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16A81" w14:textId="4588E75D" w:rsidR="007615D6" w:rsidRPr="00626633" w:rsidRDefault="007615D6" w:rsidP="00CD0D6B">
      <w:pPr>
        <w:tabs>
          <w:tab w:val="right" w:pos="9639"/>
        </w:tabs>
        <w:spacing w:after="0"/>
        <w:rPr>
          <w:rFonts w:cs="Arial"/>
          <w:b/>
          <w:bCs/>
          <w:sz w:val="24"/>
          <w:szCs w:val="24"/>
        </w:rPr>
      </w:pPr>
      <w:r>
        <w:rPr>
          <w:rFonts w:cs="Arial"/>
          <w:b/>
          <w:bCs/>
          <w:sz w:val="24"/>
          <w:szCs w:val="24"/>
        </w:rPr>
        <w:t>SP</w:t>
      </w:r>
      <w:r w:rsidRPr="00626633">
        <w:rPr>
          <w:rFonts w:cs="Arial"/>
          <w:b/>
          <w:bCs/>
          <w:sz w:val="24"/>
          <w:szCs w:val="24"/>
        </w:rPr>
        <w:t xml:space="preserve"> Meeting #</w:t>
      </w:r>
      <w:r>
        <w:rPr>
          <w:rFonts w:cs="Arial"/>
          <w:b/>
          <w:bCs/>
          <w:sz w:val="24"/>
          <w:szCs w:val="24"/>
        </w:rPr>
        <w:t>SP-99</w:t>
      </w:r>
      <w:r w:rsidRPr="00626633">
        <w:rPr>
          <w:rFonts w:cs="Arial"/>
          <w:b/>
          <w:bCs/>
          <w:sz w:val="24"/>
          <w:szCs w:val="24"/>
        </w:rPr>
        <w:tab/>
      </w:r>
      <w:r w:rsidR="00476B62">
        <w:rPr>
          <w:rFonts w:cs="Arial"/>
          <w:b/>
          <w:bCs/>
          <w:sz w:val="24"/>
          <w:szCs w:val="24"/>
        </w:rPr>
        <w:t>REPORT</w:t>
      </w:r>
    </w:p>
    <w:p w14:paraId="38FFB81F" w14:textId="77777777" w:rsidR="007615D6" w:rsidRPr="00626633" w:rsidRDefault="007615D6" w:rsidP="007615D6">
      <w:pPr>
        <w:pBdr>
          <w:bottom w:val="single" w:sz="4" w:space="1" w:color="auto"/>
        </w:pBdr>
        <w:tabs>
          <w:tab w:val="right" w:pos="9639"/>
        </w:tabs>
        <w:spacing w:after="0"/>
        <w:rPr>
          <w:rFonts w:cs="Arial"/>
          <w:b/>
          <w:bCs/>
          <w:sz w:val="24"/>
          <w:szCs w:val="24"/>
        </w:rPr>
      </w:pPr>
      <w:r>
        <w:rPr>
          <w:rFonts w:cs="Arial"/>
          <w:b/>
          <w:bCs/>
          <w:sz w:val="24"/>
          <w:szCs w:val="24"/>
        </w:rPr>
        <w:t>21 - 24 March 2023</w:t>
      </w:r>
      <w:r w:rsidRPr="00626633">
        <w:rPr>
          <w:rFonts w:cs="Arial"/>
          <w:b/>
          <w:bCs/>
          <w:sz w:val="24"/>
          <w:szCs w:val="24"/>
        </w:rPr>
        <w:t xml:space="preserve">, </w:t>
      </w:r>
      <w:r>
        <w:rPr>
          <w:rFonts w:cs="Arial"/>
          <w:b/>
          <w:bCs/>
          <w:sz w:val="24"/>
          <w:szCs w:val="24"/>
        </w:rPr>
        <w:t>Rotterdam, Netherlands</w:t>
      </w:r>
    </w:p>
    <w:p w14:paraId="45474E42" w14:textId="77777777" w:rsidR="007615D6" w:rsidRPr="00626633" w:rsidRDefault="007615D6" w:rsidP="007615D6">
      <w:pPr>
        <w:tabs>
          <w:tab w:val="right" w:pos="9639"/>
        </w:tabs>
        <w:spacing w:after="0"/>
        <w:rPr>
          <w:rFonts w:cs="Arial"/>
          <w:b/>
          <w:bCs/>
          <w:sz w:val="24"/>
          <w:szCs w:val="24"/>
          <w:lang w:val="en-US"/>
        </w:rPr>
      </w:pPr>
    </w:p>
    <w:p w14:paraId="5B922160" w14:textId="77777777" w:rsidR="007615D6" w:rsidRDefault="007615D6" w:rsidP="007615D6">
      <w:pPr>
        <w:jc w:val="center"/>
        <w:rPr>
          <w:rFonts w:cs="Arial"/>
          <w:b/>
          <w:sz w:val="36"/>
        </w:rPr>
      </w:pPr>
    </w:p>
    <w:p w14:paraId="10175331" w14:textId="77777777" w:rsidR="007615D6" w:rsidRDefault="007615D6" w:rsidP="007615D6">
      <w:pPr>
        <w:jc w:val="center"/>
        <w:rPr>
          <w:rFonts w:cs="Arial"/>
          <w:b/>
          <w:sz w:val="36"/>
        </w:rPr>
      </w:pPr>
      <w:r>
        <w:rPr>
          <w:rFonts w:cs="Arial"/>
          <w:b/>
          <w:sz w:val="36"/>
        </w:rPr>
        <w:t>Third Generation Partnership Project (3GPP™)</w:t>
      </w:r>
    </w:p>
    <w:p w14:paraId="69DF472E" w14:textId="77777777" w:rsidR="007615D6" w:rsidRDefault="007615D6" w:rsidP="007615D6">
      <w:pPr>
        <w:jc w:val="center"/>
        <w:rPr>
          <w:rFonts w:cs="Arial"/>
          <w:b/>
          <w:sz w:val="32"/>
        </w:rPr>
      </w:pPr>
    </w:p>
    <w:p w14:paraId="35BA9B62" w14:textId="3020A69D" w:rsidR="007615D6" w:rsidRDefault="007615D6" w:rsidP="007615D6">
      <w:pPr>
        <w:jc w:val="center"/>
        <w:rPr>
          <w:rFonts w:cs="Arial"/>
          <w:b/>
          <w:sz w:val="32"/>
        </w:rPr>
      </w:pPr>
      <w:r>
        <w:rPr>
          <w:rFonts w:cs="Arial"/>
          <w:b/>
          <w:sz w:val="32"/>
        </w:rPr>
        <w:br/>
        <w:t>Meeting Report for SP meeting: #SP-99</w:t>
      </w:r>
    </w:p>
    <w:p w14:paraId="52E7D91D" w14:textId="77777777" w:rsidR="007615D6" w:rsidRDefault="007615D6" w:rsidP="007615D6">
      <w:pPr>
        <w:jc w:val="center"/>
        <w:rPr>
          <w:rFonts w:cs="Arial"/>
          <w:b/>
          <w:sz w:val="32"/>
        </w:rPr>
      </w:pPr>
      <w:r>
        <w:rPr>
          <w:rFonts w:cs="Arial"/>
          <w:b/>
          <w:sz w:val="32"/>
        </w:rPr>
        <w:t>Ordinary meeting</w:t>
      </w:r>
    </w:p>
    <w:p w14:paraId="23811790" w14:textId="77777777" w:rsidR="007615D6" w:rsidRDefault="007615D6" w:rsidP="007615D6"/>
    <w:p w14:paraId="2A71A39D" w14:textId="6756EF64" w:rsidR="007615D6" w:rsidRPr="00483B4A" w:rsidRDefault="007615D6" w:rsidP="007615D6">
      <w:pPr>
        <w:ind w:left="1418" w:hanging="1418"/>
        <w:rPr>
          <w:b/>
          <w:bCs/>
        </w:rPr>
      </w:pPr>
      <w:r w:rsidRPr="00483B4A">
        <w:rPr>
          <w:b/>
          <w:bCs/>
        </w:rPr>
        <w:t>Version:</w:t>
      </w:r>
      <w:r w:rsidRPr="00483B4A">
        <w:rPr>
          <w:b/>
          <w:bCs/>
        </w:rPr>
        <w:tab/>
      </w:r>
      <w:r>
        <w:rPr>
          <w:b/>
          <w:bCs/>
        </w:rPr>
        <w:t>v</w:t>
      </w:r>
      <w:r w:rsidR="005B0A5A">
        <w:rPr>
          <w:b/>
          <w:bCs/>
        </w:rPr>
        <w:t>1.0.0</w:t>
      </w:r>
      <w:r>
        <w:rPr>
          <w:b/>
          <w:bCs/>
        </w:rPr>
        <w:t xml:space="preserve"> </w:t>
      </w:r>
      <w:r w:rsidR="00283073">
        <w:rPr>
          <w:b/>
          <w:bCs/>
        </w:rPr>
        <w:t xml:space="preserve">- </w:t>
      </w:r>
      <w:r w:rsidR="00F83058">
        <w:rPr>
          <w:b/>
          <w:bCs/>
        </w:rPr>
        <w:t>Correction to document numbers in Annexes</w:t>
      </w:r>
    </w:p>
    <w:p w14:paraId="649E8FA1" w14:textId="0AC8C9CD" w:rsidR="007615D6" w:rsidRPr="00483B4A" w:rsidRDefault="007615D6" w:rsidP="007615D6">
      <w:pPr>
        <w:ind w:left="1418" w:hanging="1418"/>
        <w:rPr>
          <w:b/>
          <w:bCs/>
        </w:rPr>
      </w:pPr>
      <w:r w:rsidRPr="00483B4A">
        <w:rPr>
          <w:b/>
          <w:bCs/>
        </w:rPr>
        <w:t>Status:</w:t>
      </w:r>
      <w:r w:rsidRPr="00483B4A">
        <w:rPr>
          <w:b/>
          <w:bCs/>
        </w:rPr>
        <w:tab/>
      </w:r>
      <w:r w:rsidR="005B0A5A">
        <w:rPr>
          <w:b/>
          <w:bCs/>
        </w:rPr>
        <w:t>Approved at TSG SA#100</w:t>
      </w:r>
    </w:p>
    <w:p w14:paraId="31F90C46" w14:textId="77777777" w:rsidR="007615D6" w:rsidRDefault="007615D6" w:rsidP="00CD0D6B"/>
    <w:p w14:paraId="6EB23E33" w14:textId="77777777" w:rsidR="007615D6" w:rsidRDefault="00000000" w:rsidP="00457484">
      <w:pPr>
        <w:pStyle w:val="TT"/>
      </w:pPr>
      <w:r>
        <w:t>Contents:</w:t>
      </w:r>
    </w:p>
    <w:p w14:paraId="42CC263B" w14:textId="0DAB6596" w:rsidR="00D40E97" w:rsidRDefault="00000000">
      <w:pPr>
        <w:pStyle w:val="TOC3"/>
        <w:rPr>
          <w:rFonts w:asciiTheme="minorHAnsi" w:eastAsiaTheme="minorEastAsia" w:hAnsiTheme="minorHAnsi" w:cstheme="minorBidi"/>
          <w:sz w:val="22"/>
          <w:szCs w:val="22"/>
        </w:rPr>
      </w:pPr>
      <w:r w:rsidRPr="004D3578">
        <w:rPr>
          <w:noProof w:val="0"/>
        </w:rPr>
        <w:fldChar w:fldCharType="begin"/>
      </w:r>
      <w:r w:rsidRPr="004D3578">
        <w:instrText xml:space="preserve"> TOC \o "1-9" </w:instrText>
      </w:r>
      <w:r w:rsidRPr="004D3578">
        <w:rPr>
          <w:noProof w:val="0"/>
        </w:rPr>
        <w:fldChar w:fldCharType="separate"/>
      </w:r>
      <w:r w:rsidR="00D40E97">
        <w:t>IPR call reminder:</w:t>
      </w:r>
      <w:r w:rsidR="00D40E97">
        <w:tab/>
      </w:r>
      <w:r w:rsidR="00D40E97">
        <w:fldChar w:fldCharType="begin"/>
      </w:r>
      <w:r w:rsidR="00D40E97">
        <w:instrText xml:space="preserve"> PAGEREF _Toc131417148 \h </w:instrText>
      </w:r>
      <w:r w:rsidR="00D40E97">
        <w:fldChar w:fldCharType="separate"/>
      </w:r>
      <w:r w:rsidR="00D40E97">
        <w:t>4</w:t>
      </w:r>
      <w:r w:rsidR="00D40E97">
        <w:fldChar w:fldCharType="end"/>
      </w:r>
    </w:p>
    <w:p w14:paraId="2CE3710A" w14:textId="5718C963" w:rsidR="00D40E97" w:rsidRDefault="00D40E97">
      <w:pPr>
        <w:pStyle w:val="TOC3"/>
        <w:rPr>
          <w:rFonts w:asciiTheme="minorHAnsi" w:eastAsiaTheme="minorEastAsia" w:hAnsiTheme="minorHAnsi" w:cstheme="minorBidi"/>
          <w:sz w:val="22"/>
          <w:szCs w:val="22"/>
        </w:rPr>
      </w:pPr>
      <w:r>
        <w:t>Antitrust policy Reminder:</w:t>
      </w:r>
      <w:r>
        <w:tab/>
      </w:r>
      <w:r>
        <w:fldChar w:fldCharType="begin"/>
      </w:r>
      <w:r>
        <w:instrText xml:space="preserve"> PAGEREF _Toc131417149 \h </w:instrText>
      </w:r>
      <w:r>
        <w:fldChar w:fldCharType="separate"/>
      </w:r>
      <w:r>
        <w:t>4</w:t>
      </w:r>
      <w:r>
        <w:fldChar w:fldCharType="end"/>
      </w:r>
    </w:p>
    <w:p w14:paraId="2C744AAD" w14:textId="1CE0A6B6" w:rsidR="00D40E97" w:rsidRDefault="00D40E97">
      <w:pPr>
        <w:pStyle w:val="TOC2"/>
        <w:rPr>
          <w:rFonts w:asciiTheme="minorHAnsi" w:eastAsiaTheme="minorEastAsia" w:hAnsiTheme="minorHAnsi" w:cstheme="minorBidi"/>
          <w:sz w:val="22"/>
          <w:szCs w:val="22"/>
        </w:rPr>
      </w:pPr>
      <w:r>
        <w:t>0.1</w:t>
      </w:r>
      <w:r>
        <w:rPr>
          <w:rFonts w:asciiTheme="minorHAnsi" w:eastAsiaTheme="minorEastAsia" w:hAnsiTheme="minorHAnsi" w:cstheme="minorBidi"/>
          <w:sz w:val="22"/>
          <w:szCs w:val="22"/>
        </w:rPr>
        <w:tab/>
      </w:r>
      <w:r>
        <w:t>Executive Summary</w:t>
      </w:r>
      <w:r>
        <w:tab/>
      </w:r>
      <w:r>
        <w:fldChar w:fldCharType="begin"/>
      </w:r>
      <w:r>
        <w:instrText xml:space="preserve"> PAGEREF _Toc131417150 \h </w:instrText>
      </w:r>
      <w:r>
        <w:fldChar w:fldCharType="separate"/>
      </w:r>
      <w:r>
        <w:t>5</w:t>
      </w:r>
      <w:r>
        <w:fldChar w:fldCharType="end"/>
      </w:r>
    </w:p>
    <w:p w14:paraId="0461919D" w14:textId="34314B97" w:rsidR="00D40E97" w:rsidRDefault="00D40E9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Opening of the Meeting</w:t>
      </w:r>
      <w:r>
        <w:tab/>
      </w:r>
      <w:r>
        <w:fldChar w:fldCharType="begin"/>
      </w:r>
      <w:r>
        <w:instrText xml:space="preserve"> PAGEREF _Toc131417151 \h </w:instrText>
      </w:r>
      <w:r>
        <w:fldChar w:fldCharType="separate"/>
      </w:r>
      <w:r>
        <w:t>5</w:t>
      </w:r>
      <w:r>
        <w:fldChar w:fldCharType="end"/>
      </w:r>
    </w:p>
    <w:p w14:paraId="2E1BE171" w14:textId="43B2AFE4" w:rsidR="00D40E97" w:rsidRDefault="00D40E97">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_Toc131417152 \h </w:instrText>
      </w:r>
      <w:r>
        <w:fldChar w:fldCharType="separate"/>
      </w:r>
      <w:r>
        <w:t>5</w:t>
      </w:r>
      <w:r>
        <w:fldChar w:fldCharType="end"/>
      </w:r>
    </w:p>
    <w:p w14:paraId="7EA488BC" w14:textId="0455F16C" w:rsidR="00D40E97" w:rsidRDefault="00D40E97">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Introduction</w:t>
      </w:r>
      <w:r>
        <w:tab/>
      </w:r>
      <w:r>
        <w:fldChar w:fldCharType="begin"/>
      </w:r>
      <w:r>
        <w:instrText xml:space="preserve"> PAGEREF _Toc131417153 \h </w:instrText>
      </w:r>
      <w:r>
        <w:fldChar w:fldCharType="separate"/>
      </w:r>
      <w:r>
        <w:t>5</w:t>
      </w:r>
      <w:r>
        <w:fldChar w:fldCharType="end"/>
      </w:r>
    </w:p>
    <w:p w14:paraId="091E8897" w14:textId="79C2D534" w:rsidR="00D40E97" w:rsidRDefault="00D40E97">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IPR &amp; Antitrust reminders</w:t>
      </w:r>
      <w:r>
        <w:tab/>
      </w:r>
      <w:r>
        <w:fldChar w:fldCharType="begin"/>
      </w:r>
      <w:r>
        <w:instrText xml:space="preserve"> PAGEREF _Toc131417154 \h </w:instrText>
      </w:r>
      <w:r>
        <w:fldChar w:fldCharType="separate"/>
      </w:r>
      <w:r>
        <w:t>5</w:t>
      </w:r>
      <w:r>
        <w:fldChar w:fldCharType="end"/>
      </w:r>
    </w:p>
    <w:p w14:paraId="736AB8BB" w14:textId="31CA444C" w:rsidR="00D40E97" w:rsidRDefault="00D40E97">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Approval of Agenda</w:t>
      </w:r>
      <w:r>
        <w:tab/>
      </w:r>
      <w:r>
        <w:fldChar w:fldCharType="begin"/>
      </w:r>
      <w:r>
        <w:instrText xml:space="preserve"> PAGEREF _Toc131417155 \h </w:instrText>
      </w:r>
      <w:r>
        <w:fldChar w:fldCharType="separate"/>
      </w:r>
      <w:r>
        <w:t>5</w:t>
      </w:r>
      <w:r>
        <w:fldChar w:fldCharType="end"/>
      </w:r>
    </w:p>
    <w:p w14:paraId="603DE0C2" w14:textId="5E59CD01" w:rsidR="00D40E97" w:rsidRDefault="00D40E97">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Report from previous TSG SA meetings</w:t>
      </w:r>
      <w:r>
        <w:tab/>
      </w:r>
      <w:r>
        <w:fldChar w:fldCharType="begin"/>
      </w:r>
      <w:r>
        <w:instrText xml:space="preserve"> PAGEREF _Toc131417156 \h </w:instrText>
      </w:r>
      <w:r>
        <w:fldChar w:fldCharType="separate"/>
      </w:r>
      <w:r>
        <w:t>6</w:t>
      </w:r>
      <w:r>
        <w:fldChar w:fldCharType="end"/>
      </w:r>
    </w:p>
    <w:p w14:paraId="40E45203" w14:textId="4B246AE4" w:rsidR="00D40E97" w:rsidRDefault="00D40E97">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Reports from TSG SA ad-hoc meetings and workshops</w:t>
      </w:r>
      <w:r>
        <w:tab/>
      </w:r>
      <w:r>
        <w:fldChar w:fldCharType="begin"/>
      </w:r>
      <w:r>
        <w:instrText xml:space="preserve"> PAGEREF _Toc131417157 \h </w:instrText>
      </w:r>
      <w:r>
        <w:fldChar w:fldCharType="separate"/>
      </w:r>
      <w:r>
        <w:t>6</w:t>
      </w:r>
      <w:r>
        <w:fldChar w:fldCharType="end"/>
      </w:r>
    </w:p>
    <w:p w14:paraId="122B0746" w14:textId="7997DBF1" w:rsidR="00D40E97" w:rsidRDefault="00D40E9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Liaisons Statements</w:t>
      </w:r>
      <w:r>
        <w:tab/>
      </w:r>
      <w:r>
        <w:fldChar w:fldCharType="begin"/>
      </w:r>
      <w:r>
        <w:instrText xml:space="preserve"> PAGEREF _Toc131417158 \h </w:instrText>
      </w:r>
      <w:r>
        <w:fldChar w:fldCharType="separate"/>
      </w:r>
      <w:r>
        <w:t>6</w:t>
      </w:r>
      <w:r>
        <w:fldChar w:fldCharType="end"/>
      </w:r>
    </w:p>
    <w:p w14:paraId="17C2B52A" w14:textId="085E452F" w:rsidR="00D40E97" w:rsidRDefault="00D40E97">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Incoming LSs - proposed to note</w:t>
      </w:r>
      <w:r>
        <w:tab/>
      </w:r>
      <w:r>
        <w:fldChar w:fldCharType="begin"/>
      </w:r>
      <w:r>
        <w:instrText xml:space="preserve"> PAGEREF _Toc131417159 \h </w:instrText>
      </w:r>
      <w:r>
        <w:fldChar w:fldCharType="separate"/>
      </w:r>
      <w:r>
        <w:t>6</w:t>
      </w:r>
      <w:r>
        <w:fldChar w:fldCharType="end"/>
      </w:r>
    </w:p>
    <w:p w14:paraId="23ACD098" w14:textId="6C8DE613" w:rsidR="00D40E97" w:rsidRDefault="00D40E97">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Incoming LSs which need an outgoing LS</w:t>
      </w:r>
      <w:r>
        <w:tab/>
      </w:r>
      <w:r>
        <w:fldChar w:fldCharType="begin"/>
      </w:r>
      <w:r>
        <w:instrText xml:space="preserve"> PAGEREF _Toc131417160 \h </w:instrText>
      </w:r>
      <w:r>
        <w:fldChar w:fldCharType="separate"/>
      </w:r>
      <w:r>
        <w:t>16</w:t>
      </w:r>
      <w:r>
        <w:fldChar w:fldCharType="end"/>
      </w:r>
    </w:p>
    <w:p w14:paraId="37CB23DF" w14:textId="5B548F85" w:rsidR="00D40E97" w:rsidRDefault="00D40E9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Items for early consideration</w:t>
      </w:r>
      <w:r>
        <w:tab/>
      </w:r>
      <w:r>
        <w:fldChar w:fldCharType="begin"/>
      </w:r>
      <w:r>
        <w:instrText xml:space="preserve"> PAGEREF _Toc131417161 \h </w:instrText>
      </w:r>
      <w:r>
        <w:fldChar w:fldCharType="separate"/>
      </w:r>
      <w:r>
        <w:t>24</w:t>
      </w:r>
      <w:r>
        <w:fldChar w:fldCharType="end"/>
      </w:r>
    </w:p>
    <w:p w14:paraId="072BF4E3" w14:textId="136B1783" w:rsidR="00D40E97" w:rsidRDefault="00D40E9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Elections</w:t>
      </w:r>
      <w:r>
        <w:tab/>
      </w:r>
      <w:r>
        <w:fldChar w:fldCharType="begin"/>
      </w:r>
      <w:r>
        <w:instrText xml:space="preserve"> PAGEREF _Toc131417162 \h </w:instrText>
      </w:r>
      <w:r>
        <w:fldChar w:fldCharType="separate"/>
      </w:r>
      <w:r>
        <w:t>24</w:t>
      </w:r>
      <w:r>
        <w:fldChar w:fldCharType="end"/>
      </w:r>
    </w:p>
    <w:p w14:paraId="3C5E57E5" w14:textId="00CAFB47" w:rsidR="00D40E97" w:rsidRDefault="00D40E9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Challenges to working agreements, technical votes</w:t>
      </w:r>
      <w:r>
        <w:tab/>
      </w:r>
      <w:r>
        <w:fldChar w:fldCharType="begin"/>
      </w:r>
      <w:r>
        <w:instrText xml:space="preserve"> PAGEREF _Toc131417163 \h </w:instrText>
      </w:r>
      <w:r>
        <w:fldChar w:fldCharType="separate"/>
      </w:r>
      <w:r>
        <w:t>27</w:t>
      </w:r>
      <w:r>
        <w:fldChar w:fldCharType="end"/>
      </w:r>
    </w:p>
    <w:p w14:paraId="0A5EC536" w14:textId="72D044B9" w:rsidR="00D40E97" w:rsidRDefault="00D40E9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Issues highlighted for early treatment</w:t>
      </w:r>
      <w:r>
        <w:tab/>
      </w:r>
      <w:r>
        <w:fldChar w:fldCharType="begin"/>
      </w:r>
      <w:r>
        <w:instrText xml:space="preserve"> PAGEREF _Toc131417164 \h </w:instrText>
      </w:r>
      <w:r>
        <w:fldChar w:fldCharType="separate"/>
      </w:r>
      <w:r>
        <w:t>27</w:t>
      </w:r>
      <w:r>
        <w:fldChar w:fldCharType="end"/>
      </w:r>
    </w:p>
    <w:p w14:paraId="70C053FF" w14:textId="1B6914EA" w:rsidR="00D40E97" w:rsidRDefault="00D40E97">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Discussion papers on work in Rel-17 and earlier</w:t>
      </w:r>
      <w:r>
        <w:tab/>
      </w:r>
      <w:r>
        <w:fldChar w:fldCharType="begin"/>
      </w:r>
      <w:r>
        <w:instrText xml:space="preserve"> PAGEREF _Toc131417165 \h </w:instrText>
      </w:r>
      <w:r>
        <w:fldChar w:fldCharType="separate"/>
      </w:r>
      <w:r>
        <w:t>28</w:t>
      </w:r>
      <w:r>
        <w:fldChar w:fldCharType="end"/>
      </w:r>
    </w:p>
    <w:p w14:paraId="1D63645C" w14:textId="4A8B4B85" w:rsidR="00D40E97" w:rsidRDefault="00D40E97">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Discussion papers on work in Rel-18</w:t>
      </w:r>
      <w:r>
        <w:tab/>
      </w:r>
      <w:r>
        <w:fldChar w:fldCharType="begin"/>
      </w:r>
      <w:r>
        <w:instrText xml:space="preserve"> PAGEREF _Toc131417166 \h </w:instrText>
      </w:r>
      <w:r>
        <w:fldChar w:fldCharType="separate"/>
      </w:r>
      <w:r>
        <w:t>28</w:t>
      </w:r>
      <w:r>
        <w:fldChar w:fldCharType="end"/>
      </w:r>
    </w:p>
    <w:p w14:paraId="090DE7AE" w14:textId="4DD07CA2" w:rsidR="00D40E97" w:rsidRDefault="00D40E97">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Discussion papers on work in Rel-19 and later</w:t>
      </w:r>
      <w:r>
        <w:tab/>
      </w:r>
      <w:r>
        <w:fldChar w:fldCharType="begin"/>
      </w:r>
      <w:r>
        <w:instrText xml:space="preserve"> PAGEREF _Toc131417167 \h </w:instrText>
      </w:r>
      <w:r>
        <w:fldChar w:fldCharType="separate"/>
      </w:r>
      <w:r>
        <w:t>30</w:t>
      </w:r>
      <w:r>
        <w:fldChar w:fldCharType="end"/>
      </w:r>
    </w:p>
    <w:p w14:paraId="757DB1E9" w14:textId="1DB8B299" w:rsidR="00D40E97" w:rsidRDefault="00D40E9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Reporting from SA Working Groups, other TSGs, and Others</w:t>
      </w:r>
      <w:r>
        <w:tab/>
      </w:r>
      <w:r>
        <w:fldChar w:fldCharType="begin"/>
      </w:r>
      <w:r>
        <w:instrText xml:space="preserve"> PAGEREF _Toc131417168 \h </w:instrText>
      </w:r>
      <w:r>
        <w:fldChar w:fldCharType="separate"/>
      </w:r>
      <w:r>
        <w:t>36</w:t>
      </w:r>
      <w:r>
        <w:fldChar w:fldCharType="end"/>
      </w:r>
    </w:p>
    <w:p w14:paraId="721F1E38" w14:textId="53359AA9" w:rsidR="00D40E97" w:rsidRDefault="00D40E9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SA WG1 reporting</w:t>
      </w:r>
      <w:r>
        <w:tab/>
      </w:r>
      <w:r>
        <w:fldChar w:fldCharType="begin"/>
      </w:r>
      <w:r>
        <w:instrText xml:space="preserve"> PAGEREF _Toc131417169 \h </w:instrText>
      </w:r>
      <w:r>
        <w:fldChar w:fldCharType="separate"/>
      </w:r>
      <w:r>
        <w:t>36</w:t>
      </w:r>
      <w:r>
        <w:fldChar w:fldCharType="end"/>
      </w:r>
    </w:p>
    <w:p w14:paraId="2ED73DCF" w14:textId="2A032142" w:rsidR="00D40E97" w:rsidRDefault="00D40E9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SA WG2 reporting</w:t>
      </w:r>
      <w:r>
        <w:tab/>
      </w:r>
      <w:r>
        <w:fldChar w:fldCharType="begin"/>
      </w:r>
      <w:r>
        <w:instrText xml:space="preserve"> PAGEREF _Toc131417170 \h </w:instrText>
      </w:r>
      <w:r>
        <w:fldChar w:fldCharType="separate"/>
      </w:r>
      <w:r>
        <w:t>36</w:t>
      </w:r>
      <w:r>
        <w:fldChar w:fldCharType="end"/>
      </w:r>
    </w:p>
    <w:p w14:paraId="126B0498" w14:textId="6E4B7A07" w:rsidR="00D40E97" w:rsidRDefault="00D40E9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SA WG3 reporting</w:t>
      </w:r>
      <w:r>
        <w:tab/>
      </w:r>
      <w:r>
        <w:fldChar w:fldCharType="begin"/>
      </w:r>
      <w:r>
        <w:instrText xml:space="preserve"> PAGEREF _Toc131417171 \h </w:instrText>
      </w:r>
      <w:r>
        <w:fldChar w:fldCharType="separate"/>
      </w:r>
      <w:r>
        <w:t>37</w:t>
      </w:r>
      <w:r>
        <w:fldChar w:fldCharType="end"/>
      </w:r>
    </w:p>
    <w:p w14:paraId="2E9BFF41" w14:textId="7F3B5919" w:rsidR="00D40E97" w:rsidRDefault="00D40E97">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SA WG4 reporting</w:t>
      </w:r>
      <w:r>
        <w:tab/>
      </w:r>
      <w:r>
        <w:fldChar w:fldCharType="begin"/>
      </w:r>
      <w:r>
        <w:instrText xml:space="preserve"> PAGEREF _Toc131417172 \h </w:instrText>
      </w:r>
      <w:r>
        <w:fldChar w:fldCharType="separate"/>
      </w:r>
      <w:r>
        <w:t>37</w:t>
      </w:r>
      <w:r>
        <w:fldChar w:fldCharType="end"/>
      </w:r>
    </w:p>
    <w:p w14:paraId="319C37C2" w14:textId="3CE8E456" w:rsidR="00D40E97" w:rsidRDefault="00D40E97">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SA WG5 reporting</w:t>
      </w:r>
      <w:r>
        <w:tab/>
      </w:r>
      <w:r>
        <w:fldChar w:fldCharType="begin"/>
      </w:r>
      <w:r>
        <w:instrText xml:space="preserve"> PAGEREF _Toc131417173 \h </w:instrText>
      </w:r>
      <w:r>
        <w:fldChar w:fldCharType="separate"/>
      </w:r>
      <w:r>
        <w:t>38</w:t>
      </w:r>
      <w:r>
        <w:fldChar w:fldCharType="end"/>
      </w:r>
    </w:p>
    <w:p w14:paraId="5113CA78" w14:textId="7E93E4BC" w:rsidR="00D40E97" w:rsidRDefault="00D40E97">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SA WG6 reporting</w:t>
      </w:r>
      <w:r>
        <w:tab/>
      </w:r>
      <w:r>
        <w:fldChar w:fldCharType="begin"/>
      </w:r>
      <w:r>
        <w:instrText xml:space="preserve"> PAGEREF _Toc131417174 \h </w:instrText>
      </w:r>
      <w:r>
        <w:fldChar w:fldCharType="separate"/>
      </w:r>
      <w:r>
        <w:t>38</w:t>
      </w:r>
      <w:r>
        <w:fldChar w:fldCharType="end"/>
      </w:r>
    </w:p>
    <w:p w14:paraId="7F4B31E2" w14:textId="1DE5F734" w:rsidR="00D40E97" w:rsidRDefault="00D40E97">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TSG RAN reporting and RAN ITU-R Ad Hoc Matters</w:t>
      </w:r>
      <w:r>
        <w:tab/>
      </w:r>
      <w:r>
        <w:fldChar w:fldCharType="begin"/>
      </w:r>
      <w:r>
        <w:instrText xml:space="preserve"> PAGEREF _Toc131417175 \h </w:instrText>
      </w:r>
      <w:r>
        <w:fldChar w:fldCharType="separate"/>
      </w:r>
      <w:r>
        <w:t>39</w:t>
      </w:r>
      <w:r>
        <w:fldChar w:fldCharType="end"/>
      </w:r>
    </w:p>
    <w:p w14:paraId="02C5B892" w14:textId="11DE45C8" w:rsidR="00D40E97" w:rsidRDefault="00D40E97">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TSG CT reporting</w:t>
      </w:r>
      <w:r>
        <w:tab/>
      </w:r>
      <w:r>
        <w:fldChar w:fldCharType="begin"/>
      </w:r>
      <w:r>
        <w:instrText xml:space="preserve"> PAGEREF _Toc131417176 \h </w:instrText>
      </w:r>
      <w:r>
        <w:fldChar w:fldCharType="separate"/>
      </w:r>
      <w:r>
        <w:t>42</w:t>
      </w:r>
      <w:r>
        <w:fldChar w:fldCharType="end"/>
      </w:r>
    </w:p>
    <w:p w14:paraId="76466A1D" w14:textId="4DDEAA00" w:rsidR="00D40E97" w:rsidRDefault="00D40E97">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Reports from external bodies (provided by Liaison persons)</w:t>
      </w:r>
      <w:r>
        <w:tab/>
      </w:r>
      <w:r>
        <w:fldChar w:fldCharType="begin"/>
      </w:r>
      <w:r>
        <w:instrText xml:space="preserve"> PAGEREF _Toc131417177 \h </w:instrText>
      </w:r>
      <w:r>
        <w:fldChar w:fldCharType="separate"/>
      </w:r>
      <w:r>
        <w:t>45</w:t>
      </w:r>
      <w:r>
        <w:fldChar w:fldCharType="end"/>
      </w:r>
    </w:p>
    <w:p w14:paraId="0661D9C5" w14:textId="643887E5" w:rsidR="00D40E97" w:rsidRDefault="00D40E97">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Other reports</w:t>
      </w:r>
      <w:r>
        <w:tab/>
      </w:r>
      <w:r>
        <w:fldChar w:fldCharType="begin"/>
      </w:r>
      <w:r>
        <w:instrText xml:space="preserve"> PAGEREF _Toc131417178 \h </w:instrText>
      </w:r>
      <w:r>
        <w:fldChar w:fldCharType="separate"/>
      </w:r>
      <w:r>
        <w:t>45</w:t>
      </w:r>
      <w:r>
        <w:fldChar w:fldCharType="end"/>
      </w:r>
    </w:p>
    <w:p w14:paraId="72EC0F17" w14:textId="0B362817" w:rsidR="00D40E97" w:rsidRDefault="00D40E97">
      <w:pPr>
        <w:pStyle w:val="TOC1"/>
        <w:rPr>
          <w:rFonts w:asciiTheme="minorHAnsi" w:eastAsiaTheme="minorEastAsia" w:hAnsiTheme="minorHAnsi" w:cstheme="minorBidi"/>
          <w:szCs w:val="22"/>
        </w:rPr>
      </w:pPr>
      <w:r>
        <w:lastRenderedPageBreak/>
        <w:t>5</w:t>
      </w:r>
      <w:r>
        <w:rPr>
          <w:rFonts w:asciiTheme="minorHAnsi" w:eastAsiaTheme="minorEastAsia" w:hAnsiTheme="minorHAnsi" w:cstheme="minorBidi"/>
          <w:szCs w:val="22"/>
        </w:rPr>
        <w:tab/>
      </w:r>
      <w:r>
        <w:t>Cross TSG Coordination</w:t>
      </w:r>
      <w:r>
        <w:tab/>
      </w:r>
      <w:r>
        <w:fldChar w:fldCharType="begin"/>
      </w:r>
      <w:r>
        <w:instrText xml:space="preserve"> PAGEREF _Toc131417179 \h </w:instrText>
      </w:r>
      <w:r>
        <w:fldChar w:fldCharType="separate"/>
      </w:r>
      <w:r>
        <w:t>46</w:t>
      </w:r>
      <w:r>
        <w:fldChar w:fldCharType="end"/>
      </w:r>
    </w:p>
    <w:p w14:paraId="650BCBDB" w14:textId="798EFFAB" w:rsidR="00D40E97" w:rsidRDefault="00D40E9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 Cross TSG Coordination</w:t>
      </w:r>
      <w:r>
        <w:tab/>
      </w:r>
      <w:r>
        <w:fldChar w:fldCharType="begin"/>
      </w:r>
      <w:r>
        <w:instrText xml:space="preserve"> PAGEREF _Toc131417180 \h </w:instrText>
      </w:r>
      <w:r>
        <w:fldChar w:fldCharType="separate"/>
      </w:r>
      <w:r>
        <w:t>46</w:t>
      </w:r>
      <w:r>
        <w:fldChar w:fldCharType="end"/>
      </w:r>
    </w:p>
    <w:p w14:paraId="10987CFC" w14:textId="506830A2" w:rsidR="00D40E97" w:rsidRDefault="00D40E9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Rel-18 Focus Areas Status Reports &amp; Issues</w:t>
      </w:r>
      <w:r>
        <w:tab/>
      </w:r>
      <w:r>
        <w:fldChar w:fldCharType="begin"/>
      </w:r>
      <w:r>
        <w:instrText xml:space="preserve"> PAGEREF _Toc131417181 \h </w:instrText>
      </w:r>
      <w:r>
        <w:fldChar w:fldCharType="separate"/>
      </w:r>
      <w:r>
        <w:t>46</w:t>
      </w:r>
      <w:r>
        <w:fldChar w:fldCharType="end"/>
      </w:r>
    </w:p>
    <w:p w14:paraId="44FF7CA7" w14:textId="51F754D2" w:rsidR="00D40E97" w:rsidRDefault="00D40E97">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Input to Joint RAN/SA meeting</w:t>
      </w:r>
      <w:r>
        <w:tab/>
      </w:r>
      <w:r>
        <w:fldChar w:fldCharType="begin"/>
      </w:r>
      <w:r>
        <w:instrText xml:space="preserve"> PAGEREF _Toc131417182 \h </w:instrText>
      </w:r>
      <w:r>
        <w:fldChar w:fldCharType="separate"/>
      </w:r>
      <w:r>
        <w:t>46</w:t>
      </w:r>
      <w:r>
        <w:fldChar w:fldCharType="end"/>
      </w:r>
    </w:p>
    <w:p w14:paraId="185DF9D9" w14:textId="7928A493" w:rsidR="00D40E97" w:rsidRDefault="00D40E9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Work Item Descriptions, Study Item Descriptions, Specifications</w:t>
      </w:r>
      <w:r>
        <w:tab/>
      </w:r>
      <w:r>
        <w:fldChar w:fldCharType="begin"/>
      </w:r>
      <w:r>
        <w:instrText xml:space="preserve"> PAGEREF _Toc131417183 \h </w:instrText>
      </w:r>
      <w:r>
        <w:fldChar w:fldCharType="separate"/>
      </w:r>
      <w:r>
        <w:t>46</w:t>
      </w:r>
      <w:r>
        <w:fldChar w:fldCharType="end"/>
      </w:r>
    </w:p>
    <w:p w14:paraId="6846B1E0" w14:textId="47CFB95F" w:rsidR="00D40E97" w:rsidRDefault="00D40E9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New Release 18 Study Item Descriptions</w:t>
      </w:r>
      <w:r>
        <w:tab/>
      </w:r>
      <w:r>
        <w:fldChar w:fldCharType="begin"/>
      </w:r>
      <w:r>
        <w:instrText xml:space="preserve"> PAGEREF _Toc131417184 \h </w:instrText>
      </w:r>
      <w:r>
        <w:fldChar w:fldCharType="separate"/>
      </w:r>
      <w:r>
        <w:t>46</w:t>
      </w:r>
      <w:r>
        <w:fldChar w:fldCharType="end"/>
      </w:r>
    </w:p>
    <w:p w14:paraId="7B22D97B" w14:textId="567F1833" w:rsidR="00D40E97" w:rsidRDefault="00D40E9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New Release 18 Work Item Descriptions</w:t>
      </w:r>
      <w:r>
        <w:tab/>
      </w:r>
      <w:r>
        <w:fldChar w:fldCharType="begin"/>
      </w:r>
      <w:r>
        <w:instrText xml:space="preserve"> PAGEREF _Toc131417185 \h </w:instrText>
      </w:r>
      <w:r>
        <w:fldChar w:fldCharType="separate"/>
      </w:r>
      <w:r>
        <w:t>46</w:t>
      </w:r>
      <w:r>
        <w:fldChar w:fldCharType="end"/>
      </w:r>
    </w:p>
    <w:p w14:paraId="02FE2E3C" w14:textId="65EB6BEC" w:rsidR="00D40E97" w:rsidRDefault="00D40E97">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Revised Release 18 Study Item Descriptions and Work Item Descriptions</w:t>
      </w:r>
      <w:r>
        <w:tab/>
      </w:r>
      <w:r>
        <w:fldChar w:fldCharType="begin"/>
      </w:r>
      <w:r>
        <w:instrText xml:space="preserve"> PAGEREF _Toc131417186 \h </w:instrText>
      </w:r>
      <w:r>
        <w:fldChar w:fldCharType="separate"/>
      </w:r>
      <w:r>
        <w:t>55</w:t>
      </w:r>
      <w:r>
        <w:fldChar w:fldCharType="end"/>
      </w:r>
    </w:p>
    <w:p w14:paraId="6C4072A9" w14:textId="4CFE0E6C" w:rsidR="00D40E97" w:rsidRDefault="00D40E97">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New Release 19 Study Item Descriptions</w:t>
      </w:r>
      <w:r>
        <w:tab/>
      </w:r>
      <w:r>
        <w:fldChar w:fldCharType="begin"/>
      </w:r>
      <w:r>
        <w:instrText xml:space="preserve"> PAGEREF _Toc131417187 \h </w:instrText>
      </w:r>
      <w:r>
        <w:fldChar w:fldCharType="separate"/>
      </w:r>
      <w:r>
        <w:t>63</w:t>
      </w:r>
      <w:r>
        <w:fldChar w:fldCharType="end"/>
      </w:r>
    </w:p>
    <w:p w14:paraId="7F7BA671" w14:textId="52FA5A5F" w:rsidR="00D40E97" w:rsidRDefault="00D40E97">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New Release 19 Work Item Descriptions</w:t>
      </w:r>
      <w:r>
        <w:tab/>
      </w:r>
      <w:r>
        <w:fldChar w:fldCharType="begin"/>
      </w:r>
      <w:r>
        <w:instrText xml:space="preserve"> PAGEREF _Toc131417188 \h </w:instrText>
      </w:r>
      <w:r>
        <w:fldChar w:fldCharType="separate"/>
      </w:r>
      <w:r>
        <w:t>64</w:t>
      </w:r>
      <w:r>
        <w:fldChar w:fldCharType="end"/>
      </w:r>
    </w:p>
    <w:p w14:paraId="45AD474B" w14:textId="2B321361" w:rsidR="00D40E97" w:rsidRDefault="00D40E97">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Revised Release 19 Study Item and Work Item Descriptions</w:t>
      </w:r>
      <w:r>
        <w:tab/>
      </w:r>
      <w:r>
        <w:fldChar w:fldCharType="begin"/>
      </w:r>
      <w:r>
        <w:instrText xml:space="preserve"> PAGEREF _Toc131417189 \h </w:instrText>
      </w:r>
      <w:r>
        <w:fldChar w:fldCharType="separate"/>
      </w:r>
      <w:r>
        <w:t>66</w:t>
      </w:r>
      <w:r>
        <w:fldChar w:fldCharType="end"/>
      </w:r>
    </w:p>
    <w:p w14:paraId="2394E708" w14:textId="36A502BF" w:rsidR="00D40E97" w:rsidRDefault="00D40E97">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Specifications for Information</w:t>
      </w:r>
      <w:r>
        <w:tab/>
      </w:r>
      <w:r>
        <w:fldChar w:fldCharType="begin"/>
      </w:r>
      <w:r>
        <w:instrText xml:space="preserve"> PAGEREF _Toc131417190 \h </w:instrText>
      </w:r>
      <w:r>
        <w:fldChar w:fldCharType="separate"/>
      </w:r>
      <w:r>
        <w:t>66</w:t>
      </w:r>
      <w:r>
        <w:fldChar w:fldCharType="end"/>
      </w:r>
    </w:p>
    <w:p w14:paraId="226FEF21" w14:textId="773EEB5E" w:rsidR="00D40E97" w:rsidRDefault="00D40E97">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Specifications for Approval / for Information and Approval</w:t>
      </w:r>
      <w:r>
        <w:tab/>
      </w:r>
      <w:r>
        <w:fldChar w:fldCharType="begin"/>
      </w:r>
      <w:r>
        <w:instrText xml:space="preserve"> PAGEREF _Toc131417191 \h </w:instrText>
      </w:r>
      <w:r>
        <w:fldChar w:fldCharType="separate"/>
      </w:r>
      <w:r>
        <w:t>72</w:t>
      </w:r>
      <w:r>
        <w:fldChar w:fldCharType="end"/>
      </w:r>
    </w:p>
    <w:p w14:paraId="3B359AEF" w14:textId="046B1FF5" w:rsidR="00D40E97" w:rsidRDefault="00D40E9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Release Planning</w:t>
      </w:r>
      <w:r>
        <w:tab/>
      </w:r>
      <w:r>
        <w:fldChar w:fldCharType="begin"/>
      </w:r>
      <w:r>
        <w:instrText xml:space="preserve"> PAGEREF _Toc131417192 \h </w:instrText>
      </w:r>
      <w:r>
        <w:fldChar w:fldCharType="separate"/>
      </w:r>
      <w:r>
        <w:t>79</w:t>
      </w:r>
      <w:r>
        <w:fldChar w:fldCharType="end"/>
      </w:r>
    </w:p>
    <w:p w14:paraId="1285836A" w14:textId="268F28C9" w:rsidR="00D40E97" w:rsidRDefault="00D40E9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 Release Planning issues</w:t>
      </w:r>
      <w:r>
        <w:tab/>
      </w:r>
      <w:r>
        <w:fldChar w:fldCharType="begin"/>
      </w:r>
      <w:r>
        <w:instrText xml:space="preserve"> PAGEREF _Toc131417193 \h </w:instrText>
      </w:r>
      <w:r>
        <w:fldChar w:fldCharType="separate"/>
      </w:r>
      <w:r>
        <w:t>79</w:t>
      </w:r>
      <w:r>
        <w:fldChar w:fldCharType="end"/>
      </w:r>
    </w:p>
    <w:p w14:paraId="270F4304" w14:textId="3BF6F728" w:rsidR="00D40E97" w:rsidRDefault="00D40E97">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Issues related to Release 17 and earlier planning</w:t>
      </w:r>
      <w:r>
        <w:tab/>
      </w:r>
      <w:r>
        <w:fldChar w:fldCharType="begin"/>
      </w:r>
      <w:r>
        <w:instrText xml:space="preserve"> PAGEREF _Toc131417194 \h </w:instrText>
      </w:r>
      <w:r>
        <w:fldChar w:fldCharType="separate"/>
      </w:r>
      <w:r>
        <w:t>79</w:t>
      </w:r>
      <w:r>
        <w:fldChar w:fldCharType="end"/>
      </w:r>
    </w:p>
    <w:p w14:paraId="0F8AAB33" w14:textId="791D803A" w:rsidR="00D40E97" w:rsidRDefault="00D40E97">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Release 18 Planning</w:t>
      </w:r>
      <w:r>
        <w:tab/>
      </w:r>
      <w:r>
        <w:fldChar w:fldCharType="begin"/>
      </w:r>
      <w:r>
        <w:instrText xml:space="preserve"> PAGEREF _Toc131417195 \h </w:instrText>
      </w:r>
      <w:r>
        <w:fldChar w:fldCharType="separate"/>
      </w:r>
      <w:r>
        <w:t>80</w:t>
      </w:r>
      <w:r>
        <w:fldChar w:fldCharType="end"/>
      </w:r>
    </w:p>
    <w:p w14:paraId="55D68696" w14:textId="2CD80756" w:rsidR="00D40E97" w:rsidRDefault="00D40E97">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Release 19 Planning (schedule, prioritization, etc.)</w:t>
      </w:r>
      <w:r>
        <w:tab/>
      </w:r>
      <w:r>
        <w:fldChar w:fldCharType="begin"/>
      </w:r>
      <w:r>
        <w:instrText xml:space="preserve"> PAGEREF _Toc131417196 \h </w:instrText>
      </w:r>
      <w:r>
        <w:fldChar w:fldCharType="separate"/>
      </w:r>
      <w:r>
        <w:t>80</w:t>
      </w:r>
      <w:r>
        <w:fldChar w:fldCharType="end"/>
      </w:r>
    </w:p>
    <w:p w14:paraId="21F61823" w14:textId="4CEA000B" w:rsidR="00D40E97" w:rsidRDefault="00D40E97">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Rel-8 CRs</w:t>
      </w:r>
      <w:r>
        <w:tab/>
      </w:r>
      <w:r>
        <w:fldChar w:fldCharType="begin"/>
      </w:r>
      <w:r>
        <w:instrText xml:space="preserve"> PAGEREF _Toc131417197 \h </w:instrText>
      </w:r>
      <w:r>
        <w:fldChar w:fldCharType="separate"/>
      </w:r>
      <w:r>
        <w:t>80</w:t>
      </w:r>
      <w:r>
        <w:fldChar w:fldCharType="end"/>
      </w:r>
    </w:p>
    <w:p w14:paraId="7908C2EA" w14:textId="6C37CCBC" w:rsidR="00D40E97" w:rsidRDefault="00D40E97">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Rel-9 CRs</w:t>
      </w:r>
      <w:r>
        <w:tab/>
      </w:r>
      <w:r>
        <w:fldChar w:fldCharType="begin"/>
      </w:r>
      <w:r>
        <w:instrText xml:space="preserve"> PAGEREF _Toc131417198 \h </w:instrText>
      </w:r>
      <w:r>
        <w:fldChar w:fldCharType="separate"/>
      </w:r>
      <w:r>
        <w:t>80</w:t>
      </w:r>
      <w:r>
        <w:fldChar w:fldCharType="end"/>
      </w:r>
    </w:p>
    <w:p w14:paraId="602A80CB" w14:textId="05D2D255" w:rsidR="00D40E97" w:rsidRDefault="00D40E97">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Rel-10 CRs</w:t>
      </w:r>
      <w:r>
        <w:tab/>
      </w:r>
      <w:r>
        <w:fldChar w:fldCharType="begin"/>
      </w:r>
      <w:r>
        <w:instrText xml:space="preserve"> PAGEREF _Toc131417199 \h </w:instrText>
      </w:r>
      <w:r>
        <w:fldChar w:fldCharType="separate"/>
      </w:r>
      <w:r>
        <w:t>81</w:t>
      </w:r>
      <w:r>
        <w:fldChar w:fldCharType="end"/>
      </w:r>
    </w:p>
    <w:p w14:paraId="599BDA44" w14:textId="2DBA65C3" w:rsidR="00D40E97" w:rsidRDefault="00D40E97">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Rel-11 CRs</w:t>
      </w:r>
      <w:r>
        <w:tab/>
      </w:r>
      <w:r>
        <w:fldChar w:fldCharType="begin"/>
      </w:r>
      <w:r>
        <w:instrText xml:space="preserve"> PAGEREF _Toc131417200 \h </w:instrText>
      </w:r>
      <w:r>
        <w:fldChar w:fldCharType="separate"/>
      </w:r>
      <w:r>
        <w:t>81</w:t>
      </w:r>
      <w:r>
        <w:fldChar w:fldCharType="end"/>
      </w:r>
    </w:p>
    <w:p w14:paraId="4B113978" w14:textId="6FE3439F" w:rsidR="00D40E97" w:rsidRDefault="00D40E97">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Rel-12 CRs</w:t>
      </w:r>
      <w:r>
        <w:tab/>
      </w:r>
      <w:r>
        <w:fldChar w:fldCharType="begin"/>
      </w:r>
      <w:r>
        <w:instrText xml:space="preserve"> PAGEREF _Toc131417201 \h </w:instrText>
      </w:r>
      <w:r>
        <w:fldChar w:fldCharType="separate"/>
      </w:r>
      <w:r>
        <w:t>81</w:t>
      </w:r>
      <w:r>
        <w:fldChar w:fldCharType="end"/>
      </w:r>
    </w:p>
    <w:p w14:paraId="6ED69778" w14:textId="2DAA0869" w:rsidR="00D40E97" w:rsidRDefault="00D40E97">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Rel-13 CRs</w:t>
      </w:r>
      <w:r>
        <w:tab/>
      </w:r>
      <w:r>
        <w:fldChar w:fldCharType="begin"/>
      </w:r>
      <w:r>
        <w:instrText xml:space="preserve"> PAGEREF _Toc131417202 \h </w:instrText>
      </w:r>
      <w:r>
        <w:fldChar w:fldCharType="separate"/>
      </w:r>
      <w:r>
        <w:t>81</w:t>
      </w:r>
      <w:r>
        <w:fldChar w:fldCharType="end"/>
      </w:r>
    </w:p>
    <w:p w14:paraId="397DBF7E" w14:textId="0D28B5E2" w:rsidR="00D40E97" w:rsidRDefault="00D40E97">
      <w:pPr>
        <w:pStyle w:val="TOC1"/>
        <w:rPr>
          <w:rFonts w:asciiTheme="minorHAnsi" w:eastAsiaTheme="minorEastAsia" w:hAnsiTheme="minorHAnsi" w:cstheme="minorBidi"/>
          <w:szCs w:val="22"/>
        </w:rPr>
      </w:pPr>
      <w:r>
        <w:t>14</w:t>
      </w:r>
      <w:r>
        <w:rPr>
          <w:rFonts w:asciiTheme="minorHAnsi" w:eastAsiaTheme="minorEastAsia" w:hAnsiTheme="minorHAnsi" w:cstheme="minorBidi"/>
          <w:szCs w:val="22"/>
        </w:rPr>
        <w:tab/>
      </w:r>
      <w:r>
        <w:t>Rel-14 CRs</w:t>
      </w:r>
      <w:r>
        <w:tab/>
      </w:r>
      <w:r>
        <w:fldChar w:fldCharType="begin"/>
      </w:r>
      <w:r>
        <w:instrText xml:space="preserve"> PAGEREF _Toc131417203 \h </w:instrText>
      </w:r>
      <w:r>
        <w:fldChar w:fldCharType="separate"/>
      </w:r>
      <w:r>
        <w:t>81</w:t>
      </w:r>
      <w:r>
        <w:fldChar w:fldCharType="end"/>
      </w:r>
    </w:p>
    <w:p w14:paraId="28282A01" w14:textId="16EE8C56" w:rsidR="00D40E97" w:rsidRDefault="00D40E97">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Rel-15 CRs</w:t>
      </w:r>
      <w:r>
        <w:tab/>
      </w:r>
      <w:r>
        <w:fldChar w:fldCharType="begin"/>
      </w:r>
      <w:r>
        <w:instrText xml:space="preserve"> PAGEREF _Toc131417204 \h </w:instrText>
      </w:r>
      <w:r>
        <w:fldChar w:fldCharType="separate"/>
      </w:r>
      <w:r>
        <w:t>81</w:t>
      </w:r>
      <w:r>
        <w:fldChar w:fldCharType="end"/>
      </w:r>
    </w:p>
    <w:p w14:paraId="27E02B0D" w14:textId="5BFCBBFC" w:rsidR="00D40E97" w:rsidRDefault="00D40E97">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Rel-16 CRs</w:t>
      </w:r>
      <w:r>
        <w:tab/>
      </w:r>
      <w:r>
        <w:fldChar w:fldCharType="begin"/>
      </w:r>
      <w:r>
        <w:instrText xml:space="preserve"> PAGEREF _Toc131417205 \h </w:instrText>
      </w:r>
      <w:r>
        <w:fldChar w:fldCharType="separate"/>
      </w:r>
      <w:r>
        <w:t>82</w:t>
      </w:r>
      <w:r>
        <w:fldChar w:fldCharType="end"/>
      </w:r>
    </w:p>
    <w:p w14:paraId="5DE05E86" w14:textId="0E6A17C4" w:rsidR="00D40E97" w:rsidRDefault="00D40E97">
      <w:pPr>
        <w:pStyle w:val="TOC1"/>
        <w:rPr>
          <w:rFonts w:asciiTheme="minorHAnsi" w:eastAsiaTheme="minorEastAsia" w:hAnsiTheme="minorHAnsi" w:cstheme="minorBidi"/>
          <w:szCs w:val="22"/>
        </w:rPr>
      </w:pPr>
      <w:r>
        <w:t>17</w:t>
      </w:r>
      <w:r>
        <w:rPr>
          <w:rFonts w:asciiTheme="minorHAnsi" w:eastAsiaTheme="minorEastAsia" w:hAnsiTheme="minorHAnsi" w:cstheme="minorBidi"/>
          <w:szCs w:val="22"/>
        </w:rPr>
        <w:tab/>
      </w:r>
      <w:r>
        <w:t>Rel-17 CRs</w:t>
      </w:r>
      <w:r>
        <w:tab/>
      </w:r>
      <w:r>
        <w:fldChar w:fldCharType="begin"/>
      </w:r>
      <w:r>
        <w:instrText xml:space="preserve"> PAGEREF _Toc131417206 \h </w:instrText>
      </w:r>
      <w:r>
        <w:fldChar w:fldCharType="separate"/>
      </w:r>
      <w:r>
        <w:t>85</w:t>
      </w:r>
      <w:r>
        <w:fldChar w:fldCharType="end"/>
      </w:r>
    </w:p>
    <w:p w14:paraId="03971B7E" w14:textId="41A8263D" w:rsidR="00D40E97" w:rsidRDefault="00D40E97">
      <w:pPr>
        <w:pStyle w:val="TOC1"/>
        <w:rPr>
          <w:rFonts w:asciiTheme="minorHAnsi" w:eastAsiaTheme="minorEastAsia" w:hAnsiTheme="minorHAnsi" w:cstheme="minorBidi"/>
          <w:szCs w:val="22"/>
        </w:rPr>
      </w:pPr>
      <w:r>
        <w:t>18</w:t>
      </w:r>
      <w:r>
        <w:rPr>
          <w:rFonts w:asciiTheme="minorHAnsi" w:eastAsiaTheme="minorEastAsia" w:hAnsiTheme="minorHAnsi" w:cstheme="minorBidi"/>
          <w:szCs w:val="22"/>
        </w:rPr>
        <w:tab/>
      </w:r>
      <w:r>
        <w:t>Rel-18 CRs</w:t>
      </w:r>
      <w:r>
        <w:tab/>
      </w:r>
      <w:r>
        <w:fldChar w:fldCharType="begin"/>
      </w:r>
      <w:r>
        <w:instrText xml:space="preserve"> PAGEREF _Toc131417207 \h </w:instrText>
      </w:r>
      <w:r>
        <w:fldChar w:fldCharType="separate"/>
      </w:r>
      <w:r>
        <w:t>92</w:t>
      </w:r>
      <w:r>
        <w:fldChar w:fldCharType="end"/>
      </w:r>
    </w:p>
    <w:p w14:paraId="570657F6" w14:textId="452E60A4" w:rsidR="00D40E97" w:rsidRDefault="00D40E97">
      <w:pPr>
        <w:pStyle w:val="TOC2"/>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SA WG1 Rel-18 CRs</w:t>
      </w:r>
      <w:r>
        <w:tab/>
      </w:r>
      <w:r>
        <w:fldChar w:fldCharType="begin"/>
      </w:r>
      <w:r>
        <w:instrText xml:space="preserve"> PAGEREF _Toc131417208 \h </w:instrText>
      </w:r>
      <w:r>
        <w:fldChar w:fldCharType="separate"/>
      </w:r>
      <w:r>
        <w:t>92</w:t>
      </w:r>
      <w:r>
        <w:fldChar w:fldCharType="end"/>
      </w:r>
    </w:p>
    <w:p w14:paraId="29695222" w14:textId="71DBFD9E" w:rsidR="00D40E97" w:rsidRDefault="00D40E97">
      <w:pPr>
        <w:pStyle w:val="TOC2"/>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SA WG2 Rel-18 CRs</w:t>
      </w:r>
      <w:r>
        <w:tab/>
      </w:r>
      <w:r>
        <w:fldChar w:fldCharType="begin"/>
      </w:r>
      <w:r>
        <w:instrText xml:space="preserve"> PAGEREF _Toc131417209 \h </w:instrText>
      </w:r>
      <w:r>
        <w:fldChar w:fldCharType="separate"/>
      </w:r>
      <w:r>
        <w:t>93</w:t>
      </w:r>
      <w:r>
        <w:fldChar w:fldCharType="end"/>
      </w:r>
    </w:p>
    <w:p w14:paraId="4880AD0E" w14:textId="42A48C46" w:rsidR="00D40E97" w:rsidRDefault="00D40E97">
      <w:pPr>
        <w:pStyle w:val="TOC2"/>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SA WG3 and SA WG3 LI Rel-18 CRs</w:t>
      </w:r>
      <w:r>
        <w:tab/>
      </w:r>
      <w:r>
        <w:fldChar w:fldCharType="begin"/>
      </w:r>
      <w:r>
        <w:instrText xml:space="preserve"> PAGEREF _Toc131417210 \h </w:instrText>
      </w:r>
      <w:r>
        <w:fldChar w:fldCharType="separate"/>
      </w:r>
      <w:r>
        <w:t>103</w:t>
      </w:r>
      <w:r>
        <w:fldChar w:fldCharType="end"/>
      </w:r>
    </w:p>
    <w:p w14:paraId="0B7BCF9A" w14:textId="06D9F6ED" w:rsidR="00D40E97" w:rsidRDefault="00D40E97">
      <w:pPr>
        <w:pStyle w:val="TOC2"/>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SA WG4 Rel-18 CRs</w:t>
      </w:r>
      <w:r>
        <w:tab/>
      </w:r>
      <w:r>
        <w:fldChar w:fldCharType="begin"/>
      </w:r>
      <w:r>
        <w:instrText xml:space="preserve"> PAGEREF _Toc131417211 \h </w:instrText>
      </w:r>
      <w:r>
        <w:fldChar w:fldCharType="separate"/>
      </w:r>
      <w:r>
        <w:t>104</w:t>
      </w:r>
      <w:r>
        <w:fldChar w:fldCharType="end"/>
      </w:r>
    </w:p>
    <w:p w14:paraId="27D7EE6F" w14:textId="7F0346B1" w:rsidR="00D40E97" w:rsidRDefault="00D40E97">
      <w:pPr>
        <w:pStyle w:val="TOC2"/>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SA WG5 Rel-18 CRs</w:t>
      </w:r>
      <w:r>
        <w:tab/>
      </w:r>
      <w:r>
        <w:fldChar w:fldCharType="begin"/>
      </w:r>
      <w:r>
        <w:instrText xml:space="preserve"> PAGEREF _Toc131417212 \h </w:instrText>
      </w:r>
      <w:r>
        <w:fldChar w:fldCharType="separate"/>
      </w:r>
      <w:r>
        <w:t>105</w:t>
      </w:r>
      <w:r>
        <w:fldChar w:fldCharType="end"/>
      </w:r>
    </w:p>
    <w:p w14:paraId="21E2E79A" w14:textId="34453357" w:rsidR="00D40E97" w:rsidRDefault="00D40E97">
      <w:pPr>
        <w:pStyle w:val="TOC2"/>
        <w:rPr>
          <w:rFonts w:asciiTheme="minorHAnsi" w:eastAsiaTheme="minorEastAsia" w:hAnsiTheme="minorHAnsi" w:cstheme="minorBidi"/>
          <w:sz w:val="22"/>
          <w:szCs w:val="22"/>
        </w:rPr>
      </w:pPr>
      <w:r>
        <w:t>18.6</w:t>
      </w:r>
      <w:r>
        <w:rPr>
          <w:rFonts w:asciiTheme="minorHAnsi" w:eastAsiaTheme="minorEastAsia" w:hAnsiTheme="minorHAnsi" w:cstheme="minorBidi"/>
          <w:sz w:val="22"/>
          <w:szCs w:val="22"/>
        </w:rPr>
        <w:tab/>
      </w:r>
      <w:r>
        <w:t>SA WG6 Rel-18 CRs</w:t>
      </w:r>
      <w:r>
        <w:tab/>
      </w:r>
      <w:r>
        <w:fldChar w:fldCharType="begin"/>
      </w:r>
      <w:r>
        <w:instrText xml:space="preserve"> PAGEREF _Toc131417213 \h </w:instrText>
      </w:r>
      <w:r>
        <w:fldChar w:fldCharType="separate"/>
      </w:r>
      <w:r>
        <w:t>106</w:t>
      </w:r>
      <w:r>
        <w:fldChar w:fldCharType="end"/>
      </w:r>
    </w:p>
    <w:p w14:paraId="18DBB92B" w14:textId="2ADF06E9" w:rsidR="00D40E97" w:rsidRDefault="00D40E97">
      <w:pPr>
        <w:pStyle w:val="TOC1"/>
        <w:rPr>
          <w:rFonts w:asciiTheme="minorHAnsi" w:eastAsiaTheme="minorEastAsia" w:hAnsiTheme="minorHAnsi" w:cstheme="minorBidi"/>
          <w:szCs w:val="22"/>
        </w:rPr>
      </w:pPr>
      <w:r>
        <w:t>19</w:t>
      </w:r>
      <w:r>
        <w:rPr>
          <w:rFonts w:asciiTheme="minorHAnsi" w:eastAsiaTheme="minorEastAsia" w:hAnsiTheme="minorHAnsi" w:cstheme="minorBidi"/>
          <w:szCs w:val="22"/>
        </w:rPr>
        <w:tab/>
      </w:r>
      <w:r>
        <w:t>Rel-19 CRs</w:t>
      </w:r>
      <w:r>
        <w:tab/>
      </w:r>
      <w:r>
        <w:fldChar w:fldCharType="begin"/>
      </w:r>
      <w:r>
        <w:instrText xml:space="preserve"> PAGEREF _Toc131417214 \h </w:instrText>
      </w:r>
      <w:r>
        <w:fldChar w:fldCharType="separate"/>
      </w:r>
      <w:r>
        <w:t>110</w:t>
      </w:r>
      <w:r>
        <w:fldChar w:fldCharType="end"/>
      </w:r>
    </w:p>
    <w:p w14:paraId="405B5F44" w14:textId="33273FBC" w:rsidR="00D40E97" w:rsidRDefault="00D40E97">
      <w:pPr>
        <w:pStyle w:val="TOC1"/>
        <w:rPr>
          <w:rFonts w:asciiTheme="minorHAnsi" w:eastAsiaTheme="minorEastAsia" w:hAnsiTheme="minorHAnsi" w:cstheme="minorBidi"/>
          <w:szCs w:val="22"/>
        </w:rPr>
      </w:pPr>
      <w:r>
        <w:t>20</w:t>
      </w:r>
      <w:r>
        <w:rPr>
          <w:rFonts w:asciiTheme="minorHAnsi" w:eastAsiaTheme="minorEastAsia" w:hAnsiTheme="minorHAnsi" w:cstheme="minorBidi"/>
          <w:szCs w:val="22"/>
        </w:rPr>
        <w:tab/>
      </w:r>
      <w:r>
        <w:t>CR’s related to Study Items</w:t>
      </w:r>
      <w:r>
        <w:tab/>
      </w:r>
      <w:r>
        <w:fldChar w:fldCharType="begin"/>
      </w:r>
      <w:r>
        <w:instrText xml:space="preserve"> PAGEREF _Toc131417215 \h </w:instrText>
      </w:r>
      <w:r>
        <w:fldChar w:fldCharType="separate"/>
      </w:r>
      <w:r>
        <w:t>110</w:t>
      </w:r>
      <w:r>
        <w:fldChar w:fldCharType="end"/>
      </w:r>
    </w:p>
    <w:p w14:paraId="0C6299D5" w14:textId="1B0724CC" w:rsidR="00D40E97" w:rsidRDefault="00D40E97">
      <w:pPr>
        <w:pStyle w:val="TOC1"/>
        <w:rPr>
          <w:rFonts w:asciiTheme="minorHAnsi" w:eastAsiaTheme="minorEastAsia" w:hAnsiTheme="minorHAnsi" w:cstheme="minorBidi"/>
          <w:szCs w:val="22"/>
        </w:rPr>
      </w:pPr>
      <w:r>
        <w:t>21</w:t>
      </w:r>
      <w:r>
        <w:rPr>
          <w:rFonts w:asciiTheme="minorHAnsi" w:eastAsiaTheme="minorEastAsia" w:hAnsiTheme="minorHAnsi" w:cstheme="minorBidi"/>
          <w:szCs w:val="22"/>
        </w:rPr>
        <w:tab/>
      </w:r>
      <w:r>
        <w:t>Project Management &amp; TSG SA owned specifications</w:t>
      </w:r>
      <w:r>
        <w:tab/>
      </w:r>
      <w:r>
        <w:fldChar w:fldCharType="begin"/>
      </w:r>
      <w:r>
        <w:instrText xml:space="preserve"> PAGEREF _Toc131417216 \h </w:instrText>
      </w:r>
      <w:r>
        <w:fldChar w:fldCharType="separate"/>
      </w:r>
      <w:r>
        <w:t>112</w:t>
      </w:r>
      <w:r>
        <w:fldChar w:fldCharType="end"/>
      </w:r>
    </w:p>
    <w:p w14:paraId="3DB449F5" w14:textId="38D32AE1" w:rsidR="00D40E97" w:rsidRDefault="00D40E97">
      <w:pPr>
        <w:pStyle w:val="TOC2"/>
        <w:rPr>
          <w:rFonts w:asciiTheme="minorHAnsi" w:eastAsiaTheme="minorEastAsia" w:hAnsiTheme="minorHAnsi" w:cstheme="minorBidi"/>
          <w:sz w:val="22"/>
          <w:szCs w:val="22"/>
        </w:rPr>
      </w:pPr>
      <w:r>
        <w:t>21.1</w:t>
      </w:r>
      <w:r>
        <w:rPr>
          <w:rFonts w:asciiTheme="minorHAnsi" w:eastAsiaTheme="minorEastAsia" w:hAnsiTheme="minorHAnsi" w:cstheme="minorBidi"/>
          <w:sz w:val="22"/>
          <w:szCs w:val="22"/>
        </w:rPr>
        <w:tab/>
      </w:r>
      <w:r>
        <w:t>General project management issues</w:t>
      </w:r>
      <w:r>
        <w:tab/>
      </w:r>
      <w:r>
        <w:fldChar w:fldCharType="begin"/>
      </w:r>
      <w:r>
        <w:instrText xml:space="preserve"> PAGEREF _Toc131417217 \h </w:instrText>
      </w:r>
      <w:r>
        <w:fldChar w:fldCharType="separate"/>
      </w:r>
      <w:r>
        <w:t>112</w:t>
      </w:r>
      <w:r>
        <w:fldChar w:fldCharType="end"/>
      </w:r>
    </w:p>
    <w:p w14:paraId="48862414" w14:textId="4173291F" w:rsidR="00D40E97" w:rsidRDefault="00D40E97">
      <w:pPr>
        <w:pStyle w:val="TOC2"/>
        <w:rPr>
          <w:rFonts w:asciiTheme="minorHAnsi" w:eastAsiaTheme="minorEastAsia" w:hAnsiTheme="minorHAnsi" w:cstheme="minorBidi"/>
          <w:sz w:val="22"/>
          <w:szCs w:val="22"/>
        </w:rPr>
      </w:pPr>
      <w:r>
        <w:t>21.2</w:t>
      </w:r>
      <w:r>
        <w:rPr>
          <w:rFonts w:asciiTheme="minorHAnsi" w:eastAsiaTheme="minorEastAsia" w:hAnsiTheme="minorHAnsi" w:cstheme="minorBidi"/>
          <w:sz w:val="22"/>
          <w:szCs w:val="22"/>
        </w:rPr>
        <w:tab/>
      </w:r>
      <w:r>
        <w:t>E-Meeting Procedures (TSG SA, SA WGs)</w:t>
      </w:r>
      <w:r>
        <w:tab/>
      </w:r>
      <w:r>
        <w:fldChar w:fldCharType="begin"/>
      </w:r>
      <w:r>
        <w:instrText xml:space="preserve"> PAGEREF _Toc131417218 \h </w:instrText>
      </w:r>
      <w:r>
        <w:fldChar w:fldCharType="separate"/>
      </w:r>
      <w:r>
        <w:t>112</w:t>
      </w:r>
      <w:r>
        <w:fldChar w:fldCharType="end"/>
      </w:r>
    </w:p>
    <w:p w14:paraId="5D22F891" w14:textId="21601F9F" w:rsidR="00D40E97" w:rsidRDefault="00D40E97">
      <w:pPr>
        <w:pStyle w:val="TOC2"/>
        <w:rPr>
          <w:rFonts w:asciiTheme="minorHAnsi" w:eastAsiaTheme="minorEastAsia" w:hAnsiTheme="minorHAnsi" w:cstheme="minorBidi"/>
          <w:sz w:val="22"/>
          <w:szCs w:val="22"/>
        </w:rPr>
      </w:pPr>
      <w:r>
        <w:t>21.3</w:t>
      </w:r>
      <w:r>
        <w:rPr>
          <w:rFonts w:asciiTheme="minorHAnsi" w:eastAsiaTheme="minorEastAsia" w:hAnsiTheme="minorHAnsi" w:cstheme="minorBidi"/>
          <w:sz w:val="22"/>
          <w:szCs w:val="22"/>
        </w:rPr>
        <w:tab/>
      </w:r>
      <w:r>
        <w:t>Review of the work plan</w:t>
      </w:r>
      <w:r>
        <w:tab/>
      </w:r>
      <w:r>
        <w:fldChar w:fldCharType="begin"/>
      </w:r>
      <w:r>
        <w:instrText xml:space="preserve"> PAGEREF _Toc131417219 \h </w:instrText>
      </w:r>
      <w:r>
        <w:fldChar w:fldCharType="separate"/>
      </w:r>
      <w:r>
        <w:t>112</w:t>
      </w:r>
      <w:r>
        <w:fldChar w:fldCharType="end"/>
      </w:r>
    </w:p>
    <w:p w14:paraId="21A6C2B2" w14:textId="319AAB67" w:rsidR="00D40E97" w:rsidRDefault="00D40E97">
      <w:pPr>
        <w:pStyle w:val="TOC2"/>
        <w:rPr>
          <w:rFonts w:asciiTheme="minorHAnsi" w:eastAsiaTheme="minorEastAsia" w:hAnsiTheme="minorHAnsi" w:cstheme="minorBidi"/>
          <w:sz w:val="22"/>
          <w:szCs w:val="22"/>
        </w:rPr>
      </w:pPr>
      <w:r>
        <w:t>21.4</w:t>
      </w:r>
      <w:r>
        <w:rPr>
          <w:rFonts w:asciiTheme="minorHAnsi" w:eastAsiaTheme="minorEastAsia" w:hAnsiTheme="minorHAnsi" w:cstheme="minorBidi"/>
          <w:sz w:val="22"/>
          <w:szCs w:val="22"/>
        </w:rPr>
        <w:tab/>
      </w:r>
      <w:r>
        <w:t>Specification Status</w:t>
      </w:r>
      <w:r>
        <w:tab/>
      </w:r>
      <w:r>
        <w:fldChar w:fldCharType="begin"/>
      </w:r>
      <w:r>
        <w:instrText xml:space="preserve"> PAGEREF _Toc131417220 \h </w:instrText>
      </w:r>
      <w:r>
        <w:fldChar w:fldCharType="separate"/>
      </w:r>
      <w:r>
        <w:t>113</w:t>
      </w:r>
      <w:r>
        <w:fldChar w:fldCharType="end"/>
      </w:r>
    </w:p>
    <w:p w14:paraId="1587EF59" w14:textId="49A79F35" w:rsidR="00D40E97" w:rsidRDefault="00D40E97">
      <w:pPr>
        <w:pStyle w:val="TOC2"/>
        <w:rPr>
          <w:rFonts w:asciiTheme="minorHAnsi" w:eastAsiaTheme="minorEastAsia" w:hAnsiTheme="minorHAnsi" w:cstheme="minorBidi"/>
          <w:sz w:val="22"/>
          <w:szCs w:val="22"/>
        </w:rPr>
      </w:pPr>
      <w:r>
        <w:t>21.5</w:t>
      </w:r>
      <w:r>
        <w:rPr>
          <w:rFonts w:asciiTheme="minorHAnsi" w:eastAsiaTheme="minorEastAsia" w:hAnsiTheme="minorHAnsi" w:cstheme="minorBidi"/>
          <w:sz w:val="22"/>
          <w:szCs w:val="22"/>
        </w:rPr>
        <w:tab/>
      </w:r>
      <w:r>
        <w:t>Work Item Summaries for TR 21.91x</w:t>
      </w:r>
      <w:r>
        <w:tab/>
      </w:r>
      <w:r>
        <w:fldChar w:fldCharType="begin"/>
      </w:r>
      <w:r>
        <w:instrText xml:space="preserve"> PAGEREF _Toc131417221 \h </w:instrText>
      </w:r>
      <w:r>
        <w:fldChar w:fldCharType="separate"/>
      </w:r>
      <w:r>
        <w:t>113</w:t>
      </w:r>
      <w:r>
        <w:fldChar w:fldCharType="end"/>
      </w:r>
    </w:p>
    <w:p w14:paraId="1AF5E427" w14:textId="220EEF43" w:rsidR="00D40E97" w:rsidRDefault="00D40E97">
      <w:pPr>
        <w:pStyle w:val="TOC2"/>
        <w:rPr>
          <w:rFonts w:asciiTheme="minorHAnsi" w:eastAsiaTheme="minorEastAsia" w:hAnsiTheme="minorHAnsi" w:cstheme="minorBidi"/>
          <w:sz w:val="22"/>
          <w:szCs w:val="22"/>
        </w:rPr>
      </w:pPr>
      <w:r>
        <w:t>21.6</w:t>
      </w:r>
      <w:r>
        <w:rPr>
          <w:rFonts w:asciiTheme="minorHAnsi" w:eastAsiaTheme="minorEastAsia" w:hAnsiTheme="minorHAnsi" w:cstheme="minorBidi"/>
          <w:sz w:val="22"/>
          <w:szCs w:val="22"/>
        </w:rPr>
        <w:tab/>
      </w:r>
      <w:r>
        <w:t>Improvements to working methods &amp; CRs against 3GPP TSG SA owned Specifications</w:t>
      </w:r>
      <w:r>
        <w:tab/>
      </w:r>
      <w:r>
        <w:fldChar w:fldCharType="begin"/>
      </w:r>
      <w:r>
        <w:instrText xml:space="preserve"> PAGEREF _Toc131417222 \h </w:instrText>
      </w:r>
      <w:r>
        <w:fldChar w:fldCharType="separate"/>
      </w:r>
      <w:r>
        <w:t>113</w:t>
      </w:r>
      <w:r>
        <w:fldChar w:fldCharType="end"/>
      </w:r>
    </w:p>
    <w:p w14:paraId="663E7632" w14:textId="454B6095" w:rsidR="00D40E97" w:rsidRDefault="00D40E97">
      <w:pPr>
        <w:pStyle w:val="TOC2"/>
        <w:rPr>
          <w:rFonts w:asciiTheme="minorHAnsi" w:eastAsiaTheme="minorEastAsia" w:hAnsiTheme="minorHAnsi" w:cstheme="minorBidi"/>
          <w:sz w:val="22"/>
          <w:szCs w:val="22"/>
        </w:rPr>
      </w:pPr>
      <w:r>
        <w:t>21.7</w:t>
      </w:r>
      <w:r>
        <w:rPr>
          <w:rFonts w:asciiTheme="minorHAnsi" w:eastAsiaTheme="minorEastAsia" w:hAnsiTheme="minorHAnsi" w:cstheme="minorBidi"/>
          <w:sz w:val="22"/>
          <w:szCs w:val="22"/>
        </w:rPr>
        <w:tab/>
      </w:r>
      <w:r>
        <w:t>MCC Status Report</w:t>
      </w:r>
      <w:r>
        <w:tab/>
      </w:r>
      <w:r>
        <w:fldChar w:fldCharType="begin"/>
      </w:r>
      <w:r>
        <w:instrText xml:space="preserve"> PAGEREF _Toc131417223 \h </w:instrText>
      </w:r>
      <w:r>
        <w:fldChar w:fldCharType="separate"/>
      </w:r>
      <w:r>
        <w:t>116</w:t>
      </w:r>
      <w:r>
        <w:fldChar w:fldCharType="end"/>
      </w:r>
    </w:p>
    <w:p w14:paraId="054947B1" w14:textId="1EE49CBF" w:rsidR="00D40E97" w:rsidRDefault="00D40E97">
      <w:pPr>
        <w:pStyle w:val="TOC2"/>
        <w:rPr>
          <w:rFonts w:asciiTheme="minorHAnsi" w:eastAsiaTheme="minorEastAsia" w:hAnsiTheme="minorHAnsi" w:cstheme="minorBidi"/>
          <w:sz w:val="22"/>
          <w:szCs w:val="22"/>
        </w:rPr>
      </w:pPr>
      <w:r>
        <w:t>21.8</w:t>
      </w:r>
      <w:r>
        <w:rPr>
          <w:rFonts w:asciiTheme="minorHAnsi" w:eastAsiaTheme="minorEastAsia" w:hAnsiTheme="minorHAnsi" w:cstheme="minorBidi"/>
          <w:sz w:val="22"/>
          <w:szCs w:val="22"/>
        </w:rPr>
        <w:tab/>
      </w:r>
      <w:r>
        <w:t>Future Meeting schedule</w:t>
      </w:r>
      <w:r>
        <w:tab/>
      </w:r>
      <w:r>
        <w:fldChar w:fldCharType="begin"/>
      </w:r>
      <w:r>
        <w:instrText xml:space="preserve"> PAGEREF _Toc131417224 \h </w:instrText>
      </w:r>
      <w:r>
        <w:fldChar w:fldCharType="separate"/>
      </w:r>
      <w:r>
        <w:t>117</w:t>
      </w:r>
      <w:r>
        <w:fldChar w:fldCharType="end"/>
      </w:r>
    </w:p>
    <w:p w14:paraId="674FF783" w14:textId="7234A400" w:rsidR="00D40E97" w:rsidRDefault="00D40E97">
      <w:pPr>
        <w:pStyle w:val="TOC1"/>
        <w:rPr>
          <w:rFonts w:asciiTheme="minorHAnsi" w:eastAsiaTheme="minorEastAsia" w:hAnsiTheme="minorHAnsi" w:cstheme="minorBidi"/>
          <w:szCs w:val="22"/>
        </w:rPr>
      </w:pPr>
      <w:r>
        <w:lastRenderedPageBreak/>
        <w:t>22</w:t>
      </w:r>
      <w:r>
        <w:rPr>
          <w:rFonts w:asciiTheme="minorHAnsi" w:eastAsiaTheme="minorEastAsia" w:hAnsiTheme="minorHAnsi" w:cstheme="minorBidi"/>
          <w:szCs w:val="22"/>
        </w:rPr>
        <w:tab/>
      </w:r>
      <w:r>
        <w:t>Any Other Business</w:t>
      </w:r>
      <w:r>
        <w:tab/>
      </w:r>
      <w:r>
        <w:fldChar w:fldCharType="begin"/>
      </w:r>
      <w:r>
        <w:instrText xml:space="preserve"> PAGEREF _Toc131417225 \h </w:instrText>
      </w:r>
      <w:r>
        <w:fldChar w:fldCharType="separate"/>
      </w:r>
      <w:r>
        <w:t>118</w:t>
      </w:r>
      <w:r>
        <w:fldChar w:fldCharType="end"/>
      </w:r>
    </w:p>
    <w:p w14:paraId="01D74EDC" w14:textId="5E262D92" w:rsidR="00D40E97" w:rsidRDefault="00D40E97">
      <w:pPr>
        <w:pStyle w:val="TOC1"/>
        <w:rPr>
          <w:rFonts w:asciiTheme="minorHAnsi" w:eastAsiaTheme="minorEastAsia" w:hAnsiTheme="minorHAnsi" w:cstheme="minorBidi"/>
          <w:szCs w:val="22"/>
        </w:rPr>
      </w:pPr>
      <w:r>
        <w:t>23</w:t>
      </w:r>
      <w:r>
        <w:rPr>
          <w:rFonts w:asciiTheme="minorHAnsi" w:eastAsiaTheme="minorEastAsia" w:hAnsiTheme="minorHAnsi" w:cstheme="minorBidi"/>
          <w:szCs w:val="22"/>
        </w:rPr>
        <w:tab/>
      </w:r>
      <w:r>
        <w:t>Close of Meeting</w:t>
      </w:r>
      <w:r>
        <w:tab/>
      </w:r>
      <w:r>
        <w:fldChar w:fldCharType="begin"/>
      </w:r>
      <w:r>
        <w:instrText xml:space="preserve"> PAGEREF _Toc131417226 \h </w:instrText>
      </w:r>
      <w:r>
        <w:fldChar w:fldCharType="separate"/>
      </w:r>
      <w:r>
        <w:t>118</w:t>
      </w:r>
      <w:r>
        <w:fldChar w:fldCharType="end"/>
      </w:r>
    </w:p>
    <w:p w14:paraId="3BF90179" w14:textId="72E83083" w:rsidR="00D40E97" w:rsidRDefault="00D40E97">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TSG SA Officials</w:t>
      </w:r>
      <w:r>
        <w:tab/>
      </w:r>
      <w:r>
        <w:fldChar w:fldCharType="begin"/>
      </w:r>
      <w:r>
        <w:instrText xml:space="preserve"> PAGEREF _Toc131417227 \h </w:instrText>
      </w:r>
      <w:r>
        <w:fldChar w:fldCharType="separate"/>
      </w:r>
      <w:r>
        <w:t>119</w:t>
      </w:r>
      <w:r>
        <w:fldChar w:fldCharType="end"/>
      </w:r>
    </w:p>
    <w:p w14:paraId="5ABA5799" w14:textId="23A145CB" w:rsidR="00D40E97" w:rsidRDefault="00D40E97">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TSG CT Officials</w:t>
      </w:r>
      <w:r>
        <w:tab/>
      </w:r>
      <w:r>
        <w:fldChar w:fldCharType="begin"/>
      </w:r>
      <w:r>
        <w:instrText xml:space="preserve"> PAGEREF _Toc131417228 \h </w:instrText>
      </w:r>
      <w:r>
        <w:fldChar w:fldCharType="separate"/>
      </w:r>
      <w:r>
        <w:t>121</w:t>
      </w:r>
      <w:r>
        <w:fldChar w:fldCharType="end"/>
      </w:r>
    </w:p>
    <w:p w14:paraId="39BF74DB" w14:textId="20FDE29D" w:rsidR="00D40E97" w:rsidRDefault="00D40E97">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TSG RAN Officials</w:t>
      </w:r>
      <w:r>
        <w:tab/>
      </w:r>
      <w:r>
        <w:fldChar w:fldCharType="begin"/>
      </w:r>
      <w:r>
        <w:instrText xml:space="preserve"> PAGEREF _Toc131417229 \h </w:instrText>
      </w:r>
      <w:r>
        <w:fldChar w:fldCharType="separate"/>
      </w:r>
      <w:r>
        <w:t>122</w:t>
      </w:r>
      <w:r>
        <w:fldChar w:fldCharType="end"/>
      </w:r>
    </w:p>
    <w:p w14:paraId="00F2BB19" w14:textId="3EF71D88" w:rsidR="00D40E97" w:rsidRDefault="00D40E97">
      <w:pPr>
        <w:pStyle w:val="TOC9"/>
        <w:rPr>
          <w:rFonts w:asciiTheme="minorHAnsi" w:eastAsiaTheme="minorEastAsia" w:hAnsiTheme="minorHAnsi" w:cstheme="minorBidi"/>
          <w:b w:val="0"/>
          <w:szCs w:val="22"/>
        </w:rPr>
      </w:pPr>
      <w:r>
        <w:t>ANNEX B</w:t>
      </w:r>
      <w:r>
        <w:rPr>
          <w:rFonts w:asciiTheme="minorHAnsi" w:eastAsiaTheme="minorEastAsia" w:hAnsiTheme="minorHAnsi" w:cstheme="minorBidi"/>
          <w:b w:val="0"/>
          <w:szCs w:val="22"/>
        </w:rPr>
        <w:tab/>
      </w:r>
      <w:r>
        <w:t>Lists of documents</w:t>
      </w:r>
      <w:r>
        <w:tab/>
      </w:r>
      <w:r>
        <w:fldChar w:fldCharType="begin"/>
      </w:r>
      <w:r>
        <w:instrText xml:space="preserve"> PAGEREF _Toc131417230 \h </w:instrText>
      </w:r>
      <w:r>
        <w:fldChar w:fldCharType="separate"/>
      </w:r>
      <w:r>
        <w:t>125</w:t>
      </w:r>
      <w:r>
        <w:fldChar w:fldCharType="end"/>
      </w:r>
    </w:p>
    <w:p w14:paraId="7B0050C5" w14:textId="5AD9BA47" w:rsidR="00D40E97" w:rsidRDefault="00D40E97">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List of documents by TD number</w:t>
      </w:r>
      <w:r>
        <w:tab/>
      </w:r>
      <w:r>
        <w:fldChar w:fldCharType="begin"/>
      </w:r>
      <w:r>
        <w:instrText xml:space="preserve"> PAGEREF _Toc131417231 \h </w:instrText>
      </w:r>
      <w:r>
        <w:fldChar w:fldCharType="separate"/>
      </w:r>
      <w:r>
        <w:t>125</w:t>
      </w:r>
      <w:r>
        <w:fldChar w:fldCharType="end"/>
      </w:r>
    </w:p>
    <w:p w14:paraId="56279997" w14:textId="105538CA" w:rsidR="00D40E97" w:rsidRDefault="00D40E97">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List of documents by Agenda Item</w:t>
      </w:r>
      <w:r>
        <w:tab/>
      </w:r>
      <w:r>
        <w:fldChar w:fldCharType="begin"/>
      </w:r>
      <w:r>
        <w:instrText xml:space="preserve"> PAGEREF _Toc131417232 \h </w:instrText>
      </w:r>
      <w:r>
        <w:fldChar w:fldCharType="separate"/>
      </w:r>
      <w:r>
        <w:t>143</w:t>
      </w:r>
      <w:r>
        <w:fldChar w:fldCharType="end"/>
      </w:r>
    </w:p>
    <w:p w14:paraId="483C1D2E" w14:textId="662BCA96" w:rsidR="00D40E97" w:rsidRDefault="00D40E97">
      <w:pPr>
        <w:pStyle w:val="TOC9"/>
        <w:rPr>
          <w:rFonts w:asciiTheme="minorHAnsi" w:eastAsiaTheme="minorEastAsia" w:hAnsiTheme="minorHAnsi" w:cstheme="minorBidi"/>
          <w:b w:val="0"/>
          <w:szCs w:val="22"/>
        </w:rPr>
      </w:pPr>
      <w:r>
        <w:t>ANNEX C</w:t>
      </w:r>
      <w:r>
        <w:rPr>
          <w:rFonts w:asciiTheme="minorHAnsi" w:eastAsiaTheme="minorEastAsia" w:hAnsiTheme="minorHAnsi" w:cstheme="minorBidi"/>
          <w:b w:val="0"/>
          <w:szCs w:val="22"/>
        </w:rPr>
        <w:tab/>
      </w:r>
      <w:r>
        <w:t>List of attendees</w:t>
      </w:r>
      <w:r>
        <w:tab/>
      </w:r>
      <w:r>
        <w:fldChar w:fldCharType="begin"/>
      </w:r>
      <w:r>
        <w:instrText xml:space="preserve"> PAGEREF _Toc131417233 \h </w:instrText>
      </w:r>
      <w:r>
        <w:fldChar w:fldCharType="separate"/>
      </w:r>
      <w:r>
        <w:t>162</w:t>
      </w:r>
      <w:r>
        <w:fldChar w:fldCharType="end"/>
      </w:r>
    </w:p>
    <w:p w14:paraId="45385A0F" w14:textId="4386927F" w:rsidR="00D40E97" w:rsidRDefault="00D40E97">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List of all registrations for this meeting</w:t>
      </w:r>
      <w:r>
        <w:tab/>
      </w:r>
      <w:r>
        <w:fldChar w:fldCharType="begin"/>
      </w:r>
      <w:r>
        <w:instrText xml:space="preserve"> PAGEREF _Toc131417234 \h </w:instrText>
      </w:r>
      <w:r>
        <w:fldChar w:fldCharType="separate"/>
      </w:r>
      <w:r>
        <w:t>162</w:t>
      </w:r>
      <w:r>
        <w:fldChar w:fldCharType="end"/>
      </w:r>
    </w:p>
    <w:p w14:paraId="1DE3BDF4" w14:textId="4DF2AE5F" w:rsidR="00D40E97" w:rsidRDefault="00D40E97">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List of checked-in attendees at the meeting</w:t>
      </w:r>
      <w:r>
        <w:tab/>
      </w:r>
      <w:r>
        <w:fldChar w:fldCharType="begin"/>
      </w:r>
      <w:r>
        <w:instrText xml:space="preserve"> PAGEREF _Toc131417235 \h </w:instrText>
      </w:r>
      <w:r>
        <w:fldChar w:fldCharType="separate"/>
      </w:r>
      <w:r>
        <w:t>173</w:t>
      </w:r>
      <w:r>
        <w:fldChar w:fldCharType="end"/>
      </w:r>
    </w:p>
    <w:p w14:paraId="44FAFE93" w14:textId="35BAFFA1" w:rsidR="00D40E97" w:rsidRDefault="00D40E97">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List of on-line registrations</w:t>
      </w:r>
      <w:r>
        <w:tab/>
      </w:r>
      <w:r>
        <w:fldChar w:fldCharType="begin"/>
      </w:r>
      <w:r>
        <w:instrText xml:space="preserve"> PAGEREF _Toc131417236 \h </w:instrText>
      </w:r>
      <w:r>
        <w:fldChar w:fldCharType="separate"/>
      </w:r>
      <w:r>
        <w:t>180</w:t>
      </w:r>
      <w:r>
        <w:fldChar w:fldCharType="end"/>
      </w:r>
    </w:p>
    <w:p w14:paraId="6C052B6F" w14:textId="20716820" w:rsidR="00D40E97" w:rsidRDefault="00D40E97">
      <w:pPr>
        <w:pStyle w:val="TOC9"/>
        <w:rPr>
          <w:rFonts w:asciiTheme="minorHAnsi" w:eastAsiaTheme="minorEastAsia" w:hAnsiTheme="minorHAnsi" w:cstheme="minorBidi"/>
          <w:b w:val="0"/>
          <w:szCs w:val="22"/>
        </w:rPr>
      </w:pPr>
      <w:r>
        <w:t>ANNEX D</w:t>
      </w:r>
      <w:r>
        <w:rPr>
          <w:rFonts w:asciiTheme="minorHAnsi" w:eastAsiaTheme="minorEastAsia" w:hAnsiTheme="minorHAnsi" w:cstheme="minorBidi"/>
          <w:b w:val="0"/>
          <w:szCs w:val="22"/>
        </w:rPr>
        <w:tab/>
      </w:r>
      <w:r>
        <w:t>Incoming and Outgoing Liaison Statements</w:t>
      </w:r>
      <w:r>
        <w:tab/>
      </w:r>
      <w:r>
        <w:fldChar w:fldCharType="begin"/>
      </w:r>
      <w:r>
        <w:instrText xml:space="preserve"> PAGEREF _Toc131417237 \h </w:instrText>
      </w:r>
      <w:r>
        <w:fldChar w:fldCharType="separate"/>
      </w:r>
      <w:r>
        <w:t>184</w:t>
      </w:r>
      <w:r>
        <w:fldChar w:fldCharType="end"/>
      </w:r>
    </w:p>
    <w:p w14:paraId="1D603FF5" w14:textId="5894CEBC" w:rsidR="00D40E97" w:rsidRDefault="00D40E97">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Incoming LSs</w:t>
      </w:r>
      <w:r>
        <w:tab/>
      </w:r>
      <w:r>
        <w:fldChar w:fldCharType="begin"/>
      </w:r>
      <w:r>
        <w:instrText xml:space="preserve"> PAGEREF _Toc131417238 \h </w:instrText>
      </w:r>
      <w:r>
        <w:fldChar w:fldCharType="separate"/>
      </w:r>
      <w:r>
        <w:t>184</w:t>
      </w:r>
      <w:r>
        <w:fldChar w:fldCharType="end"/>
      </w:r>
    </w:p>
    <w:p w14:paraId="10824C95" w14:textId="5FCEBC7F" w:rsidR="00D40E97" w:rsidRDefault="00D40E97">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Outgoing LSs</w:t>
      </w:r>
      <w:r>
        <w:tab/>
      </w:r>
      <w:r>
        <w:fldChar w:fldCharType="begin"/>
      </w:r>
      <w:r>
        <w:instrText xml:space="preserve"> PAGEREF _Toc131417239 \h </w:instrText>
      </w:r>
      <w:r>
        <w:fldChar w:fldCharType="separate"/>
      </w:r>
      <w:r>
        <w:t>189</w:t>
      </w:r>
      <w:r>
        <w:fldChar w:fldCharType="end"/>
      </w:r>
    </w:p>
    <w:p w14:paraId="71C0BAE8" w14:textId="2DE5A0D5" w:rsidR="00D40E97" w:rsidRDefault="00D40E97">
      <w:pPr>
        <w:pStyle w:val="TOC9"/>
        <w:rPr>
          <w:rFonts w:asciiTheme="minorHAnsi" w:eastAsiaTheme="minorEastAsia" w:hAnsiTheme="minorHAnsi" w:cstheme="minorBidi"/>
          <w:b w:val="0"/>
          <w:szCs w:val="22"/>
        </w:rPr>
      </w:pPr>
      <w:r>
        <w:t>ANNEX E</w:t>
      </w:r>
      <w:r>
        <w:rPr>
          <w:rFonts w:asciiTheme="minorHAnsi" w:eastAsiaTheme="minorEastAsia" w:hAnsiTheme="minorHAnsi" w:cstheme="minorBidi"/>
          <w:b w:val="0"/>
          <w:szCs w:val="22"/>
        </w:rPr>
        <w:tab/>
      </w:r>
      <w:r>
        <w:t>TS, TR, WID, SID and CR Lists</w:t>
      </w:r>
      <w:r>
        <w:tab/>
      </w:r>
      <w:r>
        <w:fldChar w:fldCharType="begin"/>
      </w:r>
      <w:r>
        <w:instrText xml:space="preserve"> PAGEREF _Toc131417240 \h </w:instrText>
      </w:r>
      <w:r>
        <w:fldChar w:fldCharType="separate"/>
      </w:r>
      <w:r>
        <w:t>190</w:t>
      </w:r>
      <w:r>
        <w:fldChar w:fldCharType="end"/>
      </w:r>
    </w:p>
    <w:p w14:paraId="09CF3AC4" w14:textId="298D7410" w:rsidR="00D40E97" w:rsidRDefault="00D40E97">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Status of TSs and TRs provided for approval</w:t>
      </w:r>
      <w:r>
        <w:tab/>
      </w:r>
      <w:r>
        <w:fldChar w:fldCharType="begin"/>
      </w:r>
      <w:r>
        <w:instrText xml:space="preserve"> PAGEREF _Toc131417241 \h </w:instrText>
      </w:r>
      <w:r>
        <w:fldChar w:fldCharType="separate"/>
      </w:r>
      <w:r>
        <w:t>190</w:t>
      </w:r>
      <w:r>
        <w:fldChar w:fldCharType="end"/>
      </w:r>
    </w:p>
    <w:p w14:paraId="6E0E14A4" w14:textId="1FF7081C" w:rsidR="00D40E97" w:rsidRDefault="00D40E97">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Status of TSs and TRs provided for information</w:t>
      </w:r>
      <w:r>
        <w:tab/>
      </w:r>
      <w:r>
        <w:fldChar w:fldCharType="begin"/>
      </w:r>
      <w:r>
        <w:instrText xml:space="preserve"> PAGEREF _Toc131417242 \h </w:instrText>
      </w:r>
      <w:r>
        <w:fldChar w:fldCharType="separate"/>
      </w:r>
      <w:r>
        <w:t>191</w:t>
      </w:r>
      <w:r>
        <w:fldChar w:fldCharType="end"/>
      </w:r>
    </w:p>
    <w:p w14:paraId="2D3AD48F" w14:textId="4C294FCD" w:rsidR="00D40E97" w:rsidRDefault="00D40E97">
      <w:pPr>
        <w:pStyle w:val="TOC1"/>
        <w:rPr>
          <w:rFonts w:asciiTheme="minorHAnsi" w:eastAsiaTheme="minorEastAsia" w:hAnsiTheme="minorHAnsi" w:cstheme="minorBidi"/>
          <w:szCs w:val="22"/>
        </w:rPr>
      </w:pPr>
      <w:r>
        <w:t>E.3</w:t>
      </w:r>
      <w:r>
        <w:rPr>
          <w:rFonts w:asciiTheme="minorHAnsi" w:eastAsiaTheme="minorEastAsia" w:hAnsiTheme="minorHAnsi" w:cstheme="minorBidi"/>
          <w:szCs w:val="22"/>
        </w:rPr>
        <w:tab/>
      </w:r>
      <w:r>
        <w:t>List of CR Packs Status</w:t>
      </w:r>
      <w:r>
        <w:tab/>
      </w:r>
      <w:r>
        <w:fldChar w:fldCharType="begin"/>
      </w:r>
      <w:r>
        <w:instrText xml:space="preserve"> PAGEREF _Toc131417243 \h </w:instrText>
      </w:r>
      <w:r>
        <w:fldChar w:fldCharType="separate"/>
      </w:r>
      <w:r>
        <w:t>193</w:t>
      </w:r>
      <w:r>
        <w:fldChar w:fldCharType="end"/>
      </w:r>
    </w:p>
    <w:p w14:paraId="44F94AE4" w14:textId="3C1F4788" w:rsidR="00D40E97" w:rsidRDefault="00D40E97">
      <w:pPr>
        <w:pStyle w:val="TOC1"/>
        <w:rPr>
          <w:rFonts w:asciiTheme="minorHAnsi" w:eastAsiaTheme="minorEastAsia" w:hAnsiTheme="minorHAnsi" w:cstheme="minorBidi"/>
          <w:szCs w:val="22"/>
        </w:rPr>
      </w:pPr>
      <w:r>
        <w:t>E.4</w:t>
      </w:r>
      <w:r>
        <w:rPr>
          <w:rFonts w:asciiTheme="minorHAnsi" w:eastAsiaTheme="minorEastAsia" w:hAnsiTheme="minorHAnsi" w:cstheme="minorBidi"/>
          <w:szCs w:val="22"/>
        </w:rPr>
        <w:tab/>
      </w:r>
      <w:r>
        <w:t>List of Approved CRs</w:t>
      </w:r>
      <w:r>
        <w:tab/>
      </w:r>
      <w:r>
        <w:fldChar w:fldCharType="begin"/>
      </w:r>
      <w:r>
        <w:instrText xml:space="preserve"> PAGEREF _Toc131417244 \h </w:instrText>
      </w:r>
      <w:r>
        <w:fldChar w:fldCharType="separate"/>
      </w:r>
      <w:r>
        <w:t>206</w:t>
      </w:r>
      <w:r>
        <w:fldChar w:fldCharType="end"/>
      </w:r>
    </w:p>
    <w:p w14:paraId="2ABAD79C" w14:textId="775B147F" w:rsidR="00D40E97" w:rsidRDefault="00D40E97">
      <w:pPr>
        <w:pStyle w:val="TOC9"/>
        <w:rPr>
          <w:rFonts w:asciiTheme="minorHAnsi" w:eastAsiaTheme="minorEastAsia" w:hAnsiTheme="minorHAnsi" w:cstheme="minorBidi"/>
          <w:b w:val="0"/>
          <w:szCs w:val="22"/>
        </w:rPr>
      </w:pPr>
      <w:r>
        <w:t>ANNEX F</w:t>
      </w:r>
      <w:r>
        <w:rPr>
          <w:rFonts w:asciiTheme="minorHAnsi" w:eastAsiaTheme="minorEastAsia" w:hAnsiTheme="minorHAnsi" w:cstheme="minorBidi"/>
          <w:b w:val="0"/>
          <w:szCs w:val="22"/>
        </w:rPr>
        <w:tab/>
      </w:r>
      <w:r>
        <w:t>List of new and revised WIDs / SIDs</w:t>
      </w:r>
      <w:r>
        <w:tab/>
      </w:r>
      <w:r>
        <w:fldChar w:fldCharType="begin"/>
      </w:r>
      <w:r>
        <w:instrText xml:space="preserve"> PAGEREF _Toc131417245 \h </w:instrText>
      </w:r>
      <w:r>
        <w:fldChar w:fldCharType="separate"/>
      </w:r>
      <w:r>
        <w:t>209</w:t>
      </w:r>
      <w:r>
        <w:fldChar w:fldCharType="end"/>
      </w:r>
    </w:p>
    <w:p w14:paraId="5CEE39C9" w14:textId="385C64F1" w:rsidR="00D40E97" w:rsidRDefault="00D40E97">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List of Approved WIDs / SIDs</w:t>
      </w:r>
      <w:r>
        <w:tab/>
      </w:r>
      <w:r>
        <w:fldChar w:fldCharType="begin"/>
      </w:r>
      <w:r>
        <w:instrText xml:space="preserve"> PAGEREF _Toc131417246 \h </w:instrText>
      </w:r>
      <w:r>
        <w:fldChar w:fldCharType="separate"/>
      </w:r>
      <w:r>
        <w:t>209</w:t>
      </w:r>
      <w:r>
        <w:fldChar w:fldCharType="end"/>
      </w:r>
    </w:p>
    <w:p w14:paraId="3A2BC41D" w14:textId="66C42D3C" w:rsidR="00D40E97" w:rsidRDefault="00D40E97">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List of Approved WI Exception Sheets</w:t>
      </w:r>
      <w:r>
        <w:tab/>
      </w:r>
      <w:r>
        <w:fldChar w:fldCharType="begin"/>
      </w:r>
      <w:r>
        <w:instrText xml:space="preserve"> PAGEREF _Toc131417247 \h </w:instrText>
      </w:r>
      <w:r>
        <w:fldChar w:fldCharType="separate"/>
      </w:r>
      <w:r>
        <w:t>210</w:t>
      </w:r>
      <w:r>
        <w:fldChar w:fldCharType="end"/>
      </w:r>
    </w:p>
    <w:p w14:paraId="3C0F5C2F" w14:textId="40FE1D1D" w:rsidR="00D40E97" w:rsidRDefault="00D40E97">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List of Updated WIDs / SIDs</w:t>
      </w:r>
      <w:r>
        <w:tab/>
      </w:r>
      <w:r>
        <w:fldChar w:fldCharType="begin"/>
      </w:r>
      <w:r>
        <w:instrText xml:space="preserve"> PAGEREF _Toc131417248 \h </w:instrText>
      </w:r>
      <w:r>
        <w:fldChar w:fldCharType="separate"/>
      </w:r>
      <w:r>
        <w:t>210</w:t>
      </w:r>
      <w:r>
        <w:fldChar w:fldCharType="end"/>
      </w:r>
    </w:p>
    <w:p w14:paraId="34505423" w14:textId="10890C86" w:rsidR="00D40E97" w:rsidRDefault="00D40E97">
      <w:pPr>
        <w:pStyle w:val="TOC9"/>
        <w:rPr>
          <w:rFonts w:asciiTheme="minorHAnsi" w:eastAsiaTheme="minorEastAsia" w:hAnsiTheme="minorHAnsi" w:cstheme="minorBidi"/>
          <w:b w:val="0"/>
          <w:szCs w:val="22"/>
        </w:rPr>
      </w:pPr>
      <w:r>
        <w:t>ANNEX G</w:t>
      </w:r>
      <w:r>
        <w:rPr>
          <w:rFonts w:asciiTheme="minorHAnsi" w:eastAsiaTheme="minorEastAsia" w:hAnsiTheme="minorHAnsi" w:cstheme="minorBidi"/>
          <w:b w:val="0"/>
          <w:szCs w:val="22"/>
        </w:rPr>
        <w:tab/>
      </w:r>
      <w:r>
        <w:t>List of endorsed WI summaries</w:t>
      </w:r>
      <w:r>
        <w:tab/>
      </w:r>
      <w:r>
        <w:fldChar w:fldCharType="begin"/>
      </w:r>
      <w:r>
        <w:instrText xml:space="preserve"> PAGEREF _Toc131417249 \h </w:instrText>
      </w:r>
      <w:r>
        <w:fldChar w:fldCharType="separate"/>
      </w:r>
      <w:r>
        <w:t>213</w:t>
      </w:r>
      <w:r>
        <w:fldChar w:fldCharType="end"/>
      </w:r>
    </w:p>
    <w:p w14:paraId="08B88D1F" w14:textId="3FACE92A" w:rsidR="00D40E97" w:rsidRDefault="00D40E97">
      <w:pPr>
        <w:pStyle w:val="TOC9"/>
        <w:rPr>
          <w:rFonts w:asciiTheme="minorHAnsi" w:eastAsiaTheme="minorEastAsia" w:hAnsiTheme="minorHAnsi" w:cstheme="minorBidi"/>
          <w:b w:val="0"/>
          <w:szCs w:val="22"/>
        </w:rPr>
      </w:pPr>
      <w:r>
        <w:t>ANNEXH</w:t>
      </w:r>
      <w:r>
        <w:rPr>
          <w:rFonts w:asciiTheme="minorHAnsi" w:eastAsiaTheme="minorEastAsia" w:hAnsiTheme="minorHAnsi" w:cstheme="minorBidi"/>
          <w:b w:val="0"/>
          <w:szCs w:val="22"/>
        </w:rPr>
        <w:tab/>
      </w:r>
      <w:r>
        <w:t>TSG SA Voting List after TSG SA#99</w:t>
      </w:r>
      <w:r>
        <w:tab/>
      </w:r>
      <w:r>
        <w:fldChar w:fldCharType="begin"/>
      </w:r>
      <w:r>
        <w:instrText xml:space="preserve"> PAGEREF _Toc131417250 \h </w:instrText>
      </w:r>
      <w:r>
        <w:fldChar w:fldCharType="separate"/>
      </w:r>
      <w:r>
        <w:t>214</w:t>
      </w:r>
      <w:r>
        <w:fldChar w:fldCharType="end"/>
      </w:r>
    </w:p>
    <w:p w14:paraId="47091EAB" w14:textId="2B0A9FE7"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bookmarkStart w:id="0" w:name="_Toc131417148"/>
      <w:r>
        <w:lastRenderedPageBreak/>
        <w:t>IPR call reminder:</w:t>
      </w:r>
      <w:bookmarkEnd w:id="0"/>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are, or are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bookmarkStart w:id="1" w:name="_Toc131417149"/>
      <w:r>
        <w:t>Antitrust policy Reminder:</w:t>
      </w:r>
      <w:bookmarkEnd w:id="1"/>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 meetings is important to allow for full and fair consideration of such matters."</w:t>
      </w:r>
    </w:p>
    <w:p w14:paraId="0B0B7E92" w14:textId="625FE1C6" w:rsidR="00E00DA6" w:rsidRDefault="00E00DA6" w:rsidP="007615D6"/>
    <w:p w14:paraId="496F6560" w14:textId="77777777" w:rsidR="007615D6" w:rsidRDefault="007615D6" w:rsidP="007615D6">
      <w:pPr>
        <w:spacing w:after="160" w:line="259" w:lineRule="auto"/>
      </w:pPr>
      <w:r>
        <w:br w:type="page"/>
      </w:r>
    </w:p>
    <w:p w14:paraId="76C2BCAB" w14:textId="77777777" w:rsidR="007615D6" w:rsidRDefault="007615D6" w:rsidP="0010433C">
      <w:pPr>
        <w:pStyle w:val="Heading2"/>
      </w:pPr>
      <w:bookmarkStart w:id="2" w:name="_Toc131417150"/>
      <w:r>
        <w:lastRenderedPageBreak/>
        <w:t>0.1</w:t>
      </w:r>
      <w:r>
        <w:tab/>
        <w:t>Executive Summary</w:t>
      </w:r>
      <w:bookmarkEnd w:id="2"/>
    </w:p>
    <w:p w14:paraId="36ED9E21" w14:textId="254E77FE" w:rsidR="00BB3F37" w:rsidRDefault="00774700" w:rsidP="00BB3F37">
      <w:r>
        <w:t>To be provided by the TSG SA Chair.</w:t>
      </w:r>
    </w:p>
    <w:p w14:paraId="2631CE3B" w14:textId="77777777" w:rsidR="00BB3F37" w:rsidRDefault="00000000" w:rsidP="00BB3F37"/>
    <w:p w14:paraId="5190FCB3" w14:textId="7AD063C7" w:rsidR="007615D6" w:rsidRDefault="007615D6" w:rsidP="007615D6">
      <w:pPr>
        <w:pStyle w:val="Heading1"/>
      </w:pPr>
      <w:bookmarkStart w:id="3" w:name="_Toc131417151"/>
      <w:r>
        <w:t>1</w:t>
      </w:r>
      <w:r>
        <w:tab/>
        <w:t>Opening of the Meeting</w:t>
      </w:r>
      <w:bookmarkEnd w:id="3"/>
    </w:p>
    <w:p w14:paraId="78D3DBC7" w14:textId="4051CB7B" w:rsidR="00E71113" w:rsidRPr="009078E9" w:rsidRDefault="00E71113" w:rsidP="00E71113">
      <w:pPr>
        <w:pStyle w:val="NO"/>
        <w:rPr>
          <w:b/>
          <w:bCs/>
          <w:color w:val="0000FF"/>
        </w:rPr>
      </w:pPr>
      <w:r w:rsidRPr="009078E9">
        <w:rPr>
          <w:b/>
          <w:bCs/>
          <w:color w:val="0000FF"/>
        </w:rPr>
        <w:t>NOTE:</w:t>
      </w:r>
      <w:r w:rsidRPr="009078E9">
        <w:rPr>
          <w:b/>
          <w:bCs/>
          <w:color w:val="0000FF"/>
        </w:rPr>
        <w:tab/>
        <w:t xml:space="preserve">Due to illness of the TSG SA Chair, the Friday sessions were Chaired by the Vice Chair, </w:t>
      </w:r>
      <w:r>
        <w:rPr>
          <w:b/>
          <w:bCs/>
          <w:color w:val="0000FF"/>
        </w:rPr>
        <w:t>Dr</w:t>
      </w:r>
      <w:r w:rsidRPr="009078E9">
        <w:rPr>
          <w:b/>
          <w:bCs/>
          <w:color w:val="0000FF"/>
        </w:rPr>
        <w:t>. Mona Mustafa (Apple).</w:t>
      </w:r>
    </w:p>
    <w:p w14:paraId="423B3D4A" w14:textId="77777777" w:rsidR="007615D6" w:rsidRDefault="007615D6" w:rsidP="0010433C">
      <w:pPr>
        <w:pStyle w:val="Heading2"/>
      </w:pPr>
      <w:bookmarkStart w:id="4" w:name="_Toc131417152"/>
      <w:r>
        <w:t>1.1</w:t>
      </w:r>
      <w:r>
        <w:tab/>
        <w:t>Welcome Speech</w:t>
      </w:r>
      <w:bookmarkEnd w:id="4"/>
    </w:p>
    <w:p w14:paraId="75AB06B0" w14:textId="0DA06488" w:rsidR="00BB3F37" w:rsidRDefault="00774700" w:rsidP="00BB3F37">
      <w:r>
        <w:t>Mr. Jos Adema (KPN) welcomed TSG SA delegates to Rotterdam and provided interesting information about the area and the domestic arrangements for this meeting.</w:t>
      </w:r>
    </w:p>
    <w:p w14:paraId="655FED23" w14:textId="77777777" w:rsidR="007E7B0F" w:rsidRPr="007E7B0F" w:rsidRDefault="007E7B0F" w:rsidP="007E7B0F">
      <w:pPr>
        <w:rPr>
          <w:b/>
          <w:bCs/>
        </w:rPr>
      </w:pPr>
      <w:r w:rsidRPr="007E7B0F">
        <w:rPr>
          <w:b/>
          <w:bCs/>
        </w:rPr>
        <w:t>KPN have kindly arranged a social event for 18.45 on Tuesday 21 March. Delegates who registered for this event were welcome to attend.</w:t>
      </w:r>
    </w:p>
    <w:p w14:paraId="3D2C80BA" w14:textId="77777777" w:rsidR="00BB3F37" w:rsidRDefault="00000000" w:rsidP="00BB3F37"/>
    <w:p w14:paraId="6F5343E6" w14:textId="77777777" w:rsidR="007615D6" w:rsidRDefault="007615D6" w:rsidP="0010433C">
      <w:pPr>
        <w:pStyle w:val="Heading2"/>
      </w:pPr>
      <w:bookmarkStart w:id="5" w:name="_Toc131417153"/>
      <w:r>
        <w:t>1.2</w:t>
      </w:r>
      <w:r>
        <w:tab/>
        <w:t>Introduction</w:t>
      </w:r>
      <w:bookmarkEnd w:id="5"/>
    </w:p>
    <w:p w14:paraId="6860B0B5" w14:textId="2A510AC3" w:rsidR="00BB3F37" w:rsidRDefault="00774700" w:rsidP="00BB3F37">
      <w:r>
        <w:t>The TSG</w:t>
      </w:r>
      <w:r w:rsidR="006827D2">
        <w:t> </w:t>
      </w:r>
      <w:r>
        <w:t>SA Chair, Vice Chairs and MCC support introduced themselves.</w:t>
      </w:r>
    </w:p>
    <w:p w14:paraId="60680E28" w14:textId="50E9B150" w:rsidR="00BB3F37" w:rsidRDefault="00774700" w:rsidP="00BB3F37">
      <w:r>
        <w:t>This meeting will include the election of a new TSG</w:t>
      </w:r>
      <w:r w:rsidR="006827D2">
        <w:t> </w:t>
      </w:r>
      <w:r>
        <w:t>SA Chair and Vice Chairs.</w:t>
      </w:r>
    </w:p>
    <w:p w14:paraId="351F57A8" w14:textId="4155E443" w:rsidR="006827D2" w:rsidRDefault="006827D2" w:rsidP="00BB3F37">
      <w:r>
        <w:t>The TSG SA Chair reminded delegates to check-in immediately in order to be able to use the electronic Voting tool.</w:t>
      </w:r>
    </w:p>
    <w:p w14:paraId="0602697A" w14:textId="52CDCA1C" w:rsidR="0002718B" w:rsidRPr="0002718B" w:rsidRDefault="0002718B" w:rsidP="00BB3F37">
      <w:pPr>
        <w:rPr>
          <w:b/>
          <w:bCs/>
        </w:rPr>
      </w:pPr>
      <w:r w:rsidRPr="0002718B">
        <w:rPr>
          <w:b/>
          <w:bCs/>
        </w:rPr>
        <w:t>The TSG SA Chair announced the sad passing of Tom Towle and Weihua Qiao. A minute of silence was held in memory of Tom and Weihua.</w:t>
      </w:r>
    </w:p>
    <w:p w14:paraId="2329CB31" w14:textId="1BD2724C" w:rsidR="00774700" w:rsidRDefault="00774700" w:rsidP="00BB3F37"/>
    <w:p w14:paraId="12F3FEC8" w14:textId="77777777" w:rsidR="007615D6" w:rsidRDefault="007615D6" w:rsidP="0010433C">
      <w:pPr>
        <w:pStyle w:val="Heading2"/>
      </w:pPr>
      <w:bookmarkStart w:id="6" w:name="_Toc131417154"/>
      <w:r>
        <w:t>1.3</w:t>
      </w:r>
      <w:r>
        <w:tab/>
        <w:t>IPR &amp; Antitrust reminders</w:t>
      </w:r>
      <w:bookmarkEnd w:id="6"/>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The TSG SA Chair read the IPR and Antitrust statements shown above.</w:t>
      </w:r>
    </w:p>
    <w:p w14:paraId="58746E85" w14:textId="77777777" w:rsidR="00BB3F37" w:rsidRDefault="00000000" w:rsidP="00BB3F37"/>
    <w:p w14:paraId="05C0B7DE" w14:textId="77777777" w:rsidR="007615D6" w:rsidRDefault="007615D6" w:rsidP="0010433C">
      <w:pPr>
        <w:pStyle w:val="Heading2"/>
      </w:pPr>
      <w:bookmarkStart w:id="7" w:name="_Toc131417155"/>
      <w:r>
        <w:t>1.4</w:t>
      </w:r>
      <w:r>
        <w:tab/>
        <w:t>Approval of Agenda</w:t>
      </w:r>
      <w:bookmarkEnd w:id="7"/>
    </w:p>
    <w:p w14:paraId="4D5A6111" w14:textId="77777777" w:rsidR="007615D6" w:rsidRDefault="007615D6" w:rsidP="007615D6">
      <w:pPr>
        <w:keepNext/>
        <w:pBdr>
          <w:top w:val="single" w:sz="4" w:space="1" w:color="auto"/>
          <w:left w:val="single" w:sz="4" w:space="4" w:color="auto"/>
          <w:bottom w:val="single" w:sz="4" w:space="1" w:color="auto"/>
          <w:right w:val="single" w:sz="4" w:space="4" w:color="auto"/>
        </w:pBdr>
      </w:pPr>
      <w:r>
        <w:t>(comments and objections need to be sent by mail before start of the meeting).</w:t>
      </w:r>
    </w:p>
    <w:p w14:paraId="1F4AA377" w14:textId="77777777" w:rsidR="00E00DA6" w:rsidRDefault="007615D6" w:rsidP="000A3FBD">
      <w:pPr>
        <w:pStyle w:val="NormTop"/>
      </w:pPr>
      <w:r>
        <w:rPr>
          <w:color w:val="0000FF"/>
        </w:rPr>
        <w:t>SP-230001</w:t>
      </w:r>
      <w:r w:rsidRPr="00D53282">
        <w:t xml:space="preserve"> </w:t>
      </w:r>
      <w:r>
        <w:t>(AGENDA) Agenda &amp; Procedures &amp; Time Schedule for TSG SA#99 (Source: TSG SA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53D195DA" w14:textId="7A27F72A" w:rsidR="007615D6" w:rsidRPr="005B25A1" w:rsidRDefault="007615D6" w:rsidP="007615D6">
      <w:pPr>
        <w:keepNext/>
        <w:keepLines/>
        <w:rPr>
          <w:b/>
          <w:bCs/>
        </w:rPr>
      </w:pPr>
      <w:r w:rsidRPr="005B25A1">
        <w:rPr>
          <w:b/>
          <w:bCs/>
        </w:rPr>
        <w:t>Plenary Discussion:</w:t>
      </w:r>
    </w:p>
    <w:p w14:paraId="2A6EA357" w14:textId="0491D86C" w:rsidR="007615D6" w:rsidRPr="00720235" w:rsidRDefault="00720235" w:rsidP="007615D6">
      <w:pPr>
        <w:keepNext/>
        <w:keepLines/>
      </w:pPr>
      <w:r>
        <w:t xml:space="preserve">The agenda was </w:t>
      </w:r>
      <w:r w:rsidRPr="00C3284B">
        <w:rPr>
          <w:color w:val="FF0000"/>
          <w:lang w:eastAsia="en-US"/>
        </w:rPr>
        <w:t>approved</w:t>
      </w:r>
      <w:r>
        <w:t>.</w:t>
      </w:r>
    </w:p>
    <w:p w14:paraId="1376242A" w14:textId="77F788CC" w:rsidR="007615D6" w:rsidRPr="00720235" w:rsidRDefault="007615D6" w:rsidP="007615D6">
      <w:r w:rsidRPr="005B25A1">
        <w:rPr>
          <w:b/>
          <w:bCs/>
        </w:rPr>
        <w:t>Status:</w:t>
      </w:r>
      <w:r>
        <w:t xml:space="preserve"> </w:t>
      </w:r>
      <w:r w:rsidR="00720235" w:rsidRPr="00C3284B">
        <w:rPr>
          <w:color w:val="FF0000"/>
          <w:lang w:eastAsia="en-US"/>
        </w:rPr>
        <w:t>Approved</w:t>
      </w:r>
      <w:r w:rsidR="00720235">
        <w:t>.</w:t>
      </w:r>
    </w:p>
    <w:p w14:paraId="4B6AFA5C" w14:textId="77777777" w:rsidR="00BB3F37" w:rsidRDefault="00000000" w:rsidP="00BB3F37"/>
    <w:p w14:paraId="62136BE5" w14:textId="77777777" w:rsidR="007615D6" w:rsidRDefault="007615D6" w:rsidP="0010433C">
      <w:pPr>
        <w:pStyle w:val="Heading2"/>
      </w:pPr>
      <w:bookmarkStart w:id="8" w:name="_Toc131417156"/>
      <w:r>
        <w:lastRenderedPageBreak/>
        <w:t>1.5</w:t>
      </w:r>
      <w:r>
        <w:tab/>
        <w:t>Report from previous TSG SA meetings</w:t>
      </w:r>
      <w:bookmarkEnd w:id="8"/>
    </w:p>
    <w:p w14:paraId="1B8EA5B0" w14:textId="77777777" w:rsidR="00774700" w:rsidRDefault="00774700" w:rsidP="00774700">
      <w:pPr>
        <w:pStyle w:val="NormTop"/>
      </w:pPr>
      <w:r>
        <w:rPr>
          <w:color w:val="0000FF"/>
        </w:rPr>
        <w:t>SP-230002</w:t>
      </w:r>
      <w:r w:rsidRPr="00D53282">
        <w:t xml:space="preserve"> </w:t>
      </w:r>
      <w:r>
        <w:t>(REPORT) Draft report of TSG SA meeting #98E (Source: TSG SA Secretary)</w:t>
      </w:r>
      <w:r>
        <w:br/>
      </w:r>
      <w:r w:rsidRPr="00D53282">
        <w:rPr>
          <w:b/>
        </w:rPr>
        <w:t>Document for:</w:t>
      </w:r>
      <w:r w:rsidRPr="00D53282">
        <w:t xml:space="preserve"> </w:t>
      </w:r>
      <w:r>
        <w:t>Approval</w:t>
      </w:r>
      <w:r>
        <w:br/>
      </w:r>
      <w:r w:rsidRPr="00D53282">
        <w:rPr>
          <w:b/>
        </w:rPr>
        <w:t>Abstract:</w:t>
      </w:r>
      <w:r w:rsidRPr="00D53282">
        <w:t xml:space="preserve"> </w:t>
      </w:r>
      <w:r>
        <w:br/>
        <w:t>Draft report of TSG SA meeting #98E for approval.</w:t>
      </w:r>
    </w:p>
    <w:p w14:paraId="4A770C5B" w14:textId="77777777" w:rsidR="00774700" w:rsidRPr="005B25A1" w:rsidRDefault="00774700" w:rsidP="00774700">
      <w:pPr>
        <w:keepNext/>
        <w:keepLines/>
        <w:rPr>
          <w:b/>
          <w:bCs/>
        </w:rPr>
      </w:pPr>
      <w:r w:rsidRPr="005B25A1">
        <w:rPr>
          <w:b/>
          <w:bCs/>
        </w:rPr>
        <w:t>Plenary Discussion:</w:t>
      </w:r>
    </w:p>
    <w:p w14:paraId="48038AF8" w14:textId="53ED0FBE" w:rsidR="00720235" w:rsidRPr="00720235" w:rsidRDefault="00720235" w:rsidP="00720235">
      <w:pPr>
        <w:keepNext/>
        <w:keepLines/>
      </w:pPr>
      <w:r>
        <w:t xml:space="preserve">This report was </w:t>
      </w:r>
      <w:r w:rsidRPr="00C3284B">
        <w:rPr>
          <w:color w:val="FF0000"/>
          <w:lang w:eastAsia="en-US"/>
        </w:rPr>
        <w:t>approved</w:t>
      </w:r>
      <w:r>
        <w:t>.</w:t>
      </w:r>
    </w:p>
    <w:p w14:paraId="4AF726C2" w14:textId="77777777" w:rsidR="00720235" w:rsidRPr="00720235" w:rsidRDefault="00720235" w:rsidP="00720235">
      <w:r w:rsidRPr="005B25A1">
        <w:rPr>
          <w:b/>
          <w:bCs/>
        </w:rPr>
        <w:t>Status:</w:t>
      </w:r>
      <w:r>
        <w:t xml:space="preserve"> </w:t>
      </w:r>
      <w:r w:rsidRPr="00C3284B">
        <w:rPr>
          <w:color w:val="FF0000"/>
          <w:lang w:eastAsia="en-US"/>
        </w:rPr>
        <w:t>Approved</w:t>
      </w:r>
      <w:r>
        <w:t>.</w:t>
      </w:r>
    </w:p>
    <w:p w14:paraId="3EEA572A" w14:textId="77777777" w:rsidR="00774700" w:rsidRDefault="00774700" w:rsidP="00774700"/>
    <w:p w14:paraId="5CDFD10B" w14:textId="77777777" w:rsidR="007615D6" w:rsidRDefault="007615D6" w:rsidP="0010433C">
      <w:pPr>
        <w:pStyle w:val="Heading2"/>
      </w:pPr>
      <w:bookmarkStart w:id="9" w:name="_Toc131417157"/>
      <w:r>
        <w:t>1.6</w:t>
      </w:r>
      <w:r>
        <w:tab/>
        <w:t>Reports from TSG SA ad-hoc meetings and workshops</w:t>
      </w:r>
      <w:bookmarkEnd w:id="9"/>
    </w:p>
    <w:p w14:paraId="116370A9" w14:textId="77777777" w:rsidR="00BB3F37" w:rsidRDefault="00000000" w:rsidP="00BB3F37">
      <w:r>
        <w:t>There were no contributions to this agenda item.</w:t>
      </w:r>
    </w:p>
    <w:p w14:paraId="1C14E6E8" w14:textId="77777777" w:rsidR="00264332" w:rsidRDefault="00264332" w:rsidP="00BB3F37"/>
    <w:p w14:paraId="3DF01752" w14:textId="77777777" w:rsidR="007615D6" w:rsidRDefault="007615D6" w:rsidP="007615D6">
      <w:pPr>
        <w:pStyle w:val="Heading1"/>
      </w:pPr>
      <w:bookmarkStart w:id="10" w:name="_Toc131417158"/>
      <w:r>
        <w:t>2</w:t>
      </w:r>
      <w:r>
        <w:tab/>
        <w:t>Liaisons Statements</w:t>
      </w:r>
      <w:bookmarkEnd w:id="10"/>
    </w:p>
    <w:p w14:paraId="3EBB861F" w14:textId="77777777" w:rsidR="007615D6" w:rsidRDefault="007615D6" w:rsidP="0010433C">
      <w:pPr>
        <w:pStyle w:val="Heading2"/>
      </w:pPr>
      <w:bookmarkStart w:id="11" w:name="_Toc131417159"/>
      <w:r>
        <w:t>2.1</w:t>
      </w:r>
      <w:r>
        <w:tab/>
        <w:t>Incoming LSs - proposed to note</w:t>
      </w:r>
      <w:bookmarkEnd w:id="11"/>
    </w:p>
    <w:p w14:paraId="3B152B3A" w14:textId="08446C3C" w:rsidR="00E00DA6" w:rsidRDefault="007615D6" w:rsidP="000A3FBD">
      <w:pPr>
        <w:pStyle w:val="NormTop"/>
      </w:pPr>
      <w:r>
        <w:rPr>
          <w:color w:val="0000FF"/>
        </w:rPr>
        <w:t>SP-230023</w:t>
      </w:r>
      <w:r w:rsidRPr="00D53282">
        <w:t xml:space="preserve"> </w:t>
      </w:r>
      <w:r>
        <w:t>(LS IN) LS from SA</w:t>
      </w:r>
      <w:r w:rsidR="00720235">
        <w:t> </w:t>
      </w:r>
      <w:r>
        <w:t>WG4: An Invitation to the SA WG4 Gender Diversity Committee Meetings (Source: SA</w:t>
      </w:r>
      <w:r w:rsidR="00720235">
        <w:t> </w:t>
      </w:r>
      <w:r>
        <w:t>WG4 (S4-230431))</w:t>
      </w:r>
      <w:r>
        <w:br/>
      </w:r>
      <w:r w:rsidRPr="00D53282">
        <w:rPr>
          <w:b/>
        </w:rPr>
        <w:t>Document for:</w:t>
      </w:r>
      <w:r w:rsidRPr="00D53282">
        <w:t xml:space="preserve"> </w:t>
      </w:r>
      <w:r>
        <w:t>Information</w:t>
      </w:r>
      <w:r>
        <w:br/>
      </w:r>
      <w:r w:rsidRPr="00D53282">
        <w:rPr>
          <w:b/>
        </w:rPr>
        <w:t>Abstract:</w:t>
      </w:r>
      <w:r w:rsidRPr="00D53282">
        <w:t xml:space="preserve"> </w:t>
      </w:r>
      <w:r>
        <w:br/>
        <w:t>The SA</w:t>
      </w:r>
      <w:r w:rsidR="00720235">
        <w:t> WG4</w:t>
      </w:r>
      <w:r>
        <w:t xml:space="preserve"> Gender Diversity Committee is an informal group that was initiated in 2018 by some delegates and an SA</w:t>
      </w:r>
      <w:r w:rsidR="00720235">
        <w:t> WG4</w:t>
      </w:r>
      <w:r>
        <w:t xml:space="preserve"> Vice Chair to discuss and improve gender diversity in SA</w:t>
      </w:r>
      <w:r w:rsidR="00720235">
        <w:t> WG4</w:t>
      </w:r>
      <w:r>
        <w:t xml:space="preserve"> and the industry at large. The Committee had been meeting regularly since then until COVID travel restrictions prevented in person meetings. Now, with face-to-face meetings resuming, the Committee has re-started its regular dinner meetings and also invited the SA</w:t>
      </w:r>
      <w:r w:rsidR="00720235">
        <w:t> WG2</w:t>
      </w:r>
      <w:r>
        <w:t xml:space="preserve"> and SA</w:t>
      </w:r>
      <w:r w:rsidR="00720235">
        <w:t> WG3 WGs</w:t>
      </w:r>
      <w:r>
        <w:t xml:space="preserve"> to join at SA</w:t>
      </w:r>
      <w:r w:rsidR="00720235">
        <w:t> WG4</w:t>
      </w:r>
      <w:r>
        <w:t>#122 in Athens. The attached Tdoc provides the Committee meeting report provided as FYI. Based on interest expressed at this week s meeting, the Committee plans to meet every Tuesday evening (7:30-10:00pm) of our face-to-face meetings and invites everyone attending other co-located 3GPP</w:t>
      </w:r>
      <w:r w:rsidR="00720235">
        <w:t> WGs</w:t>
      </w:r>
      <w:r>
        <w:t xml:space="preserve"> to join our dinner meetings. One instantiation of this effort is SA</w:t>
      </w:r>
      <w:r w:rsidR="00720235">
        <w:t> WG4</w:t>
      </w:r>
      <w:r>
        <w:t xml:space="preserve"> planning to send out an invitation for May 23, 2023 (7:30-10:00pm CEST) to the SA</w:t>
      </w:r>
      <w:r w:rsidR="00720235">
        <w:t> WGs</w:t>
      </w:r>
      <w:r>
        <w:t xml:space="preserve"> co-located at the Berlin meetings. We would appreciate you sharing this information with your members so that we can gauge the level of interest soon. We are asking the meeting host to reserve us a hotel meeting room to have our dinner meeting on the 23rd.</w:t>
      </w:r>
    </w:p>
    <w:p w14:paraId="3628335A" w14:textId="77777777" w:rsidR="007615D6" w:rsidRPr="005B25A1" w:rsidRDefault="007615D6" w:rsidP="007615D6">
      <w:pPr>
        <w:keepNext/>
        <w:keepLines/>
        <w:rPr>
          <w:b/>
          <w:bCs/>
        </w:rPr>
      </w:pPr>
      <w:r w:rsidRPr="005B25A1">
        <w:rPr>
          <w:b/>
          <w:bCs/>
        </w:rPr>
        <w:t>Plenary Discussion:</w:t>
      </w:r>
    </w:p>
    <w:p w14:paraId="3F46D106" w14:textId="213071E9" w:rsidR="007615D6" w:rsidRPr="00720235" w:rsidRDefault="00720235" w:rsidP="007615D6">
      <w:pPr>
        <w:keepNext/>
        <w:keepLines/>
      </w:pPr>
      <w:r>
        <w:t xml:space="preserve">This LS was </w:t>
      </w:r>
      <w:r w:rsidRPr="00C3284B">
        <w:rPr>
          <w:color w:val="0000FF"/>
        </w:rPr>
        <w:t>noted</w:t>
      </w:r>
      <w:r>
        <w:t>.</w:t>
      </w:r>
    </w:p>
    <w:p w14:paraId="1ACD980B" w14:textId="3FED39C4" w:rsidR="007615D6" w:rsidRPr="00EB0339" w:rsidRDefault="007615D6" w:rsidP="007615D6">
      <w:r w:rsidRPr="005B25A1">
        <w:rPr>
          <w:b/>
          <w:bCs/>
        </w:rPr>
        <w:t>Status:</w:t>
      </w:r>
      <w:r>
        <w:t xml:space="preserve"> </w:t>
      </w:r>
      <w:r w:rsidR="00720235" w:rsidRPr="00C3284B">
        <w:rPr>
          <w:color w:val="0000FF"/>
        </w:rPr>
        <w:t>Noted</w:t>
      </w:r>
      <w:r w:rsidR="00720235">
        <w:t>.</w:t>
      </w:r>
    </w:p>
    <w:p w14:paraId="5C4E8EB3" w14:textId="1C4A3F6D" w:rsidR="00E00DA6" w:rsidRDefault="007615D6" w:rsidP="000A3FBD">
      <w:pPr>
        <w:pStyle w:val="NormTop"/>
      </w:pPr>
      <w:r>
        <w:rPr>
          <w:color w:val="0000FF"/>
        </w:rPr>
        <w:lastRenderedPageBreak/>
        <w:t>SP-230024</w:t>
      </w:r>
      <w:r w:rsidRPr="00D53282">
        <w:t xml:space="preserve"> </w:t>
      </w:r>
      <w:r>
        <w:t>(LS IN) LS from GSMA PQTN TF: LS to inform about the Post Quantum Telco Network Impact Assessment Whitepaper Publication (Source: GSMA PQTN TF (PQTN_14_Doc_003R01))</w:t>
      </w:r>
      <w:r>
        <w:br/>
      </w:r>
      <w:r w:rsidRPr="00D53282">
        <w:rPr>
          <w:b/>
        </w:rPr>
        <w:t>Document for:</w:t>
      </w:r>
      <w:r w:rsidRPr="00D53282">
        <w:t xml:space="preserve"> </w:t>
      </w:r>
      <w:r>
        <w:t>Information</w:t>
      </w:r>
      <w:r>
        <w:br/>
      </w:r>
      <w:r w:rsidRPr="00D53282">
        <w:rPr>
          <w:b/>
        </w:rPr>
        <w:t>Abstract:</w:t>
      </w:r>
      <w:r w:rsidRPr="00D53282">
        <w:t xml:space="preserve"> </w:t>
      </w:r>
      <w:r>
        <w:br/>
        <w:t xml:space="preserve">On 24th September 2022, GSMA members agreed to create a new task force called Post Quantum Telco Network (PQTN) to identify the impact of Post Quantum Cryptography in the context of the Telco Industry. Since then, the PQTN TF has been working on a whitepaper to explain such impact. The whitepaper was released in February 2023, 17th,. The document is published available on the following link: https://www.gsma.com/newsroom/wp-content/uploads//PQ.1-Post-Quantum-Telco-Network-Impact-Assessment-Whitepaper-Version1.0.pdf {. . .} </w:t>
      </w:r>
      <w:r w:rsidR="00720235">
        <w:br/>
      </w:r>
      <w:r w:rsidRPr="00720235">
        <w:rPr>
          <w:b/>
          <w:bCs/>
        </w:rPr>
        <w:t>Action:</w:t>
      </w:r>
      <w:r>
        <w:t xml:space="preserve"> To consider </w:t>
      </w:r>
      <w:r w:rsidR="00720235">
        <w:br/>
      </w:r>
      <w:r>
        <w:t xml:space="preserve">1) this information into account for your activities. </w:t>
      </w:r>
      <w:r w:rsidR="00720235">
        <w:br/>
      </w:r>
      <w:r>
        <w:t xml:space="preserve">2) to provide feedback to the impact assessment stated on the whitepaper and particularly for the implications for your SDO. </w:t>
      </w:r>
      <w:r w:rsidR="00720235">
        <w:br/>
      </w:r>
      <w:r>
        <w:t>3) Consider if there is any other step or gap that this task force should discuss.</w:t>
      </w:r>
    </w:p>
    <w:p w14:paraId="4CC5456A" w14:textId="77777777" w:rsidR="00E00DA6" w:rsidRPr="00B81031" w:rsidRDefault="00000000" w:rsidP="00B81031">
      <w:pPr>
        <w:keepNext/>
        <w:keepLines/>
        <w:rPr>
          <w:i/>
        </w:rPr>
      </w:pPr>
      <w:r w:rsidRPr="00B81031">
        <w:rPr>
          <w:b/>
          <w:bCs/>
          <w:i/>
        </w:rPr>
        <w:t>Comment:</w:t>
      </w:r>
      <w:r>
        <w:rPr>
          <w:i/>
        </w:rPr>
        <w:t xml:space="preserve"> </w:t>
      </w:r>
      <w:r w:rsidR="007615D6">
        <w:rPr>
          <w:i/>
        </w:rPr>
        <w:t>Related papers in SP-230329 and SP-230330.</w:t>
      </w:r>
    </w:p>
    <w:p w14:paraId="4704CBEC" w14:textId="77777777" w:rsidR="007615D6" w:rsidRPr="005B25A1" w:rsidRDefault="007615D6" w:rsidP="007615D6">
      <w:pPr>
        <w:keepNext/>
        <w:keepLines/>
        <w:rPr>
          <w:b/>
          <w:bCs/>
        </w:rPr>
      </w:pPr>
      <w:r w:rsidRPr="005B25A1">
        <w:rPr>
          <w:b/>
          <w:bCs/>
        </w:rPr>
        <w:t>Plenary Discussion:</w:t>
      </w:r>
    </w:p>
    <w:p w14:paraId="1E100377" w14:textId="03D84C65" w:rsidR="007615D6" w:rsidRPr="009E443E" w:rsidRDefault="009E443E" w:rsidP="007615D6">
      <w:pPr>
        <w:keepNext/>
        <w:keepLines/>
      </w:pPr>
      <w:r>
        <w:t xml:space="preserve">This LS was </w:t>
      </w:r>
      <w:r w:rsidRPr="00C3284B">
        <w:rPr>
          <w:color w:val="0000FF"/>
        </w:rPr>
        <w:t>noted</w:t>
      </w:r>
      <w:r>
        <w:t>.</w:t>
      </w:r>
    </w:p>
    <w:p w14:paraId="6761A0D4" w14:textId="25A2C8A4" w:rsidR="007615D6" w:rsidRPr="009E443E" w:rsidRDefault="007615D6" w:rsidP="007615D6">
      <w:r w:rsidRPr="005B25A1">
        <w:rPr>
          <w:b/>
          <w:bCs/>
        </w:rPr>
        <w:t>Status:</w:t>
      </w:r>
      <w:r>
        <w:t xml:space="preserve"> </w:t>
      </w:r>
      <w:r w:rsidR="009E443E" w:rsidRPr="00C3284B">
        <w:rPr>
          <w:color w:val="0000FF"/>
        </w:rPr>
        <w:t>Noted</w:t>
      </w:r>
      <w:r w:rsidR="009E443E">
        <w:t>,</w:t>
      </w:r>
    </w:p>
    <w:p w14:paraId="3B8EC759" w14:textId="77777777" w:rsidR="00BB3F37" w:rsidRDefault="00000000" w:rsidP="00BB3F37"/>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1 (to note)</w:t>
      </w:r>
    </w:p>
    <w:p w14:paraId="6F82752D" w14:textId="77777777" w:rsidR="00E00DA6" w:rsidRDefault="007615D6" w:rsidP="000A3FBD">
      <w:pPr>
        <w:pStyle w:val="NormTop"/>
      </w:pPr>
      <w:r>
        <w:rPr>
          <w:color w:val="0000FF"/>
        </w:rPr>
        <w:t>SP-230011</w:t>
      </w:r>
      <w:r w:rsidRPr="00D53282">
        <w:t xml:space="preserve"> </w:t>
      </w:r>
      <w:r>
        <w:t>(LS IN) LS from ITU-T SG11: LS on proposed new draft Recommendation 'Requirements and framework of disaster mitigation and personnel rescue for sudden natural disasters in network' (Source: ITU-T SG11 (SG11-LS44))</w:t>
      </w:r>
      <w:r>
        <w:br/>
      </w:r>
      <w:r w:rsidRPr="00D53282">
        <w:rPr>
          <w:b/>
        </w:rPr>
        <w:t>Document for:</w:t>
      </w:r>
      <w:r w:rsidRPr="00D53282">
        <w:t xml:space="preserve"> </w:t>
      </w:r>
      <w:r>
        <w:t>Information</w:t>
      </w:r>
      <w:r>
        <w:br/>
      </w:r>
      <w:r w:rsidRPr="00D53282">
        <w:rPr>
          <w:b/>
        </w:rPr>
        <w:t>Abstract:</w:t>
      </w:r>
      <w:r w:rsidRPr="00D53282">
        <w:t xml:space="preserve"> </w:t>
      </w:r>
      <w:r>
        <w:br/>
        <w:t>This liaison statement contains information about the new draft Recommendation 'Requirements and framework of disaster mitigation and personnel rescue for sudden natural disasters in network' which was proposed at the Q3/11 meeting (Geneva, 28 November - 7 December 2022).</w:t>
      </w:r>
    </w:p>
    <w:p w14:paraId="7AD62300" w14:textId="77777777" w:rsidR="007615D6" w:rsidRPr="005B25A1" w:rsidRDefault="007615D6" w:rsidP="007615D6">
      <w:pPr>
        <w:keepNext/>
        <w:keepLines/>
        <w:rPr>
          <w:b/>
          <w:bCs/>
        </w:rPr>
      </w:pPr>
      <w:r w:rsidRPr="005B25A1">
        <w:rPr>
          <w:b/>
          <w:bCs/>
        </w:rPr>
        <w:t>Plenary Discussion:</w:t>
      </w:r>
    </w:p>
    <w:p w14:paraId="79A8EFF7" w14:textId="77777777" w:rsidR="004335B7" w:rsidRPr="004335B7" w:rsidRDefault="004335B7" w:rsidP="004335B7">
      <w:pPr>
        <w:keepNext/>
        <w:keepLines/>
      </w:pPr>
      <w:r w:rsidRPr="00E044EF">
        <w:rPr>
          <w:color w:val="0000FF"/>
        </w:rPr>
        <w:t>Block Note</w:t>
      </w:r>
      <w:r>
        <w:rPr>
          <w:color w:val="0000FF"/>
        </w:rPr>
        <w:t>d</w:t>
      </w:r>
      <w:r>
        <w:t>.</w:t>
      </w:r>
    </w:p>
    <w:p w14:paraId="0164B30F" w14:textId="610AD761" w:rsidR="007615D6" w:rsidRPr="00EB0339" w:rsidRDefault="004335B7" w:rsidP="004335B7">
      <w:r w:rsidRPr="005B25A1">
        <w:rPr>
          <w:b/>
          <w:bCs/>
        </w:rPr>
        <w:t>Status:</w:t>
      </w:r>
      <w:r>
        <w:t xml:space="preserve"> </w:t>
      </w:r>
      <w:r w:rsidRPr="00C3284B">
        <w:rPr>
          <w:color w:val="0000FF"/>
        </w:rPr>
        <w:t>Noted</w:t>
      </w:r>
      <w:r>
        <w:t>.</w:t>
      </w:r>
    </w:p>
    <w:p w14:paraId="0F35F7C1" w14:textId="77777777" w:rsidR="00E00DA6" w:rsidRDefault="007615D6" w:rsidP="000A3FBD">
      <w:pPr>
        <w:pStyle w:val="NormTop"/>
      </w:pPr>
      <w:r>
        <w:rPr>
          <w:color w:val="0000FF"/>
        </w:rPr>
        <w:t>SP-230013</w:t>
      </w:r>
      <w:r w:rsidRPr="00D53282">
        <w:t xml:space="preserve"> </w:t>
      </w:r>
      <w:r>
        <w:t>(LS IN) LS from ITU-T TSAG: LS on new ITU-T Focus Group on metaverse (FG-MV) (Source: ITU-T TSAG (sp17-tsag-oLS-00012))</w:t>
      </w:r>
      <w:r>
        <w:br/>
      </w:r>
      <w:r w:rsidRPr="00D53282">
        <w:rPr>
          <w:b/>
        </w:rPr>
        <w:t>Document for:</w:t>
      </w:r>
      <w:r w:rsidRPr="00D53282">
        <w:t xml:space="preserve"> </w:t>
      </w:r>
      <w:r>
        <w:t>Information</w:t>
      </w:r>
      <w:r>
        <w:br/>
      </w:r>
      <w:r w:rsidRPr="00D53282">
        <w:rPr>
          <w:b/>
        </w:rPr>
        <w:t>Abstract:</w:t>
      </w:r>
      <w:r w:rsidRPr="00D53282">
        <w:t xml:space="preserve"> </w:t>
      </w:r>
      <w:r>
        <w:br/>
        <w:t>This liaison statement announces the creation by TSAG of new ITU-T Focus Group on metaverse (FG-MV).</w:t>
      </w:r>
    </w:p>
    <w:p w14:paraId="246E6E86" w14:textId="77777777" w:rsidR="007615D6" w:rsidRPr="005B25A1" w:rsidRDefault="007615D6" w:rsidP="007615D6">
      <w:pPr>
        <w:keepNext/>
        <w:keepLines/>
        <w:rPr>
          <w:b/>
          <w:bCs/>
        </w:rPr>
      </w:pPr>
      <w:r w:rsidRPr="005B25A1">
        <w:rPr>
          <w:b/>
          <w:bCs/>
        </w:rPr>
        <w:t>Plenary Discussion:</w:t>
      </w:r>
    </w:p>
    <w:p w14:paraId="25001CBE" w14:textId="77777777" w:rsidR="004335B7" w:rsidRPr="004335B7" w:rsidRDefault="004335B7" w:rsidP="004335B7">
      <w:pPr>
        <w:keepNext/>
        <w:keepLines/>
      </w:pPr>
      <w:r w:rsidRPr="00E044EF">
        <w:rPr>
          <w:color w:val="0000FF"/>
        </w:rPr>
        <w:t>Block Note</w:t>
      </w:r>
      <w:r>
        <w:rPr>
          <w:color w:val="0000FF"/>
        </w:rPr>
        <w:t>d</w:t>
      </w:r>
      <w:r>
        <w:t>.</w:t>
      </w:r>
    </w:p>
    <w:p w14:paraId="09E76B80" w14:textId="105B7161" w:rsidR="007615D6" w:rsidRPr="00EB0339" w:rsidRDefault="004335B7" w:rsidP="004335B7">
      <w:r w:rsidRPr="005B25A1">
        <w:rPr>
          <w:b/>
          <w:bCs/>
        </w:rPr>
        <w:t>Status:</w:t>
      </w:r>
      <w:r>
        <w:t xml:space="preserve"> </w:t>
      </w:r>
      <w:r w:rsidRPr="00C3284B">
        <w:rPr>
          <w:color w:val="0000FF"/>
        </w:rPr>
        <w:t>Noted</w:t>
      </w:r>
      <w:r>
        <w:t>.</w:t>
      </w:r>
    </w:p>
    <w:p w14:paraId="0E13CCBE" w14:textId="77777777" w:rsidR="00E00DA6" w:rsidRDefault="007615D6" w:rsidP="000A3FBD">
      <w:pPr>
        <w:pStyle w:val="NormTop"/>
      </w:pPr>
      <w:r>
        <w:rPr>
          <w:color w:val="0000FF"/>
        </w:rPr>
        <w:lastRenderedPageBreak/>
        <w:t>SP-230016</w:t>
      </w:r>
      <w:r w:rsidRPr="00D53282">
        <w:t xml:space="preserve"> </w:t>
      </w:r>
      <w:r>
        <w:t>(LS IN) LS from SA WG2: Reply LS on shared NG-U Termination among gNBs (Source: SA WG2 (S2-2302094))</w:t>
      </w:r>
      <w:r>
        <w:br/>
      </w:r>
      <w:r w:rsidRPr="00D53282">
        <w:rPr>
          <w:b/>
        </w:rPr>
        <w:t>Document for:</w:t>
      </w:r>
      <w:r w:rsidRPr="00D53282">
        <w:t xml:space="preserve"> </w:t>
      </w:r>
      <w:r>
        <w:t>Information</w:t>
      </w:r>
      <w:r>
        <w:br/>
      </w:r>
      <w:r w:rsidRPr="00D53282">
        <w:rPr>
          <w:b/>
        </w:rPr>
        <w:t>Abstract:</w:t>
      </w:r>
      <w:r w:rsidRPr="00D53282">
        <w:t xml:space="preserve"> </w:t>
      </w:r>
      <w:r>
        <w:br/>
        <w:t>SA WG2 thanks CT WG4 for their LS response on shared NG-U Termination among gNBs. SA WG2 discussed the LS response and understands that shared NG-U Termination among gNBs could apply to a Broadcast MBS session. However, SA WG2 would like to get confirmation from RAN WG3 before implementing the stage 2 alignment for Broadcast MBS Session, as was done for alignment in the case of multicast MBS Session. To avoid any potential delay, SA WG2 has conditionally approved the attached CR. The approval in SA would require RAN WG3/RAN s confirmation.</w:t>
      </w:r>
    </w:p>
    <w:p w14:paraId="28A25431" w14:textId="77777777" w:rsidR="007615D6" w:rsidRPr="005B25A1" w:rsidRDefault="007615D6" w:rsidP="007615D6">
      <w:pPr>
        <w:keepNext/>
        <w:keepLines/>
        <w:rPr>
          <w:b/>
          <w:bCs/>
        </w:rPr>
      </w:pPr>
      <w:r w:rsidRPr="005B25A1">
        <w:rPr>
          <w:b/>
          <w:bCs/>
        </w:rPr>
        <w:t>Plenary Discussion:</w:t>
      </w:r>
    </w:p>
    <w:p w14:paraId="768493FE" w14:textId="07551FA5" w:rsidR="007615D6" w:rsidRPr="004335B7" w:rsidRDefault="00E044EF" w:rsidP="007615D6">
      <w:pPr>
        <w:keepNext/>
        <w:keepLines/>
      </w:pPr>
      <w:r w:rsidRPr="00E044EF">
        <w:rPr>
          <w:color w:val="0000FF"/>
        </w:rPr>
        <w:t>Block Note</w:t>
      </w:r>
      <w:r w:rsidR="004335B7">
        <w:rPr>
          <w:color w:val="0000FF"/>
        </w:rPr>
        <w:t>d</w:t>
      </w:r>
      <w:r w:rsidR="004335B7">
        <w:t>.</w:t>
      </w:r>
    </w:p>
    <w:p w14:paraId="572E8051" w14:textId="6F0E73A9" w:rsidR="007615D6" w:rsidRPr="00EB0339" w:rsidRDefault="007615D6" w:rsidP="007615D6">
      <w:r w:rsidRPr="005B25A1">
        <w:rPr>
          <w:b/>
          <w:bCs/>
        </w:rPr>
        <w:t>Status:</w:t>
      </w:r>
      <w:r>
        <w:t xml:space="preserve"> </w:t>
      </w:r>
      <w:r w:rsidR="004335B7" w:rsidRPr="00C3284B">
        <w:rPr>
          <w:color w:val="0000FF"/>
        </w:rPr>
        <w:t>Noted</w:t>
      </w:r>
      <w:r w:rsidR="004335B7">
        <w:t>.</w:t>
      </w:r>
    </w:p>
    <w:p w14:paraId="2DFD85CF" w14:textId="77777777" w:rsidR="00E00DA6" w:rsidRDefault="007615D6" w:rsidP="000A3FBD">
      <w:pPr>
        <w:pStyle w:val="NormTop"/>
      </w:pPr>
      <w:r>
        <w:rPr>
          <w:color w:val="0000FF"/>
        </w:rPr>
        <w:t>SP-230004</w:t>
      </w:r>
      <w:r w:rsidRPr="00D53282">
        <w:t xml:space="preserve"> </w:t>
      </w:r>
      <w:r>
        <w:t>(LS IN) LS from GSMA NRG: LS to SA WG3-LI on lawful interception EPS fallback for 5G inbound roamer (Source: GSMA NRG (NRG 016_206))</w:t>
      </w:r>
      <w:r>
        <w:br/>
      </w:r>
      <w:r w:rsidRPr="00D53282">
        <w:rPr>
          <w:b/>
        </w:rPr>
        <w:t>Document for:</w:t>
      </w:r>
      <w:r w:rsidRPr="00D53282">
        <w:t xml:space="preserve"> </w:t>
      </w:r>
      <w:r>
        <w:t>Information</w:t>
      </w:r>
      <w:r>
        <w:br/>
      </w:r>
      <w:r w:rsidRPr="00D53282">
        <w:rPr>
          <w:b/>
        </w:rPr>
        <w:t>Abstract:</w:t>
      </w:r>
      <w:r w:rsidRPr="00D53282">
        <w:t xml:space="preserve"> </w:t>
      </w:r>
      <w:r>
        <w:br/>
        <w:t>Mobile operators are actively preparing the opening of 5G SA roaming agreements. In this context, some mobile operators are planning to offer 5G voice service via the EPS fallback solution for inbound roamers and capitalize on VoLTE lawful interception solution already deployed for 4G inbound roamers. According to EPS fallback specification, the IMS session is starting (SIP-INVITE) on NR and, after EPS Fallback, the IMS session will continue on LTE. This induces issues to reuse the VoLTE lawful interception solution for 5G inbound roamers, due to the fact that initial message (SIP-INVITE) is NOT intercepted by VoLTE lawful interception solution. Action to SA WG3-LI: NG NRG kindly asks to 3GPP to clarify lawful interception mechanism for 5G inbound roamers in case of EPS fallback and minimum requirements for visited mobile operator to be able to intercept voice flow for this use case.</w:t>
      </w:r>
    </w:p>
    <w:p w14:paraId="72031CA1" w14:textId="77777777" w:rsidR="007615D6" w:rsidRPr="005B25A1" w:rsidRDefault="007615D6" w:rsidP="007615D6">
      <w:pPr>
        <w:keepNext/>
        <w:keepLines/>
        <w:rPr>
          <w:b/>
          <w:bCs/>
        </w:rPr>
      </w:pPr>
      <w:r w:rsidRPr="005B25A1">
        <w:rPr>
          <w:b/>
          <w:bCs/>
        </w:rPr>
        <w:t>Plenary Discussion:</w:t>
      </w:r>
    </w:p>
    <w:p w14:paraId="2ABB19E7" w14:textId="77777777" w:rsidR="004335B7" w:rsidRPr="004335B7" w:rsidRDefault="004335B7" w:rsidP="004335B7">
      <w:pPr>
        <w:keepNext/>
        <w:keepLines/>
      </w:pPr>
      <w:r w:rsidRPr="00E044EF">
        <w:rPr>
          <w:color w:val="0000FF"/>
        </w:rPr>
        <w:t>Block Note</w:t>
      </w:r>
      <w:r>
        <w:rPr>
          <w:color w:val="0000FF"/>
        </w:rPr>
        <w:t>d</w:t>
      </w:r>
      <w:r>
        <w:t>.</w:t>
      </w:r>
    </w:p>
    <w:p w14:paraId="2D05851F" w14:textId="66DD8DA7" w:rsidR="007615D6" w:rsidRPr="00EB0339" w:rsidRDefault="004335B7" w:rsidP="004335B7">
      <w:r w:rsidRPr="005B25A1">
        <w:rPr>
          <w:b/>
          <w:bCs/>
        </w:rPr>
        <w:t>Status:</w:t>
      </w:r>
      <w:r>
        <w:t xml:space="preserve"> </w:t>
      </w:r>
      <w:r w:rsidRPr="00C3284B">
        <w:rPr>
          <w:color w:val="0000FF"/>
        </w:rPr>
        <w:t>Noted</w:t>
      </w:r>
      <w:r>
        <w:t>.</w:t>
      </w:r>
    </w:p>
    <w:p w14:paraId="47D0B739" w14:textId="739D60D3" w:rsidR="00E00DA6" w:rsidRDefault="007615D6" w:rsidP="000A3FBD">
      <w:pPr>
        <w:pStyle w:val="NormTop"/>
      </w:pPr>
      <w:r>
        <w:rPr>
          <w:color w:val="0000FF"/>
        </w:rPr>
        <w:t>SP-230</w:t>
      </w:r>
      <w:r w:rsidR="00E044EF">
        <w:rPr>
          <w:color w:val="0000FF"/>
        </w:rPr>
        <w:t>349</w:t>
      </w:r>
      <w:r w:rsidRPr="00D53282">
        <w:t xml:space="preserve"> </w:t>
      </w:r>
      <w:r>
        <w:t>(LS IN) LS from GSMA NRG: LS to SA WG3-LI on Volte roaming lawful interception - limitation to provide caller identify if caller activates OIR (Source: GSMA NRG (NRG 016_208))</w:t>
      </w:r>
      <w:r>
        <w:br/>
      </w:r>
      <w:r w:rsidRPr="00D53282">
        <w:rPr>
          <w:b/>
        </w:rPr>
        <w:t>Document for:</w:t>
      </w:r>
      <w:r w:rsidRPr="00D53282">
        <w:t xml:space="preserve"> </w:t>
      </w:r>
      <w:r>
        <w:t>Information</w:t>
      </w:r>
      <w:r>
        <w:br/>
      </w:r>
      <w:r w:rsidRPr="00D53282">
        <w:rPr>
          <w:b/>
        </w:rPr>
        <w:t>Abstract:</w:t>
      </w:r>
      <w:r w:rsidRPr="00D53282">
        <w:t xml:space="preserve"> </w:t>
      </w:r>
      <w:r>
        <w:br/>
        <w:t>S8HR roaming VoLTE lawful interception induces regression versus authority expectation. For a Volte roaming mobile terminating call received by a roamer under lawful interception , it is impossible to provide identity of the caller to authority if the caller is using OIR (Originating Identification Restriction) . This seems to be a significant difference compared to Circuit Switched mobile terminating to a roamer, where calling identity to lawful interception is provided even if the caller has restricted his identity presentation. Action to SA WG3-LI: NG NRG kindly asks to 3GPP to investigate possible solution to avoid this limitation if exist.</w:t>
      </w:r>
    </w:p>
    <w:p w14:paraId="247FCF97" w14:textId="77777777" w:rsidR="00E00DA6" w:rsidRPr="00B81031" w:rsidRDefault="00000000" w:rsidP="00B81031">
      <w:pPr>
        <w:keepNext/>
        <w:keepLines/>
        <w:rPr>
          <w:i/>
        </w:rPr>
      </w:pPr>
      <w:r w:rsidRPr="00B81031">
        <w:rPr>
          <w:b/>
          <w:bCs/>
          <w:i/>
        </w:rPr>
        <w:t>Comment:</w:t>
      </w:r>
      <w:r>
        <w:rPr>
          <w:i/>
        </w:rPr>
        <w:t xml:space="preserve"> </w:t>
      </w:r>
      <w:r w:rsidR="007615D6">
        <w:rPr>
          <w:i/>
        </w:rPr>
        <w:t>SP-230349: Revision of corrupted SP-230005.</w:t>
      </w:r>
    </w:p>
    <w:p w14:paraId="564B98CA" w14:textId="77777777" w:rsidR="007615D6" w:rsidRPr="005B25A1" w:rsidRDefault="007615D6" w:rsidP="007615D6">
      <w:pPr>
        <w:keepNext/>
        <w:keepLines/>
        <w:rPr>
          <w:b/>
          <w:bCs/>
        </w:rPr>
      </w:pPr>
      <w:r w:rsidRPr="005B25A1">
        <w:rPr>
          <w:b/>
          <w:bCs/>
        </w:rPr>
        <w:t>Plenary Discussion:</w:t>
      </w:r>
    </w:p>
    <w:p w14:paraId="2D315B6B" w14:textId="03613736" w:rsidR="007615D6" w:rsidRPr="005B25A1" w:rsidRDefault="00691A6E" w:rsidP="007615D6">
      <w:pPr>
        <w:keepNext/>
        <w:keepLines/>
      </w:pPr>
      <w:r>
        <w:t xml:space="preserve">Orange commented that SA WG3-LI group will analyse this at their next meeting. This was then </w:t>
      </w:r>
      <w:r w:rsidRPr="00176756">
        <w:rPr>
          <w:color w:val="0000FF"/>
        </w:rPr>
        <w:t>noted</w:t>
      </w:r>
      <w:r w:rsidRPr="00176756">
        <w:t>.</w:t>
      </w:r>
    </w:p>
    <w:p w14:paraId="0EE54782" w14:textId="15E7EB25" w:rsidR="007615D6" w:rsidRPr="00176756" w:rsidRDefault="007615D6" w:rsidP="007615D6">
      <w:r w:rsidRPr="005B25A1">
        <w:rPr>
          <w:b/>
          <w:bCs/>
        </w:rPr>
        <w:t>Status:</w:t>
      </w:r>
      <w:r>
        <w:t xml:space="preserve"> </w:t>
      </w:r>
      <w:r w:rsidR="00176756" w:rsidRPr="00C3284B">
        <w:rPr>
          <w:color w:val="0000FF"/>
        </w:rPr>
        <w:t>Noted</w:t>
      </w:r>
      <w:r w:rsidR="00176756">
        <w:t>.</w:t>
      </w:r>
    </w:p>
    <w:p w14:paraId="0CF50312" w14:textId="77777777" w:rsidR="00E00DA6" w:rsidRDefault="007615D6" w:rsidP="000A3FBD">
      <w:pPr>
        <w:pStyle w:val="NormTop"/>
      </w:pPr>
      <w:r>
        <w:rPr>
          <w:color w:val="0000FF"/>
        </w:rPr>
        <w:lastRenderedPageBreak/>
        <w:t>SP-230006</w:t>
      </w:r>
      <w:r w:rsidRPr="00D53282">
        <w:t xml:space="preserve"> </w:t>
      </w:r>
      <w:r>
        <w:t>(LS IN) LS from GSMA OPAG: Reply on 3GPP TR 23.700-98 V1.2.0 Analysis (Source: GSMA OPAG (OPAG_55_Doc_03))</w:t>
      </w:r>
      <w:r>
        <w:br/>
      </w:r>
      <w:r w:rsidRPr="00D53282">
        <w:rPr>
          <w:b/>
        </w:rPr>
        <w:t>Document for:</w:t>
      </w:r>
      <w:r w:rsidRPr="00D53282">
        <w:t xml:space="preserve"> </w:t>
      </w:r>
      <w:r>
        <w:t>Information</w:t>
      </w:r>
      <w:r>
        <w:br/>
      </w:r>
      <w:r w:rsidRPr="00D53282">
        <w:rPr>
          <w:b/>
        </w:rPr>
        <w:t>Abstract:</w:t>
      </w:r>
      <w:r w:rsidRPr="00D53282">
        <w:t xml:space="preserve"> </w:t>
      </w:r>
      <w:r>
        <w:br/>
        <w:t>The GSMA OPG Operator Platform API Group (OPAG) would like to thank 3GPP for the feedback provided to LS on 3GPP TR 23.700-98 V1.2.0 Analysis. The focus from previous LS was the KIs related to EDGE-10 interface and its relation to federation, but we understand that probably more than one interface defined in the EDGEAPP architecture, such as EDGE-6 or EDGE-9, may be related to EWBI definition in OPAG. This LS provides OPAG's comments into the reply LS received from SA WG6 to OPAG's analysis of 3GPP TR 23.700-98 V1.2.0. Action: OPAG would kindly invite SA WG6 to consider the above feedback in their work and would appreciate SA WG6's feedback on the clarifications that were requested.</w:t>
      </w:r>
    </w:p>
    <w:p w14:paraId="2E838FE6" w14:textId="77777777" w:rsidR="007615D6" w:rsidRPr="005B25A1" w:rsidRDefault="007615D6" w:rsidP="007615D6">
      <w:pPr>
        <w:keepNext/>
        <w:keepLines/>
        <w:rPr>
          <w:b/>
          <w:bCs/>
        </w:rPr>
      </w:pPr>
      <w:r w:rsidRPr="005B25A1">
        <w:rPr>
          <w:b/>
          <w:bCs/>
        </w:rPr>
        <w:t>Plenary Discussion:</w:t>
      </w:r>
    </w:p>
    <w:p w14:paraId="24BE41E2" w14:textId="77777777" w:rsidR="004335B7" w:rsidRPr="004335B7" w:rsidRDefault="004335B7" w:rsidP="004335B7">
      <w:pPr>
        <w:keepNext/>
        <w:keepLines/>
      </w:pPr>
      <w:r w:rsidRPr="00E044EF">
        <w:rPr>
          <w:color w:val="0000FF"/>
        </w:rPr>
        <w:t>Block Note</w:t>
      </w:r>
      <w:r>
        <w:rPr>
          <w:color w:val="0000FF"/>
        </w:rPr>
        <w:t>d</w:t>
      </w:r>
      <w:r>
        <w:t>.</w:t>
      </w:r>
    </w:p>
    <w:p w14:paraId="55A9E576" w14:textId="31F24DD3" w:rsidR="007615D6" w:rsidRPr="00EB0339" w:rsidRDefault="004335B7" w:rsidP="004335B7">
      <w:r w:rsidRPr="005B25A1">
        <w:rPr>
          <w:b/>
          <w:bCs/>
        </w:rPr>
        <w:t>Status:</w:t>
      </w:r>
      <w:r>
        <w:t xml:space="preserve"> </w:t>
      </w:r>
      <w:r w:rsidRPr="00C3284B">
        <w:rPr>
          <w:color w:val="0000FF"/>
        </w:rPr>
        <w:t>Noted</w:t>
      </w:r>
      <w:r>
        <w:t>.</w:t>
      </w:r>
    </w:p>
    <w:p w14:paraId="71D4BFC6" w14:textId="77777777" w:rsidR="00E00DA6" w:rsidRDefault="007615D6" w:rsidP="000A3FBD">
      <w:pPr>
        <w:pStyle w:val="NormTop"/>
      </w:pPr>
      <w:r>
        <w:rPr>
          <w:color w:val="0000FF"/>
        </w:rPr>
        <w:t>SP-230007</w:t>
      </w:r>
      <w:r w:rsidRPr="00D53282">
        <w:t xml:space="preserve"> </w:t>
      </w:r>
      <w:r>
        <w:t>(LS IN) LS from GSMA OPG: on Statement Title:  (Source: GSMA OPG (OPG_121_Doc_04))</w:t>
      </w:r>
      <w:r>
        <w:br/>
      </w:r>
      <w:r w:rsidRPr="00D53282">
        <w:rPr>
          <w:b/>
        </w:rPr>
        <w:t>Document for:</w:t>
      </w:r>
      <w:r w:rsidRPr="00D53282">
        <w:t xml:space="preserve"> </w:t>
      </w:r>
      <w:r>
        <w:t>Information</w:t>
      </w:r>
      <w:r>
        <w:br/>
      </w:r>
      <w:r w:rsidRPr="00D53282">
        <w:rPr>
          <w:b/>
        </w:rPr>
        <w:t>Abstract:</w:t>
      </w:r>
      <w:r w:rsidRPr="00D53282">
        <w:t xml:space="preserve"> </w:t>
      </w:r>
      <w:r>
        <w:br/>
        <w:t>GSMA OPG thanks SA WG6 for their reply LS on edge node sharing considering the mapping of GSMA OP and 3GPP EDGEAPP architecture. GSMA OPG has discussed the Solutions #43, 44 and 45 from 3GPP TR 23.700-98, and would like to provide feedback to the Editor s note for each solution. Actions to SA WG6: GSMA OPG kindly requests SA WG6 to take the above feedback into account and to provide a solution for the edge node sharing scenario which preferably would be aligned with the Edge Node Sharing approach defined in sections 2.3.1.5 and 4.1.5 of GSMA PRD OPG.04 and the API definition in the YAML provided in the annex of that document. GSMA OPG kindly asks SA WG6 to provide their view on architecture mapping between EGDEAPP and OP.</w:t>
      </w:r>
    </w:p>
    <w:p w14:paraId="09CDFBF4" w14:textId="77777777" w:rsidR="007615D6" w:rsidRPr="005B25A1" w:rsidRDefault="007615D6" w:rsidP="007615D6">
      <w:pPr>
        <w:keepNext/>
        <w:keepLines/>
        <w:rPr>
          <w:b/>
          <w:bCs/>
        </w:rPr>
      </w:pPr>
      <w:r w:rsidRPr="005B25A1">
        <w:rPr>
          <w:b/>
          <w:bCs/>
        </w:rPr>
        <w:t>Plenary Discussion:</w:t>
      </w:r>
    </w:p>
    <w:p w14:paraId="1E7CDF7C" w14:textId="77777777" w:rsidR="004335B7" w:rsidRPr="004335B7" w:rsidRDefault="004335B7" w:rsidP="004335B7">
      <w:pPr>
        <w:keepNext/>
        <w:keepLines/>
      </w:pPr>
      <w:r w:rsidRPr="00E044EF">
        <w:rPr>
          <w:color w:val="0000FF"/>
        </w:rPr>
        <w:t>Block Note</w:t>
      </w:r>
      <w:r>
        <w:rPr>
          <w:color w:val="0000FF"/>
        </w:rPr>
        <w:t>d</w:t>
      </w:r>
      <w:r>
        <w:t>.</w:t>
      </w:r>
    </w:p>
    <w:p w14:paraId="57C1846E" w14:textId="3796690C" w:rsidR="007615D6" w:rsidRPr="00EB0339" w:rsidRDefault="004335B7" w:rsidP="004335B7">
      <w:r w:rsidRPr="005B25A1">
        <w:rPr>
          <w:b/>
          <w:bCs/>
        </w:rPr>
        <w:t>Status:</w:t>
      </w:r>
      <w:r>
        <w:t xml:space="preserve"> </w:t>
      </w:r>
      <w:r w:rsidRPr="00C3284B">
        <w:rPr>
          <w:color w:val="0000FF"/>
        </w:rPr>
        <w:t>Noted</w:t>
      </w:r>
      <w:r>
        <w:t>.</w:t>
      </w:r>
    </w:p>
    <w:p w14:paraId="36024D3F" w14:textId="77777777" w:rsidR="00E00DA6" w:rsidRDefault="007615D6" w:rsidP="000A3FBD">
      <w:pPr>
        <w:pStyle w:val="NormTop"/>
      </w:pPr>
      <w:r>
        <w:rPr>
          <w:color w:val="0000FF"/>
        </w:rPr>
        <w:lastRenderedPageBreak/>
        <w:t>SP-230008</w:t>
      </w:r>
      <w:r w:rsidRPr="00D53282">
        <w:t xml:space="preserve"> </w:t>
      </w:r>
      <w:r>
        <w:t>(LS IN) LS from RAN WG10  OAM for ORAN: LS on O-RAN – Applicability of TS 32.404 in NR (Source: O-RAN WG10 (S-2023001))</w:t>
      </w:r>
      <w:r>
        <w:br/>
      </w:r>
      <w:r w:rsidRPr="00D53282">
        <w:rPr>
          <w:b/>
        </w:rPr>
        <w:t>Document for:</w:t>
      </w:r>
      <w:r w:rsidRPr="00D53282">
        <w:t xml:space="preserve"> </w:t>
      </w:r>
      <w:r>
        <w:t>Information</w:t>
      </w:r>
      <w:r>
        <w:br/>
      </w:r>
      <w:r w:rsidRPr="00D53282">
        <w:rPr>
          <w:b/>
        </w:rPr>
        <w:t>Abstract:</w:t>
      </w:r>
      <w:r w:rsidRPr="00D53282">
        <w:t xml:space="preserve"> </w:t>
      </w:r>
      <w:r>
        <w:br/>
        <w:t>The O-RAN Alliance is committed to evolving radio access networks, making them more open and smarter. The key principles of the O-RAN Alliance include: Lead the industry towards open, interoperable interfaces, RAN virtualization, and big data enabled RAN intelligence. Specify APIs and interfaces, driving standards to adopt them as appropriate, and exploring open source where appropriate. Maximize the use of common-off-the-shelf hardware and merchant silicon and minimizing proprietary hardware. O-RAN Working Group 10 (WG10) is developing an O-RAN Operations and Maintenance Interface Specification that defines an O1 interface and associated Management Services (MnS) for Fault, Configuration, Performance, File Management and Software Management for O-RAN compliant network functions (NF). The O-RAN WG10 is committed to following SA WG5 specifications as much as possible. As the O-RAN Alliance is building solutions based on the NR architecture and applicable to 5G networks, we preferentially use and refer to 3GPP specifications that are formally indicated by 3GPP as applicable to 5G networks. During development of WG10 documents related to Performance Management, we have found the specification TS 32.404 to be extremely useful and have followed the definitions and templates defined therein. According to both the Release 16 version and the Release 17 version of the document, the scope of TS 32.404 includes 5G networks. However, O-RAN WG10 have observed that TS 32.404 is currently flagged as not applicable for the 5G radio technology in the specification repository on the 3GPP Portal (https://portal.3gpp.org/). This seems to contradict the scope of the specification. O-RAN WG10 would therefore like to ask SA WG5 for guidance regarding the applicability of TS 32.404 for solutions based on the NR architecture, such as those being defined by the O-RAN Alliance. If this specification is not applicable to 5G, then O-RAN WG10 would additionally like to ask if SA WG5 has any current or planned activities that would update TS 32.404 for the NR architecture, or alternatively would replace TS 32.404 with a comparable specification applicable for 5G. We would also like to know if the result of such an activity would be included in 3GPP Release 16 and/or Release 17. Information regarding the time plan for the completion of such activities would also be highly appreciated.</w:t>
      </w:r>
    </w:p>
    <w:p w14:paraId="115A4933" w14:textId="77777777" w:rsidR="007615D6" w:rsidRPr="005B25A1" w:rsidRDefault="007615D6" w:rsidP="007615D6">
      <w:pPr>
        <w:keepNext/>
        <w:keepLines/>
        <w:rPr>
          <w:b/>
          <w:bCs/>
        </w:rPr>
      </w:pPr>
      <w:r w:rsidRPr="005B25A1">
        <w:rPr>
          <w:b/>
          <w:bCs/>
        </w:rPr>
        <w:t>Plenary Discussion:</w:t>
      </w:r>
    </w:p>
    <w:p w14:paraId="1FF0C002" w14:textId="77777777" w:rsidR="004335B7" w:rsidRPr="004335B7" w:rsidRDefault="004335B7" w:rsidP="004335B7">
      <w:pPr>
        <w:keepNext/>
        <w:keepLines/>
      </w:pPr>
      <w:r w:rsidRPr="00E044EF">
        <w:rPr>
          <w:color w:val="0000FF"/>
        </w:rPr>
        <w:t>Block Note</w:t>
      </w:r>
      <w:r>
        <w:rPr>
          <w:color w:val="0000FF"/>
        </w:rPr>
        <w:t>d</w:t>
      </w:r>
      <w:r>
        <w:t>.</w:t>
      </w:r>
    </w:p>
    <w:p w14:paraId="358E3DEF" w14:textId="7202D51B" w:rsidR="007615D6" w:rsidRPr="00EB0339" w:rsidRDefault="004335B7" w:rsidP="004335B7">
      <w:r w:rsidRPr="005B25A1">
        <w:rPr>
          <w:b/>
          <w:bCs/>
        </w:rPr>
        <w:t>Status:</w:t>
      </w:r>
      <w:r>
        <w:t xml:space="preserve"> </w:t>
      </w:r>
      <w:r w:rsidRPr="00C3284B">
        <w:rPr>
          <w:color w:val="0000FF"/>
        </w:rPr>
        <w:t>Noted</w:t>
      </w:r>
      <w:r>
        <w:t>.</w:t>
      </w:r>
    </w:p>
    <w:p w14:paraId="2CEABD09" w14:textId="77777777" w:rsidR="00E00DA6" w:rsidRDefault="007615D6" w:rsidP="000A3FBD">
      <w:pPr>
        <w:pStyle w:val="NormTop"/>
      </w:pPr>
      <w:r>
        <w:rPr>
          <w:color w:val="0000FF"/>
        </w:rPr>
        <w:t>SP-230012</w:t>
      </w:r>
      <w:r w:rsidRPr="00D53282">
        <w:t xml:space="preserve"> </w:t>
      </w:r>
      <w:r>
        <w:t>(LS IN) LS from ITU-T SG12: LS on draft revised Recommendation ITU-T G.191: Software tools for speech and audio coding standardization (Source: ITU-T SG12 (sp17-sg12-oLS-00023))</w:t>
      </w:r>
      <w:r>
        <w:br/>
      </w:r>
      <w:r w:rsidRPr="00D53282">
        <w:rPr>
          <w:b/>
        </w:rPr>
        <w:t>Document for:</w:t>
      </w:r>
      <w:r w:rsidRPr="00D53282">
        <w:t xml:space="preserve"> </w:t>
      </w:r>
      <w:r>
        <w:t>Information</w:t>
      </w:r>
      <w:r>
        <w:br/>
      </w:r>
      <w:r w:rsidRPr="00D53282">
        <w:rPr>
          <w:b/>
        </w:rPr>
        <w:t>Abstract:</w:t>
      </w:r>
      <w:r w:rsidRPr="00D53282">
        <w:t xml:space="preserve"> </w:t>
      </w:r>
      <w:r>
        <w:br/>
        <w:t>(Provided to TSG SA by MCC for information). This LS contains information about the recently consented draft revised Recommendation ITU-T G.191 Software tools for speech and audio coding standardization in ITU-T SG12.</w:t>
      </w:r>
    </w:p>
    <w:p w14:paraId="4462D97C" w14:textId="77777777" w:rsidR="007615D6" w:rsidRPr="005B25A1" w:rsidRDefault="007615D6" w:rsidP="007615D6">
      <w:pPr>
        <w:keepNext/>
        <w:keepLines/>
        <w:rPr>
          <w:b/>
          <w:bCs/>
        </w:rPr>
      </w:pPr>
      <w:r w:rsidRPr="005B25A1">
        <w:rPr>
          <w:b/>
          <w:bCs/>
        </w:rPr>
        <w:t>Plenary Discussion:</w:t>
      </w:r>
    </w:p>
    <w:p w14:paraId="7B6D4145" w14:textId="77777777" w:rsidR="004335B7" w:rsidRPr="004335B7" w:rsidRDefault="004335B7" w:rsidP="004335B7">
      <w:pPr>
        <w:keepNext/>
        <w:keepLines/>
      </w:pPr>
      <w:r w:rsidRPr="00E044EF">
        <w:rPr>
          <w:color w:val="0000FF"/>
        </w:rPr>
        <w:t>Block Note</w:t>
      </w:r>
      <w:r>
        <w:rPr>
          <w:color w:val="0000FF"/>
        </w:rPr>
        <w:t>d</w:t>
      </w:r>
      <w:r>
        <w:t>.</w:t>
      </w:r>
    </w:p>
    <w:p w14:paraId="353790B0" w14:textId="296DE523" w:rsidR="007615D6" w:rsidRPr="00EB0339" w:rsidRDefault="004335B7" w:rsidP="004335B7">
      <w:r w:rsidRPr="005B25A1">
        <w:rPr>
          <w:b/>
          <w:bCs/>
        </w:rPr>
        <w:t>Status:</w:t>
      </w:r>
      <w:r>
        <w:t xml:space="preserve"> </w:t>
      </w:r>
      <w:r w:rsidRPr="00C3284B">
        <w:rPr>
          <w:color w:val="0000FF"/>
        </w:rPr>
        <w:t>Noted</w:t>
      </w:r>
      <w:r>
        <w:t>.</w:t>
      </w:r>
    </w:p>
    <w:p w14:paraId="2FB6710D" w14:textId="77777777" w:rsidR="00E00DA6" w:rsidRDefault="007615D6" w:rsidP="000A3FBD">
      <w:pPr>
        <w:pStyle w:val="NormTop"/>
      </w:pPr>
      <w:r>
        <w:rPr>
          <w:color w:val="0000FF"/>
        </w:rPr>
        <w:lastRenderedPageBreak/>
        <w:t>SP-230017</w:t>
      </w:r>
      <w:r w:rsidRPr="00D53282">
        <w:t xml:space="preserve"> </w:t>
      </w:r>
      <w:r>
        <w:t>(LS IN) LS from SA WG3LI: Reply LS on lawful interception EPS fallback for 5G inbound roamer (Source: SA WG3LI (S3i230149))</w:t>
      </w:r>
      <w:r>
        <w:br/>
      </w:r>
      <w:r w:rsidRPr="00D53282">
        <w:rPr>
          <w:b/>
        </w:rPr>
        <w:t>Document for:</w:t>
      </w:r>
      <w:r w:rsidRPr="00D53282">
        <w:t xml:space="preserve"> </w:t>
      </w:r>
      <w:r>
        <w:t>Information</w:t>
      </w:r>
      <w:r>
        <w:br/>
      </w:r>
      <w:r w:rsidRPr="00D53282">
        <w:rPr>
          <w:b/>
        </w:rPr>
        <w:t>Abstract:</w:t>
      </w:r>
      <w:r w:rsidRPr="00D53282">
        <w:t xml:space="preserve"> </w:t>
      </w:r>
      <w:r>
        <w:br/>
        <w:t>SA WG3-LI thank GSMA NRG for their LS requesting clarification on the lawful interception mechanism for 5G inbound roamers in case of EPS fallback with voice calls. SA WG3-LI would clarify that the lawful interception shall apply for 5G inbound roamers when EPS fallback is applied for voice calls. The lawful interception of voice calls initiated from, or terminated to, 5G inbound roamers are described in TS 33.127 clause 7.4.7 and TS 33.128 clause 7.10. The LMISF as described in those clauses provides POI functions for voice calls involving the inbound roaming UEs independent of the access network (i.e. 5GS or EPS). Even though the above clauses do not mention the word 'EPS Fallback', the lawful interception for the particular use case described in the LS can be addressed through the concepts described in TS 33.127 clause 7.4.7.4.12 Target UE Mobility. The scope of LI functions provided within the SMF and UPF (required anyway to support the data interception in 5GS) shall also include the BBIFF capabilities described in the above clauses. SA WG3-LI would like to point out that some BBIFF capabilities (e.g. providing LMISF with the identities involved in the IMS communication) shall be supported by the SMF/UPF even if 5G voice service is provided via the EPS fallback solution for inbound roamers. A call-flow based illustration of the BBIFF relocation aspects are described in the TR 33.929 clause 5.8.6.</w:t>
      </w:r>
    </w:p>
    <w:p w14:paraId="051BD3A5" w14:textId="77777777" w:rsidR="007615D6" w:rsidRPr="005B25A1" w:rsidRDefault="007615D6" w:rsidP="007615D6">
      <w:pPr>
        <w:keepNext/>
        <w:keepLines/>
        <w:rPr>
          <w:b/>
          <w:bCs/>
        </w:rPr>
      </w:pPr>
      <w:r w:rsidRPr="005B25A1">
        <w:rPr>
          <w:b/>
          <w:bCs/>
        </w:rPr>
        <w:t>Plenary Discussion:</w:t>
      </w:r>
    </w:p>
    <w:p w14:paraId="1F6E9A02" w14:textId="77777777" w:rsidR="004335B7" w:rsidRPr="004335B7" w:rsidRDefault="004335B7" w:rsidP="004335B7">
      <w:pPr>
        <w:keepNext/>
        <w:keepLines/>
      </w:pPr>
      <w:r w:rsidRPr="00E044EF">
        <w:rPr>
          <w:color w:val="0000FF"/>
        </w:rPr>
        <w:t>Block Note</w:t>
      </w:r>
      <w:r>
        <w:rPr>
          <w:color w:val="0000FF"/>
        </w:rPr>
        <w:t>d</w:t>
      </w:r>
      <w:r>
        <w:t>.</w:t>
      </w:r>
    </w:p>
    <w:p w14:paraId="03070194" w14:textId="711709E1" w:rsidR="007615D6" w:rsidRPr="00EB0339" w:rsidRDefault="004335B7" w:rsidP="004335B7">
      <w:r w:rsidRPr="005B25A1">
        <w:rPr>
          <w:b/>
          <w:bCs/>
        </w:rPr>
        <w:t>Status:</w:t>
      </w:r>
      <w:r>
        <w:t xml:space="preserve"> </w:t>
      </w:r>
      <w:r w:rsidRPr="00C3284B">
        <w:rPr>
          <w:color w:val="0000FF"/>
        </w:rPr>
        <w:t>Noted</w:t>
      </w:r>
      <w:r>
        <w:t>.</w:t>
      </w:r>
    </w:p>
    <w:p w14:paraId="3ED43B65" w14:textId="77777777" w:rsidR="00E00DA6" w:rsidRDefault="007615D6" w:rsidP="000A3FBD">
      <w:pPr>
        <w:pStyle w:val="NormTop"/>
      </w:pPr>
      <w:r>
        <w:rPr>
          <w:color w:val="0000FF"/>
        </w:rPr>
        <w:t>SP-230018</w:t>
      </w:r>
      <w:r w:rsidRPr="00D53282">
        <w:t xml:space="preserve"> </w:t>
      </w:r>
      <w:r>
        <w:t>(LS IN) LS from SA WG6: CAPIF extensibility (Source: SA WG6 (S6-230294))</w:t>
      </w:r>
      <w:r>
        <w:br/>
      </w:r>
      <w:r w:rsidRPr="00D53282">
        <w:rPr>
          <w:b/>
        </w:rPr>
        <w:t>Document for:</w:t>
      </w:r>
      <w:r w:rsidRPr="00D53282">
        <w:t xml:space="preserve"> </w:t>
      </w:r>
      <w:r>
        <w:t>Information</w:t>
      </w:r>
      <w:r>
        <w:br/>
      </w:r>
      <w:r w:rsidRPr="00D53282">
        <w:rPr>
          <w:b/>
        </w:rPr>
        <w:t>Abstract:</w:t>
      </w:r>
      <w:r w:rsidRPr="00D53282">
        <w:t xml:space="preserve"> </w:t>
      </w:r>
      <w:r>
        <w:br/>
        <w:t>SA WG6 thanks ETSI ISG MEC for collaborating on CAPIF alignment. SA WG6 has further elaborated the necessary CAPIF stage 2 changes to meet the extensibility requirements as indicated in the LS (S6-222714/MEC(22)000451r6) and has agreed the attached CR0099 (Rel-18) against TS 23.222. Further, SA WG6 has discussed and endorsed the attached contribution S6-230291 that provides background information as input to the design considerations in SA WG3 and CT WG3 based on the extensibility requirements [AR-4.11.2-c] and [AR-4.11.2-d] that were added to 23.222 by SA WG6. Extensions based on these requirements will enable CAPIF to support AEFs with non-REST NBIs defined by other SDOs such as ETSI MEC but won't affect the AEFs defined by 3GPP such as SCEF and NEF as per 3GPP's current protocol choice.</w:t>
      </w:r>
    </w:p>
    <w:p w14:paraId="6EF7671C" w14:textId="77777777" w:rsidR="007615D6" w:rsidRPr="005B25A1" w:rsidRDefault="007615D6" w:rsidP="007615D6">
      <w:pPr>
        <w:keepNext/>
        <w:keepLines/>
        <w:rPr>
          <w:b/>
          <w:bCs/>
        </w:rPr>
      </w:pPr>
      <w:r w:rsidRPr="005B25A1">
        <w:rPr>
          <w:b/>
          <w:bCs/>
        </w:rPr>
        <w:t>Plenary Discussion:</w:t>
      </w:r>
    </w:p>
    <w:p w14:paraId="695FD14D" w14:textId="77777777" w:rsidR="004335B7" w:rsidRPr="004335B7" w:rsidRDefault="004335B7" w:rsidP="004335B7">
      <w:pPr>
        <w:keepNext/>
        <w:keepLines/>
      </w:pPr>
      <w:r w:rsidRPr="00E044EF">
        <w:rPr>
          <w:color w:val="0000FF"/>
        </w:rPr>
        <w:t>Block Note</w:t>
      </w:r>
      <w:r>
        <w:rPr>
          <w:color w:val="0000FF"/>
        </w:rPr>
        <w:t>d</w:t>
      </w:r>
      <w:r>
        <w:t>.</w:t>
      </w:r>
    </w:p>
    <w:p w14:paraId="1C2B738E" w14:textId="1BED566F" w:rsidR="007615D6" w:rsidRPr="00EB0339" w:rsidRDefault="004335B7" w:rsidP="004335B7">
      <w:r w:rsidRPr="005B25A1">
        <w:rPr>
          <w:b/>
          <w:bCs/>
        </w:rPr>
        <w:t>Status:</w:t>
      </w:r>
      <w:r>
        <w:t xml:space="preserve"> </w:t>
      </w:r>
      <w:r w:rsidRPr="00C3284B">
        <w:rPr>
          <w:color w:val="0000FF"/>
        </w:rPr>
        <w:t>Noted</w:t>
      </w:r>
      <w:r>
        <w:t>.</w:t>
      </w:r>
    </w:p>
    <w:p w14:paraId="49FCD578" w14:textId="77777777" w:rsidR="00E00DA6" w:rsidRDefault="007615D6" w:rsidP="000A3FBD">
      <w:pPr>
        <w:pStyle w:val="NormTop"/>
      </w:pPr>
      <w:r>
        <w:rPr>
          <w:color w:val="0000FF"/>
        </w:rPr>
        <w:lastRenderedPageBreak/>
        <w:t>SP-230021</w:t>
      </w:r>
      <w:r w:rsidRPr="00D53282">
        <w:t xml:space="preserve"> </w:t>
      </w:r>
      <w:r>
        <w:t>(LS IN) LS from SA WG2: LS on removal of unspecified QoS monitoring control option (Source: SA WG2 (S2-2303835))</w:t>
      </w:r>
      <w:r>
        <w:br/>
      </w:r>
      <w:r w:rsidRPr="00D53282">
        <w:rPr>
          <w:b/>
        </w:rPr>
        <w:t>Document for:</w:t>
      </w:r>
      <w:r w:rsidRPr="00D53282">
        <w:t xml:space="preserve"> </w:t>
      </w:r>
      <w:r>
        <w:t>Information</w:t>
      </w:r>
      <w:r>
        <w:br/>
      </w:r>
      <w:r w:rsidRPr="00D53282">
        <w:rPr>
          <w:b/>
        </w:rPr>
        <w:t>Abstract:</w:t>
      </w:r>
      <w:r w:rsidRPr="00D53282">
        <w:t xml:space="preserve"> </w:t>
      </w:r>
      <w:r>
        <w:br/>
        <w:t>SA WG2 has discussed the control for QoS monitoring (defined in Rel-16 for packet delay measurement between UE and UPF to assist URLLC services) while generalizing the stage 2 description in Rel-18 for potential enhancements with additional measurement parameters (so that control principles and parameters can be re-used). It has been recognized that the control for QoS monitoring contains an option to report when the PDU Session is released . It is however not described further (neither in stage 2 nor in stage 3 specifications), which measurement result(s) the SMF or the UPF is expected to report in this case. Furthermore, it is unclear how the SMF should behave when the QoS Flow is terminated or the QoS monitoring control parameters are changed. From SA WG2 perspective, this control option for QoS monitoring is not really useful, neither from policy control nor from AF perspective, and SA WG2 therefore believes that is not worthwhile to clarify the unclear details for this option. Instead, SA WG2 would like to remove the option to report when the PDU Session is released from Rel-16 onwards. SA WG2 would like to ask CT WG3 and CT WG4 to check whether it is possible to remove the option to report when the PDU Session is released from Rel-16 onwards. If this is possible, CT WG3 and CT WG4 are asked to remove this option also from their specifications from Rel-16 onwards. If the option cannot be removed (e.g. due to protocol or other reasons), CT WG3 and CT WG4 are asked to clarify in their specifications that this option is not expected to be used.</w:t>
      </w:r>
    </w:p>
    <w:p w14:paraId="03962FFE" w14:textId="77777777" w:rsidR="007615D6" w:rsidRPr="005B25A1" w:rsidRDefault="007615D6" w:rsidP="007615D6">
      <w:pPr>
        <w:keepNext/>
        <w:keepLines/>
        <w:rPr>
          <w:b/>
          <w:bCs/>
        </w:rPr>
      </w:pPr>
      <w:r w:rsidRPr="005B25A1">
        <w:rPr>
          <w:b/>
          <w:bCs/>
        </w:rPr>
        <w:t>Plenary Discussion:</w:t>
      </w:r>
    </w:p>
    <w:p w14:paraId="21A395FD" w14:textId="77777777" w:rsidR="004335B7" w:rsidRPr="004335B7" w:rsidRDefault="004335B7" w:rsidP="004335B7">
      <w:pPr>
        <w:keepNext/>
        <w:keepLines/>
      </w:pPr>
      <w:r w:rsidRPr="00E044EF">
        <w:rPr>
          <w:color w:val="0000FF"/>
        </w:rPr>
        <w:t>Block Note</w:t>
      </w:r>
      <w:r>
        <w:rPr>
          <w:color w:val="0000FF"/>
        </w:rPr>
        <w:t>d</w:t>
      </w:r>
      <w:r>
        <w:t>.</w:t>
      </w:r>
    </w:p>
    <w:p w14:paraId="491EAA6E" w14:textId="1BBDCEDF" w:rsidR="007615D6" w:rsidRPr="00EB0339" w:rsidRDefault="004335B7" w:rsidP="004335B7">
      <w:r w:rsidRPr="005B25A1">
        <w:rPr>
          <w:b/>
          <w:bCs/>
        </w:rPr>
        <w:t>Status:</w:t>
      </w:r>
      <w:r>
        <w:t xml:space="preserve"> </w:t>
      </w:r>
      <w:r w:rsidRPr="00C3284B">
        <w:rPr>
          <w:color w:val="0000FF"/>
        </w:rPr>
        <w:t>Noted</w:t>
      </w:r>
      <w:r>
        <w:t>.</w:t>
      </w:r>
    </w:p>
    <w:p w14:paraId="387D1255" w14:textId="77777777" w:rsidR="00E00DA6" w:rsidRDefault="007615D6" w:rsidP="000A3FBD">
      <w:pPr>
        <w:pStyle w:val="NormTop"/>
      </w:pPr>
      <w:r>
        <w:rPr>
          <w:color w:val="0000FF"/>
        </w:rPr>
        <w:t>SP-230029</w:t>
      </w:r>
      <w:r w:rsidRPr="00D53282">
        <w:t xml:space="preserve"> </w:t>
      </w:r>
      <w:r>
        <w:t>(LS IN) LS from SA WG5: LS on shared EHE and HR PDU session with SBO in V-PLMN (Source: SA WG5 (S5-232734))</w:t>
      </w:r>
      <w:r>
        <w:br/>
      </w:r>
      <w:r w:rsidRPr="00D53282">
        <w:rPr>
          <w:b/>
        </w:rPr>
        <w:t>Document for:</w:t>
      </w:r>
      <w:r w:rsidRPr="00D53282">
        <w:t xml:space="preserve"> </w:t>
      </w:r>
      <w:r>
        <w:t>Information</w:t>
      </w:r>
      <w:r>
        <w:br/>
      </w:r>
      <w:r w:rsidRPr="00D53282">
        <w:rPr>
          <w:b/>
        </w:rPr>
        <w:t>Abstract:</w:t>
      </w:r>
      <w:r w:rsidRPr="00D53282">
        <w:t xml:space="preserve"> </w:t>
      </w:r>
      <w:r>
        <w:br/>
        <w:t>SA WG5 thanks SA WG2 for the LS on shared EHE and HR PDU session with SBO in V-PLMN. SA WG5 provides responses to questions.</w:t>
      </w:r>
    </w:p>
    <w:p w14:paraId="31350E96" w14:textId="77777777" w:rsidR="007615D6" w:rsidRPr="005B25A1" w:rsidRDefault="007615D6" w:rsidP="007615D6">
      <w:pPr>
        <w:keepNext/>
        <w:keepLines/>
        <w:rPr>
          <w:b/>
          <w:bCs/>
        </w:rPr>
      </w:pPr>
      <w:r w:rsidRPr="005B25A1">
        <w:rPr>
          <w:b/>
          <w:bCs/>
        </w:rPr>
        <w:t>Plenary Discussion:</w:t>
      </w:r>
    </w:p>
    <w:p w14:paraId="72BE1F8C" w14:textId="77777777" w:rsidR="004335B7" w:rsidRPr="004335B7" w:rsidRDefault="004335B7" w:rsidP="004335B7">
      <w:pPr>
        <w:keepNext/>
        <w:keepLines/>
      </w:pPr>
      <w:r w:rsidRPr="00E044EF">
        <w:rPr>
          <w:color w:val="0000FF"/>
        </w:rPr>
        <w:t>Block Note</w:t>
      </w:r>
      <w:r>
        <w:rPr>
          <w:color w:val="0000FF"/>
        </w:rPr>
        <w:t>d</w:t>
      </w:r>
      <w:r>
        <w:t>.</w:t>
      </w:r>
    </w:p>
    <w:p w14:paraId="746AFBCD" w14:textId="02CD3825" w:rsidR="007615D6" w:rsidRPr="00EB0339" w:rsidRDefault="004335B7" w:rsidP="004335B7">
      <w:r w:rsidRPr="005B25A1">
        <w:rPr>
          <w:b/>
          <w:bCs/>
        </w:rPr>
        <w:t>Status:</w:t>
      </w:r>
      <w:r>
        <w:t xml:space="preserve"> </w:t>
      </w:r>
      <w:r w:rsidRPr="00C3284B">
        <w:rPr>
          <w:color w:val="0000FF"/>
        </w:rPr>
        <w:t>Noted</w:t>
      </w:r>
      <w:r>
        <w:t>.</w:t>
      </w:r>
    </w:p>
    <w:p w14:paraId="474ACE20" w14:textId="77777777" w:rsidR="00E00DA6" w:rsidRDefault="007615D6" w:rsidP="000A3FBD">
      <w:pPr>
        <w:pStyle w:val="NormTop"/>
      </w:pPr>
      <w:r>
        <w:rPr>
          <w:color w:val="0000FF"/>
        </w:rPr>
        <w:t>SP-230026</w:t>
      </w:r>
      <w:r w:rsidRPr="00D53282">
        <w:t xml:space="preserve"> </w:t>
      </w:r>
      <w:r>
        <w:t>(LS IN) LS from RAN WG3: LS on required normative work for some Rel-18 topics (Source: RAN WG3 (R3-230954))</w:t>
      </w:r>
      <w:r>
        <w:br/>
      </w:r>
      <w:r w:rsidRPr="00D53282">
        <w:rPr>
          <w:b/>
        </w:rPr>
        <w:t>Document for:</w:t>
      </w:r>
      <w:r w:rsidRPr="00D53282">
        <w:t xml:space="preserve"> </w:t>
      </w:r>
      <w:r>
        <w:t>Information</w:t>
      </w:r>
      <w:r>
        <w:br/>
      </w:r>
      <w:r w:rsidRPr="00D53282">
        <w:rPr>
          <w:b/>
        </w:rPr>
        <w:t>Abstract:</w:t>
      </w:r>
      <w:r w:rsidRPr="00D53282">
        <w:t xml:space="preserve"> </w:t>
      </w:r>
      <w:r>
        <w:br/>
        <w:t>RAN WG3 has been exchanging LSs with SA WG2 concerning ongoing normative work in SA WG2 on the following Rel-18 Work Items: - eNPN_Ph2 Enhanced support of Non-Public Networks Phase 2 - eNS_Ph3 Stage 2 of Network Slicing Phase 3 - TRS_URLLC Timing Resiliency and URLLC enhancements The above listed Work Items contain RAN aspects which require normative work in RAN WGs, e.g., RAN WG3 and RAN WG2. It is RAN WG3 s understanding that corresponding RAN work items need to be approved by TSG RAN to allow RAN WGs to proceed with the Rel-18 normative work.</w:t>
      </w:r>
    </w:p>
    <w:p w14:paraId="1BD275C6" w14:textId="77777777" w:rsidR="007615D6" w:rsidRPr="005B25A1" w:rsidRDefault="007615D6" w:rsidP="007615D6">
      <w:pPr>
        <w:keepNext/>
        <w:keepLines/>
        <w:rPr>
          <w:b/>
          <w:bCs/>
        </w:rPr>
      </w:pPr>
      <w:r w:rsidRPr="005B25A1">
        <w:rPr>
          <w:b/>
          <w:bCs/>
        </w:rPr>
        <w:t>Plenary Discussion:</w:t>
      </w:r>
    </w:p>
    <w:p w14:paraId="26016A14" w14:textId="77777777" w:rsidR="004335B7" w:rsidRPr="004335B7" w:rsidRDefault="004335B7" w:rsidP="004335B7">
      <w:pPr>
        <w:keepNext/>
        <w:keepLines/>
      </w:pPr>
      <w:r w:rsidRPr="00E044EF">
        <w:rPr>
          <w:color w:val="0000FF"/>
        </w:rPr>
        <w:t>Block Note</w:t>
      </w:r>
      <w:r>
        <w:rPr>
          <w:color w:val="0000FF"/>
        </w:rPr>
        <w:t>d</w:t>
      </w:r>
      <w:r>
        <w:t>.</w:t>
      </w:r>
    </w:p>
    <w:p w14:paraId="471FE89E" w14:textId="1F4F48E6" w:rsidR="007615D6" w:rsidRPr="00EB0339" w:rsidRDefault="004335B7" w:rsidP="004335B7">
      <w:r w:rsidRPr="005B25A1">
        <w:rPr>
          <w:b/>
          <w:bCs/>
        </w:rPr>
        <w:t>Status:</w:t>
      </w:r>
      <w:r>
        <w:t xml:space="preserve"> </w:t>
      </w:r>
      <w:r w:rsidRPr="00C3284B">
        <w:rPr>
          <w:color w:val="0000FF"/>
        </w:rPr>
        <w:t>Noted</w:t>
      </w:r>
      <w:r>
        <w:t>.</w:t>
      </w:r>
    </w:p>
    <w:p w14:paraId="2E2BCD97" w14:textId="77777777" w:rsidR="00E00DA6" w:rsidRDefault="007615D6" w:rsidP="000A3FBD">
      <w:pPr>
        <w:pStyle w:val="NormTop"/>
      </w:pPr>
      <w:r>
        <w:rPr>
          <w:color w:val="0000FF"/>
        </w:rPr>
        <w:lastRenderedPageBreak/>
        <w:t>SP-230030</w:t>
      </w:r>
      <w:r w:rsidRPr="00D53282">
        <w:t xml:space="preserve"> </w:t>
      </w:r>
      <w:r>
        <w:t>(LS IN) LS from SA WG5: Reply LS on customer acceptation of limited QoS degradation to save energy in the network (Source: SA WG5 (S5-232757))</w:t>
      </w:r>
      <w:r>
        <w:br/>
      </w:r>
      <w:r w:rsidRPr="00D53282">
        <w:rPr>
          <w:b/>
        </w:rPr>
        <w:t>Document for:</w:t>
      </w:r>
      <w:r w:rsidRPr="00D53282">
        <w:t xml:space="preserve"> </w:t>
      </w:r>
      <w:r>
        <w:t>Information</w:t>
      </w:r>
      <w:r>
        <w:br/>
      </w:r>
      <w:r w:rsidRPr="00D53282">
        <w:rPr>
          <w:b/>
        </w:rPr>
        <w:t>Abstract:</w:t>
      </w:r>
      <w:r w:rsidRPr="00D53282">
        <w:t xml:space="preserve"> </w:t>
      </w:r>
      <w:r>
        <w:br/>
        <w:t>SA WG5 thanks NGMN GFN for your reply to our LS on customer acceptation of limited QoS degradation to save energy in the network (S5-224100), in which we asked for your feedback on this potential new use case (customer acceptation of limited QoS degradation to save energy in the network), in terms of relevance, acceptability and potential benefits for service providers and customers (e.g. Verticals), potential complexity of the solution, etc. SA WG5 acknowledges your reply. SA WG5 is also expecting SA WG1 (Services) feedback on this potential use case. SA WG5 would also like to thank GSMA ENSWI for the preliminary discussions that we had on the potential impacts of this use case on GSMA NG.116 GST attributes. SA WG5 will inform GSMA ENSWI in case further discussions are needed, depending on SA WG1 feedback.</w:t>
      </w:r>
    </w:p>
    <w:p w14:paraId="617AEBAD" w14:textId="77777777" w:rsidR="007615D6" w:rsidRPr="005B25A1" w:rsidRDefault="007615D6" w:rsidP="007615D6">
      <w:pPr>
        <w:keepNext/>
        <w:keepLines/>
        <w:rPr>
          <w:b/>
          <w:bCs/>
        </w:rPr>
      </w:pPr>
      <w:r w:rsidRPr="005B25A1">
        <w:rPr>
          <w:b/>
          <w:bCs/>
        </w:rPr>
        <w:t>Plenary Discussion:</w:t>
      </w:r>
    </w:p>
    <w:p w14:paraId="54B480A4" w14:textId="77777777" w:rsidR="004335B7" w:rsidRPr="004335B7" w:rsidRDefault="004335B7" w:rsidP="004335B7">
      <w:pPr>
        <w:keepNext/>
        <w:keepLines/>
      </w:pPr>
      <w:r w:rsidRPr="00E044EF">
        <w:rPr>
          <w:color w:val="0000FF"/>
        </w:rPr>
        <w:t>Block Note</w:t>
      </w:r>
      <w:r>
        <w:rPr>
          <w:color w:val="0000FF"/>
        </w:rPr>
        <w:t>d</w:t>
      </w:r>
      <w:r>
        <w:t>.</w:t>
      </w:r>
    </w:p>
    <w:p w14:paraId="59A80B54" w14:textId="2BB7F9DB" w:rsidR="007615D6" w:rsidRPr="00EB0339" w:rsidRDefault="004335B7" w:rsidP="004335B7">
      <w:r w:rsidRPr="005B25A1">
        <w:rPr>
          <w:b/>
          <w:bCs/>
        </w:rPr>
        <w:t>Status:</w:t>
      </w:r>
      <w:r>
        <w:t xml:space="preserve"> </w:t>
      </w:r>
      <w:r w:rsidRPr="00C3284B">
        <w:rPr>
          <w:color w:val="0000FF"/>
        </w:rPr>
        <w:t>Noted</w:t>
      </w:r>
      <w:r>
        <w:t>.</w:t>
      </w:r>
    </w:p>
    <w:p w14:paraId="1EC78862" w14:textId="77777777" w:rsidR="00E00DA6" w:rsidRDefault="007615D6" w:rsidP="000A3FBD">
      <w:pPr>
        <w:pStyle w:val="NormTop"/>
      </w:pPr>
      <w:r>
        <w:rPr>
          <w:color w:val="0000FF"/>
        </w:rPr>
        <w:t>SP-230265</w:t>
      </w:r>
      <w:r w:rsidRPr="00D53282">
        <w:t xml:space="preserve"> </w:t>
      </w:r>
      <w:r>
        <w:t>(LS IN) LS from SA WG5: LS on customer acceptance of limited QoS degradation to save energy in the network (Source: SA WG5 (S5-232758))</w:t>
      </w:r>
      <w:r>
        <w:br/>
      </w:r>
      <w:r w:rsidRPr="00D53282">
        <w:rPr>
          <w:b/>
        </w:rPr>
        <w:t>Document for:</w:t>
      </w:r>
      <w:r w:rsidRPr="00D53282">
        <w:t xml:space="preserve"> </w:t>
      </w:r>
      <w:r>
        <w:t>Information</w:t>
      </w:r>
      <w:r>
        <w:br/>
      </w:r>
      <w:r w:rsidRPr="00D53282">
        <w:rPr>
          <w:b/>
        </w:rPr>
        <w:t>Abstract:</w:t>
      </w:r>
      <w:r w:rsidRPr="00D53282">
        <w:t xml:space="preserve"> </w:t>
      </w:r>
      <w:r>
        <w:br/>
        <w:t>SA WG5 has started its Release 18 study on energy efficiency and energy saving in 5G networks. In this context, SA WG5 is discussing the following potential new use case for energy saving in 5G networks: {. . .}.</w:t>
      </w:r>
    </w:p>
    <w:p w14:paraId="67C7DC89" w14:textId="77777777" w:rsidR="007615D6" w:rsidRPr="005B25A1" w:rsidRDefault="007615D6" w:rsidP="007615D6">
      <w:pPr>
        <w:keepNext/>
        <w:keepLines/>
        <w:rPr>
          <w:b/>
          <w:bCs/>
        </w:rPr>
      </w:pPr>
      <w:r w:rsidRPr="005B25A1">
        <w:rPr>
          <w:b/>
          <w:bCs/>
        </w:rPr>
        <w:t>Plenary Discussion:</w:t>
      </w:r>
    </w:p>
    <w:p w14:paraId="2F039EBD" w14:textId="77777777" w:rsidR="004335B7" w:rsidRPr="004335B7" w:rsidRDefault="004335B7" w:rsidP="004335B7">
      <w:pPr>
        <w:keepNext/>
        <w:keepLines/>
      </w:pPr>
      <w:r w:rsidRPr="00E044EF">
        <w:rPr>
          <w:color w:val="0000FF"/>
        </w:rPr>
        <w:t>Block Note</w:t>
      </w:r>
      <w:r>
        <w:rPr>
          <w:color w:val="0000FF"/>
        </w:rPr>
        <w:t>d</w:t>
      </w:r>
      <w:r>
        <w:t>.</w:t>
      </w:r>
    </w:p>
    <w:p w14:paraId="18A3241B" w14:textId="38ED785A" w:rsidR="007615D6" w:rsidRPr="00EB0339" w:rsidRDefault="004335B7" w:rsidP="004335B7">
      <w:r w:rsidRPr="005B25A1">
        <w:rPr>
          <w:b/>
          <w:bCs/>
        </w:rPr>
        <w:t>Status:</w:t>
      </w:r>
      <w:r>
        <w:t xml:space="preserve"> </w:t>
      </w:r>
      <w:r w:rsidRPr="00C3284B">
        <w:rPr>
          <w:color w:val="0000FF"/>
        </w:rPr>
        <w:t>Noted</w:t>
      </w:r>
      <w:r>
        <w:t>.</w:t>
      </w:r>
    </w:p>
    <w:p w14:paraId="45ACD263" w14:textId="77777777" w:rsidR="00E00DA6" w:rsidRDefault="007615D6" w:rsidP="000A3FBD">
      <w:pPr>
        <w:pStyle w:val="NormTop"/>
      </w:pPr>
      <w:r>
        <w:rPr>
          <w:color w:val="0000FF"/>
        </w:rPr>
        <w:t>SP-230266</w:t>
      </w:r>
      <w:r w:rsidRPr="00D53282">
        <w:t xml:space="preserve"> </w:t>
      </w:r>
      <w:r>
        <w:t>(LS IN) LS from SA WG5: Reply LS on UE to application server latency (Source: SA WG5 (S5-232759))</w:t>
      </w:r>
      <w:r>
        <w:br/>
      </w:r>
      <w:r w:rsidRPr="00D53282">
        <w:rPr>
          <w:b/>
        </w:rPr>
        <w:t>Document for:</w:t>
      </w:r>
      <w:r w:rsidRPr="00D53282">
        <w:t xml:space="preserve"> </w:t>
      </w:r>
      <w:r>
        <w:t>Information</w:t>
      </w:r>
      <w:r>
        <w:br/>
      </w:r>
      <w:r w:rsidRPr="00D53282">
        <w:rPr>
          <w:b/>
        </w:rPr>
        <w:t>Abstract:</w:t>
      </w:r>
      <w:r w:rsidRPr="00D53282">
        <w:t xml:space="preserve"> </w:t>
      </w:r>
      <w:r>
        <w:br/>
        <w:t>Thanks for the interest and question on 'E2E delay for network slice' in 3GPP TS 28.554. The shown 'average e2e uplink delay for a network slice' is a defined KPI, that is weighted average packet delay from the time when an UL RLC SDU was scheduled at the UE until the time when the corresponding GTP PDU was received by the PSA UPF, as specified in 6.3.1.8 of 3GPP TS 28.554. Clause 6.3.1.8.1 of 3GPP TS 28.554 also provides the formula to show how this KPI is calculated. Please note that the e2e delay for a network slice comprises of packet delay between UE and gNB, the packet delay between gNB and PSA UPF. As defined in 3GPP TS 28.552, a number of performance measurements are also provided, for example, the UL packet delay between NG-RAN and PSA UPF in clause 5.4.7.1 of 3GPP TS 28.552. 'E2E delay for network slice' can stand for the e2e delay between UE and AS for those cases where the UPF and AS are co-located in the same node, provided that application server processing time is considered zero. From SA WG5 perspective, application logic processing time is not controlled and managed by 3GPP management system defined in SA WG5 specifications. Furthermore, SA WG5 specifies the management and orchestration for network slicing, which an E2E network slice is composed of RAN, TN and CN (see Figure 4.4.1.1: Example of a NetworkSlice instance defined in 3GPP TS 28.530). According to above information from 3GPP specifications, the 'average e2e delay for a network slice' is a KPI from the UE to the PSA UPF for a network slice. SA WG5 specification has no KPI defined for the E2E delay between UE and application server. In SA WG5 release 18, the work item on 5G performance measurements and KPIs phase 3 (UID: 960025) is used for covering new performance measurements and KPIs, which will be defined in 3GPP TS 28.552 and 3GPP TS 28.554.</w:t>
      </w:r>
    </w:p>
    <w:p w14:paraId="120FEABF" w14:textId="77777777" w:rsidR="007615D6" w:rsidRPr="005B25A1" w:rsidRDefault="007615D6" w:rsidP="007615D6">
      <w:pPr>
        <w:keepNext/>
        <w:keepLines/>
        <w:rPr>
          <w:b/>
          <w:bCs/>
        </w:rPr>
      </w:pPr>
      <w:r w:rsidRPr="005B25A1">
        <w:rPr>
          <w:b/>
          <w:bCs/>
        </w:rPr>
        <w:t>Plenary Discussion:</w:t>
      </w:r>
    </w:p>
    <w:p w14:paraId="6506B788" w14:textId="77777777" w:rsidR="004335B7" w:rsidRPr="004335B7" w:rsidRDefault="004335B7" w:rsidP="004335B7">
      <w:pPr>
        <w:keepNext/>
        <w:keepLines/>
      </w:pPr>
      <w:r w:rsidRPr="00E044EF">
        <w:rPr>
          <w:color w:val="0000FF"/>
        </w:rPr>
        <w:t>Block Note</w:t>
      </w:r>
      <w:r>
        <w:rPr>
          <w:color w:val="0000FF"/>
        </w:rPr>
        <w:t>d</w:t>
      </w:r>
      <w:r>
        <w:t>.</w:t>
      </w:r>
    </w:p>
    <w:p w14:paraId="2135A198" w14:textId="4DBBC156" w:rsidR="007615D6" w:rsidRPr="00EB0339" w:rsidRDefault="004335B7" w:rsidP="004335B7">
      <w:r w:rsidRPr="005B25A1">
        <w:rPr>
          <w:b/>
          <w:bCs/>
        </w:rPr>
        <w:t>Status:</w:t>
      </w:r>
      <w:r>
        <w:t xml:space="preserve"> </w:t>
      </w:r>
      <w:r w:rsidRPr="00C3284B">
        <w:rPr>
          <w:color w:val="0000FF"/>
        </w:rPr>
        <w:t>Noted</w:t>
      </w:r>
      <w:r>
        <w:t>.</w:t>
      </w:r>
    </w:p>
    <w:p w14:paraId="218513DF" w14:textId="77777777" w:rsidR="00E00DA6" w:rsidRDefault="007615D6" w:rsidP="000A3FBD">
      <w:pPr>
        <w:pStyle w:val="NormTop"/>
      </w:pPr>
      <w:r>
        <w:rPr>
          <w:color w:val="0000FF"/>
        </w:rPr>
        <w:lastRenderedPageBreak/>
        <w:t>SP-230267</w:t>
      </w:r>
      <w:r w:rsidRPr="00D53282">
        <w:t xml:space="preserve"> </w:t>
      </w:r>
      <w:r>
        <w:t>(LS IN) LS from SA WG5: LS reply to GSMA on E2E Network Slicing Requirements (Source: SA WG5 (S5-232768))</w:t>
      </w:r>
      <w:r>
        <w:br/>
      </w:r>
      <w:r w:rsidRPr="00D53282">
        <w:rPr>
          <w:b/>
        </w:rPr>
        <w:t>Document for:</w:t>
      </w:r>
      <w:r w:rsidRPr="00D53282">
        <w:t xml:space="preserve"> </w:t>
      </w:r>
      <w:r>
        <w:t>Information</w:t>
      </w:r>
      <w:r>
        <w:br/>
      </w:r>
      <w:r w:rsidRPr="00D53282">
        <w:rPr>
          <w:b/>
        </w:rPr>
        <w:t>Abstract:</w:t>
      </w:r>
      <w:r w:rsidRPr="00D53282">
        <w:t xml:space="preserve"> </w:t>
      </w:r>
      <w:r>
        <w:br/>
        <w:t>SA WG5 thanks GSMA ENSWI for your LS on ENSWI PRD Publication, in which it is notified that GSMA Permanent Reference Document (PRD) NG.135 E2E Network Slicing Requirements has been published on GSMA website and the intention of this PRD is to provide technical requirements for E2E network slicing with the aim to align all technologies and their specifications for the correct creation of E2E network slices. SA WG5 would like to provide feedback for the technical requirements and gap analysis in your LS: For SLA assurance in E2E mentioned in clause 3.1.2 and A.1.2, GSMA would like to request SA WG5 to align the ServiceProfile with the SliceProfile of each domain such as RANSliceSubnetProfile and CNSliceSubnetProfile, specifically to exactly map each ServiceProfile attribute to that of SliceProfile regarding availability attribute and jitter attribute. [SA WG5 feedback] - As part of ongoing 3GPP work for slicing management, SA WG5 has adopted the approach deriving each domain level requirements (i.e. SliceProfile of each domain such as RANSliceSubnetProfile and CNSliceSubnetProfile) from ServiceProfile in 3GPP TS 28.541. - Regarding 'availability attribute and jitter attribute', we see that these two attributes are mentioned in NG.135 under clause '3.1.3 Deterministic and operator-controlled UE behaviour' , which is not necessarily related to 'SLA assurance in E2E' in clause 3.1.2 and A.1.2. SA WG5 would like to ask clarification on this to GSMA ENSWI. For Multi-aspect resource optimization in clause 3.1.4 and A.1.4, GSMA would like to request SA WG5 to specify capabilities enabling a consumer to concurrently manage the multiple resources contributing to given network slice. [SA WG5 feedback] SA WG5 has documented the use case description of multi-aspect / multi-domain resource optimization in 3GPP TR 28.861. However, detailed requirements and solutions regarding which resource parameters are used for configuration are not described for this use case in 3GPP. SA WG5 would send further information to GSMA ENSWI based on progress in SA WG5.</w:t>
      </w:r>
    </w:p>
    <w:p w14:paraId="095808B7" w14:textId="77777777" w:rsidR="007615D6" w:rsidRPr="005B25A1" w:rsidRDefault="007615D6" w:rsidP="007615D6">
      <w:pPr>
        <w:keepNext/>
        <w:keepLines/>
        <w:rPr>
          <w:b/>
          <w:bCs/>
        </w:rPr>
      </w:pPr>
      <w:r w:rsidRPr="005B25A1">
        <w:rPr>
          <w:b/>
          <w:bCs/>
        </w:rPr>
        <w:t>Plenary Discussion:</w:t>
      </w:r>
    </w:p>
    <w:p w14:paraId="68795F28" w14:textId="77777777" w:rsidR="004335B7" w:rsidRPr="004335B7" w:rsidRDefault="004335B7" w:rsidP="004335B7">
      <w:pPr>
        <w:keepNext/>
        <w:keepLines/>
      </w:pPr>
      <w:r w:rsidRPr="00E044EF">
        <w:rPr>
          <w:color w:val="0000FF"/>
        </w:rPr>
        <w:t>Block Note</w:t>
      </w:r>
      <w:r>
        <w:rPr>
          <w:color w:val="0000FF"/>
        </w:rPr>
        <w:t>d</w:t>
      </w:r>
      <w:r>
        <w:t>.</w:t>
      </w:r>
    </w:p>
    <w:p w14:paraId="3714EE51" w14:textId="134460D8" w:rsidR="007615D6" w:rsidRPr="00EB0339" w:rsidRDefault="004335B7" w:rsidP="004335B7">
      <w:r w:rsidRPr="005B25A1">
        <w:rPr>
          <w:b/>
          <w:bCs/>
        </w:rPr>
        <w:t>Status:</w:t>
      </w:r>
      <w:r>
        <w:t xml:space="preserve"> </w:t>
      </w:r>
      <w:r w:rsidRPr="00C3284B">
        <w:rPr>
          <w:color w:val="0000FF"/>
        </w:rPr>
        <w:t>Noted</w:t>
      </w:r>
      <w:r>
        <w:t>.</w:t>
      </w:r>
    </w:p>
    <w:p w14:paraId="390777C3" w14:textId="77777777" w:rsidR="00E00DA6" w:rsidRDefault="007615D6" w:rsidP="000A3FBD">
      <w:pPr>
        <w:pStyle w:val="NormTop"/>
      </w:pPr>
      <w:r>
        <w:rPr>
          <w:color w:val="0000FF"/>
        </w:rPr>
        <w:t>SP-230269</w:t>
      </w:r>
      <w:r w:rsidRPr="00D53282">
        <w:t xml:space="preserve"> </w:t>
      </w:r>
      <w:r>
        <w:t>(LS IN) LS from SA WG5: LS reply to Reply LS on Network federation interface for Telco edge consideration (Source: SA WG5 (S5-233146))</w:t>
      </w:r>
      <w:r>
        <w:br/>
      </w:r>
      <w:r w:rsidRPr="00D53282">
        <w:rPr>
          <w:b/>
        </w:rPr>
        <w:t>Document for:</w:t>
      </w:r>
      <w:r w:rsidRPr="00D53282">
        <w:t xml:space="preserve"> </w:t>
      </w:r>
      <w:r>
        <w:t>Information</w:t>
      </w:r>
      <w:r>
        <w:br/>
      </w:r>
      <w:r w:rsidRPr="00D53282">
        <w:rPr>
          <w:b/>
        </w:rPr>
        <w:t>Abstract:</w:t>
      </w:r>
      <w:r w:rsidRPr="00D53282">
        <w:t xml:space="preserve"> </w:t>
      </w:r>
      <w:r>
        <w:br/>
        <w:t>In the reply LS (S3-223914) SA WG3 mentioned the following 1. It would be better to give the details on how to define the procedures of the OAuth2 protocol and Client Credentials, such as which network function will take the OAuth Authorization server role, what will be included in the token, the details for the Client Credentials, etc. TS 33.501 clause 13.4 may be referred here for the details. With regards to what will be included in the token , SA WG5 would like to mention the following: 1. SA WG5 is working the E/WBI API requirements as part of eECM and FS_MEC_ECM WID and SID respectively. 2. The authorization token shall represent the granular access authorizations for the Client (Consumer is SA WG5 terminology ) pertaining to the APIs (MnS in SA WG5 terminology) being accessed. The possible content of the token is described in 3GPP TR28.817, Clause 7.1.4.</w:t>
      </w:r>
    </w:p>
    <w:p w14:paraId="6E8A419D" w14:textId="77777777" w:rsidR="007615D6" w:rsidRPr="005B25A1" w:rsidRDefault="007615D6" w:rsidP="007615D6">
      <w:pPr>
        <w:keepNext/>
        <w:keepLines/>
        <w:rPr>
          <w:b/>
          <w:bCs/>
        </w:rPr>
      </w:pPr>
      <w:r w:rsidRPr="005B25A1">
        <w:rPr>
          <w:b/>
          <w:bCs/>
        </w:rPr>
        <w:t>Plenary Discussion:</w:t>
      </w:r>
    </w:p>
    <w:p w14:paraId="66EA9F7B" w14:textId="77777777" w:rsidR="004335B7" w:rsidRPr="004335B7" w:rsidRDefault="004335B7" w:rsidP="004335B7">
      <w:pPr>
        <w:keepNext/>
        <w:keepLines/>
      </w:pPr>
      <w:r w:rsidRPr="00E044EF">
        <w:rPr>
          <w:color w:val="0000FF"/>
        </w:rPr>
        <w:t>Block Note</w:t>
      </w:r>
      <w:r>
        <w:rPr>
          <w:color w:val="0000FF"/>
        </w:rPr>
        <w:t>d</w:t>
      </w:r>
      <w:r>
        <w:t>.</w:t>
      </w:r>
    </w:p>
    <w:p w14:paraId="3C4E682B" w14:textId="51F51B42" w:rsidR="007615D6" w:rsidRPr="00EB0339" w:rsidRDefault="004335B7" w:rsidP="004335B7">
      <w:r w:rsidRPr="005B25A1">
        <w:rPr>
          <w:b/>
          <w:bCs/>
        </w:rPr>
        <w:t>Status:</w:t>
      </w:r>
      <w:r>
        <w:t xml:space="preserve"> </w:t>
      </w:r>
      <w:r w:rsidRPr="00C3284B">
        <w:rPr>
          <w:color w:val="0000FF"/>
        </w:rPr>
        <w:t>Noted</w:t>
      </w:r>
      <w:r>
        <w:t>.</w:t>
      </w:r>
    </w:p>
    <w:p w14:paraId="5478563C" w14:textId="77777777" w:rsidR="00503EF8" w:rsidRDefault="00503EF8" w:rsidP="00503EF8">
      <w:pPr>
        <w:pStyle w:val="NormTop"/>
      </w:pPr>
      <w:r>
        <w:rPr>
          <w:color w:val="0000FF"/>
        </w:rPr>
        <w:t>SP-230351</w:t>
      </w:r>
      <w:r w:rsidRPr="00D53282">
        <w:t xml:space="preserve"> </w:t>
      </w:r>
      <w:r>
        <w:t>(LS IN) LS from GSMA 5GMRR: LS to 3GPP on IPX Requirements for 5GS Roaming (Source: GSMA 5GMRR (5GMRR Doc 41_38r2))</w:t>
      </w:r>
      <w:r>
        <w:br/>
      </w:r>
      <w:r w:rsidRPr="00D53282">
        <w:rPr>
          <w:b/>
        </w:rPr>
        <w:t>Document for:</w:t>
      </w:r>
      <w:r w:rsidRPr="00D53282">
        <w:t xml:space="preserve"> </w:t>
      </w:r>
      <w:r>
        <w:t>Information</w:t>
      </w:r>
      <w:r>
        <w:br/>
      </w:r>
      <w:r w:rsidRPr="00D53282">
        <w:rPr>
          <w:b/>
        </w:rPr>
        <w:t>Abstract:</w:t>
      </w:r>
      <w:r w:rsidRPr="00D53282">
        <w:t xml:space="preserve"> </w:t>
      </w:r>
      <w:r>
        <w:br/>
        <w:t>GSMA 5GMRR thanks SA WG3 for their reply LS (S3-231389) on PRINS middle boxes. This LS response focuses on the requirements from IPX providers, one of the roles in the roaming eco-system.</w:t>
      </w:r>
    </w:p>
    <w:p w14:paraId="27912D17" w14:textId="77777777" w:rsidR="00503EF8" w:rsidRPr="005B25A1" w:rsidRDefault="00503EF8" w:rsidP="00503EF8">
      <w:pPr>
        <w:keepNext/>
        <w:keepLines/>
        <w:rPr>
          <w:b/>
          <w:bCs/>
        </w:rPr>
      </w:pPr>
      <w:r w:rsidRPr="005B25A1">
        <w:rPr>
          <w:b/>
          <w:bCs/>
        </w:rPr>
        <w:t>Plenary Discussion:</w:t>
      </w:r>
    </w:p>
    <w:p w14:paraId="45796420" w14:textId="77777777" w:rsidR="004335B7" w:rsidRPr="004335B7" w:rsidRDefault="004335B7" w:rsidP="004335B7">
      <w:pPr>
        <w:keepNext/>
        <w:keepLines/>
      </w:pPr>
      <w:r w:rsidRPr="00E044EF">
        <w:rPr>
          <w:color w:val="0000FF"/>
        </w:rPr>
        <w:t>Block Note</w:t>
      </w:r>
      <w:r>
        <w:rPr>
          <w:color w:val="0000FF"/>
        </w:rPr>
        <w:t>d</w:t>
      </w:r>
      <w:r>
        <w:t>.</w:t>
      </w:r>
    </w:p>
    <w:p w14:paraId="2B6C58A2" w14:textId="5D02EFCC" w:rsidR="00503EF8" w:rsidRPr="00EB0339" w:rsidRDefault="004335B7" w:rsidP="004335B7">
      <w:r w:rsidRPr="005B25A1">
        <w:rPr>
          <w:b/>
          <w:bCs/>
        </w:rPr>
        <w:t>Status:</w:t>
      </w:r>
      <w:r>
        <w:t xml:space="preserve"> </w:t>
      </w:r>
      <w:r w:rsidRPr="00C3284B">
        <w:rPr>
          <w:color w:val="0000FF"/>
        </w:rPr>
        <w:t>Noted</w:t>
      </w:r>
      <w:r>
        <w:t>.</w:t>
      </w:r>
    </w:p>
    <w:p w14:paraId="76910F3F" w14:textId="77777777" w:rsidR="00503EF8" w:rsidRDefault="00503EF8" w:rsidP="00503EF8">
      <w:pPr>
        <w:pStyle w:val="NormTop"/>
      </w:pPr>
      <w:r>
        <w:rPr>
          <w:color w:val="0000FF"/>
        </w:rPr>
        <w:lastRenderedPageBreak/>
        <w:t>SP-230352</w:t>
      </w:r>
      <w:r w:rsidRPr="00D53282">
        <w:t xml:space="preserve"> </w:t>
      </w:r>
      <w:r>
        <w:t>(LS IN) LS from GSMA 5GMRR: LS to 3GPP (SA1, SA2, SA3) on Roaming Value Added Services requirements (Source: GSMA 5GMRR (5GMRR Doc 41_39r2))</w:t>
      </w:r>
      <w:r>
        <w:br/>
      </w:r>
      <w:r w:rsidRPr="00D53282">
        <w:rPr>
          <w:b/>
        </w:rPr>
        <w:t>Document for:</w:t>
      </w:r>
      <w:r w:rsidRPr="00D53282">
        <w:t xml:space="preserve"> </w:t>
      </w:r>
      <w:r>
        <w:t>Information</w:t>
      </w:r>
      <w:r>
        <w:br/>
      </w:r>
      <w:r w:rsidRPr="00D53282">
        <w:rPr>
          <w:b/>
        </w:rPr>
        <w:t>Abstract:</w:t>
      </w:r>
      <w:r w:rsidRPr="00D53282">
        <w:t xml:space="preserve"> </w:t>
      </w:r>
      <w:r>
        <w:br/>
        <w:t>This LS focusses on one of the three roles in the roaming eco-system, namely roaming value-added service (RVAS) providers.</w:t>
      </w:r>
    </w:p>
    <w:p w14:paraId="3602E045" w14:textId="77777777" w:rsidR="00503EF8" w:rsidRPr="005B25A1" w:rsidRDefault="00503EF8" w:rsidP="00503EF8">
      <w:pPr>
        <w:keepNext/>
        <w:keepLines/>
        <w:rPr>
          <w:b/>
          <w:bCs/>
        </w:rPr>
      </w:pPr>
      <w:r w:rsidRPr="005B25A1">
        <w:rPr>
          <w:b/>
          <w:bCs/>
        </w:rPr>
        <w:t>Plenary Discussion:</w:t>
      </w:r>
    </w:p>
    <w:p w14:paraId="70A4EA69" w14:textId="77777777" w:rsidR="004335B7" w:rsidRPr="004335B7" w:rsidRDefault="004335B7" w:rsidP="004335B7">
      <w:pPr>
        <w:keepNext/>
        <w:keepLines/>
      </w:pPr>
      <w:r w:rsidRPr="00E044EF">
        <w:rPr>
          <w:color w:val="0000FF"/>
        </w:rPr>
        <w:t>Block Note</w:t>
      </w:r>
      <w:r>
        <w:rPr>
          <w:color w:val="0000FF"/>
        </w:rPr>
        <w:t>d</w:t>
      </w:r>
      <w:r>
        <w:t>.</w:t>
      </w:r>
    </w:p>
    <w:p w14:paraId="08A08583" w14:textId="01C1A8C6" w:rsidR="00503EF8" w:rsidRPr="00EB0339" w:rsidRDefault="004335B7" w:rsidP="004335B7">
      <w:r w:rsidRPr="005B25A1">
        <w:rPr>
          <w:b/>
          <w:bCs/>
        </w:rPr>
        <w:t>Status:</w:t>
      </w:r>
      <w:r>
        <w:t xml:space="preserve"> </w:t>
      </w:r>
      <w:r w:rsidRPr="00C3284B">
        <w:rPr>
          <w:color w:val="0000FF"/>
        </w:rPr>
        <w:t>Noted</w:t>
      </w:r>
      <w:r>
        <w:t>.</w:t>
      </w:r>
    </w:p>
    <w:p w14:paraId="112EADB6" w14:textId="77777777" w:rsidR="00503EF8" w:rsidRDefault="00503EF8" w:rsidP="00503EF8">
      <w:pPr>
        <w:pStyle w:val="NormTop"/>
      </w:pPr>
      <w:r>
        <w:rPr>
          <w:color w:val="0000FF"/>
        </w:rPr>
        <w:t>SP-230353</w:t>
      </w:r>
      <w:r w:rsidRPr="00D53282">
        <w:t xml:space="preserve"> </w:t>
      </w:r>
      <w:r>
        <w:t>(LS IN) LS from GSMA 5GMRR: LS with Roaming Hubbing requirements and LS response to 3GPP SA3 LS (S3-214456) on 5GS Roaming Hubbing (Source: GSMA 5GMRR (5GMRR Doc 41_40r4))</w:t>
      </w:r>
      <w:r>
        <w:br/>
      </w:r>
      <w:r w:rsidRPr="00D53282">
        <w:rPr>
          <w:b/>
        </w:rPr>
        <w:t>Document for:</w:t>
      </w:r>
      <w:r w:rsidRPr="00D53282">
        <w:t xml:space="preserve"> </w:t>
      </w:r>
      <w:r>
        <w:t>Information</w:t>
      </w:r>
      <w:r>
        <w:br/>
      </w:r>
      <w:r w:rsidRPr="00D53282">
        <w:rPr>
          <w:b/>
        </w:rPr>
        <w:t>Abstract:</w:t>
      </w:r>
      <w:r w:rsidRPr="00D53282">
        <w:t xml:space="preserve"> </w:t>
      </w:r>
      <w:r>
        <w:br/>
        <w:t>This LS lists Roaming Hubbing specific requirements and responds to SA WG3 LS on 5GS roaming hubbing (S3-214456).</w:t>
      </w:r>
    </w:p>
    <w:p w14:paraId="46CADEA8" w14:textId="77777777" w:rsidR="00503EF8" w:rsidRPr="005B25A1" w:rsidRDefault="00503EF8" w:rsidP="00503EF8">
      <w:pPr>
        <w:keepNext/>
        <w:keepLines/>
        <w:rPr>
          <w:b/>
          <w:bCs/>
        </w:rPr>
      </w:pPr>
      <w:r w:rsidRPr="005B25A1">
        <w:rPr>
          <w:b/>
          <w:bCs/>
        </w:rPr>
        <w:t>Plenary Discussion:</w:t>
      </w:r>
    </w:p>
    <w:p w14:paraId="72AD751D" w14:textId="77777777" w:rsidR="004335B7" w:rsidRPr="004335B7" w:rsidRDefault="004335B7" w:rsidP="004335B7">
      <w:pPr>
        <w:keepNext/>
        <w:keepLines/>
      </w:pPr>
      <w:r w:rsidRPr="00E044EF">
        <w:rPr>
          <w:color w:val="0000FF"/>
        </w:rPr>
        <w:t>Block Note</w:t>
      </w:r>
      <w:r>
        <w:rPr>
          <w:color w:val="0000FF"/>
        </w:rPr>
        <w:t>d</w:t>
      </w:r>
      <w:r>
        <w:t>.</w:t>
      </w:r>
    </w:p>
    <w:p w14:paraId="1A3EB69E" w14:textId="0372C1EA" w:rsidR="00503EF8" w:rsidRPr="00EB0339" w:rsidRDefault="004335B7" w:rsidP="004335B7">
      <w:r w:rsidRPr="005B25A1">
        <w:rPr>
          <w:b/>
          <w:bCs/>
        </w:rPr>
        <w:t>Status:</w:t>
      </w:r>
      <w:r>
        <w:t xml:space="preserve"> </w:t>
      </w:r>
      <w:r w:rsidRPr="00C3284B">
        <w:rPr>
          <w:color w:val="0000FF"/>
        </w:rPr>
        <w:t>Noted</w:t>
      </w:r>
      <w:r>
        <w:t>.</w:t>
      </w:r>
    </w:p>
    <w:p w14:paraId="72F0895D" w14:textId="14498071" w:rsidR="00503EF8" w:rsidRDefault="00503EF8" w:rsidP="00503EF8">
      <w:pPr>
        <w:pStyle w:val="NormTop"/>
      </w:pPr>
      <w:r>
        <w:rPr>
          <w:color w:val="0000FF"/>
        </w:rPr>
        <w:t>SP-2303</w:t>
      </w:r>
      <w:r w:rsidR="00937AC2">
        <w:rPr>
          <w:color w:val="0000FF"/>
        </w:rPr>
        <w:t>76</w:t>
      </w:r>
      <w:r w:rsidRPr="00D53282">
        <w:t xml:space="preserve"> </w:t>
      </w:r>
      <w:r>
        <w:t>(LS IN) LS from GSMA 5GMRR: LS on GSMA 5GMRR Working Solution Assumption L-PRINS and Data Session Control (Source: GSMA 5GMRR (5GMRR Doc 41_41r2))</w:t>
      </w:r>
      <w:r>
        <w:br/>
      </w:r>
      <w:r w:rsidRPr="00D53282">
        <w:rPr>
          <w:b/>
        </w:rPr>
        <w:t>Document for:</w:t>
      </w:r>
      <w:r w:rsidRPr="00D53282">
        <w:t xml:space="preserve"> </w:t>
      </w:r>
      <w:r>
        <w:t>Information</w:t>
      </w:r>
      <w:r>
        <w:br/>
      </w:r>
      <w:r w:rsidRPr="00D53282">
        <w:rPr>
          <w:b/>
        </w:rPr>
        <w:t>Abstract:</w:t>
      </w:r>
      <w:r w:rsidRPr="00D53282">
        <w:t xml:space="preserve"> </w:t>
      </w:r>
      <w:r>
        <w:br/>
        <w:t>This LS describes a working solution assumption aiming to converge the needs of a service provider and the security architecture as put forward in the 5G SA roaming eco-system.</w:t>
      </w:r>
    </w:p>
    <w:p w14:paraId="74C1D974" w14:textId="291D1183" w:rsidR="00937AC2" w:rsidRPr="00B81031" w:rsidRDefault="00937AC2" w:rsidP="00937AC2">
      <w:pPr>
        <w:keepNext/>
        <w:keepLines/>
        <w:rPr>
          <w:i/>
        </w:rPr>
      </w:pPr>
      <w:r w:rsidRPr="00B81031">
        <w:rPr>
          <w:b/>
          <w:bCs/>
          <w:i/>
        </w:rPr>
        <w:t>Comment:</w:t>
      </w:r>
      <w:r>
        <w:rPr>
          <w:i/>
        </w:rPr>
        <w:t xml:space="preserve"> Replacement of SP-230354.</w:t>
      </w:r>
    </w:p>
    <w:p w14:paraId="10D296F2" w14:textId="77777777" w:rsidR="00503EF8" w:rsidRPr="005B25A1" w:rsidRDefault="00503EF8" w:rsidP="00503EF8">
      <w:pPr>
        <w:keepNext/>
        <w:keepLines/>
        <w:rPr>
          <w:b/>
          <w:bCs/>
        </w:rPr>
      </w:pPr>
      <w:r w:rsidRPr="005B25A1">
        <w:rPr>
          <w:b/>
          <w:bCs/>
        </w:rPr>
        <w:t>Plenary Discussion:</w:t>
      </w:r>
    </w:p>
    <w:p w14:paraId="7F5061E8" w14:textId="77777777" w:rsidR="004335B7" w:rsidRPr="004335B7" w:rsidRDefault="004335B7" w:rsidP="004335B7">
      <w:pPr>
        <w:keepNext/>
        <w:keepLines/>
      </w:pPr>
      <w:r w:rsidRPr="00E044EF">
        <w:rPr>
          <w:color w:val="0000FF"/>
        </w:rPr>
        <w:t>Block Note</w:t>
      </w:r>
      <w:r>
        <w:rPr>
          <w:color w:val="0000FF"/>
        </w:rPr>
        <w:t>d</w:t>
      </w:r>
      <w:r>
        <w:t>.</w:t>
      </w:r>
    </w:p>
    <w:p w14:paraId="5860521A" w14:textId="49C8EDB4" w:rsidR="00503EF8" w:rsidRDefault="004335B7" w:rsidP="004335B7">
      <w:r w:rsidRPr="005B25A1">
        <w:rPr>
          <w:b/>
          <w:bCs/>
        </w:rPr>
        <w:t>Status:</w:t>
      </w:r>
      <w:r>
        <w:t xml:space="preserve"> </w:t>
      </w:r>
      <w:r w:rsidRPr="00C3284B">
        <w:rPr>
          <w:color w:val="0000FF"/>
        </w:rPr>
        <w:t>Noted</w:t>
      </w:r>
      <w:r>
        <w:t>.</w:t>
      </w:r>
    </w:p>
    <w:p w14:paraId="104F5F9B" w14:textId="77777777" w:rsidR="00503EF8" w:rsidRPr="00EB0339" w:rsidRDefault="00503EF8" w:rsidP="00503EF8"/>
    <w:p w14:paraId="26FF1F3A" w14:textId="77777777" w:rsidR="007615D6" w:rsidRDefault="007615D6" w:rsidP="0010433C">
      <w:pPr>
        <w:pStyle w:val="Heading2"/>
      </w:pPr>
      <w:bookmarkStart w:id="12" w:name="_Toc131417160"/>
      <w:r>
        <w:lastRenderedPageBreak/>
        <w:t>2.2</w:t>
      </w:r>
      <w:r>
        <w:tab/>
        <w:t>Incoming LSs which need an outgoing LS</w:t>
      </w:r>
      <w:bookmarkEnd w:id="12"/>
    </w:p>
    <w:p w14:paraId="245DB33D" w14:textId="77777777" w:rsidR="00E00DA6" w:rsidRDefault="007615D6" w:rsidP="000A3FBD">
      <w:pPr>
        <w:pStyle w:val="NormTop"/>
      </w:pPr>
      <w:r>
        <w:rPr>
          <w:color w:val="0000FF"/>
        </w:rPr>
        <w:t>SP-230003</w:t>
      </w:r>
      <w:r w:rsidRPr="00D53282">
        <w:t xml:space="preserve"> </w:t>
      </w:r>
      <w:r>
        <w:t>(LS IN) LS from 5G ACIA: 5G capabilities exposure for factories of the future - identified gaps     (Source: 5G ACIA (2022_09_06_5G-ACIA-LS_05))</w:t>
      </w:r>
      <w:r>
        <w:br/>
      </w:r>
      <w:r w:rsidRPr="00D53282">
        <w:rPr>
          <w:b/>
        </w:rPr>
        <w:t>Document for:</w:t>
      </w:r>
      <w:r w:rsidRPr="00D53282">
        <w:t xml:space="preserve"> </w:t>
      </w:r>
      <w:r>
        <w:t>Action</w:t>
      </w:r>
      <w:r>
        <w:br/>
      </w:r>
      <w:r w:rsidRPr="00D53282">
        <w:rPr>
          <w:b/>
        </w:rPr>
        <w:t>Abstract:</w:t>
      </w:r>
      <w:r w:rsidRPr="00D53282">
        <w:t xml:space="preserve"> </w:t>
      </w:r>
      <w:r>
        <w:br/>
        <w:t>In 2021, 5G-ACIA published a revised white paper on the exposed 5G capabilities that are needed by factory operators to manage and maintain industrial 5G devices and 5G NonPublic Networks (NPN) in a simple and efficient manner [1] . 5G-ACIA informed 3GPP about this work in SP-210281 and a reply LS was provided in SP-211134. 5G-ACIA wishes to thank 3GPP for their answer and collaborative spirit. In the meantime, 5G-ACIA mapped these requirements onto Rel-17 specifications and identified the gaps and possible limitations as listed below. Some of these gaps could be relevant for future 3GPP work. {. . .} Actions: 5G-ACIA kindly asks 3GPP to take note of the identified gaps and limitations in Rel-17 specifications for considerations in the ongoing and future activities of 3GPP.</w:t>
      </w:r>
    </w:p>
    <w:p w14:paraId="39B1E35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 SP-221005 from SA#98-e Addressed WGs were asked to provide responses to TSG SA.</w:t>
      </w:r>
    </w:p>
    <w:p w14:paraId="786BFCBC" w14:textId="77777777" w:rsidR="007615D6" w:rsidRPr="005B25A1" w:rsidRDefault="007615D6" w:rsidP="007615D6">
      <w:pPr>
        <w:keepNext/>
        <w:keepLines/>
        <w:rPr>
          <w:b/>
          <w:bCs/>
        </w:rPr>
      </w:pPr>
      <w:r w:rsidRPr="005B25A1">
        <w:rPr>
          <w:b/>
          <w:bCs/>
        </w:rPr>
        <w:t>Plenary Discussion:</w:t>
      </w:r>
    </w:p>
    <w:p w14:paraId="61CBC0F7" w14:textId="45C7F98A" w:rsidR="007615D6" w:rsidRPr="00D625A4" w:rsidRDefault="00A14D1E" w:rsidP="007615D6">
      <w:pPr>
        <w:keepNext/>
        <w:keepLines/>
      </w:pPr>
      <w:r>
        <w:t xml:space="preserve">The responses from WGs were reviewed. Huawei commented that no response should be expected from SA WG1, SA WG4 or SA WG5 on this and these 3 LSs should be used as a basis for a TSG SA response. A response was drafted in </w:t>
      </w:r>
      <w:r w:rsidRPr="00A14D1E">
        <w:rPr>
          <w:color w:val="0000FF"/>
        </w:rPr>
        <w:t>SP-230358.</w:t>
      </w:r>
      <w:r w:rsidR="001755B2" w:rsidRPr="001755B2">
        <w:t xml:space="preserve"> Final response in </w:t>
      </w:r>
      <w:r w:rsidR="001755B2" w:rsidRPr="001755B2">
        <w:rPr>
          <w:color w:val="0000FF"/>
        </w:rPr>
        <w:t>SP-230384</w:t>
      </w:r>
      <w:r w:rsidR="001755B2">
        <w:t>.</w:t>
      </w:r>
    </w:p>
    <w:p w14:paraId="60B6A98E" w14:textId="39252CA2" w:rsidR="007615D6" w:rsidRPr="00D625A4" w:rsidRDefault="007615D6" w:rsidP="007615D6">
      <w:r w:rsidRPr="005B25A1">
        <w:rPr>
          <w:b/>
          <w:bCs/>
        </w:rPr>
        <w:t>Status:</w:t>
      </w:r>
      <w:r>
        <w:t xml:space="preserve"> </w:t>
      </w:r>
      <w:r w:rsidR="001755B2" w:rsidRPr="001755B2">
        <w:rPr>
          <w:color w:val="00B050"/>
          <w:lang w:eastAsia="en-US"/>
        </w:rPr>
        <w:t>Replied to</w:t>
      </w:r>
      <w:r w:rsidR="00D625A4">
        <w:t>.</w:t>
      </w:r>
    </w:p>
    <w:p w14:paraId="5A93A704" w14:textId="397E031C" w:rsidR="00E00DA6" w:rsidRDefault="007615D6" w:rsidP="000A3FBD">
      <w:pPr>
        <w:pStyle w:val="NormTop"/>
      </w:pPr>
      <w:r>
        <w:rPr>
          <w:color w:val="0000FF"/>
        </w:rPr>
        <w:t>SP-230020</w:t>
      </w:r>
      <w:r w:rsidRPr="00D53282">
        <w:t xml:space="preserve"> </w:t>
      </w:r>
      <w:r>
        <w:t>(LS IN) LS from SA</w:t>
      </w:r>
      <w:r w:rsidR="00A14D1E">
        <w:t> </w:t>
      </w:r>
      <w:r>
        <w:t>WG2: Reply LS on 5G capabilities exposure for factories of the future - identified gaps (5G-ACIA-LS-2022-005 / S2-2302175) (Source: SA WG2 (S2-2303304))</w:t>
      </w:r>
      <w:r>
        <w:br/>
      </w:r>
      <w:r w:rsidRPr="00D53282">
        <w:rPr>
          <w:b/>
        </w:rPr>
        <w:t>Document for:</w:t>
      </w:r>
      <w:r w:rsidRPr="00D53282">
        <w:t xml:space="preserve"> </w:t>
      </w:r>
      <w:r>
        <w:t>Action</w:t>
      </w:r>
      <w:r>
        <w:br/>
      </w:r>
      <w:r w:rsidRPr="00D53282">
        <w:rPr>
          <w:b/>
        </w:rPr>
        <w:t>Abstract:</w:t>
      </w:r>
      <w:r w:rsidRPr="00D53282">
        <w:t xml:space="preserve"> </w:t>
      </w:r>
      <w:r>
        <w:br/>
        <w:t>SA WG2 thanks ACIA for the LS on 5G capabilities exposure for factories of the future identified gaps, and would like to provide the following feedback. SA WG2 would like to point out that only a subset of the items brought up by 5G-ACIA are in SA WG2 scope. SA WG2 assumes that SA will gather feedback also from other relevant WGs and coordinate the reply to ACIA. Among the items in SA WG2 scope, several of them (e.g. G.1, G.4, L2, L.3, L.4, L.5) have already been discussed in SA WG2 since Rel-16 (Vertical_LAN, IIoT, GMEC). SA WG2 is currently busy completing Rel-18 and updating SA WG2 specifications with the Rel-18 features. The SA WG2 TSs that are primarily related to the 5G-ACIA items are TS 23.501, TS 23.502 and TS 23.503. SA WG2 would like to inform 5G-ACIA that SA WG2 has discussed the aspects highlighted by 5G-ACIA that are not supported by 5GS currently in Rel-18 but there are different views on such aspects being gaps, resulting in no consensus. As 5G-ACIA is probably aware, 3GPP work is performed based on contributions submitted by 3GPP member companies. SA WG2 would therefore like to suggest that 5G-ACIA member companies directly contribute in the respective 3GPP working groups. Action: SA WG2 kindly asks TSG SA to take the above information into account.</w:t>
      </w:r>
    </w:p>
    <w:p w14:paraId="6D7B3D03" w14:textId="77777777" w:rsidR="007615D6" w:rsidRPr="005B25A1" w:rsidRDefault="007615D6" w:rsidP="007615D6">
      <w:pPr>
        <w:keepNext/>
        <w:keepLines/>
        <w:rPr>
          <w:b/>
          <w:bCs/>
        </w:rPr>
      </w:pPr>
      <w:r w:rsidRPr="005B25A1">
        <w:rPr>
          <w:b/>
          <w:bCs/>
        </w:rPr>
        <w:t>Plenary Discussion:</w:t>
      </w:r>
    </w:p>
    <w:p w14:paraId="2BE07FE5" w14:textId="1714A0BE" w:rsidR="007615D6" w:rsidRPr="00A14D1E" w:rsidRDefault="00A14D1E" w:rsidP="007615D6">
      <w:pPr>
        <w:keepNext/>
        <w:keepLines/>
      </w:pPr>
      <w:r>
        <w:t xml:space="preserve">This was reviewed and used for a merged response to 5G-ACIA in </w:t>
      </w:r>
      <w:r w:rsidRPr="00A14D1E">
        <w:rPr>
          <w:color w:val="0000FF"/>
        </w:rPr>
        <w:t>SP-230358</w:t>
      </w:r>
      <w:r>
        <w:t xml:space="preserve">. This was then </w:t>
      </w:r>
      <w:r w:rsidRPr="00C3284B">
        <w:rPr>
          <w:color w:val="0000FF"/>
        </w:rPr>
        <w:t>noted</w:t>
      </w:r>
      <w:r>
        <w:t>.</w:t>
      </w:r>
    </w:p>
    <w:p w14:paraId="5E974BEE" w14:textId="297BAA95" w:rsidR="007615D6" w:rsidRPr="00EB0339" w:rsidRDefault="007615D6" w:rsidP="007615D6">
      <w:r w:rsidRPr="005B25A1">
        <w:rPr>
          <w:b/>
          <w:bCs/>
        </w:rPr>
        <w:t>Status:</w:t>
      </w:r>
      <w:r>
        <w:t xml:space="preserve"> </w:t>
      </w:r>
      <w:r w:rsidR="00A14D1E" w:rsidRPr="00C3284B">
        <w:rPr>
          <w:color w:val="0000FF"/>
        </w:rPr>
        <w:t>Noted</w:t>
      </w:r>
      <w:r w:rsidR="00A14D1E">
        <w:t>.</w:t>
      </w:r>
    </w:p>
    <w:p w14:paraId="6D48DE32" w14:textId="618437E1" w:rsidR="00E00DA6" w:rsidRDefault="007615D6" w:rsidP="000A3FBD">
      <w:pPr>
        <w:pStyle w:val="NormTop"/>
      </w:pPr>
      <w:r>
        <w:rPr>
          <w:color w:val="0000FF"/>
        </w:rPr>
        <w:lastRenderedPageBreak/>
        <w:t>SP-230022</w:t>
      </w:r>
      <w:r w:rsidRPr="00D53282">
        <w:t xml:space="preserve"> </w:t>
      </w:r>
      <w:r>
        <w:t>(LS IN) LS from SA</w:t>
      </w:r>
      <w:r w:rsidR="00A14D1E">
        <w:t> </w:t>
      </w:r>
      <w:r>
        <w:t>WG3: LS reply to TSG SA on LS 5G-ACIA-LS-2022-005 on 5G capabilities exposure for factories of the future - identified gaps from 5G ACIA (Source: SA WG3 (S3-231387))</w:t>
      </w:r>
      <w:r>
        <w:br/>
      </w:r>
      <w:r w:rsidRPr="00D53282">
        <w:rPr>
          <w:b/>
        </w:rPr>
        <w:t>Document for:</w:t>
      </w:r>
      <w:r w:rsidRPr="00D53282">
        <w:t xml:space="preserve"> </w:t>
      </w:r>
      <w:r>
        <w:t>Action</w:t>
      </w:r>
      <w:r>
        <w:br/>
      </w:r>
      <w:r w:rsidRPr="00D53282">
        <w:rPr>
          <w:b/>
        </w:rPr>
        <w:t>Abstract:</w:t>
      </w:r>
      <w:r w:rsidRPr="00D53282">
        <w:t xml:space="preserve"> </w:t>
      </w:r>
      <w:r>
        <w:br/>
        <w:t>SA WG3 would like to thank 5G-ACIA for their LS 5G-ACIA-LS-2022-005 on '5G capabilities exposure for factories of the future identified gaps' and would like to thank SA WG for their effort to coordinate the response to 5G ACIA. SA WG3 has discussed the LS from 5G ACIA with a focus on Gaps G.1, G.3 and limitation L.6, which have been identified as being potentially relevant for SA WG3. The following conclusions have been agreed: G.1 Provisioning of subscriptions SA WG3 did not standardize or does not have plans to standardize a mechanism to provision information related to the identity of a subscription (i.e., UE Ids or authentication keys) into the 5G core. For the sake of clarity SA WG3 also points out that SA WG3 did not define and does not have plans to define a protocol for provisioning of subscription data to a UE. G.3 Provision of security event/logging information SA WG3 interprets the terms event and logging information in such way, that it refers to events and logging information originating from the 5G core, but not to events and logging information originating from the UE. According to the understanding of SA WG3 security events and logging information include for instance information relating to successful and unsuccessful (primary, secondary, slice specific) authentications of UE and information relating to applied protection of user plane traffic. SA WG3 did not and does not have plans to standardize exposure of these events or logging information. SA WG3 proposes to take responses from other working groups (e.g., SA WG2, SA WG5) into account, when assessing this gap. Based on requirements from SA WG1 or proposals from member companies, SA WG3 can work on adding these events following the SA WG3 working procedures. Due to the sensitive nature of the information to be exposed, SA WG3 suggests being consulted, in case other working groups plan to standardize the exposure of the requested information. L.6 Fine-grained authorization SA WG3 points out that the authorization of Application Functions (AF) at the exposure point can be executed using the OAuth 2.0 procedures. The currently defined scopes allow authorization on the level of services. Vendors might define and make available additional scopes in their specific products. In addition to authorization based on OAuth 2.0, the exposure points might limit the scope of API calls in a fine granular way based on implementation specific policy checks as indicated in Clause 12.2 of TS 33.501. Action: SA WG3 kindly request SA to take above information into account, especially when preparing a response to 5G ACIA.</w:t>
      </w:r>
    </w:p>
    <w:p w14:paraId="1F812438" w14:textId="77777777" w:rsidR="007615D6" w:rsidRPr="005B25A1" w:rsidRDefault="007615D6" w:rsidP="007615D6">
      <w:pPr>
        <w:keepNext/>
        <w:keepLines/>
        <w:rPr>
          <w:b/>
          <w:bCs/>
        </w:rPr>
      </w:pPr>
      <w:r w:rsidRPr="005B25A1">
        <w:rPr>
          <w:b/>
          <w:bCs/>
        </w:rPr>
        <w:t>Plenary Discussion:</w:t>
      </w:r>
    </w:p>
    <w:p w14:paraId="1D1723BF" w14:textId="77777777" w:rsidR="00A14D1E" w:rsidRPr="00A14D1E" w:rsidRDefault="00A14D1E" w:rsidP="00A14D1E">
      <w:pPr>
        <w:keepNext/>
        <w:keepLines/>
      </w:pPr>
      <w:r>
        <w:t xml:space="preserve">This was reviewed and used for a merged response to 5G-ACIA in </w:t>
      </w:r>
      <w:r w:rsidRPr="00A14D1E">
        <w:rPr>
          <w:color w:val="0000FF"/>
        </w:rPr>
        <w:t>SP-230358</w:t>
      </w:r>
      <w:r>
        <w:t xml:space="preserve">. This was then </w:t>
      </w:r>
      <w:r w:rsidRPr="00C3284B">
        <w:rPr>
          <w:color w:val="0000FF"/>
        </w:rPr>
        <w:t>noted</w:t>
      </w:r>
      <w:r>
        <w:t>.</w:t>
      </w:r>
    </w:p>
    <w:p w14:paraId="1BC30EE3" w14:textId="77777777" w:rsidR="00A14D1E" w:rsidRPr="00EB0339" w:rsidRDefault="00A14D1E" w:rsidP="00A14D1E">
      <w:r w:rsidRPr="005B25A1">
        <w:rPr>
          <w:b/>
          <w:bCs/>
        </w:rPr>
        <w:t>Status:</w:t>
      </w:r>
      <w:r>
        <w:t xml:space="preserve"> </w:t>
      </w:r>
      <w:r w:rsidRPr="00C3284B">
        <w:rPr>
          <w:color w:val="0000FF"/>
        </w:rPr>
        <w:t>Noted</w:t>
      </w:r>
      <w:r>
        <w:t>.</w:t>
      </w:r>
    </w:p>
    <w:p w14:paraId="21442AEC" w14:textId="6EA7C3C2" w:rsidR="00E00DA6" w:rsidRDefault="007615D6" w:rsidP="000A3FBD">
      <w:pPr>
        <w:pStyle w:val="NormTop"/>
      </w:pPr>
      <w:r>
        <w:rPr>
          <w:color w:val="0000FF"/>
        </w:rPr>
        <w:lastRenderedPageBreak/>
        <w:t>SP-230027</w:t>
      </w:r>
      <w:r w:rsidRPr="00D53282">
        <w:t xml:space="preserve"> </w:t>
      </w:r>
      <w:r>
        <w:t>(LS IN) LS from SA WG6: LS reply to TSG SA on LS 5G-ACIA-LS-2022-005 on 5G capabilities exposure for factories of the future – identified gaps from 5G ACIA (Source: SA WG6 (S6-231068))</w:t>
      </w:r>
      <w:r>
        <w:br/>
      </w:r>
      <w:r w:rsidRPr="00D53282">
        <w:rPr>
          <w:b/>
        </w:rPr>
        <w:t>Document for:</w:t>
      </w:r>
      <w:r w:rsidRPr="00D53282">
        <w:t xml:space="preserve"> </w:t>
      </w:r>
      <w:r>
        <w:t>Action</w:t>
      </w:r>
      <w:r>
        <w:br/>
      </w:r>
      <w:r w:rsidRPr="00D53282">
        <w:rPr>
          <w:b/>
        </w:rPr>
        <w:t>Abstract:</w:t>
      </w:r>
      <w:r w:rsidRPr="00D53282">
        <w:t xml:space="preserve"> </w:t>
      </w:r>
      <w:r>
        <w:br/>
        <w:t xml:space="preserve">SA WG6 would like to thank 5G-ACIA for their LS 5G-ACIA-LS-2022-005 on '5G capabilities exposure for factories of the future identified gaps' and would like to thank SA WG for their effort to coordinate the response to 5G ACIA. SA WG6 has discussed the LS from 5G ACIA, and has identified gaps and limitations potentially relevant for SA WG6. The following aspects are provided for further consideration by 5G ACIA: G.4 Traffic profile (QoS) for network connections: SA WG6 has specified Network Resource Management service in 3GPP TS 23.434, Edge enabler service in 3GPP TS 23.558 and 5G Messaging service in 3GPP TS 23.554 which specifies procedures and APIs which can be used for this purpose. L.2 Dynamic solution for application centric-QoS: SA WG6 has specified Network Resource Management service in 3GPP TS 23.434 which specifies procedures and APIs which can be used for this purpose. L.3 Establishment of UE-to-UE (UNU) QoS bearer with a single API call: 5G ACIA recognizes that SEAL provides the support for this purpose. L.4 Monitoring of device connectivity, including the connection s QoS: SA WG6 has specified Network Resource Management service in 3GPP TS 23.434 which specifies procedures and APIs which can be used for this purpose. L.6 Fine-grained authorization on the level of specific services and resources: SA WG6 has enabled CAPIF to support Resource Owner Aware Access to resources served by service APIs. The procedures and APIs which can be used for this purpose are specified in 3GPP TS 23.222 for which SA WG3 is currently working on the detailed security procedures. SA WG6 kindly asks 5G ACIA to provide any feedback for the above aspects. SA WG6 would like to share the information of the following specifications which support the applications for Factories of the Future and may be of interest to 5G ACIA: 1. Application layer support for Factories of the Future (FF) specified in 3GPP TS 23.545. 2. SEAL services: a. Service Enabler Architecture Layer for Verticals (SEAL); Functional architecture and information flows specified in 3GPP TS 23.434. b. SEAL Data Delivery enabler for vertical applications specified in 3GPP TS 23.433. c. Procedures for Network Slice Capability Exposure for Application Layer Enablement Service specified in 3GPP TS 23.435. d. Procedures for Application Data Analytics Enablement Service specified in 3GPP TS 23.436. 3. Common API Framework (CAPIF) for 3GPP Northbound APIs specified in 3GPP TS 23.222. 4. Architecture for enabling Edge Applications specified in 3GPP TS 23.558. 5. Application architecture for MSGin5G Service specified in 3GPP TS 23.554. Currently work is on-going for Rel.18 features for the above specifications and SA WG6 asks 5G ACIA to provide any feedback on the on-going work on the above specifications. </w:t>
      </w:r>
      <w:r w:rsidR="008015B1">
        <w:br/>
      </w:r>
      <w:r w:rsidRPr="008015B1">
        <w:rPr>
          <w:b/>
          <w:bCs/>
        </w:rPr>
        <w:t>Action:</w:t>
      </w:r>
      <w:r>
        <w:t xml:space="preserve"> SA WG6 kindly request SA to take above information into account towards the response to 5G ACIA.</w:t>
      </w:r>
    </w:p>
    <w:p w14:paraId="4F2F72E7" w14:textId="77777777" w:rsidR="007615D6" w:rsidRPr="005B25A1" w:rsidRDefault="007615D6" w:rsidP="007615D6">
      <w:pPr>
        <w:keepNext/>
        <w:keepLines/>
        <w:rPr>
          <w:b/>
          <w:bCs/>
        </w:rPr>
      </w:pPr>
      <w:r w:rsidRPr="005B25A1">
        <w:rPr>
          <w:b/>
          <w:bCs/>
        </w:rPr>
        <w:t>Plenary Discussion:</w:t>
      </w:r>
    </w:p>
    <w:p w14:paraId="29902B12" w14:textId="77777777" w:rsidR="00A14D1E" w:rsidRPr="00A14D1E" w:rsidRDefault="00A14D1E" w:rsidP="00A14D1E">
      <w:pPr>
        <w:keepNext/>
        <w:keepLines/>
      </w:pPr>
      <w:r>
        <w:t xml:space="preserve">It was suggested to remove the SA WG6-specific information in the final LS. The SA WG6 Chair suggested the merged response should include the specification numbers and titles to make the receivers aware of the work in 3GPP. This was reviewed and used for a merged response to 5G-ACIA in </w:t>
      </w:r>
      <w:r w:rsidRPr="00A14D1E">
        <w:rPr>
          <w:color w:val="0000FF"/>
        </w:rPr>
        <w:t>SP-230358</w:t>
      </w:r>
      <w:r>
        <w:t xml:space="preserve">. This was then </w:t>
      </w:r>
      <w:r w:rsidRPr="00C3284B">
        <w:rPr>
          <w:color w:val="0000FF"/>
        </w:rPr>
        <w:t>noted</w:t>
      </w:r>
      <w:r>
        <w:t>.</w:t>
      </w:r>
    </w:p>
    <w:p w14:paraId="1AD11281" w14:textId="6537FE74" w:rsidR="00A14D1E" w:rsidRDefault="00A14D1E" w:rsidP="00A14D1E">
      <w:r w:rsidRPr="005B25A1">
        <w:rPr>
          <w:b/>
          <w:bCs/>
        </w:rPr>
        <w:t>Status:</w:t>
      </w:r>
      <w:r>
        <w:t xml:space="preserve"> </w:t>
      </w:r>
      <w:r w:rsidRPr="00C3284B">
        <w:rPr>
          <w:color w:val="0000FF"/>
        </w:rPr>
        <w:t>Noted</w:t>
      </w:r>
      <w:r>
        <w:t>.</w:t>
      </w:r>
    </w:p>
    <w:p w14:paraId="2BCBB290" w14:textId="784F78D2" w:rsidR="00AD4366" w:rsidRDefault="00AD4366" w:rsidP="00AD4366">
      <w:pPr>
        <w:pStyle w:val="NormTop"/>
      </w:pPr>
      <w:r>
        <w:rPr>
          <w:color w:val="0000FF"/>
        </w:rPr>
        <w:t>SP-230358</w:t>
      </w:r>
      <w:r w:rsidRPr="00D53282">
        <w:t xml:space="preserve"> </w:t>
      </w:r>
      <w:r>
        <w:t xml:space="preserve">(LS OUT) </w:t>
      </w:r>
      <w:r w:rsidR="00D6260B">
        <w:t xml:space="preserve">[DRAFT] Reply LS on 5G capabilities exposure for factories of the future identified gaps </w:t>
      </w:r>
      <w:r>
        <w:t>(Source: TSG SA)</w:t>
      </w:r>
      <w:r>
        <w:br/>
      </w:r>
      <w:r w:rsidRPr="00D53282">
        <w:rPr>
          <w:b/>
        </w:rPr>
        <w:t>Document for:</w:t>
      </w:r>
      <w:r w:rsidRPr="00D53282">
        <w:t xml:space="preserve"> </w:t>
      </w:r>
      <w:r>
        <w:t>Approval</w:t>
      </w:r>
      <w:r>
        <w:br/>
      </w:r>
      <w:r w:rsidRPr="00D53282">
        <w:rPr>
          <w:b/>
        </w:rPr>
        <w:t>Abstract:</w:t>
      </w:r>
      <w:r w:rsidRPr="00D53282">
        <w:t xml:space="preserve"> </w:t>
      </w:r>
      <w:r>
        <w:br/>
      </w:r>
      <w:r w:rsidR="00D6260B">
        <w:t>To: 5G-ACIA. CC: SA WG1, SA WG2, SA WG3, SA WG5, SA WG6, TSG CT.</w:t>
      </w:r>
    </w:p>
    <w:p w14:paraId="408E1AB3" w14:textId="77777777" w:rsidR="00AD4366" w:rsidRPr="00B81031" w:rsidRDefault="00AD4366" w:rsidP="00AD4366">
      <w:pPr>
        <w:keepNext/>
        <w:keepLines/>
        <w:rPr>
          <w:i/>
        </w:rPr>
      </w:pPr>
      <w:r w:rsidRPr="00B81031">
        <w:rPr>
          <w:b/>
          <w:bCs/>
          <w:i/>
        </w:rPr>
        <w:t>Comment:</w:t>
      </w:r>
      <w:r>
        <w:rPr>
          <w:i/>
        </w:rPr>
        <w:t xml:space="preserve"> Created at meeting. Response to SP-230003.</w:t>
      </w:r>
    </w:p>
    <w:p w14:paraId="26A31D72" w14:textId="77777777" w:rsidR="00AD4366" w:rsidRPr="005B25A1" w:rsidRDefault="00AD4366" w:rsidP="00AD4366">
      <w:pPr>
        <w:keepNext/>
        <w:keepLines/>
        <w:rPr>
          <w:b/>
          <w:bCs/>
        </w:rPr>
      </w:pPr>
      <w:r w:rsidRPr="005B25A1">
        <w:rPr>
          <w:b/>
          <w:bCs/>
        </w:rPr>
        <w:t>Plenary Discussion:</w:t>
      </w:r>
    </w:p>
    <w:p w14:paraId="354D5BCD" w14:textId="1DE465EA" w:rsidR="008518AF" w:rsidRPr="00A14D1E" w:rsidRDefault="001755B2" w:rsidP="008518AF">
      <w:pPr>
        <w:keepNext/>
        <w:keepLines/>
      </w:pPr>
      <w:r>
        <w:t xml:space="preserve">This was revised to remove revision marks in </w:t>
      </w:r>
      <w:r w:rsidRPr="001755B2">
        <w:rPr>
          <w:color w:val="0000FF"/>
        </w:rPr>
        <w:t>SP-230384</w:t>
      </w:r>
      <w:r>
        <w:t xml:space="preserve">, which was </w:t>
      </w:r>
      <w:r w:rsidRPr="00C3284B">
        <w:rPr>
          <w:color w:val="FF0000"/>
          <w:lang w:eastAsia="en-US"/>
        </w:rPr>
        <w:t>approved</w:t>
      </w:r>
      <w:r>
        <w:t>.</w:t>
      </w:r>
    </w:p>
    <w:p w14:paraId="5AAD5EC7" w14:textId="7E9E1ACF" w:rsidR="00AD4366" w:rsidRPr="00EB0339" w:rsidRDefault="00AD4366" w:rsidP="00AD4366">
      <w:r w:rsidRPr="005B25A1">
        <w:rPr>
          <w:b/>
          <w:bCs/>
        </w:rPr>
        <w:t>Status:</w:t>
      </w:r>
      <w:r>
        <w:t xml:space="preserve"> </w:t>
      </w:r>
      <w:r w:rsidR="001755B2" w:rsidRPr="00C3284B">
        <w:rPr>
          <w:color w:val="FF0000"/>
          <w:lang w:eastAsia="en-US"/>
        </w:rPr>
        <w:t>Approved</w:t>
      </w:r>
      <w:r>
        <w:t>.</w:t>
      </w:r>
    </w:p>
    <w:p w14:paraId="6BB6916C" w14:textId="64BA13D9" w:rsidR="00E00DA6" w:rsidRDefault="007615D6" w:rsidP="00AD4366">
      <w:pPr>
        <w:keepNext/>
        <w:keepLines/>
        <w:pBdr>
          <w:top w:val="single" w:sz="4" w:space="1" w:color="auto"/>
        </w:pBdr>
      </w:pPr>
      <w:r>
        <w:rPr>
          <w:color w:val="0000FF"/>
        </w:rPr>
        <w:lastRenderedPageBreak/>
        <w:t>SP-230014</w:t>
      </w:r>
      <w:r w:rsidRPr="00D53282">
        <w:t xml:space="preserve"> </w:t>
      </w:r>
      <w:r>
        <w:t>(LS IN) LS from ETSI TC MSG/TFES: LS to 3GPP on ECC request for standardisation support related to ECC Decision (22)07 on 'harmonised framework on aerial UE usage in MFCN harmonised bands' (Source: ETSI TC MSG/TFES (TFES(23)074033r1))</w:t>
      </w:r>
      <w:r>
        <w:br/>
      </w:r>
      <w:r w:rsidRPr="00D53282">
        <w:rPr>
          <w:b/>
        </w:rPr>
        <w:t>Document for:</w:t>
      </w:r>
      <w:r w:rsidRPr="00D53282">
        <w:t xml:space="preserve"> </w:t>
      </w:r>
      <w:r>
        <w:t>Action</w:t>
      </w:r>
      <w:r>
        <w:br/>
      </w:r>
      <w:r w:rsidRPr="00D53282">
        <w:rPr>
          <w:b/>
        </w:rPr>
        <w:t>Abstract:</w:t>
      </w:r>
      <w:r w:rsidRPr="00D53282">
        <w:t xml:space="preserve"> </w:t>
      </w:r>
      <w:r>
        <w:br/>
        <w:t xml:space="preserve">ETSI TC MSG/ERM TFES would like to inform TSG RAN, TSG SA, RAN WG2, RAN WG4, CT WG1 SA WG2 and ERM TG AERO, that TFES has received an LS from ECC in TFES(23)074014, on request for standardisation support on implementation in harmonised standard of relevant components of ECC Decision (22)07 on harmonised framework on aerial UE usage in MFCN harmonised bands . ECC adopted harmonised operational and technical conditions for usage of aerial UE in MFCN harmonised bands as ECC Decision (22)07. According to this ECC Decision, an aerial UE refers to a UE supporting UAS features and services and requiring an aerial subscription. An aerial UE is installed either on-board an Unmanned Aircraft (e.g. drones) or on-board manned aircraft (e.g. helicopter). It identifies itself to the mobile network as being in this class. [It should be noted that Air To Ground differs from aerial UE and thus are not covered by this ECC Decision] Based on the ECC Decision (22)07, ECC invites ETSI to include the following requirements in future ETSI harmonised standard on aerial UE in order to ensure a coherence with this ECC framework:. </w:t>
      </w:r>
      <w:r w:rsidR="008015B1">
        <w:br/>
      </w:r>
      <w:r w:rsidRPr="008015B1">
        <w:rPr>
          <w:b/>
          <w:bCs/>
        </w:rPr>
        <w:t>Action to TSG SA and SA WG2:</w:t>
      </w:r>
      <w:r>
        <w:t xml:space="preserve"> ETSI TC MSG/TFES respectfully asks TSG SA and SA WG2 to consider the above information, and to provide status of related standardization work, especially on requirements requested by CEPT ECC in bullets b) to d).</w:t>
      </w:r>
    </w:p>
    <w:p w14:paraId="55F5D4DE" w14:textId="77777777" w:rsidR="007615D6" w:rsidRPr="005B25A1" w:rsidRDefault="007615D6" w:rsidP="007615D6">
      <w:pPr>
        <w:keepNext/>
        <w:keepLines/>
        <w:rPr>
          <w:b/>
          <w:bCs/>
        </w:rPr>
      </w:pPr>
      <w:r w:rsidRPr="005B25A1">
        <w:rPr>
          <w:b/>
          <w:bCs/>
        </w:rPr>
        <w:t>Plenary Discussion:</w:t>
      </w:r>
    </w:p>
    <w:p w14:paraId="52F43392" w14:textId="6D4E4330" w:rsidR="007615D6" w:rsidRPr="00A14D1E" w:rsidRDefault="00A14D1E" w:rsidP="007615D6">
      <w:pPr>
        <w:keepNext/>
        <w:keepLines/>
      </w:pPr>
      <w:r>
        <w:t xml:space="preserve">This was reported as having been handled in SA WG2 and was </w:t>
      </w:r>
      <w:r w:rsidRPr="00C3284B">
        <w:rPr>
          <w:color w:val="0000FF"/>
        </w:rPr>
        <w:t>noted</w:t>
      </w:r>
      <w:r>
        <w:t>.</w:t>
      </w:r>
    </w:p>
    <w:p w14:paraId="7D6B4998" w14:textId="79455E00" w:rsidR="007615D6" w:rsidRPr="00EB0339" w:rsidRDefault="007615D6" w:rsidP="007615D6">
      <w:r w:rsidRPr="005B25A1">
        <w:rPr>
          <w:b/>
          <w:bCs/>
        </w:rPr>
        <w:t>Status:</w:t>
      </w:r>
      <w:r>
        <w:t xml:space="preserve"> </w:t>
      </w:r>
      <w:r w:rsidR="00A14D1E" w:rsidRPr="00C3284B">
        <w:rPr>
          <w:color w:val="0000FF"/>
        </w:rPr>
        <w:t>Noted</w:t>
      </w:r>
      <w:r w:rsidR="00A14D1E">
        <w:t>.</w:t>
      </w:r>
    </w:p>
    <w:p w14:paraId="17F33918" w14:textId="77777777" w:rsidR="00E00DA6" w:rsidRDefault="007615D6" w:rsidP="000A3FBD">
      <w:pPr>
        <w:pStyle w:val="NormTop"/>
      </w:pPr>
      <w:r>
        <w:rPr>
          <w:color w:val="0000FF"/>
        </w:rPr>
        <w:t>SP-230015</w:t>
      </w:r>
      <w:r w:rsidRPr="00D53282">
        <w:t xml:space="preserve"> </w:t>
      </w:r>
      <w:r>
        <w:t>(LS IN) LS to GSMA on ECC request for standardisation support related to ECC Decision (22)07 on 'harmonised framework on aerial UE usage in MFCN harmonised bands' (Source: ETSI TC MSG/TFES (TFES(23)074031))</w:t>
      </w:r>
      <w:r>
        <w:br/>
      </w:r>
      <w:r w:rsidRPr="00D53282">
        <w:rPr>
          <w:b/>
        </w:rPr>
        <w:t>Document for:</w:t>
      </w:r>
      <w:r w:rsidRPr="00D53282">
        <w:t xml:space="preserve"> </w:t>
      </w:r>
      <w:r>
        <w:t>Information</w:t>
      </w:r>
      <w:r>
        <w:br/>
      </w:r>
      <w:r w:rsidRPr="00D53282">
        <w:rPr>
          <w:b/>
        </w:rPr>
        <w:t>Abstract:</w:t>
      </w:r>
      <w:r w:rsidRPr="00D53282">
        <w:t xml:space="preserve"> </w:t>
      </w:r>
      <w:r>
        <w:br/>
        <w:t>ETSI TC MSG/ERM TFES would like to inform GSMA that TFES has received an LS from ECC in TFES(23)7400014 (attached), which is a request for standardisation support on implementation in harmonised standard of relevant components of ECC Decision (22)07 on harmonised framework on aerial UE usage in MFCN harmonised bands . ECC adopted harmonised operational and technical conditions for usage of aerial UE in MFCN harmonised bands as ECC Decision (22)07. According to this ECC Decision, an aerial UE refers to a UE supporting UAS features and services and requiring an aerial subscription. An aerial UE is installed either on-board an Unmanned Aircraft (e.g. drones) or on-board manned aircraft (e.g. helicopter). It identifies itself to the mobile network as being in this class. Based on the ECC Decision (22)07, ECC invites ETSI to include the following requirements in future ETSI harmonised standard on aerial UE to ensure a coherence with this ECC framework:</w:t>
      </w:r>
    </w:p>
    <w:p w14:paraId="68E1FE58" w14:textId="77777777" w:rsidR="007615D6" w:rsidRPr="005B25A1" w:rsidRDefault="007615D6" w:rsidP="007615D6">
      <w:pPr>
        <w:keepNext/>
        <w:keepLines/>
        <w:rPr>
          <w:b/>
          <w:bCs/>
        </w:rPr>
      </w:pPr>
      <w:r w:rsidRPr="005B25A1">
        <w:rPr>
          <w:b/>
          <w:bCs/>
        </w:rPr>
        <w:t>Plenary Discussion:</w:t>
      </w:r>
    </w:p>
    <w:p w14:paraId="13B284A4" w14:textId="723FD80A" w:rsidR="00D74B7D" w:rsidRPr="00A14D1E" w:rsidRDefault="00D74B7D" w:rsidP="00D74B7D">
      <w:pPr>
        <w:keepNext/>
        <w:keepLines/>
      </w:pPr>
      <w:r>
        <w:t xml:space="preserve">This should be handled in SA WG2 and was </w:t>
      </w:r>
      <w:r w:rsidRPr="00C3284B">
        <w:rPr>
          <w:color w:val="0000FF"/>
        </w:rPr>
        <w:t>noted</w:t>
      </w:r>
      <w:r>
        <w:t>.</w:t>
      </w:r>
    </w:p>
    <w:p w14:paraId="23D8D796" w14:textId="77777777" w:rsidR="00D74B7D" w:rsidRPr="00EB0339" w:rsidRDefault="00D74B7D" w:rsidP="00D74B7D">
      <w:r w:rsidRPr="005B25A1">
        <w:rPr>
          <w:b/>
          <w:bCs/>
        </w:rPr>
        <w:t>Status:</w:t>
      </w:r>
      <w:r>
        <w:t xml:space="preserve"> </w:t>
      </w:r>
      <w:r w:rsidRPr="00C3284B">
        <w:rPr>
          <w:color w:val="0000FF"/>
        </w:rPr>
        <w:t>Noted</w:t>
      </w:r>
      <w:r>
        <w:t>.</w:t>
      </w:r>
    </w:p>
    <w:p w14:paraId="0A03AF4A" w14:textId="77777777" w:rsidR="00E00DA6" w:rsidRDefault="007615D6" w:rsidP="000A3FBD">
      <w:pPr>
        <w:pStyle w:val="NormTop"/>
      </w:pPr>
      <w:r>
        <w:rPr>
          <w:color w:val="0000FF"/>
        </w:rPr>
        <w:t>SP-230009</w:t>
      </w:r>
      <w:r w:rsidRPr="00D53282">
        <w:t xml:space="preserve"> </w:t>
      </w:r>
      <w:r>
        <w:t>(LS IN) LS from ITU-T WP1/13: LS on the consent of draft new Recommendation ITU-T Y.3119 (ex.Y.IMT2020-DN-CCF) 'Future networks including IMT-2020: capability classification framework for dedicated networks' (Source: ITU-T WP1/13 (SG13-LS51))</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3GPP and ETSI about the consent of new Recommendation ITU-T Y.3119 (formerly Y.IMT2020-DN-CCF) 'Future networks including IMT-2020: capability classification framework for dedicated networks '.</w:t>
      </w:r>
    </w:p>
    <w:p w14:paraId="4A6869DF" w14:textId="77777777" w:rsidR="007615D6" w:rsidRPr="005B25A1" w:rsidRDefault="007615D6" w:rsidP="007615D6">
      <w:pPr>
        <w:keepNext/>
        <w:keepLines/>
        <w:rPr>
          <w:b/>
          <w:bCs/>
        </w:rPr>
      </w:pPr>
      <w:r w:rsidRPr="005B25A1">
        <w:rPr>
          <w:b/>
          <w:bCs/>
        </w:rPr>
        <w:t>Plenary Discussion:</w:t>
      </w:r>
    </w:p>
    <w:p w14:paraId="3B4ABE9F" w14:textId="77777777" w:rsidR="00D74B7D" w:rsidRPr="00D74B7D" w:rsidRDefault="00D74B7D" w:rsidP="00D74B7D">
      <w:pPr>
        <w:keepNext/>
        <w:keepLines/>
      </w:pPr>
      <w:r>
        <w:t xml:space="preserve">This was reviewed and </w:t>
      </w:r>
      <w:r w:rsidRPr="00C3284B">
        <w:rPr>
          <w:color w:val="0000FF"/>
        </w:rPr>
        <w:t>noted</w:t>
      </w:r>
      <w:r>
        <w:t>.</w:t>
      </w:r>
    </w:p>
    <w:p w14:paraId="08E587E2" w14:textId="77777777" w:rsidR="00D74B7D" w:rsidRPr="00EB0339" w:rsidRDefault="00D74B7D" w:rsidP="00D74B7D">
      <w:r w:rsidRPr="005B25A1">
        <w:rPr>
          <w:b/>
          <w:bCs/>
        </w:rPr>
        <w:t>Status:</w:t>
      </w:r>
      <w:r>
        <w:t xml:space="preserve"> </w:t>
      </w:r>
      <w:r w:rsidRPr="00C3284B">
        <w:rPr>
          <w:color w:val="0000FF"/>
        </w:rPr>
        <w:t>Noted</w:t>
      </w:r>
      <w:r>
        <w:t>.</w:t>
      </w:r>
    </w:p>
    <w:p w14:paraId="3CC34042" w14:textId="50F867FC" w:rsidR="00E00DA6" w:rsidRDefault="007615D6" w:rsidP="000A3FBD">
      <w:pPr>
        <w:pStyle w:val="NormTop"/>
      </w:pPr>
      <w:r>
        <w:rPr>
          <w:color w:val="0000FF"/>
        </w:rPr>
        <w:lastRenderedPageBreak/>
        <w:t>SP-230019</w:t>
      </w:r>
      <w:r w:rsidRPr="00D53282">
        <w:t xml:space="preserve"> </w:t>
      </w:r>
      <w:r>
        <w:t>(LS IN) LS from SA WG6: LS on the consent of draft new Recommendation ITU-T Q.3647 'Signalling requirements for emergency service in IMS roaming environment' (Source: SA WG6 (S6-230446))</w:t>
      </w:r>
      <w:r>
        <w:br/>
      </w:r>
      <w:r w:rsidRPr="00D53282">
        <w:rPr>
          <w:b/>
        </w:rPr>
        <w:t>Document for:</w:t>
      </w:r>
      <w:r w:rsidRPr="00D53282">
        <w:t xml:space="preserve"> </w:t>
      </w:r>
      <w:r>
        <w:t>Action</w:t>
      </w:r>
      <w:r>
        <w:br/>
      </w:r>
      <w:r w:rsidRPr="00D53282">
        <w:rPr>
          <w:b/>
        </w:rPr>
        <w:t>Abstract:</w:t>
      </w:r>
      <w:r w:rsidRPr="00D53282">
        <w:t xml:space="preserve"> </w:t>
      </w:r>
      <w:r>
        <w:br/>
        <w:t>SA WG6 would like to forward the following attached LS from ITU-T Study Group 11 (contained in S6-230283) to TSG SA and the corresponding SA WG2, and to TSG CT and the corresponding CT WGs of CT WG1, CT WG3, CT WG4. SA WG6 believes that the topic contained in this LS from ITU-T Study Group 11, LS on consent of draft new Recommendation ITU-T Q.3647 Signalling requirements for emergency service in IMS roaming environment , is not in the purview of SA WG6 and should best be responded to by the appropriate WGs within SA and CT. In the interest of sending a timely response to ITU-T Study Group 11, SA WG6 request that SA and CT coordinate an appropriate response.</w:t>
      </w:r>
      <w:r w:rsidR="008015B1">
        <w:br/>
      </w:r>
      <w:r w:rsidRPr="008015B1">
        <w:rPr>
          <w:b/>
          <w:bCs/>
        </w:rPr>
        <w:t>Action:</w:t>
      </w:r>
      <w:r>
        <w:t xml:space="preserve"> Please take the attached LS from ITU-T Study Group 11, LS on Consent of draft new Recommendation ITU-T Q.3647 Signalling requirements for emergency service in IMS roaming environment , into account.</w:t>
      </w:r>
    </w:p>
    <w:p w14:paraId="2985096E" w14:textId="77777777" w:rsidR="007615D6" w:rsidRPr="005B25A1" w:rsidRDefault="007615D6" w:rsidP="007615D6">
      <w:pPr>
        <w:keepNext/>
        <w:keepLines/>
        <w:rPr>
          <w:b/>
          <w:bCs/>
        </w:rPr>
      </w:pPr>
      <w:r w:rsidRPr="005B25A1">
        <w:rPr>
          <w:b/>
          <w:bCs/>
        </w:rPr>
        <w:t>Plenary Discussion:</w:t>
      </w:r>
    </w:p>
    <w:p w14:paraId="709025E5" w14:textId="7F6FB306" w:rsidR="00D74B7D" w:rsidRPr="00D74B7D" w:rsidRDefault="00D74B7D" w:rsidP="00D74B7D">
      <w:pPr>
        <w:keepNext/>
        <w:keepLines/>
      </w:pPr>
      <w:r>
        <w:t xml:space="preserve">It was decided to try to provide a reply in order to indicate that TSG SA do not have any input for this and to ask to keep TSG informed of any progress on this topic. A response LS to the ITU-T was drafted in </w:t>
      </w:r>
      <w:r w:rsidRPr="00D74B7D">
        <w:rPr>
          <w:color w:val="0000FF"/>
        </w:rPr>
        <w:t>SP-230359</w:t>
      </w:r>
      <w:r>
        <w:t xml:space="preserve">. </w:t>
      </w:r>
      <w:r w:rsidR="008015B1">
        <w:t xml:space="preserve">This was then </w:t>
      </w:r>
      <w:r w:rsidR="008015B1" w:rsidRPr="00C3284B">
        <w:rPr>
          <w:color w:val="0000FF"/>
        </w:rPr>
        <w:t>noted</w:t>
      </w:r>
      <w:r w:rsidR="008015B1">
        <w:t>.</w:t>
      </w:r>
    </w:p>
    <w:p w14:paraId="650AA71E" w14:textId="16134001" w:rsidR="00D74B7D" w:rsidRDefault="00D74B7D" w:rsidP="00D74B7D">
      <w:r w:rsidRPr="005B25A1">
        <w:rPr>
          <w:b/>
          <w:bCs/>
        </w:rPr>
        <w:t>Status:</w:t>
      </w:r>
      <w:r>
        <w:t xml:space="preserve"> </w:t>
      </w:r>
      <w:r w:rsidR="008015B1">
        <w:rPr>
          <w:color w:val="0000FF"/>
        </w:rPr>
        <w:t>Noted</w:t>
      </w:r>
      <w:r>
        <w:t>.</w:t>
      </w:r>
    </w:p>
    <w:p w14:paraId="4A48824F" w14:textId="733BFB86" w:rsidR="00AD4366" w:rsidRDefault="00AD4366" w:rsidP="00AD4366">
      <w:pPr>
        <w:pStyle w:val="NormTop"/>
      </w:pPr>
      <w:r>
        <w:rPr>
          <w:color w:val="0000FF"/>
        </w:rPr>
        <w:t>SP-230359</w:t>
      </w:r>
      <w:r w:rsidRPr="00D53282">
        <w:t xml:space="preserve"> </w:t>
      </w:r>
      <w:r>
        <w:t xml:space="preserve">(LS OUT) </w:t>
      </w:r>
      <w:r w:rsidR="00D6260B">
        <w:t xml:space="preserve">[DRAFT] Reply LS to LS on the consent of draft new Recommendation ITU-T Q.3647 'Signalling requirements for emergency service in IMS roaming environment' </w:t>
      </w:r>
      <w:r>
        <w:t>(Source: TSG</w:t>
      </w:r>
      <w:r w:rsidR="00D6260B">
        <w:t> </w:t>
      </w:r>
      <w:r>
        <w:t>SA)</w:t>
      </w:r>
      <w:r>
        <w:br/>
      </w:r>
      <w:r w:rsidRPr="00D53282">
        <w:rPr>
          <w:b/>
        </w:rPr>
        <w:t>Document for:</w:t>
      </w:r>
      <w:r w:rsidRPr="00D53282">
        <w:t xml:space="preserve"> </w:t>
      </w:r>
      <w:r>
        <w:t>Approval</w:t>
      </w:r>
      <w:r>
        <w:br/>
      </w:r>
      <w:r w:rsidRPr="00D53282">
        <w:rPr>
          <w:b/>
        </w:rPr>
        <w:t>Abstract:</w:t>
      </w:r>
      <w:r w:rsidRPr="00D53282">
        <w:t xml:space="preserve"> </w:t>
      </w:r>
      <w:r>
        <w:br/>
      </w:r>
      <w:r w:rsidR="00D6260B">
        <w:t>To: ITU-T Study Group 11. CC: SA WG6, TSG CT.</w:t>
      </w:r>
    </w:p>
    <w:p w14:paraId="5ABBFF84" w14:textId="77777777" w:rsidR="00AD4366" w:rsidRPr="00B81031" w:rsidRDefault="00AD4366" w:rsidP="00AD4366">
      <w:pPr>
        <w:keepNext/>
        <w:keepLines/>
        <w:rPr>
          <w:i/>
        </w:rPr>
      </w:pPr>
      <w:r w:rsidRPr="00B81031">
        <w:rPr>
          <w:b/>
          <w:bCs/>
          <w:i/>
        </w:rPr>
        <w:t>Comment:</w:t>
      </w:r>
      <w:r>
        <w:rPr>
          <w:i/>
        </w:rPr>
        <w:t xml:space="preserve"> Created at meeting. LS to ITU-T related to SP-230019.</w:t>
      </w:r>
    </w:p>
    <w:p w14:paraId="79465D97" w14:textId="77777777" w:rsidR="00AD4366" w:rsidRPr="005B25A1" w:rsidRDefault="00AD4366" w:rsidP="00AD4366">
      <w:pPr>
        <w:keepNext/>
        <w:keepLines/>
        <w:rPr>
          <w:b/>
          <w:bCs/>
        </w:rPr>
      </w:pPr>
      <w:r w:rsidRPr="005B25A1">
        <w:rPr>
          <w:b/>
          <w:bCs/>
        </w:rPr>
        <w:t>Plenary Discussion:</w:t>
      </w:r>
    </w:p>
    <w:p w14:paraId="06E4D0C1" w14:textId="493E7A31" w:rsidR="00AD4366" w:rsidRPr="00D625A4" w:rsidRDefault="00D625A4" w:rsidP="00AD4366">
      <w:r>
        <w:t xml:space="preserve">This was reviewed and </w:t>
      </w:r>
      <w:r w:rsidRPr="00C3284B">
        <w:rPr>
          <w:color w:val="FF0000"/>
          <w:lang w:eastAsia="en-US"/>
        </w:rPr>
        <w:t>approved</w:t>
      </w:r>
      <w:r>
        <w:t>.</w:t>
      </w:r>
    </w:p>
    <w:p w14:paraId="141B8137" w14:textId="3C4DEC91" w:rsidR="00AD4366" w:rsidRDefault="00AD4366" w:rsidP="00AD4366">
      <w:r w:rsidRPr="005B25A1">
        <w:rPr>
          <w:b/>
          <w:bCs/>
        </w:rPr>
        <w:t>Status:</w:t>
      </w:r>
      <w:r>
        <w:t xml:space="preserve"> </w:t>
      </w:r>
      <w:r w:rsidR="00D625A4" w:rsidRPr="00C3284B">
        <w:rPr>
          <w:color w:val="FF0000"/>
          <w:lang w:eastAsia="en-US"/>
        </w:rPr>
        <w:t>Approved</w:t>
      </w:r>
      <w:r>
        <w:t>.</w:t>
      </w:r>
    </w:p>
    <w:p w14:paraId="0A89081D" w14:textId="77777777" w:rsidR="00E00DA6" w:rsidRDefault="007615D6" w:rsidP="000A3FBD">
      <w:pPr>
        <w:pStyle w:val="NormTop"/>
      </w:pPr>
      <w:r>
        <w:rPr>
          <w:color w:val="0000FF"/>
        </w:rPr>
        <w:t>SP-230010</w:t>
      </w:r>
      <w:r w:rsidRPr="00D53282">
        <w:t xml:space="preserve"> </w:t>
      </w:r>
      <w:r>
        <w:t>(LS IN) LS from ITU-T JCA-IoT and SC&amp;C: LS on the New version 2.0 of the JCA IoT and SC&amp;C standards roadmap (Source: ITU-T JCA-IoT and SC&amp;C (sp17-jca-iotandsc_c-oLS-00044))</w:t>
      </w:r>
      <w:r>
        <w:br/>
      </w:r>
      <w:r w:rsidRPr="00D53282">
        <w:rPr>
          <w:b/>
        </w:rPr>
        <w:t>Document for:</w:t>
      </w:r>
      <w:r w:rsidRPr="00D53282">
        <w:t xml:space="preserve"> </w:t>
      </w:r>
      <w:r>
        <w:t>Action</w:t>
      </w:r>
      <w:r>
        <w:br/>
      </w:r>
      <w:r w:rsidRPr="00D53282">
        <w:rPr>
          <w:b/>
        </w:rPr>
        <w:t>Abstract:</w:t>
      </w:r>
      <w:r w:rsidRPr="00D53282">
        <w:t xml:space="preserve"> </w:t>
      </w:r>
      <w:r>
        <w:br/>
        <w:t>The Joint Coordination Activity on Internet of Things and Smart Cities and Communities (JCA-IoT and SC&amp;C) is pleased to announce that the new version 2.0 of the JCA IoT and SC&amp;C standards roadmap is now live. Please note that all data have been migrated from the previous version of the database to ensure that the different landscapes can be viewed in the new version upon immediate insertion of new inputs. To enable real-time updating of the landscape, the moderation step has been removed. Additionally, all duplications have been removed. JCA-IoT and SC&amp;C would like to invite you to use the updated landscape found here. JCA-IoT and SC&amp;C would like to invite you to submit any relevant standards by completing the form contained below, so that they can be included in the roadmap. Kindly send us your input by 31 August 2023. JCA-IoT and SC&amp;C looks forward to collaborating with you on continuing to update this new roadmap.</w:t>
      </w:r>
    </w:p>
    <w:p w14:paraId="46090385" w14:textId="77777777" w:rsidR="007615D6" w:rsidRPr="005B25A1" w:rsidRDefault="007615D6" w:rsidP="007615D6">
      <w:pPr>
        <w:keepNext/>
        <w:keepLines/>
        <w:rPr>
          <w:b/>
          <w:bCs/>
        </w:rPr>
      </w:pPr>
      <w:r w:rsidRPr="005B25A1">
        <w:rPr>
          <w:b/>
          <w:bCs/>
        </w:rPr>
        <w:t>Plenary Discussion:</w:t>
      </w:r>
    </w:p>
    <w:p w14:paraId="62D8EDFD" w14:textId="6AA98B9A" w:rsidR="007615D6" w:rsidRPr="008015B1" w:rsidRDefault="008015B1" w:rsidP="007615D6">
      <w:pPr>
        <w:keepNext/>
        <w:keepLines/>
      </w:pPr>
      <w:r>
        <w:t xml:space="preserve">This was reviewed and </w:t>
      </w:r>
      <w:r w:rsidRPr="00C3284B">
        <w:rPr>
          <w:color w:val="0000FF"/>
        </w:rPr>
        <w:t>noted</w:t>
      </w:r>
      <w:r>
        <w:t>.</w:t>
      </w:r>
    </w:p>
    <w:p w14:paraId="372EF999" w14:textId="4E97FA7A" w:rsidR="007615D6" w:rsidRPr="00EB0339" w:rsidRDefault="007615D6" w:rsidP="007615D6">
      <w:r w:rsidRPr="005B25A1">
        <w:rPr>
          <w:b/>
          <w:bCs/>
        </w:rPr>
        <w:t>Status:</w:t>
      </w:r>
      <w:r>
        <w:t xml:space="preserve"> </w:t>
      </w:r>
      <w:r w:rsidR="008015B1" w:rsidRPr="00C3284B">
        <w:rPr>
          <w:color w:val="0000FF"/>
        </w:rPr>
        <w:t>Noted</w:t>
      </w:r>
      <w:r w:rsidR="008015B1">
        <w:t>.</w:t>
      </w:r>
    </w:p>
    <w:p w14:paraId="202A31A2" w14:textId="7B64A18D" w:rsidR="00E00DA6" w:rsidRDefault="007615D6" w:rsidP="000A3FBD">
      <w:pPr>
        <w:pStyle w:val="NormTop"/>
      </w:pPr>
      <w:r>
        <w:rPr>
          <w:color w:val="0000FF"/>
        </w:rPr>
        <w:lastRenderedPageBreak/>
        <w:t>SP-230025</w:t>
      </w:r>
      <w:r w:rsidRPr="00D53282">
        <w:t xml:space="preserve"> </w:t>
      </w:r>
      <w:r>
        <w:t>(LS IN) LS from RAN WG3: Reply LS on shared NG-U Termination among gNBs (Source: RAN WG3 (R3-230824))</w:t>
      </w:r>
      <w:r>
        <w:br/>
      </w:r>
      <w:r w:rsidRPr="00D53282">
        <w:rPr>
          <w:b/>
        </w:rPr>
        <w:t>Document for:</w:t>
      </w:r>
      <w:r w:rsidRPr="00D53282">
        <w:t xml:space="preserve"> </w:t>
      </w:r>
      <w:r>
        <w:t>Action</w:t>
      </w:r>
      <w:r>
        <w:br/>
      </w:r>
      <w:r w:rsidRPr="00D53282">
        <w:rPr>
          <w:b/>
        </w:rPr>
        <w:t>Abstract:</w:t>
      </w:r>
      <w:r w:rsidRPr="00D53282">
        <w:t xml:space="preserve"> </w:t>
      </w:r>
      <w:r>
        <w:br/>
        <w:t>RAN WG3 thanks SA WG2 for their LS response on shared NG-U Termination among gNBs. RAN WG3 discussed the LS response and confirmed that shared NG-U Termination among gNBs could apply to a Broadcast MBS session.</w:t>
      </w:r>
      <w:r w:rsidR="008015B1">
        <w:br/>
      </w:r>
      <w:r w:rsidRPr="008015B1">
        <w:rPr>
          <w:b/>
          <w:bCs/>
        </w:rPr>
        <w:t>Action:</w:t>
      </w:r>
      <w:r>
        <w:t xml:space="preserve"> RAN WG3 kindly asks SA WG2 and TSG SA to take above confirmation into account.</w:t>
      </w:r>
    </w:p>
    <w:p w14:paraId="0DBEDF88" w14:textId="77777777" w:rsidR="007615D6" w:rsidRPr="005B25A1" w:rsidRDefault="007615D6" w:rsidP="007615D6">
      <w:pPr>
        <w:keepNext/>
        <w:keepLines/>
        <w:rPr>
          <w:b/>
          <w:bCs/>
        </w:rPr>
      </w:pPr>
      <w:r w:rsidRPr="005B25A1">
        <w:rPr>
          <w:b/>
          <w:bCs/>
        </w:rPr>
        <w:t>Plenary Discussion:</w:t>
      </w:r>
    </w:p>
    <w:p w14:paraId="5BF6294D" w14:textId="055D8417" w:rsidR="008015B1" w:rsidRPr="008015B1" w:rsidRDefault="008015B1" w:rsidP="008015B1">
      <w:pPr>
        <w:keepNext/>
        <w:keepLines/>
      </w:pPr>
      <w:r>
        <w:t xml:space="preserve">This was reviewed and </w:t>
      </w:r>
      <w:r w:rsidRPr="00C3284B">
        <w:rPr>
          <w:color w:val="0000FF"/>
        </w:rPr>
        <w:t>noted</w:t>
      </w:r>
      <w:r>
        <w:t>.</w:t>
      </w:r>
    </w:p>
    <w:p w14:paraId="0D9B5F25" w14:textId="77777777" w:rsidR="008015B1" w:rsidRPr="00EB0339" w:rsidRDefault="008015B1" w:rsidP="008015B1">
      <w:r w:rsidRPr="005B25A1">
        <w:rPr>
          <w:b/>
          <w:bCs/>
        </w:rPr>
        <w:t>Status:</w:t>
      </w:r>
      <w:r>
        <w:t xml:space="preserve"> </w:t>
      </w:r>
      <w:r w:rsidRPr="00C3284B">
        <w:rPr>
          <w:color w:val="0000FF"/>
        </w:rPr>
        <w:t>Noted</w:t>
      </w:r>
      <w:r>
        <w:t>.</w:t>
      </w:r>
    </w:p>
    <w:p w14:paraId="0A25F1BD" w14:textId="1400FFB1" w:rsidR="00E00DA6" w:rsidRDefault="007615D6" w:rsidP="000A3FBD">
      <w:pPr>
        <w:pStyle w:val="NormTop"/>
      </w:pPr>
      <w:r>
        <w:rPr>
          <w:color w:val="0000FF"/>
        </w:rPr>
        <w:t>SP-230028</w:t>
      </w:r>
      <w:r w:rsidRPr="00D53282">
        <w:t xml:space="preserve"> </w:t>
      </w:r>
      <w:r>
        <w:t>(LS IN) LS from SA WG6: LS on SA6 V2X service support (Source: SA WG6 (S6-231091))</w:t>
      </w:r>
      <w:r>
        <w:br/>
      </w:r>
      <w:r w:rsidRPr="00D53282">
        <w:rPr>
          <w:b/>
        </w:rPr>
        <w:t>Document for:</w:t>
      </w:r>
      <w:r w:rsidRPr="00D53282">
        <w:t xml:space="preserve"> </w:t>
      </w:r>
      <w:r>
        <w:t>Action</w:t>
      </w:r>
      <w:r>
        <w:br/>
      </w:r>
      <w:r w:rsidRPr="00D53282">
        <w:rPr>
          <w:b/>
        </w:rPr>
        <w:t>Abstract:</w:t>
      </w:r>
      <w:r w:rsidRPr="00D53282">
        <w:t xml:space="preserve"> </w:t>
      </w:r>
      <w:r>
        <w:br/>
        <w:t>In SA WG6#52-bis-e, SA WG6 received (in cc) a Reply LS on QoS Sustainability analytics and V2X service adaptations (SP-221320) which provided a consolidated answers from SA WG1 and SA WG2 on the 5GAA LS on QoS Sustainability analytics and V2X service adaptations (S-220077). The 5GAA LS was pointing to a technical report (5GAA_T-220058_WI-PRESA-Technical-Report), which included some requirements and assumptions on the current 3GPP support to support these requirements. After careful review of the technical report and the questions, we found that some concepts described in the technical report and some requirements for 3GPP can be applicable to SA WG6 work. Therefore, we would like to provide the latest updates of SA WG6 related work.</w:t>
      </w:r>
      <w:r w:rsidR="008015B1">
        <w:br/>
      </w:r>
      <w:r w:rsidRPr="008015B1">
        <w:rPr>
          <w:b/>
          <w:bCs/>
        </w:rPr>
        <w:t>Action:</w:t>
      </w:r>
      <w:r>
        <w:t xml:space="preserve"> SA WG6 kindly requests TSG SA to take into account SA WG6 status related to supporting 5GAA requirements and provide the content of this LS on behalf of 3GPP to 5GAA.</w:t>
      </w:r>
    </w:p>
    <w:p w14:paraId="6CB79289" w14:textId="77777777" w:rsidR="007615D6" w:rsidRPr="005B25A1" w:rsidRDefault="007615D6" w:rsidP="007615D6">
      <w:pPr>
        <w:keepNext/>
        <w:keepLines/>
        <w:rPr>
          <w:b/>
          <w:bCs/>
        </w:rPr>
      </w:pPr>
      <w:r w:rsidRPr="005B25A1">
        <w:rPr>
          <w:b/>
          <w:bCs/>
        </w:rPr>
        <w:t>Plenary Discussion:</w:t>
      </w:r>
    </w:p>
    <w:p w14:paraId="597D786C" w14:textId="50220AB8" w:rsidR="007615D6" w:rsidRPr="008015B1" w:rsidRDefault="008015B1" w:rsidP="007615D6">
      <w:pPr>
        <w:keepNext/>
        <w:keepLines/>
      </w:pPr>
      <w:r>
        <w:t xml:space="preserve">There were comments that a response to this was unnecessary or could be simplified. The SA WG6 Chair commented that they would like to ensure that SA WG6 are kept informed of the work on this. A response LS to the 5GAA was drafted in </w:t>
      </w:r>
      <w:r w:rsidRPr="00D74B7D">
        <w:rPr>
          <w:color w:val="0000FF"/>
        </w:rPr>
        <w:t>SP-2303</w:t>
      </w:r>
      <w:r>
        <w:rPr>
          <w:color w:val="0000FF"/>
        </w:rPr>
        <w:t>60</w:t>
      </w:r>
      <w:r w:rsidR="00D625A4">
        <w:t xml:space="preserve"> (withdrawn)</w:t>
      </w:r>
      <w:r>
        <w:t xml:space="preserve">. This was then </w:t>
      </w:r>
      <w:r w:rsidR="00D625A4">
        <w:rPr>
          <w:color w:val="0000FF"/>
        </w:rPr>
        <w:t>postponed</w:t>
      </w:r>
      <w:r>
        <w:t>.</w:t>
      </w:r>
    </w:p>
    <w:p w14:paraId="3D819B61" w14:textId="18C00D66" w:rsidR="007615D6" w:rsidRPr="00EB0339" w:rsidRDefault="007615D6" w:rsidP="007615D6">
      <w:r w:rsidRPr="005B25A1">
        <w:rPr>
          <w:b/>
          <w:bCs/>
        </w:rPr>
        <w:t>Status:</w:t>
      </w:r>
      <w:r>
        <w:t xml:space="preserve"> </w:t>
      </w:r>
      <w:r w:rsidR="00D625A4">
        <w:rPr>
          <w:color w:val="0000FF"/>
        </w:rPr>
        <w:t>Postponed</w:t>
      </w:r>
      <w:r w:rsidR="001958E1">
        <w:t>.</w:t>
      </w:r>
    </w:p>
    <w:p w14:paraId="38861275" w14:textId="77777777" w:rsidR="00AD4366" w:rsidRDefault="00AD4366" w:rsidP="00AD4366">
      <w:pPr>
        <w:pStyle w:val="NormTop"/>
      </w:pPr>
      <w:r>
        <w:rPr>
          <w:color w:val="0000FF"/>
        </w:rPr>
        <w:t>SP-230360</w:t>
      </w:r>
      <w:r w:rsidRPr="00D53282">
        <w:t xml:space="preserve"> </w:t>
      </w:r>
      <w:r>
        <w:t>(LS OUT) [DRAFT] Reply LS to LS on SA6 V2X service support (Source: TSG SA)</w:t>
      </w:r>
      <w:r>
        <w:br/>
      </w:r>
      <w:r w:rsidRPr="00D53282">
        <w:rPr>
          <w:b/>
        </w:rPr>
        <w:t>Document for:</w:t>
      </w:r>
      <w:r w:rsidRPr="00D53282">
        <w:t xml:space="preserve"> </w:t>
      </w:r>
      <w:r>
        <w:t>Approval</w:t>
      </w:r>
      <w:r>
        <w:br/>
      </w:r>
      <w:r w:rsidRPr="00D53282">
        <w:rPr>
          <w:b/>
        </w:rPr>
        <w:t>Abstract:</w:t>
      </w:r>
      <w:r w:rsidRPr="00D53282">
        <w:t xml:space="preserve"> </w:t>
      </w:r>
      <w:r>
        <w:br/>
        <w:t>To: . CC: . Attachments: .</w:t>
      </w:r>
    </w:p>
    <w:p w14:paraId="0A7EDAF7" w14:textId="77777777" w:rsidR="00AD4366" w:rsidRPr="00B81031" w:rsidRDefault="00AD4366" w:rsidP="00AD4366">
      <w:pPr>
        <w:keepNext/>
        <w:keepLines/>
        <w:rPr>
          <w:i/>
        </w:rPr>
      </w:pPr>
      <w:r w:rsidRPr="00B81031">
        <w:rPr>
          <w:b/>
          <w:bCs/>
          <w:i/>
        </w:rPr>
        <w:t>Comment:</w:t>
      </w:r>
      <w:r>
        <w:rPr>
          <w:i/>
        </w:rPr>
        <w:t xml:space="preserve"> Created at meeting. LS to 5GAA related to SP-230028.</w:t>
      </w:r>
    </w:p>
    <w:p w14:paraId="6B47B60B" w14:textId="77777777" w:rsidR="008015B1" w:rsidRPr="005B25A1" w:rsidRDefault="008015B1" w:rsidP="008015B1">
      <w:pPr>
        <w:keepNext/>
        <w:keepLines/>
        <w:rPr>
          <w:b/>
          <w:bCs/>
        </w:rPr>
      </w:pPr>
      <w:r w:rsidRPr="005B25A1">
        <w:rPr>
          <w:b/>
          <w:bCs/>
        </w:rPr>
        <w:t>Plenary Discussion:</w:t>
      </w:r>
    </w:p>
    <w:p w14:paraId="391FA614" w14:textId="46AD4BAE" w:rsidR="008015B1" w:rsidRPr="00D625A4" w:rsidRDefault="00D625A4" w:rsidP="008015B1">
      <w:r>
        <w:t xml:space="preserve">The SA WG6 Chair reported that based on discussions this should be withdrawn and the incoming LS in </w:t>
      </w:r>
      <w:r w:rsidRPr="00D625A4">
        <w:rPr>
          <w:color w:val="0000FF"/>
        </w:rPr>
        <w:t>SP-230028</w:t>
      </w:r>
      <w:r>
        <w:t xml:space="preserve"> should be postponed. This was </w:t>
      </w:r>
      <w:r w:rsidRPr="00D625A4">
        <w:rPr>
          <w:color w:val="FF0000"/>
        </w:rPr>
        <w:t>withdrawn</w:t>
      </w:r>
      <w:r>
        <w:t>.</w:t>
      </w:r>
    </w:p>
    <w:p w14:paraId="0E331E44" w14:textId="4CA6C234" w:rsidR="008015B1" w:rsidRDefault="008015B1" w:rsidP="008015B1">
      <w:r w:rsidRPr="005B25A1">
        <w:rPr>
          <w:b/>
          <w:bCs/>
        </w:rPr>
        <w:t>Status:</w:t>
      </w:r>
      <w:r>
        <w:t xml:space="preserve"> </w:t>
      </w:r>
      <w:r w:rsidR="004335B7" w:rsidRPr="00D625A4">
        <w:rPr>
          <w:color w:val="FF0000"/>
        </w:rPr>
        <w:t>Withdrawn</w:t>
      </w:r>
      <w:r>
        <w:t>.</w:t>
      </w:r>
    </w:p>
    <w:p w14:paraId="3032B167" w14:textId="134A1EB8" w:rsidR="00E00DA6" w:rsidRDefault="007615D6" w:rsidP="000A3FBD">
      <w:pPr>
        <w:pStyle w:val="NormTop"/>
      </w:pPr>
      <w:r>
        <w:rPr>
          <w:color w:val="0000FF"/>
        </w:rPr>
        <w:lastRenderedPageBreak/>
        <w:t>SP-230268</w:t>
      </w:r>
      <w:r w:rsidRPr="00D53282">
        <w:t xml:space="preserve"> </w:t>
      </w:r>
      <w:r>
        <w:t>(LS IN) LS from SA WG5: LS on 3GPP work on Energy Efficiency (Source: SA WG5 (S5-232903))</w:t>
      </w:r>
      <w:r>
        <w:br/>
      </w:r>
      <w:r w:rsidRPr="00D53282">
        <w:rPr>
          <w:b/>
        </w:rPr>
        <w:t>Document for:</w:t>
      </w:r>
      <w:r w:rsidRPr="00D53282">
        <w:t xml:space="preserve"> </w:t>
      </w:r>
      <w:r>
        <w:t>Action</w:t>
      </w:r>
      <w:r>
        <w:br/>
      </w:r>
      <w:r w:rsidRPr="00D53282">
        <w:rPr>
          <w:b/>
        </w:rPr>
        <w:t>Abstract:</w:t>
      </w:r>
      <w:r w:rsidRPr="00D53282">
        <w:t xml:space="preserve"> </w:t>
      </w:r>
      <w:r>
        <w:br/>
        <w:t>This attached document, endorsed by SA WG5 at its meeting#146-bis-e, aims at providing a comprehensive view of the ongoing work on Energy Efficiency (EE) in 3GPP. The work can be viewed from 3 different perspectives: 1. Energy Efficiency (EE), which includes: a. Defining KPIs to measure the energy efficiency of 5G network entities such as e.g. 5G core network, 5G RAN, network slices, etc. b. Defining new or using already defined performance measurements / metrics to build EE KPIs c. Specifying the measurement and collection method(s) 2. Energy Saving (ES), i.e. the optimization (by the network operator) of the energy efficiency of the 5G network entities, which includes: a. Describing use cases / scenarios in which energy savings may be achieved, and related requirements b. Specifying solutions to support these use cases / scenarios and achieve related energy savings 3. Digital Sobriety (DS), i.e. the definition and adoption of best practices (by service users) to help save energy in the 5G network, which includes: a. Describing use cases / scenarios in which service users may help save energy in the 5G network, e.g. by changing their behaviour b. By extension, it is proposed that digital sobriety also includes how 3GPP may help save energy in the 5G network, e.g. by designing sober, eco-friendly solutions. As an example, amongst various candidate solutions proposed in 3GPP WGs to support use cases / scenarios and requirements, some of them may be more digital sober than others by requiring less volume of data to be processed, stored, transported. This eco-friendly aspect should be considered when selecting the final solution. The table in the attached document aims at identifying all TSGs / WGs initiatives (Rel-18 study or work items, except for SA WG1 which Rel-19 study is mentioned) related to the three aforementioned pillars (Energy Efficiency, Energy Saving, Digital Sobriety).</w:t>
      </w:r>
      <w:r w:rsidR="001958E1">
        <w:br/>
      </w:r>
      <w:r w:rsidRPr="001958E1">
        <w:rPr>
          <w:b/>
          <w:bCs/>
        </w:rPr>
        <w:t>Actions:</w:t>
      </w:r>
      <w:r>
        <w:t xml:space="preserve"> To TSGs SA, RAN, CT, WGs SA WG1, SA WG2, SA WG3, SA WG4, SA WG6, RAN WG1, RAN WG2, RAN WG3, RAN WG4, CT WG1, CT WG3, CT WG4: Please correct and/or complement the table present in the attached document if and where deemed appropriate, Please keep SA WG5 informed in case of new Rel-18 SI/WI addressing energy efficiency and/or energy saving and/or digital sobriety, so that SA WG5 can maintain such information for the Rel-18 or later release timeframe.</w:t>
      </w:r>
    </w:p>
    <w:p w14:paraId="23CC9C1A" w14:textId="77777777" w:rsidR="007615D6" w:rsidRPr="005B25A1" w:rsidRDefault="007615D6" w:rsidP="007615D6">
      <w:pPr>
        <w:keepNext/>
        <w:keepLines/>
        <w:rPr>
          <w:b/>
          <w:bCs/>
        </w:rPr>
      </w:pPr>
      <w:r w:rsidRPr="005B25A1">
        <w:rPr>
          <w:b/>
          <w:bCs/>
        </w:rPr>
        <w:t>Plenary Discussion:</w:t>
      </w:r>
    </w:p>
    <w:p w14:paraId="7B8D698F" w14:textId="56D164F8" w:rsidR="007615D6" w:rsidRPr="001958E1" w:rsidRDefault="001958E1" w:rsidP="007615D6">
      <w:pPr>
        <w:keepNext/>
        <w:keepLines/>
      </w:pPr>
      <w:r>
        <w:t xml:space="preserve">SA WGs are encouraged to provide information to SA WG5. This was then </w:t>
      </w:r>
      <w:r w:rsidRPr="00C3284B">
        <w:rPr>
          <w:color w:val="0000FF"/>
        </w:rPr>
        <w:t>noted</w:t>
      </w:r>
      <w:r>
        <w:t>.</w:t>
      </w:r>
    </w:p>
    <w:p w14:paraId="7B17842A" w14:textId="087C5965" w:rsidR="007615D6" w:rsidRPr="00EB0339" w:rsidRDefault="007615D6" w:rsidP="007615D6">
      <w:r w:rsidRPr="005B25A1">
        <w:rPr>
          <w:b/>
          <w:bCs/>
        </w:rPr>
        <w:t>Status:</w:t>
      </w:r>
      <w:r>
        <w:t xml:space="preserve"> </w:t>
      </w:r>
      <w:r w:rsidR="001958E1" w:rsidRPr="00C3284B">
        <w:rPr>
          <w:color w:val="0000FF"/>
        </w:rPr>
        <w:t>Noted</w:t>
      </w:r>
      <w:r w:rsidR="001958E1">
        <w:t>.</w:t>
      </w:r>
    </w:p>
    <w:p w14:paraId="50362AC7" w14:textId="46971CD8" w:rsidR="00E00DA6" w:rsidRDefault="007615D6" w:rsidP="000A3FBD">
      <w:pPr>
        <w:pStyle w:val="NormTop"/>
      </w:pPr>
      <w:r>
        <w:rPr>
          <w:color w:val="0000FF"/>
        </w:rPr>
        <w:t>SP-230270</w:t>
      </w:r>
      <w:r w:rsidRPr="00D53282">
        <w:t xml:space="preserve"> </w:t>
      </w:r>
      <w:r>
        <w:t>(LS IN) LS from SA WG5: LS reply to Reply LS ccSA5 on Network federation interface for Telco edge consideration (Source: SA WG5 (S5-233147))</w:t>
      </w:r>
      <w:r>
        <w:br/>
      </w:r>
      <w:r w:rsidRPr="00D53282">
        <w:rPr>
          <w:b/>
        </w:rPr>
        <w:t>Document for:</w:t>
      </w:r>
      <w:r w:rsidRPr="00D53282">
        <w:t xml:space="preserve"> </w:t>
      </w:r>
      <w:r>
        <w:t>Action</w:t>
      </w:r>
      <w:r>
        <w:br/>
      </w:r>
      <w:r w:rsidRPr="00D53282">
        <w:rPr>
          <w:b/>
        </w:rPr>
        <w:t>Abstract:</w:t>
      </w:r>
      <w:r w:rsidRPr="00D53282">
        <w:t xml:space="preserve"> </w:t>
      </w:r>
      <w:r>
        <w:br/>
        <w:t>S5-232047 (SP-221321) mentions the following as SA WG5 response SA WG5 is looking into solutions to support requirements on east/west bound interface including edge federation in the edge computing management work and network slice management capability exposure in the management aspects of network slice management capability exposure work. SA WG5 would provide further updates as appropriate. SA WG5 would like to correct the above statement as follows SA WG5 is looking into solutions to support requirements on east/west bound interface including edge federation in the edge computing management work (eECM) and network slice management capability exposure work (FS_NSCE). SA WG5 would provide further updates as appropriate.</w:t>
      </w:r>
      <w:r w:rsidR="001958E1">
        <w:br/>
      </w:r>
      <w:r w:rsidRPr="001958E1">
        <w:rPr>
          <w:b/>
          <w:bCs/>
        </w:rPr>
        <w:t>Action:</w:t>
      </w:r>
      <w:r>
        <w:t xml:space="preserve"> SA WG5 kindly requests TSG SA to consider the correction provided above.</w:t>
      </w:r>
    </w:p>
    <w:p w14:paraId="4914074F" w14:textId="77777777" w:rsidR="007615D6" w:rsidRPr="005B25A1" w:rsidRDefault="007615D6" w:rsidP="007615D6">
      <w:pPr>
        <w:keepNext/>
        <w:keepLines/>
        <w:rPr>
          <w:b/>
          <w:bCs/>
        </w:rPr>
      </w:pPr>
      <w:r w:rsidRPr="005B25A1">
        <w:rPr>
          <w:b/>
          <w:bCs/>
        </w:rPr>
        <w:t>Plenary Discussion:</w:t>
      </w:r>
    </w:p>
    <w:p w14:paraId="20693492" w14:textId="4B0ACEF7" w:rsidR="007615D6" w:rsidRPr="001958E1" w:rsidRDefault="001958E1" w:rsidP="007615D6">
      <w:pPr>
        <w:keepNext/>
        <w:keepLines/>
      </w:pPr>
      <w:r>
        <w:t xml:space="preserve">The SA WG5 Chair commented that a response had already been sent on this to the GSMA&lt; but there were some corrections needed for this. The SA WG5 Chair undertook to check whether any action was expected from TSG SA. The SA WG6 Chair commented that they would like to provide a unified response across the WGs. This was then </w:t>
      </w:r>
      <w:r w:rsidRPr="001958E1">
        <w:rPr>
          <w:color w:val="0000FF"/>
        </w:rPr>
        <w:t>postponed</w:t>
      </w:r>
      <w:r>
        <w:t>.</w:t>
      </w:r>
    </w:p>
    <w:p w14:paraId="7F129AD4" w14:textId="791053A8" w:rsidR="007615D6" w:rsidRPr="001958E1" w:rsidRDefault="007615D6" w:rsidP="007615D6">
      <w:r w:rsidRPr="005B25A1">
        <w:rPr>
          <w:b/>
          <w:bCs/>
        </w:rPr>
        <w:t>Status:</w:t>
      </w:r>
      <w:r>
        <w:t xml:space="preserve"> </w:t>
      </w:r>
      <w:r w:rsidR="001958E1" w:rsidRPr="001958E1">
        <w:rPr>
          <w:color w:val="0000FF"/>
        </w:rPr>
        <w:t>Postponed</w:t>
      </w:r>
      <w:r w:rsidR="001958E1">
        <w:t>.</w:t>
      </w:r>
    </w:p>
    <w:p w14:paraId="409BA7E8" w14:textId="29556F33" w:rsidR="00503EF8" w:rsidRDefault="00503EF8" w:rsidP="00503EF8">
      <w:pPr>
        <w:pStyle w:val="NormTop"/>
      </w:pPr>
      <w:r>
        <w:rPr>
          <w:color w:val="0000FF"/>
        </w:rPr>
        <w:lastRenderedPageBreak/>
        <w:t>SP-230350</w:t>
      </w:r>
      <w:r w:rsidRPr="00D53282">
        <w:t xml:space="preserve"> </w:t>
      </w:r>
      <w:r>
        <w:t>(LS IN) LS from GSMA 5GMRR: LS to 3GPP (SA, SA1, SA2, SA3, CT4) on GSMA requirements regarding intermediaries in the roaming ecosystem (Source: GSMA 5GMRR (5GMRR Doc 41_37r2))</w:t>
      </w:r>
      <w:r>
        <w:br/>
      </w:r>
      <w:r w:rsidRPr="00D53282">
        <w:rPr>
          <w:b/>
        </w:rPr>
        <w:t>Document for:</w:t>
      </w:r>
      <w:r w:rsidRPr="00D53282">
        <w:t xml:space="preserve"> </w:t>
      </w:r>
      <w:r>
        <w:t>Action</w:t>
      </w:r>
      <w:r>
        <w:br/>
      </w:r>
      <w:r w:rsidRPr="00D53282">
        <w:rPr>
          <w:b/>
        </w:rPr>
        <w:t>Abstract:</w:t>
      </w:r>
      <w:r w:rsidRPr="00D53282">
        <w:t xml:space="preserve"> </w:t>
      </w:r>
      <w:r>
        <w:br/>
        <w:t>Overall Description: 5GMRR would like to provide 3GPP with requirements, as requested by 3GPP, for the major intermediaries and services (Roaming Hub, IPX and RVAS Providers) needed within the roaming ecosystem. The requirements outline support for the use cases that are established in roaming to date and that are also required in 5G SA roaming and interconnect.</w:t>
      </w:r>
      <w:r w:rsidR="007E7B0F">
        <w:br/>
      </w:r>
      <w:r w:rsidRPr="007E7B0F">
        <w:rPr>
          <w:b/>
          <w:bCs/>
        </w:rPr>
        <w:t>Actions:</w:t>
      </w:r>
      <w:r>
        <w:t xml:space="preserve"> GSMA NRG 5GMRR kindly requests 3GPP to consider the above entities in their specifications and the related service requirements for roaming ecosystem intermediaries per role (RH, IPX Provider, RVAS Provider) as provided per separate LSs. Please provide advice on how they can be supported using current specifications. Moreover, the group kindly requests SA WG1, SA WG2 and SA WG3 and CT WG4 to also consider updating their specifications at the earliest possible release in order to support requirements that are currently not covered. This will allow the GSMA to support the use cases that are established in roaming currently and that should be provided for 5G SA roaming and interconnect, too. Please note that the above roles can have overlapping requirements. 5GMRR would like to work together with 3GPP in order to develop solutions that meet these requirements while complying to the 5GS architecture and security specifications.</w:t>
      </w:r>
    </w:p>
    <w:p w14:paraId="2E853F28" w14:textId="77777777" w:rsidR="00503EF8" w:rsidRPr="005B25A1" w:rsidRDefault="00503EF8" w:rsidP="00503EF8">
      <w:pPr>
        <w:keepNext/>
        <w:keepLines/>
        <w:rPr>
          <w:b/>
          <w:bCs/>
        </w:rPr>
      </w:pPr>
      <w:r w:rsidRPr="005B25A1">
        <w:rPr>
          <w:b/>
          <w:bCs/>
        </w:rPr>
        <w:t>Plenary Discussion:</w:t>
      </w:r>
    </w:p>
    <w:p w14:paraId="6D1174C4" w14:textId="3A3B365C" w:rsidR="00691A6E" w:rsidRPr="00176756" w:rsidRDefault="00691A6E" w:rsidP="00503EF8">
      <w:pPr>
        <w:keepNext/>
        <w:keepLines/>
      </w:pPr>
      <w:r>
        <w:t xml:space="preserve">This LS was </w:t>
      </w:r>
      <w:r w:rsidRPr="00691A6E">
        <w:rPr>
          <w:color w:val="FF0000"/>
        </w:rPr>
        <w:t>postponed</w:t>
      </w:r>
      <w:r>
        <w:t>. Addressed WGs were asked to prepare replies and send them to TSG SA for a joint reply from TSG SA.</w:t>
      </w:r>
    </w:p>
    <w:p w14:paraId="2202D5C2" w14:textId="56DCD242" w:rsidR="00503EF8" w:rsidRPr="00EB0339" w:rsidRDefault="00503EF8" w:rsidP="00503EF8">
      <w:r w:rsidRPr="005B25A1">
        <w:rPr>
          <w:b/>
          <w:bCs/>
        </w:rPr>
        <w:t>Status:</w:t>
      </w:r>
      <w:r>
        <w:t xml:space="preserve"> </w:t>
      </w:r>
      <w:r w:rsidR="00691A6E" w:rsidRPr="00691A6E">
        <w:rPr>
          <w:color w:val="FF0000"/>
        </w:rPr>
        <w:t>Postponed</w:t>
      </w:r>
      <w:r w:rsidR="00691A6E">
        <w:t>.</w:t>
      </w:r>
    </w:p>
    <w:p w14:paraId="07CAB666" w14:textId="77777777" w:rsidR="00BB3F37" w:rsidRDefault="00000000" w:rsidP="00BB3F37"/>
    <w:p w14:paraId="1DEE14A2" w14:textId="77777777" w:rsidR="00E044EF" w:rsidRDefault="00E044EF" w:rsidP="00E044EF">
      <w:pPr>
        <w:pStyle w:val="H6"/>
        <w:pBdr>
          <w:top w:val="single" w:sz="4" w:space="1" w:color="auto"/>
          <w:left w:val="single" w:sz="4" w:space="4" w:color="auto"/>
          <w:bottom w:val="single" w:sz="4" w:space="1" w:color="auto"/>
          <w:right w:val="single" w:sz="4" w:space="4" w:color="auto"/>
        </w:pBdr>
        <w:rPr>
          <w:color w:val="0000FF"/>
        </w:rPr>
      </w:pPr>
      <w:r>
        <w:rPr>
          <w:color w:val="0000FF"/>
        </w:rPr>
        <w:t>Block 2 (No 'action' LSs to note)</w:t>
      </w:r>
    </w:p>
    <w:p w14:paraId="06C41271" w14:textId="77777777" w:rsidR="00BB3F37" w:rsidRDefault="00000000" w:rsidP="00BB3F37"/>
    <w:p w14:paraId="5B271D76" w14:textId="77777777" w:rsidR="007615D6" w:rsidRDefault="007615D6" w:rsidP="007615D6">
      <w:pPr>
        <w:pStyle w:val="Heading1"/>
      </w:pPr>
      <w:bookmarkStart w:id="13" w:name="_Toc131417161"/>
      <w:r>
        <w:lastRenderedPageBreak/>
        <w:t>3</w:t>
      </w:r>
      <w:r>
        <w:tab/>
        <w:t>Items for early consideration</w:t>
      </w:r>
      <w:bookmarkEnd w:id="13"/>
    </w:p>
    <w:p w14:paraId="06A22A5D" w14:textId="0216B3EF" w:rsidR="007615D6" w:rsidRDefault="007615D6" w:rsidP="0010433C">
      <w:pPr>
        <w:pStyle w:val="Heading2"/>
      </w:pPr>
      <w:bookmarkStart w:id="14" w:name="_Toc131417162"/>
      <w:r>
        <w:t>3.1</w:t>
      </w:r>
      <w:r>
        <w:tab/>
        <w:t>Elections</w:t>
      </w:r>
      <w:bookmarkEnd w:id="14"/>
    </w:p>
    <w:p w14:paraId="22D10C17" w14:textId="48C98AF9" w:rsidR="00914EC0" w:rsidRPr="00914EC0" w:rsidRDefault="00914EC0" w:rsidP="00914EC0">
      <w:pPr>
        <w:pStyle w:val="NO"/>
        <w:keepNext/>
        <w:rPr>
          <w:b/>
          <w:bCs/>
          <w:color w:val="0000FF"/>
        </w:rPr>
      </w:pPr>
      <w:r w:rsidRPr="00914EC0">
        <w:rPr>
          <w:b/>
          <w:bCs/>
          <w:color w:val="0000FF"/>
        </w:rPr>
        <w:t>NOTE:</w:t>
      </w:r>
      <w:r w:rsidRPr="00914EC0">
        <w:rPr>
          <w:b/>
          <w:bCs/>
          <w:color w:val="0000FF"/>
        </w:rPr>
        <w:tab/>
        <w:t>All TSG Chair and Vice Chair election results need to be ratified by the 3GPP PCG.</w:t>
      </w:r>
    </w:p>
    <w:p w14:paraId="1D2BCB1D" w14:textId="7C31EFFF" w:rsidR="007F2B4C" w:rsidRPr="009031C8" w:rsidRDefault="007F2B4C" w:rsidP="002371C9">
      <w:pPr>
        <w:keepNext/>
        <w:pBdr>
          <w:top w:val="single" w:sz="4" w:space="1" w:color="auto"/>
        </w:pBdr>
        <w:rPr>
          <w:b/>
          <w:bCs/>
        </w:rPr>
      </w:pPr>
      <w:r w:rsidRPr="009031C8">
        <w:rPr>
          <w:b/>
          <w:bCs/>
        </w:rPr>
        <w:t xml:space="preserve">TSG SA Chair </w:t>
      </w:r>
      <w:r>
        <w:rPr>
          <w:b/>
          <w:bCs/>
        </w:rPr>
        <w:t>Elections</w:t>
      </w:r>
      <w:r w:rsidRPr="009031C8">
        <w:rPr>
          <w:b/>
          <w:bCs/>
        </w:rPr>
        <w:t>:</w:t>
      </w:r>
    </w:p>
    <w:p w14:paraId="3C018A2D" w14:textId="66907FFE" w:rsidR="006827D2" w:rsidRDefault="006827D2" w:rsidP="002371C9">
      <w:pPr>
        <w:keepNext/>
      </w:pPr>
      <w:r>
        <w:t>The TSG SA Chair asked if there were any further potential candidates for the upcoming elections. There were no indications of further candidates.</w:t>
      </w:r>
    </w:p>
    <w:p w14:paraId="7C895344" w14:textId="76E54A45" w:rsidR="00DC52AE" w:rsidRDefault="00DC52AE" w:rsidP="00DC52AE">
      <w:pPr>
        <w:pStyle w:val="TH"/>
      </w:pPr>
      <w:r>
        <w:t>Results for elections in TSG RAN:</w:t>
      </w:r>
    </w:p>
    <w:p w14:paraId="555F34C6" w14:textId="3454DA5A" w:rsidR="00914EC0" w:rsidRDefault="00F64F82" w:rsidP="00914EC0">
      <w:pPr>
        <w:keepNext/>
        <w:rPr>
          <w:b/>
          <w:bCs/>
        </w:rPr>
      </w:pPr>
      <w:r>
        <w:rPr>
          <w:b/>
          <w:bCs/>
        </w:rPr>
        <w:t xml:space="preserve">Dr. Wanshi CHEN (Qualcomm Incorporated (ATIS)) was </w:t>
      </w:r>
      <w:r w:rsidRPr="00914EC0">
        <w:rPr>
          <w:b/>
          <w:bCs/>
        </w:rPr>
        <w:t xml:space="preserve">elected </w:t>
      </w:r>
      <w:r>
        <w:rPr>
          <w:b/>
          <w:bCs/>
        </w:rPr>
        <w:t xml:space="preserve">TSG RAN Chair </w:t>
      </w:r>
      <w:r w:rsidRPr="00914EC0">
        <w:rPr>
          <w:b/>
          <w:bCs/>
        </w:rPr>
        <w:t>by acclamation</w:t>
      </w:r>
      <w:r>
        <w:rPr>
          <w:b/>
          <w:bCs/>
        </w:rPr>
        <w:t xml:space="preserve"> (</w:t>
      </w:r>
      <w:r w:rsidRPr="00914EC0">
        <w:rPr>
          <w:b/>
          <w:bCs/>
        </w:rPr>
        <w:t>second term</w:t>
      </w:r>
      <w:r>
        <w:rPr>
          <w:b/>
          <w:bCs/>
        </w:rPr>
        <w:t>).</w:t>
      </w:r>
    </w:p>
    <w:p w14:paraId="12DE1781" w14:textId="097F7876" w:rsidR="00F64F82" w:rsidRPr="00914EC0" w:rsidRDefault="00F64F82" w:rsidP="00914EC0">
      <w:pPr>
        <w:keepNext/>
        <w:rPr>
          <w:b/>
          <w:bCs/>
        </w:rPr>
      </w:pPr>
      <w:r>
        <w:rPr>
          <w:b/>
          <w:bCs/>
        </w:rPr>
        <w:t xml:space="preserve">Mr. Ronald BORSATO (AT&amp;T (ATIS)), Mr. Nan HU (China Mobile Com. Corporation (CCSA)) and Mr. Axel KLATT (Deutsche Telekom AG (ETSI)) </w:t>
      </w:r>
      <w:r w:rsidRPr="00914EC0">
        <w:rPr>
          <w:b/>
          <w:bCs/>
        </w:rPr>
        <w:t xml:space="preserve">were elected </w:t>
      </w:r>
      <w:r>
        <w:rPr>
          <w:b/>
          <w:bCs/>
        </w:rPr>
        <w:t xml:space="preserve">TSG RAN Vice Chairs </w:t>
      </w:r>
      <w:r w:rsidRPr="00914EC0">
        <w:rPr>
          <w:b/>
          <w:bCs/>
        </w:rPr>
        <w:t>by acclamation</w:t>
      </w:r>
      <w:r>
        <w:rPr>
          <w:b/>
          <w:bCs/>
        </w:rPr>
        <w:t xml:space="preserve"> (</w:t>
      </w:r>
      <w:r w:rsidRPr="00914EC0">
        <w:rPr>
          <w:b/>
          <w:bCs/>
        </w:rPr>
        <w:t>second term</w:t>
      </w:r>
      <w:r>
        <w:rPr>
          <w:b/>
          <w:bCs/>
        </w:rPr>
        <w:t>).</w:t>
      </w:r>
    </w:p>
    <w:bookmarkStart w:id="15" w:name="_MON_1741077928"/>
    <w:bookmarkEnd w:id="15"/>
    <w:p w14:paraId="581E5088" w14:textId="656BFFD9" w:rsidR="00DC52AE" w:rsidRDefault="00914EC0" w:rsidP="00C76F30">
      <w:pPr>
        <w:pStyle w:val="TH"/>
      </w:pPr>
      <w:r>
        <w:object w:dxaOrig="9470" w:dyaOrig="6656" w14:anchorId="29D47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9pt;height:268.65pt" o:ole="">
            <v:imagedata r:id="rId7" o:title=""/>
          </v:shape>
          <o:OLEObject Type="Embed" ProgID="Word.Picture.8" ShapeID="_x0000_i1025" DrawAspect="Content" ObjectID="_1750249846" r:id="rId8"/>
        </w:object>
      </w:r>
    </w:p>
    <w:p w14:paraId="2F934EB1" w14:textId="77777777" w:rsidR="002371C9" w:rsidRDefault="002371C9" w:rsidP="002371C9"/>
    <w:p w14:paraId="03C13F7E" w14:textId="77777777" w:rsidR="00914EC0" w:rsidRDefault="00914EC0" w:rsidP="00914EC0">
      <w:pPr>
        <w:pStyle w:val="TH"/>
      </w:pPr>
      <w:r>
        <w:lastRenderedPageBreak/>
        <w:t>Results for Chair elections in TSG CT:</w:t>
      </w:r>
    </w:p>
    <w:p w14:paraId="3EF64C53" w14:textId="0F98D0B1" w:rsidR="00F64F82" w:rsidRDefault="00F64F82" w:rsidP="00914EC0">
      <w:pPr>
        <w:keepNext/>
        <w:rPr>
          <w:b/>
          <w:bCs/>
        </w:rPr>
      </w:pPr>
      <w:r>
        <w:rPr>
          <w:b/>
          <w:bCs/>
        </w:rPr>
        <w:t>Mr. Peter SCHMITT (HuaWei Technologies Co., Ltd (CCSA)) was elected TSG CT Chair (first term)</w:t>
      </w:r>
    </w:p>
    <w:p w14:paraId="6586622C" w14:textId="1985FEE8" w:rsidR="00F64F82" w:rsidRDefault="00F64F82" w:rsidP="00914EC0">
      <w:pPr>
        <w:keepNext/>
        <w:rPr>
          <w:b/>
          <w:bCs/>
        </w:rPr>
      </w:pPr>
      <w:r>
        <w:rPr>
          <w:b/>
          <w:bCs/>
        </w:rPr>
        <w:t>Mr. Biao LONG (China Telecom Corporation Ltd. (CCSA)) was elected TSG CT Vice Chair (first term)</w:t>
      </w:r>
    </w:p>
    <w:p w14:paraId="6396CA2A" w14:textId="3246C87C" w:rsidR="00914EC0" w:rsidRPr="00914EC0" w:rsidRDefault="00F64F82" w:rsidP="00914EC0">
      <w:pPr>
        <w:keepNext/>
        <w:rPr>
          <w:b/>
          <w:bCs/>
        </w:rPr>
      </w:pPr>
      <w:r>
        <w:rPr>
          <w:b/>
          <w:bCs/>
        </w:rPr>
        <w:t xml:space="preserve">Mr. ChenHo CHIN (OPPO (ETSI)) and Mr. Atle MONRAD (InterDigital Communications (ATIS)) were elected </w:t>
      </w:r>
      <w:r w:rsidR="00914EC0" w:rsidRPr="00914EC0">
        <w:rPr>
          <w:b/>
          <w:bCs/>
        </w:rPr>
        <w:t xml:space="preserve">TSG </w:t>
      </w:r>
      <w:r w:rsidR="00914EC0">
        <w:rPr>
          <w:b/>
          <w:bCs/>
        </w:rPr>
        <w:t>CT Vice Chair</w:t>
      </w:r>
      <w:r>
        <w:rPr>
          <w:b/>
          <w:bCs/>
        </w:rPr>
        <w:t>s (</w:t>
      </w:r>
      <w:r w:rsidR="00914EC0" w:rsidRPr="00914EC0">
        <w:rPr>
          <w:b/>
          <w:bCs/>
        </w:rPr>
        <w:t>second term</w:t>
      </w:r>
      <w:r>
        <w:rPr>
          <w:b/>
          <w:bCs/>
        </w:rPr>
        <w:t>)</w:t>
      </w:r>
      <w:r w:rsidR="00914EC0" w:rsidRPr="00914EC0">
        <w:rPr>
          <w:b/>
          <w:bCs/>
        </w:rPr>
        <w:t>.</w:t>
      </w:r>
    </w:p>
    <w:bookmarkStart w:id="16" w:name="_MON_1741078017"/>
    <w:bookmarkEnd w:id="16"/>
    <w:p w14:paraId="69BB8E7A" w14:textId="7D66DCAD" w:rsidR="00914EC0" w:rsidRDefault="00914EC0" w:rsidP="00914EC0">
      <w:pPr>
        <w:pStyle w:val="TH"/>
      </w:pPr>
      <w:r>
        <w:object w:dxaOrig="9501" w:dyaOrig="7115" w14:anchorId="5F5F653C">
          <v:shape id="_x0000_i1026" type="#_x0000_t75" style="width:372.9pt;height:286.95pt" o:ole="">
            <v:imagedata r:id="rId9" o:title=""/>
          </v:shape>
          <o:OLEObject Type="Embed" ProgID="Word.Picture.8" ShapeID="_x0000_i1026" DrawAspect="Content" ObjectID="_1750249847" r:id="rId10"/>
        </w:object>
      </w:r>
    </w:p>
    <w:p w14:paraId="5EDECCA0" w14:textId="569B1D4F" w:rsidR="00DC52AE" w:rsidRPr="006827D2" w:rsidRDefault="00DC52AE" w:rsidP="006827D2"/>
    <w:p w14:paraId="2D16310A" w14:textId="4540FA0D" w:rsidR="001958E1" w:rsidRPr="009031C8" w:rsidRDefault="001958E1" w:rsidP="00BB3F37">
      <w:pPr>
        <w:rPr>
          <w:b/>
          <w:bCs/>
        </w:rPr>
      </w:pPr>
      <w:bookmarkStart w:id="17" w:name="_Hlk130304704"/>
      <w:bookmarkStart w:id="18" w:name="_Hlk130305255"/>
      <w:r w:rsidRPr="009031C8">
        <w:rPr>
          <w:b/>
          <w:bCs/>
        </w:rPr>
        <w:t>TSG SA Chair Voting:</w:t>
      </w:r>
    </w:p>
    <w:p w14:paraId="23399A84" w14:textId="77777777" w:rsidR="00576B37" w:rsidRPr="00576B37" w:rsidRDefault="00576B37" w:rsidP="00576B37">
      <w:pPr>
        <w:rPr>
          <w:b/>
          <w:bCs/>
        </w:rPr>
      </w:pPr>
      <w:r w:rsidRPr="00576B37">
        <w:rPr>
          <w:b/>
          <w:bCs/>
        </w:rPr>
        <w:t>No further candidates were indicated.</w:t>
      </w:r>
    </w:p>
    <w:p w14:paraId="64C766E2" w14:textId="2FFDFB85" w:rsidR="00A460CB" w:rsidRDefault="00A460CB" w:rsidP="00A460CB">
      <w:pPr>
        <w:pBdr>
          <w:top w:val="single" w:sz="4" w:space="1" w:color="auto"/>
        </w:pBdr>
        <w:rPr>
          <w:b/>
          <w:bCs/>
        </w:rPr>
      </w:pPr>
      <w:r>
        <w:rPr>
          <w:b/>
          <w:bCs/>
        </w:rPr>
        <w:t>First Ballot:</w:t>
      </w:r>
    </w:p>
    <w:p w14:paraId="68C58E00" w14:textId="0BA77588" w:rsidR="001958E1" w:rsidRPr="00576B37" w:rsidRDefault="001958E1" w:rsidP="00BB3F37">
      <w:pPr>
        <w:rPr>
          <w:b/>
          <w:bCs/>
        </w:rPr>
      </w:pPr>
      <w:r w:rsidRPr="00576B37">
        <w:rPr>
          <w:b/>
          <w:bCs/>
        </w:rPr>
        <w:t>Candidates:</w:t>
      </w:r>
    </w:p>
    <w:p w14:paraId="34A931C8" w14:textId="21719D70" w:rsidR="001958E1" w:rsidRDefault="001958E1" w:rsidP="00BB3F37">
      <w:r w:rsidRPr="00544300">
        <w:rPr>
          <w:b/>
          <w:bCs/>
        </w:rPr>
        <w:t>Mr. Puneet JAIN</w:t>
      </w:r>
      <w:r>
        <w:tab/>
        <w:t>Intel (ATIS)</w:t>
      </w:r>
    </w:p>
    <w:p w14:paraId="3254A611" w14:textId="4CBA9C84" w:rsidR="001958E1" w:rsidRDefault="001958E1" w:rsidP="00BB3F37">
      <w:r w:rsidRPr="00544300">
        <w:rPr>
          <w:b/>
          <w:bCs/>
        </w:rPr>
        <w:t>Dr. Mona MUSTAPHA</w:t>
      </w:r>
      <w:r>
        <w:tab/>
        <w:t>Apple Inc (ATIS)</w:t>
      </w:r>
    </w:p>
    <w:p w14:paraId="2408F740" w14:textId="77777777" w:rsidR="00E340DA" w:rsidRDefault="00E340DA" w:rsidP="00E340DA">
      <w:r w:rsidRPr="00544300">
        <w:rPr>
          <w:b/>
          <w:bCs/>
        </w:rPr>
        <w:t>Mr. Lionel MORAND</w:t>
      </w:r>
      <w:r>
        <w:tab/>
      </w:r>
      <w:bookmarkStart w:id="19" w:name="_Hlk130371902"/>
      <w:r>
        <w:t>Orange (ETSI)</w:t>
      </w:r>
      <w:bookmarkEnd w:id="19"/>
    </w:p>
    <w:p w14:paraId="52CE0920" w14:textId="76FEAF07" w:rsidR="001958E1" w:rsidRDefault="00576B37" w:rsidP="00BB3F37">
      <w:r>
        <w:t xml:space="preserve">The first ballot was organised for </w:t>
      </w:r>
      <w:r w:rsidRPr="00576B37">
        <w:rPr>
          <w:b/>
          <w:bCs/>
        </w:rPr>
        <w:t>Tuesday 21 March 2023, 15.15 - 16.15 CET</w:t>
      </w:r>
      <w:r>
        <w:t>.</w:t>
      </w:r>
    </w:p>
    <w:p w14:paraId="1CBDC5BD" w14:textId="4C4DCAFE" w:rsidR="00BB3F37" w:rsidRPr="00544300" w:rsidRDefault="00D46755" w:rsidP="00BB3F37">
      <w:pPr>
        <w:rPr>
          <w:b/>
          <w:bCs/>
        </w:rPr>
      </w:pPr>
      <w:r w:rsidRPr="00544300">
        <w:rPr>
          <w:b/>
          <w:bCs/>
        </w:rPr>
        <w:t>Results of the first ballot:</w:t>
      </w:r>
    </w:p>
    <w:p w14:paraId="5F715B19" w14:textId="33560347" w:rsidR="00D46755" w:rsidRDefault="00D46755" w:rsidP="00BB3F37">
      <w:r>
        <w:t>Votes cast in person:</w:t>
      </w:r>
      <w:r>
        <w:tab/>
      </w:r>
      <w:r w:rsidR="009031C8">
        <w:t>184</w:t>
      </w:r>
    </w:p>
    <w:p w14:paraId="20BE1362" w14:textId="54277167" w:rsidR="00D46755" w:rsidRDefault="00D46755" w:rsidP="00BB3F37">
      <w:r>
        <w:t>Votes cast by Proxy:</w:t>
      </w:r>
      <w:r>
        <w:tab/>
      </w:r>
      <w:r w:rsidR="009031C8">
        <w:t>160</w:t>
      </w:r>
    </w:p>
    <w:p w14:paraId="64E425DD" w14:textId="08366027" w:rsidR="00D46755" w:rsidRDefault="00D46755" w:rsidP="00BB3F37">
      <w:r>
        <w:t>Abstentions:</w:t>
      </w:r>
      <w:r>
        <w:tab/>
      </w:r>
      <w:r>
        <w:tab/>
      </w:r>
      <w:r w:rsidR="009031C8">
        <w:t>0</w:t>
      </w:r>
    </w:p>
    <w:p w14:paraId="3CE096F5" w14:textId="16420B04" w:rsidR="00D46755" w:rsidRDefault="009031C8" w:rsidP="00BB3F37">
      <w:r>
        <w:t>Quorum was reached</w:t>
      </w:r>
      <w:r w:rsidR="00544300">
        <w:t xml:space="preserve"> (47.9%)</w:t>
      </w:r>
      <w:r>
        <w:t>.</w:t>
      </w:r>
    </w:p>
    <w:p w14:paraId="2FE2B2BC" w14:textId="7A80BE82" w:rsidR="00D46755" w:rsidRPr="00E340DA" w:rsidRDefault="00D46755" w:rsidP="00D46755">
      <w:pPr>
        <w:rPr>
          <w:color w:val="0000FF"/>
        </w:rPr>
      </w:pPr>
      <w:r w:rsidRPr="00E340DA">
        <w:rPr>
          <w:color w:val="0000FF"/>
        </w:rPr>
        <w:t>Mr. Puneet JAIN (Intel (ATIS)):</w:t>
      </w:r>
      <w:r w:rsidRPr="00E340DA">
        <w:rPr>
          <w:color w:val="0000FF"/>
        </w:rPr>
        <w:tab/>
      </w:r>
      <w:r w:rsidRPr="00E340DA">
        <w:rPr>
          <w:color w:val="0000FF"/>
        </w:rPr>
        <w:tab/>
      </w:r>
      <w:r w:rsidRPr="00E340DA">
        <w:rPr>
          <w:color w:val="0000FF"/>
        </w:rPr>
        <w:tab/>
      </w:r>
      <w:r w:rsidR="009031C8" w:rsidRPr="00E340DA">
        <w:rPr>
          <w:color w:val="0000FF"/>
        </w:rPr>
        <w:t>182</w:t>
      </w:r>
      <w:r w:rsidR="009031C8" w:rsidRPr="00E340DA">
        <w:rPr>
          <w:color w:val="0000FF"/>
        </w:rPr>
        <w:tab/>
        <w:t>52.9%</w:t>
      </w:r>
    </w:p>
    <w:p w14:paraId="26EF9863" w14:textId="404AC014" w:rsidR="00D46755" w:rsidRPr="00E340DA" w:rsidRDefault="00E340DA" w:rsidP="00D46755">
      <w:pPr>
        <w:rPr>
          <w:color w:val="0000FF"/>
        </w:rPr>
      </w:pPr>
      <w:r w:rsidRPr="00E340DA">
        <w:rPr>
          <w:color w:val="0000FF"/>
        </w:rPr>
        <w:t>Dr. Mona MUSTAPHA (Apple Inc (ATIS))</w:t>
      </w:r>
      <w:r w:rsidRPr="00E340DA">
        <w:rPr>
          <w:color w:val="0000FF"/>
        </w:rPr>
        <w:tab/>
      </w:r>
      <w:r w:rsidR="009031C8" w:rsidRPr="00E340DA">
        <w:rPr>
          <w:color w:val="0000FF"/>
        </w:rPr>
        <w:t>118</w:t>
      </w:r>
      <w:r w:rsidR="009031C8" w:rsidRPr="00E340DA">
        <w:rPr>
          <w:color w:val="0000FF"/>
        </w:rPr>
        <w:tab/>
        <w:t>34.3%</w:t>
      </w:r>
    </w:p>
    <w:p w14:paraId="50B5C962" w14:textId="0EB78567" w:rsidR="00D46755" w:rsidRPr="00E340DA" w:rsidRDefault="00E340DA" w:rsidP="00D46755">
      <w:pPr>
        <w:rPr>
          <w:color w:val="0000FF"/>
        </w:rPr>
      </w:pPr>
      <w:r w:rsidRPr="00E340DA">
        <w:rPr>
          <w:color w:val="0000FF"/>
        </w:rPr>
        <w:lastRenderedPageBreak/>
        <w:t>Mr. Lionel MORAND (Orange (ETSI))</w:t>
      </w:r>
      <w:r w:rsidRPr="00E340DA">
        <w:rPr>
          <w:color w:val="0000FF"/>
        </w:rPr>
        <w:tab/>
      </w:r>
      <w:r w:rsidRPr="00E340DA">
        <w:rPr>
          <w:color w:val="0000FF"/>
        </w:rPr>
        <w:tab/>
      </w:r>
      <w:r w:rsidR="009031C8" w:rsidRPr="00E340DA">
        <w:rPr>
          <w:color w:val="0000FF"/>
        </w:rPr>
        <w:t>44</w:t>
      </w:r>
      <w:r w:rsidR="009031C8" w:rsidRPr="00E340DA">
        <w:rPr>
          <w:color w:val="0000FF"/>
        </w:rPr>
        <w:tab/>
        <w:t>12.8%</w:t>
      </w:r>
    </w:p>
    <w:bookmarkEnd w:id="17"/>
    <w:bookmarkEnd w:id="18"/>
    <w:p w14:paraId="137D8D40" w14:textId="1107B5A7" w:rsidR="00B6105E" w:rsidRPr="009031C8" w:rsidRDefault="009031C8" w:rsidP="00BB3F37">
      <w:pPr>
        <w:rPr>
          <w:b/>
          <w:bCs/>
        </w:rPr>
      </w:pPr>
      <w:r w:rsidRPr="009031C8">
        <w:rPr>
          <w:b/>
          <w:bCs/>
        </w:rPr>
        <w:t>The candidates will consult and provide an indication of their intentions provided to the TSG SA Chair to organise another ballot if needed on Wednesday 22 March 2023.</w:t>
      </w:r>
    </w:p>
    <w:p w14:paraId="0E9D304D" w14:textId="170D766B" w:rsidR="00A460CB" w:rsidRDefault="00A460CB" w:rsidP="00A460CB">
      <w:pPr>
        <w:pBdr>
          <w:top w:val="single" w:sz="4" w:space="1" w:color="auto"/>
        </w:pBdr>
        <w:rPr>
          <w:b/>
          <w:bCs/>
        </w:rPr>
      </w:pPr>
      <w:r>
        <w:rPr>
          <w:b/>
          <w:bCs/>
        </w:rPr>
        <w:t>Second Ballot:</w:t>
      </w:r>
    </w:p>
    <w:p w14:paraId="1C72C38A" w14:textId="51769188" w:rsidR="00A460CB" w:rsidRDefault="00A460CB" w:rsidP="00A460CB">
      <w:bookmarkStart w:id="20" w:name="_Hlk130371861"/>
      <w:r w:rsidRPr="00544300">
        <w:rPr>
          <w:b/>
          <w:bCs/>
        </w:rPr>
        <w:t>Mr. Lionel MORAND</w:t>
      </w:r>
      <w:r>
        <w:t xml:space="preserve"> </w:t>
      </w:r>
      <w:r w:rsidR="00831CA3">
        <w:t xml:space="preserve">Orange (ETSI) </w:t>
      </w:r>
      <w:r>
        <w:t>withdrew from the elections.</w:t>
      </w:r>
      <w:bookmarkEnd w:id="20"/>
      <w:r w:rsidR="00831CA3">
        <w:t xml:space="preserve"> He was thanked for his candidature.</w:t>
      </w:r>
    </w:p>
    <w:p w14:paraId="7A84B611" w14:textId="77777777" w:rsidR="00A460CB" w:rsidRPr="00576B37" w:rsidRDefault="00A460CB" w:rsidP="00A460CB">
      <w:pPr>
        <w:rPr>
          <w:b/>
          <w:bCs/>
        </w:rPr>
      </w:pPr>
      <w:bookmarkStart w:id="21" w:name="_Hlk130371839"/>
      <w:r w:rsidRPr="00576B37">
        <w:rPr>
          <w:b/>
          <w:bCs/>
        </w:rPr>
        <w:t>Candidates:</w:t>
      </w:r>
    </w:p>
    <w:p w14:paraId="5049AA27" w14:textId="77777777" w:rsidR="00A460CB" w:rsidRDefault="00A460CB" w:rsidP="00A460CB">
      <w:r w:rsidRPr="00544300">
        <w:rPr>
          <w:b/>
          <w:bCs/>
        </w:rPr>
        <w:t>Mr. Puneet JAIN</w:t>
      </w:r>
      <w:r>
        <w:tab/>
        <w:t>Intel (ATIS)</w:t>
      </w:r>
    </w:p>
    <w:p w14:paraId="35117D4D" w14:textId="77777777" w:rsidR="00A460CB" w:rsidRDefault="00A460CB" w:rsidP="00A460CB">
      <w:r w:rsidRPr="00544300">
        <w:rPr>
          <w:b/>
          <w:bCs/>
        </w:rPr>
        <w:t>Dr. Mona MUSTAPHA</w:t>
      </w:r>
      <w:r>
        <w:tab/>
        <w:t>Apple Inc (ATIS)</w:t>
      </w:r>
    </w:p>
    <w:bookmarkEnd w:id="21"/>
    <w:p w14:paraId="79C4596D" w14:textId="133777C0" w:rsidR="00A460CB" w:rsidRDefault="00A460CB" w:rsidP="00A460CB">
      <w:r>
        <w:t xml:space="preserve">The second ballot was organised for </w:t>
      </w:r>
      <w:bookmarkStart w:id="22" w:name="_Hlk130371817"/>
      <w:r>
        <w:rPr>
          <w:b/>
          <w:bCs/>
        </w:rPr>
        <w:t>Wedn</w:t>
      </w:r>
      <w:r w:rsidRPr="00576B37">
        <w:rPr>
          <w:b/>
          <w:bCs/>
        </w:rPr>
        <w:t>esday 2</w:t>
      </w:r>
      <w:r>
        <w:rPr>
          <w:b/>
          <w:bCs/>
        </w:rPr>
        <w:t>2</w:t>
      </w:r>
      <w:r w:rsidRPr="00576B37">
        <w:rPr>
          <w:b/>
          <w:bCs/>
        </w:rPr>
        <w:t xml:space="preserve"> March 2023, 15.15 - 16.15 CET</w:t>
      </w:r>
      <w:r>
        <w:t>.</w:t>
      </w:r>
      <w:bookmarkEnd w:id="22"/>
    </w:p>
    <w:p w14:paraId="7CA791B2" w14:textId="04BA0A55" w:rsidR="00A460CB" w:rsidRPr="00544300" w:rsidRDefault="00A460CB" w:rsidP="00A460CB">
      <w:pPr>
        <w:rPr>
          <w:b/>
          <w:bCs/>
        </w:rPr>
      </w:pPr>
      <w:r w:rsidRPr="00544300">
        <w:rPr>
          <w:b/>
          <w:bCs/>
        </w:rPr>
        <w:t xml:space="preserve">Results of the </w:t>
      </w:r>
      <w:r>
        <w:rPr>
          <w:b/>
          <w:bCs/>
        </w:rPr>
        <w:t>second</w:t>
      </w:r>
      <w:r w:rsidRPr="00544300">
        <w:rPr>
          <w:b/>
          <w:bCs/>
        </w:rPr>
        <w:t xml:space="preserve"> ballot:</w:t>
      </w:r>
    </w:p>
    <w:p w14:paraId="438D5778" w14:textId="304E0383" w:rsidR="00A460CB" w:rsidRDefault="00A460CB" w:rsidP="00A460CB">
      <w:r>
        <w:t>Votes cast in person:</w:t>
      </w:r>
      <w:r>
        <w:tab/>
      </w:r>
      <w:r w:rsidR="000F6C95">
        <w:t>182</w:t>
      </w:r>
    </w:p>
    <w:p w14:paraId="20616F89" w14:textId="4BDEC060" w:rsidR="00A460CB" w:rsidRDefault="00A460CB" w:rsidP="00A460CB">
      <w:r>
        <w:t>Votes cast by Proxy:</w:t>
      </w:r>
      <w:r>
        <w:tab/>
      </w:r>
      <w:r w:rsidR="000F6C95">
        <w:t>162</w:t>
      </w:r>
    </w:p>
    <w:p w14:paraId="5500A58C" w14:textId="44494DC6" w:rsidR="00A460CB" w:rsidRDefault="00A460CB" w:rsidP="00A460CB">
      <w:r>
        <w:t>Abstentions:</w:t>
      </w:r>
      <w:r>
        <w:tab/>
      </w:r>
      <w:r>
        <w:tab/>
      </w:r>
      <w:r w:rsidR="000F6C95">
        <w:t>1</w:t>
      </w:r>
    </w:p>
    <w:p w14:paraId="14DBD057" w14:textId="522741A9" w:rsidR="00A460CB" w:rsidRDefault="00A460CB" w:rsidP="00A460CB">
      <w:r>
        <w:t>Quorum was reached (</w:t>
      </w:r>
      <w:r w:rsidR="000F6C95">
        <w:t>47</w:t>
      </w:r>
      <w:r>
        <w:t>.</w:t>
      </w:r>
      <w:r w:rsidR="000F6C95">
        <w:t>4</w:t>
      </w:r>
      <w:r>
        <w:t>%).</w:t>
      </w:r>
    </w:p>
    <w:p w14:paraId="4FD46356" w14:textId="1CDE8E89" w:rsidR="00A460CB" w:rsidRPr="00E340DA" w:rsidRDefault="00A460CB" w:rsidP="00A460CB">
      <w:pPr>
        <w:rPr>
          <w:color w:val="0000FF"/>
        </w:rPr>
      </w:pPr>
      <w:r w:rsidRPr="00E340DA">
        <w:rPr>
          <w:color w:val="0000FF"/>
        </w:rPr>
        <w:t>Mr. Puneet JAIN (Intel (ATIS)):</w:t>
      </w:r>
      <w:r w:rsidRPr="00E340DA">
        <w:rPr>
          <w:color w:val="0000FF"/>
        </w:rPr>
        <w:tab/>
      </w:r>
      <w:r w:rsidRPr="00E340DA">
        <w:rPr>
          <w:color w:val="0000FF"/>
        </w:rPr>
        <w:tab/>
      </w:r>
      <w:r w:rsidRPr="00E340DA">
        <w:rPr>
          <w:color w:val="0000FF"/>
        </w:rPr>
        <w:tab/>
      </w:r>
      <w:r w:rsidR="000F6C95">
        <w:rPr>
          <w:color w:val="0000FF"/>
        </w:rPr>
        <w:t>206</w:t>
      </w:r>
      <w:r w:rsidRPr="00E340DA">
        <w:rPr>
          <w:color w:val="0000FF"/>
        </w:rPr>
        <w:tab/>
      </w:r>
      <w:r w:rsidR="000F6C95">
        <w:rPr>
          <w:color w:val="0000FF"/>
        </w:rPr>
        <w:t>60</w:t>
      </w:r>
      <w:r w:rsidRPr="00E340DA">
        <w:rPr>
          <w:color w:val="0000FF"/>
        </w:rPr>
        <w:t>%</w:t>
      </w:r>
    </w:p>
    <w:p w14:paraId="21F3A9E5" w14:textId="4FE5D66A" w:rsidR="00A460CB" w:rsidRPr="00E340DA" w:rsidRDefault="00A460CB" w:rsidP="00A460CB">
      <w:pPr>
        <w:rPr>
          <w:color w:val="0000FF"/>
        </w:rPr>
      </w:pPr>
      <w:r w:rsidRPr="00E340DA">
        <w:rPr>
          <w:color w:val="0000FF"/>
        </w:rPr>
        <w:t>Dr. Mona MUSTAPHA (Apple Inc (ATIS))</w:t>
      </w:r>
      <w:r w:rsidRPr="00E340DA">
        <w:rPr>
          <w:color w:val="0000FF"/>
        </w:rPr>
        <w:tab/>
      </w:r>
      <w:r w:rsidR="000F6C95">
        <w:rPr>
          <w:color w:val="0000FF"/>
        </w:rPr>
        <w:t>137</w:t>
      </w:r>
      <w:r w:rsidRPr="00E340DA">
        <w:rPr>
          <w:color w:val="0000FF"/>
        </w:rPr>
        <w:tab/>
      </w:r>
      <w:r w:rsidR="000F6C95">
        <w:rPr>
          <w:color w:val="0000FF"/>
        </w:rPr>
        <w:t>40</w:t>
      </w:r>
      <w:r w:rsidRPr="00E340DA">
        <w:rPr>
          <w:color w:val="0000FF"/>
        </w:rPr>
        <w:t>%</w:t>
      </w:r>
    </w:p>
    <w:p w14:paraId="49853461" w14:textId="77777777" w:rsidR="000F6C95" w:rsidRDefault="000F6C95" w:rsidP="00A460CB">
      <w:bookmarkStart w:id="23" w:name="_Hlk130390818"/>
      <w:r w:rsidRPr="000F6C95">
        <w:t xml:space="preserve">Therefore </w:t>
      </w:r>
      <w:r w:rsidRPr="000F6C95">
        <w:rPr>
          <w:b/>
          <w:bCs/>
        </w:rPr>
        <w:t>Mr. Puneet JAIN (Intel (ATIS))</w:t>
      </w:r>
      <w:r w:rsidRPr="000F6C95">
        <w:t xml:space="preserve"> was elected as TSG</w:t>
      </w:r>
      <w:r>
        <w:t> </w:t>
      </w:r>
      <w:r w:rsidRPr="000F6C95">
        <w:t>SA Chair.</w:t>
      </w:r>
    </w:p>
    <w:p w14:paraId="1963313C" w14:textId="3BE27A97" w:rsidR="00A460CB" w:rsidRPr="000F6C95" w:rsidRDefault="000F6C95" w:rsidP="00A460CB">
      <w:r>
        <w:t>TSG SA Congratulated Mr. Jain, who thanked the delegates and companies for their support.</w:t>
      </w:r>
    </w:p>
    <w:bookmarkEnd w:id="23"/>
    <w:p w14:paraId="2DBCE5DC" w14:textId="32D13EB6" w:rsidR="00A460CB" w:rsidRDefault="00A460CB" w:rsidP="00A460CB"/>
    <w:p w14:paraId="205F8969" w14:textId="67CB8D14" w:rsidR="007F2B4C" w:rsidRPr="007F2B4C" w:rsidRDefault="007F2B4C" w:rsidP="007F2B4C">
      <w:pPr>
        <w:pBdr>
          <w:top w:val="single" w:sz="4" w:space="1" w:color="auto"/>
        </w:pBdr>
        <w:rPr>
          <w:b/>
          <w:bCs/>
        </w:rPr>
      </w:pPr>
      <w:r w:rsidRPr="007F2B4C">
        <w:rPr>
          <w:b/>
          <w:bCs/>
        </w:rPr>
        <w:t>TSG SA Vice Chair Elections:</w:t>
      </w:r>
    </w:p>
    <w:p w14:paraId="57FF56C8" w14:textId="77777777" w:rsidR="00914EC0" w:rsidRPr="00576B37" w:rsidRDefault="00914EC0" w:rsidP="00914EC0">
      <w:pPr>
        <w:rPr>
          <w:b/>
          <w:bCs/>
        </w:rPr>
      </w:pPr>
      <w:r w:rsidRPr="00576B37">
        <w:rPr>
          <w:b/>
          <w:bCs/>
        </w:rPr>
        <w:t>Candidates:</w:t>
      </w:r>
    </w:p>
    <w:p w14:paraId="06F01960" w14:textId="6CE52202" w:rsidR="007F2B4C" w:rsidRDefault="00914EC0" w:rsidP="00A460CB">
      <w:r w:rsidRPr="00914EC0">
        <w:rPr>
          <w:b/>
          <w:bCs/>
        </w:rPr>
        <w:t>Mr. Satoshi NAGATA</w:t>
      </w:r>
      <w:r>
        <w:tab/>
      </w:r>
      <w:r>
        <w:tab/>
        <w:t>NTT DOCOMO INC. (ARIB)</w:t>
      </w:r>
    </w:p>
    <w:p w14:paraId="54C7188C" w14:textId="6745694A" w:rsidR="00914EC0" w:rsidRDefault="00914EC0" w:rsidP="00A460CB">
      <w:r w:rsidRPr="00914EC0">
        <w:rPr>
          <w:b/>
          <w:bCs/>
        </w:rPr>
        <w:t>Mr. Mark YOUNGE</w:t>
      </w:r>
      <w:r>
        <w:tab/>
      </w:r>
      <w:r>
        <w:tab/>
        <w:t>T-Mobile USA Inc. (ATIS)</w:t>
      </w:r>
    </w:p>
    <w:p w14:paraId="61F87716" w14:textId="7F9A8DF8" w:rsidR="00914EC0" w:rsidRDefault="00914EC0" w:rsidP="00A460CB">
      <w:r w:rsidRPr="00914EC0">
        <w:rPr>
          <w:b/>
          <w:bCs/>
        </w:rPr>
        <w:t>Dr. Mona MUSTAPHA</w:t>
      </w:r>
      <w:r>
        <w:tab/>
      </w:r>
      <w:r>
        <w:tab/>
        <w:t>Apple France (ETSI)</w:t>
      </w:r>
    </w:p>
    <w:p w14:paraId="0EF75090" w14:textId="594BE350" w:rsidR="00301BA8" w:rsidRDefault="00914EC0" w:rsidP="00A460CB">
      <w:r w:rsidRPr="00914EC0">
        <w:rPr>
          <w:b/>
          <w:bCs/>
        </w:rPr>
        <w:t>Mr. Johannes ACHTER</w:t>
      </w:r>
      <w:r>
        <w:tab/>
        <w:t>Deutsche Telekom AG (ETSI)</w:t>
      </w:r>
    </w:p>
    <w:p w14:paraId="153E1CD9" w14:textId="5DF79EF9" w:rsidR="00301BA8" w:rsidRPr="00914EC0" w:rsidRDefault="00301BA8" w:rsidP="00A460CB">
      <w:pPr>
        <w:rPr>
          <w:b/>
          <w:bCs/>
        </w:rPr>
      </w:pPr>
      <w:r w:rsidRPr="00914EC0">
        <w:rPr>
          <w:b/>
          <w:bCs/>
        </w:rPr>
        <w:t>Mr Johannes Achter</w:t>
      </w:r>
      <w:r w:rsidR="00914EC0" w:rsidRPr="00914EC0">
        <w:rPr>
          <w:b/>
          <w:bCs/>
        </w:rPr>
        <w:t xml:space="preserve"> (Deutsche Telekom AG (ETSI))</w:t>
      </w:r>
      <w:r w:rsidRPr="00914EC0">
        <w:rPr>
          <w:b/>
          <w:bCs/>
        </w:rPr>
        <w:t xml:space="preserve"> announced his withdrawal from all 3 Vice Chair positions.</w:t>
      </w:r>
    </w:p>
    <w:p w14:paraId="151BEF26" w14:textId="060C3C3F" w:rsidR="00301BA8" w:rsidRPr="00301BA8" w:rsidRDefault="00F64F82" w:rsidP="00A460CB">
      <w:pPr>
        <w:rPr>
          <w:b/>
          <w:bCs/>
          <w:color w:val="0000FF"/>
        </w:rPr>
      </w:pPr>
      <w:r>
        <w:rPr>
          <w:b/>
          <w:bCs/>
          <w:color w:val="0000FF"/>
        </w:rPr>
        <w:t>Mr. Satoshi NAGATA (NTT DOCOMO INC. (ARIB)), Mr. Mark YOUNGE (T-Mobile USA Inc. (ATIS)) and Dr. Mona MUSTAPHA (Apple France (ETSI))</w:t>
      </w:r>
      <w:r w:rsidR="00301BA8" w:rsidRPr="00301BA8">
        <w:rPr>
          <w:b/>
          <w:bCs/>
          <w:color w:val="0000FF"/>
        </w:rPr>
        <w:t xml:space="preserve"> were elected</w:t>
      </w:r>
      <w:r w:rsidR="00F1233F" w:rsidRPr="00F1233F">
        <w:rPr>
          <w:b/>
          <w:bCs/>
          <w:color w:val="0000FF"/>
        </w:rPr>
        <w:t xml:space="preserve"> </w:t>
      </w:r>
      <w:r w:rsidR="00F1233F">
        <w:rPr>
          <w:b/>
          <w:bCs/>
          <w:color w:val="0000FF"/>
        </w:rPr>
        <w:t xml:space="preserve">TSG SA </w:t>
      </w:r>
      <w:r w:rsidR="00F1233F" w:rsidRPr="00301BA8">
        <w:rPr>
          <w:b/>
          <w:bCs/>
          <w:color w:val="0000FF"/>
        </w:rPr>
        <w:t>Vice Chairs</w:t>
      </w:r>
      <w:r w:rsidR="00301BA8" w:rsidRPr="00301BA8">
        <w:rPr>
          <w:b/>
          <w:bCs/>
          <w:color w:val="0000FF"/>
        </w:rPr>
        <w:t xml:space="preserve"> by acclamation</w:t>
      </w:r>
      <w:r w:rsidR="00F1233F">
        <w:rPr>
          <w:b/>
          <w:bCs/>
          <w:color w:val="0000FF"/>
        </w:rPr>
        <w:t xml:space="preserve"> (</w:t>
      </w:r>
      <w:r w:rsidR="00301BA8" w:rsidRPr="00301BA8">
        <w:rPr>
          <w:b/>
          <w:bCs/>
          <w:color w:val="0000FF"/>
        </w:rPr>
        <w:t>second term</w:t>
      </w:r>
      <w:r w:rsidR="00F1233F">
        <w:rPr>
          <w:b/>
          <w:bCs/>
          <w:color w:val="0000FF"/>
        </w:rPr>
        <w:t>)</w:t>
      </w:r>
      <w:r w:rsidR="00301BA8" w:rsidRPr="00301BA8">
        <w:rPr>
          <w:b/>
          <w:bCs/>
          <w:color w:val="0000FF"/>
        </w:rPr>
        <w:t>.</w:t>
      </w:r>
    </w:p>
    <w:p w14:paraId="00C8B8BD" w14:textId="77777777" w:rsidR="00B748E6" w:rsidRPr="000F6C95" w:rsidRDefault="00B748E6" w:rsidP="00B748E6">
      <w:r>
        <w:t>TSG SA Congratulated the Vice Chairs on the re-election to their positions.</w:t>
      </w:r>
    </w:p>
    <w:bookmarkStart w:id="24" w:name="_MON_1741075396"/>
    <w:bookmarkEnd w:id="24"/>
    <w:p w14:paraId="74CB4A2F" w14:textId="79482D0F" w:rsidR="000D14D4" w:rsidRDefault="000D14D4" w:rsidP="000D14D4">
      <w:pPr>
        <w:pStyle w:val="TH"/>
      </w:pPr>
      <w:r>
        <w:object w:dxaOrig="9528" w:dyaOrig="6472" w14:anchorId="20082DA1">
          <v:shape id="_x0000_i1027" type="#_x0000_t75" style="width:477.15pt;height:320.8pt" o:ole="">
            <v:imagedata r:id="rId11" o:title=""/>
          </v:shape>
          <o:OLEObject Type="Embed" ProgID="Word.Picture.8" ShapeID="_x0000_i1027" DrawAspect="Content" ObjectID="_1750249848" r:id="rId12"/>
        </w:object>
      </w:r>
    </w:p>
    <w:p w14:paraId="62780E80" w14:textId="596E6BFF" w:rsidR="007F2B4C" w:rsidRDefault="007F2B4C" w:rsidP="00A460CB"/>
    <w:p w14:paraId="7B7BF333" w14:textId="77777777" w:rsidR="00B6105E" w:rsidRDefault="00B6105E" w:rsidP="00B6105E">
      <w:pPr>
        <w:pStyle w:val="NormTop"/>
      </w:pPr>
      <w:r>
        <w:rPr>
          <w:color w:val="0000FF"/>
        </w:rPr>
        <w:t>SP-230342</w:t>
      </w:r>
      <w:r w:rsidRPr="00D53282">
        <w:t xml:space="preserve"> </w:t>
      </w:r>
      <w:r>
        <w:t>(OTHER) Voting tool: A short user guide (Source: MCC Director)</w:t>
      </w:r>
      <w:r>
        <w:br/>
      </w:r>
      <w:r w:rsidRPr="00D53282">
        <w:rPr>
          <w:b/>
        </w:rPr>
        <w:t>Document for:</w:t>
      </w:r>
      <w:r w:rsidRPr="00D53282">
        <w:t xml:space="preserve"> </w:t>
      </w:r>
      <w:r>
        <w:t>Information</w:t>
      </w:r>
      <w:r>
        <w:br/>
      </w:r>
      <w:r w:rsidRPr="00D53282">
        <w:rPr>
          <w:b/>
        </w:rPr>
        <w:t>Abstract:</w:t>
      </w:r>
      <w:r w:rsidRPr="00D53282">
        <w:t xml:space="preserve"> </w:t>
      </w:r>
      <w:r>
        <w:br/>
        <w:t>Guidance to use of the electronic voting tool.</w:t>
      </w:r>
    </w:p>
    <w:p w14:paraId="5D2DEEF3" w14:textId="77777777" w:rsidR="00B6105E" w:rsidRPr="005B25A1" w:rsidRDefault="00B6105E" w:rsidP="00B6105E">
      <w:pPr>
        <w:keepNext/>
        <w:keepLines/>
        <w:rPr>
          <w:b/>
          <w:bCs/>
        </w:rPr>
      </w:pPr>
      <w:r w:rsidRPr="005B25A1">
        <w:rPr>
          <w:b/>
          <w:bCs/>
        </w:rPr>
        <w:t>Plenary Discussion:</w:t>
      </w:r>
    </w:p>
    <w:p w14:paraId="4634D132" w14:textId="64C7866B" w:rsidR="00B6105E" w:rsidRPr="007E7B0F" w:rsidRDefault="007E7B0F" w:rsidP="00B6105E">
      <w:pPr>
        <w:keepNext/>
        <w:keepLines/>
      </w:pPr>
      <w:r>
        <w:t xml:space="preserve">This was provided for information and was </w:t>
      </w:r>
      <w:r w:rsidRPr="00C3284B">
        <w:rPr>
          <w:color w:val="0000FF"/>
        </w:rPr>
        <w:t>noted</w:t>
      </w:r>
      <w:r>
        <w:t>.</w:t>
      </w:r>
    </w:p>
    <w:p w14:paraId="734A3ABC" w14:textId="2F886373" w:rsidR="00B6105E" w:rsidRPr="007E7B0F" w:rsidRDefault="00B6105E" w:rsidP="00B6105E">
      <w:r w:rsidRPr="005B25A1">
        <w:rPr>
          <w:b/>
          <w:bCs/>
        </w:rPr>
        <w:t>Status:</w:t>
      </w:r>
      <w:r>
        <w:t xml:space="preserve"> </w:t>
      </w:r>
      <w:r w:rsidR="007E7B0F" w:rsidRPr="00C3284B">
        <w:rPr>
          <w:color w:val="0000FF"/>
        </w:rPr>
        <w:t>Noted</w:t>
      </w:r>
      <w:r w:rsidR="007E7B0F">
        <w:t>.</w:t>
      </w:r>
    </w:p>
    <w:p w14:paraId="01BC3AC2" w14:textId="77777777" w:rsidR="00B6105E" w:rsidRDefault="00B6105E" w:rsidP="00B6105E"/>
    <w:p w14:paraId="3757B7F5" w14:textId="77777777" w:rsidR="007615D6" w:rsidRDefault="007615D6" w:rsidP="0010433C">
      <w:pPr>
        <w:pStyle w:val="Heading2"/>
      </w:pPr>
      <w:bookmarkStart w:id="25" w:name="_Toc131417163"/>
      <w:r>
        <w:t>3.2</w:t>
      </w:r>
      <w:r>
        <w:tab/>
        <w:t>Challenges to working agreements, technical votes</w:t>
      </w:r>
      <w:bookmarkEnd w:id="25"/>
    </w:p>
    <w:p w14:paraId="3B38F2BE" w14:textId="0E674F66" w:rsidR="00BB3F37" w:rsidRDefault="00E044EF" w:rsidP="00BB3F37">
      <w:r>
        <w:t>The following Working Agreements had been created for potential resolution at TSG</w:t>
      </w:r>
      <w:r w:rsidR="007E7B0F">
        <w:t> </w:t>
      </w:r>
      <w:r>
        <w:t>SA#99:</w:t>
      </w:r>
    </w:p>
    <w:p w14:paraId="641D71E8" w14:textId="7A278A13" w:rsidR="00E044EF" w:rsidRDefault="00000000" w:rsidP="00BB3F37">
      <w:hyperlink r:id="rId13" w:history="1">
        <w:r w:rsidR="00E044EF" w:rsidRPr="00AB4EBD">
          <w:rPr>
            <w:rStyle w:val="Hyperlink"/>
          </w:rPr>
          <w:t>https://www.3gpp.org/delegates-corner/3gpp-working-procedures/tsg-working-agreements</w:t>
        </w:r>
      </w:hyperlink>
    </w:p>
    <w:p w14:paraId="3257F43E" w14:textId="59E8E24D" w:rsidR="00E044EF" w:rsidRDefault="00E044EF" w:rsidP="00BB3F37">
      <w:r w:rsidRPr="00E044EF">
        <w:rPr>
          <w:b/>
          <w:bCs/>
        </w:rPr>
        <w:t>WA#52:</w:t>
      </w:r>
      <w:r>
        <w:t xml:space="preserve"> The SA5 Chair declared the contents of tdoc S5-232887 was approved as a Working agreement.</w:t>
      </w:r>
    </w:p>
    <w:p w14:paraId="563E9749" w14:textId="6BABA74C" w:rsidR="00E044EF" w:rsidRPr="00E044EF" w:rsidRDefault="00E044EF" w:rsidP="00BB3F37">
      <w:pPr>
        <w:rPr>
          <w:b/>
          <w:bCs/>
          <w:color w:val="0000FF"/>
        </w:rPr>
      </w:pPr>
      <w:r w:rsidRPr="00E044EF">
        <w:rPr>
          <w:b/>
          <w:bCs/>
          <w:color w:val="0000FF"/>
        </w:rPr>
        <w:tab/>
        <w:t>Unchallenged by date limit thus implicitly confirmed.</w:t>
      </w:r>
    </w:p>
    <w:p w14:paraId="762EC676" w14:textId="77777777" w:rsidR="00E044EF" w:rsidRDefault="00E044EF" w:rsidP="00E044EF">
      <w:r w:rsidRPr="00E044EF">
        <w:rPr>
          <w:b/>
          <w:bCs/>
        </w:rPr>
        <w:t>WA#53:</w:t>
      </w:r>
      <w:r>
        <w:t xml:space="preserve"> The SA5 Chair declared the contents of tdoc S5-232888 was approved as a Working agreement.</w:t>
      </w:r>
    </w:p>
    <w:p w14:paraId="1BD396FA" w14:textId="67F63712" w:rsidR="00E044EF" w:rsidRPr="00E044EF" w:rsidRDefault="00E044EF" w:rsidP="00E044EF">
      <w:pPr>
        <w:rPr>
          <w:b/>
          <w:bCs/>
          <w:color w:val="0000FF"/>
        </w:rPr>
      </w:pPr>
      <w:r w:rsidRPr="00E044EF">
        <w:rPr>
          <w:b/>
          <w:bCs/>
          <w:color w:val="0000FF"/>
        </w:rPr>
        <w:tab/>
        <w:t>Unchallenged by date limit thus implicitly confirmed.</w:t>
      </w:r>
    </w:p>
    <w:p w14:paraId="4B2FEDFE" w14:textId="77777777" w:rsidR="00E044EF" w:rsidRDefault="00E044EF" w:rsidP="00BB3F37"/>
    <w:p w14:paraId="3360C019" w14:textId="77777777" w:rsidR="007615D6" w:rsidRDefault="007615D6" w:rsidP="0010433C">
      <w:pPr>
        <w:pStyle w:val="Heading2"/>
      </w:pPr>
      <w:bookmarkStart w:id="26" w:name="_Toc131417164"/>
      <w:r>
        <w:t>3.3</w:t>
      </w:r>
      <w:r>
        <w:tab/>
        <w:t>Issues highlighted for early treatment</w:t>
      </w:r>
      <w:bookmarkEnd w:id="26"/>
    </w:p>
    <w:p w14:paraId="21B642E5" w14:textId="77777777" w:rsidR="00BB3F37" w:rsidRDefault="00000000" w:rsidP="00BB3F37">
      <w:r>
        <w:t>There were no contributions to this agenda item.</w:t>
      </w:r>
    </w:p>
    <w:p w14:paraId="68310D6D" w14:textId="77777777" w:rsidR="00BB3F37" w:rsidRDefault="00000000" w:rsidP="00BB3F37"/>
    <w:p w14:paraId="3CDCFE51" w14:textId="77777777" w:rsidR="007615D6" w:rsidRDefault="007615D6" w:rsidP="0010433C">
      <w:pPr>
        <w:pStyle w:val="Heading2"/>
      </w:pPr>
      <w:bookmarkStart w:id="27" w:name="_Toc131417165"/>
      <w:r>
        <w:lastRenderedPageBreak/>
        <w:t>3.4</w:t>
      </w:r>
      <w:r>
        <w:tab/>
        <w:t>Discussion papers on work in Rel-17 and earlier</w:t>
      </w:r>
      <w:bookmarkEnd w:id="27"/>
    </w:p>
    <w:p w14:paraId="05153C9A" w14:textId="77777777" w:rsidR="00BB3F37" w:rsidRDefault="00000000" w:rsidP="00BB3F37">
      <w:r>
        <w:t>There were no contributions to this agenda item.</w:t>
      </w:r>
    </w:p>
    <w:p w14:paraId="1AC284E3" w14:textId="77777777" w:rsidR="00BB3F37" w:rsidRDefault="00000000" w:rsidP="00BB3F37"/>
    <w:p w14:paraId="3370C0FF" w14:textId="77777777" w:rsidR="007615D6" w:rsidRDefault="007615D6" w:rsidP="0010433C">
      <w:pPr>
        <w:pStyle w:val="Heading2"/>
      </w:pPr>
      <w:bookmarkStart w:id="28" w:name="_Toc131417166"/>
      <w:r>
        <w:t>3.5</w:t>
      </w:r>
      <w:r>
        <w:tab/>
        <w:t>Discussion papers on work in Rel-18</w:t>
      </w:r>
      <w:bookmarkEnd w:id="28"/>
    </w:p>
    <w:p w14:paraId="07A8C9E3" w14:textId="4E1BC676" w:rsidR="00E00DA6" w:rsidRDefault="007615D6" w:rsidP="000A3FBD">
      <w:pPr>
        <w:pStyle w:val="NormTop"/>
      </w:pPr>
      <w:r>
        <w:rPr>
          <w:color w:val="0000FF"/>
        </w:rPr>
        <w:t>SP-230332</w:t>
      </w:r>
      <w:r w:rsidRPr="00D53282">
        <w:t xml:space="preserve"> </w:t>
      </w:r>
      <w:r>
        <w:t>(DISCUSSION) On UE data collection (Source: Qualcomm)</w:t>
      </w:r>
      <w:r>
        <w:br/>
      </w:r>
      <w:r w:rsidRPr="00D53282">
        <w:rPr>
          <w:b/>
        </w:rPr>
        <w:t>Document for:</w:t>
      </w:r>
      <w:r w:rsidRPr="00D53282">
        <w:t xml:space="preserve"> </w:t>
      </w:r>
      <w:r>
        <w:t>Agreement</w:t>
      </w:r>
      <w:r>
        <w:br/>
      </w:r>
      <w:r w:rsidRPr="00D53282">
        <w:rPr>
          <w:b/>
        </w:rPr>
        <w:t>Abstract:</w:t>
      </w:r>
      <w:r w:rsidRPr="00D53282">
        <w:t xml:space="preserve"> </w:t>
      </w:r>
      <w:r>
        <w:br/>
        <w:t>Discusses how to best address UE data collection in various SA</w:t>
      </w:r>
      <w:r w:rsidR="009031C8">
        <w:t> </w:t>
      </w:r>
      <w:r>
        <w:t>WGs in order to avoid fragmentation in the solutions.</w:t>
      </w:r>
    </w:p>
    <w:p w14:paraId="7155B55F" w14:textId="77777777" w:rsidR="007615D6" w:rsidRPr="005B25A1" w:rsidRDefault="007615D6" w:rsidP="007615D6">
      <w:pPr>
        <w:keepNext/>
        <w:keepLines/>
        <w:rPr>
          <w:b/>
          <w:bCs/>
        </w:rPr>
      </w:pPr>
      <w:r w:rsidRPr="005B25A1">
        <w:rPr>
          <w:b/>
          <w:bCs/>
        </w:rPr>
        <w:t>Plenary Discussion:</w:t>
      </w:r>
    </w:p>
    <w:p w14:paraId="001BE84A" w14:textId="468A2007" w:rsidR="007615D6" w:rsidRPr="009031C8" w:rsidRDefault="00E340DA" w:rsidP="007615D6">
      <w:pPr>
        <w:keepNext/>
        <w:keepLines/>
      </w:pPr>
      <w:r>
        <w:t xml:space="preserve">MediaTek commented that AIMLsys should not be included in this discussion as this is out of scope of the work. </w:t>
      </w:r>
      <w:r w:rsidR="00544300">
        <w:t>The SA WG4 Chair commented that the SA WG4 EVEX architecture work was done with the agreement of SA WG</w:t>
      </w:r>
      <w:r w:rsidR="00127E71">
        <w:t>6</w:t>
      </w:r>
      <w:r w:rsidR="00544300">
        <w:t xml:space="preserve"> and suggested that the new requirements need to be made clear before having a joint call with SA WG2, SA WG4 and SA WG6 to find a way forward for specifying this. The SA WG6 Chair commented that they have not reached any conclusion on this to be done within the Rel</w:t>
      </w:r>
      <w:r w:rsidR="00544300">
        <w:noBreakHyphen/>
        <w:t>18 time frame. Apple commented that SA WG2 should study this and determine whether re-use of existing EVEX architecture is the best way forward. Qualcomm commented that they did not intend to re-open KI#2 for AIMLsys and they expect this to become an issue for discussion in Rel</w:t>
      </w:r>
      <w:r w:rsidR="00544300">
        <w:noBreakHyphen/>
        <w:t xml:space="preserve">19 and would like to have a common framework for this in the WGs. As SA WG4 were reluctant to extend the architecture a way forward would be to have SA WG2 as a focal point for this architecture and suggested trying to draft an LS on this. An LS was drafted in </w:t>
      </w:r>
      <w:r w:rsidR="00544300" w:rsidRPr="00544300">
        <w:rPr>
          <w:color w:val="0000FF"/>
        </w:rPr>
        <w:t>SP-230361</w:t>
      </w:r>
      <w:r w:rsidR="00544300">
        <w:t xml:space="preserve">. This was then </w:t>
      </w:r>
      <w:r w:rsidR="00544300" w:rsidRPr="00C3284B">
        <w:rPr>
          <w:color w:val="0000FF"/>
        </w:rPr>
        <w:t>noted</w:t>
      </w:r>
      <w:r w:rsidR="00544300">
        <w:t>.</w:t>
      </w:r>
    </w:p>
    <w:p w14:paraId="49AB0C37" w14:textId="54D0A803" w:rsidR="007615D6" w:rsidRPr="00EB0339" w:rsidRDefault="007615D6" w:rsidP="007615D6">
      <w:r w:rsidRPr="005B25A1">
        <w:rPr>
          <w:b/>
          <w:bCs/>
        </w:rPr>
        <w:t>Status:</w:t>
      </w:r>
      <w:r>
        <w:t xml:space="preserve"> </w:t>
      </w:r>
      <w:r w:rsidR="00544300" w:rsidRPr="00C3284B">
        <w:rPr>
          <w:color w:val="0000FF"/>
        </w:rPr>
        <w:t>Noted</w:t>
      </w:r>
      <w:r w:rsidR="00544300">
        <w:t>.</w:t>
      </w:r>
    </w:p>
    <w:p w14:paraId="0EA4917C" w14:textId="70B4CF66" w:rsidR="00AD4366" w:rsidRDefault="00AD4366" w:rsidP="00AD4366">
      <w:pPr>
        <w:pStyle w:val="NormTop"/>
      </w:pPr>
      <w:r>
        <w:rPr>
          <w:color w:val="0000FF"/>
        </w:rPr>
        <w:t>SP-230361</w:t>
      </w:r>
      <w:r w:rsidRPr="00D53282">
        <w:t xml:space="preserve"> </w:t>
      </w:r>
      <w:r>
        <w:t xml:space="preserve">(LS OUT) </w:t>
      </w:r>
      <w:r w:rsidR="001755B2">
        <w:t>[DRAFT] Alignment of activities on UE data collection reporting and event exposure</w:t>
      </w:r>
      <w:r>
        <w:t xml:space="preserve"> (Source: Qualcomm)</w:t>
      </w:r>
      <w:r>
        <w:br/>
      </w:r>
      <w:r w:rsidRPr="00D53282">
        <w:rPr>
          <w:b/>
        </w:rPr>
        <w:t>Document for:</w:t>
      </w:r>
      <w:r w:rsidRPr="00D53282">
        <w:t xml:space="preserve"> </w:t>
      </w:r>
      <w:r>
        <w:t>Approval</w:t>
      </w:r>
      <w:r>
        <w:br/>
      </w:r>
      <w:r w:rsidRPr="00D53282">
        <w:rPr>
          <w:b/>
        </w:rPr>
        <w:t>Abstract:</w:t>
      </w:r>
      <w:r w:rsidRPr="00D53282">
        <w:t xml:space="preserve"> </w:t>
      </w:r>
      <w:r>
        <w:br/>
      </w:r>
      <w:r w:rsidR="001755B2">
        <w:t>To: SA WG4. CC: SA WG2, SA WG6.</w:t>
      </w:r>
    </w:p>
    <w:p w14:paraId="25CA0676" w14:textId="77777777" w:rsidR="007615D6" w:rsidRPr="005B25A1" w:rsidRDefault="007615D6" w:rsidP="007615D6">
      <w:pPr>
        <w:keepNext/>
        <w:keepLines/>
        <w:rPr>
          <w:b/>
          <w:bCs/>
        </w:rPr>
      </w:pPr>
      <w:r w:rsidRPr="005B25A1">
        <w:rPr>
          <w:b/>
          <w:bCs/>
        </w:rPr>
        <w:t>Plenary Discussion:</w:t>
      </w:r>
    </w:p>
    <w:p w14:paraId="5266ADF0" w14:textId="0E108729" w:rsidR="007615D6" w:rsidRPr="001755B2" w:rsidRDefault="001755B2" w:rsidP="007615D6">
      <w:pPr>
        <w:keepNext/>
        <w:keepLines/>
      </w:pPr>
      <w:r>
        <w:t xml:space="preserve">Samsung reported that they had asked off line for some clarifications to the actions and asked to add some additional information to the description part. There were some issues raised and this was left for off-line discussion and revised in </w:t>
      </w:r>
      <w:r w:rsidRPr="001755B2">
        <w:rPr>
          <w:color w:val="0000FF"/>
        </w:rPr>
        <w:t>SP-230385</w:t>
      </w:r>
      <w:r>
        <w:t>.</w:t>
      </w:r>
      <w:r w:rsidR="009E443E">
        <w:t xml:space="preserve"> An editorial correction was needed and this was revised in </w:t>
      </w:r>
      <w:r w:rsidR="009E443E" w:rsidRPr="009E443E">
        <w:rPr>
          <w:color w:val="0000FF"/>
        </w:rPr>
        <w:t>SP-230394</w:t>
      </w:r>
      <w:r w:rsidR="009E443E">
        <w:t xml:space="preserve">, which was </w:t>
      </w:r>
      <w:r w:rsidR="009E443E" w:rsidRPr="00C3284B">
        <w:rPr>
          <w:color w:val="FF0000"/>
          <w:lang w:eastAsia="en-US"/>
        </w:rPr>
        <w:t>approved</w:t>
      </w:r>
      <w:r w:rsidR="009E443E">
        <w:t>.</w:t>
      </w:r>
    </w:p>
    <w:p w14:paraId="482BBE8F" w14:textId="4FE9D31A" w:rsidR="007615D6" w:rsidRPr="009E443E" w:rsidRDefault="007615D6" w:rsidP="007615D6">
      <w:r w:rsidRPr="005B25A1">
        <w:rPr>
          <w:b/>
          <w:bCs/>
        </w:rPr>
        <w:t>Status:</w:t>
      </w:r>
      <w:r>
        <w:t xml:space="preserve"> </w:t>
      </w:r>
      <w:r w:rsidR="009E443E" w:rsidRPr="00C3284B">
        <w:rPr>
          <w:color w:val="FF0000"/>
          <w:lang w:eastAsia="en-US"/>
        </w:rPr>
        <w:t>Approved</w:t>
      </w:r>
      <w:r w:rsidR="009E443E">
        <w:t>.</w:t>
      </w:r>
    </w:p>
    <w:p w14:paraId="4EA3D2D6" w14:textId="77777777" w:rsidR="00544300" w:rsidRDefault="00544300" w:rsidP="00544300">
      <w:pPr>
        <w:pStyle w:val="NormTop"/>
      </w:pPr>
      <w:r>
        <w:rPr>
          <w:color w:val="0000FF"/>
        </w:rPr>
        <w:lastRenderedPageBreak/>
        <w:t>SP-230311</w:t>
      </w:r>
      <w:r w:rsidRPr="00D53282">
        <w:t xml:space="preserve"> </w:t>
      </w:r>
      <w:r>
        <w:t>(DISCUSSION) Discussion on UE to UE Relay Discovery Security (Source: InterDigital France R&amp;D, SAS)</w:t>
      </w:r>
      <w:r>
        <w:br/>
      </w:r>
      <w:r w:rsidRPr="00D53282">
        <w:rPr>
          <w:b/>
        </w:rPr>
        <w:t>Document for:</w:t>
      </w:r>
      <w:r w:rsidRPr="00D53282">
        <w:t xml:space="preserve"> </w:t>
      </w:r>
      <w:r>
        <w:t>Discussion</w:t>
      </w:r>
      <w:r>
        <w:br/>
      </w:r>
      <w:r w:rsidRPr="00D53282">
        <w:rPr>
          <w:b/>
        </w:rPr>
        <w:t>Abstract:</w:t>
      </w:r>
      <w:r w:rsidRPr="00D53282">
        <w:t xml:space="preserve"> </w:t>
      </w:r>
      <w:r>
        <w:br/>
        <w:t>Discussion on UE to UE Relay Discovery Security.</w:t>
      </w:r>
    </w:p>
    <w:p w14:paraId="7DDC320E" w14:textId="77777777" w:rsidR="00544300" w:rsidRPr="005B25A1" w:rsidRDefault="00544300" w:rsidP="00544300">
      <w:pPr>
        <w:keepNext/>
        <w:keepLines/>
        <w:rPr>
          <w:b/>
          <w:bCs/>
        </w:rPr>
      </w:pPr>
      <w:r w:rsidRPr="005B25A1">
        <w:rPr>
          <w:b/>
          <w:bCs/>
        </w:rPr>
        <w:t>Plenary Discussion:</w:t>
      </w:r>
    </w:p>
    <w:p w14:paraId="03794CE2" w14:textId="01399FA7" w:rsidR="00544300" w:rsidRPr="0000408E" w:rsidRDefault="005A2047" w:rsidP="00544300">
      <w:pPr>
        <w:keepNext/>
        <w:keepLines/>
      </w:pPr>
      <w:r>
        <w:t>Qualcomm commented that there is a danger of opening a security breach with this</w:t>
      </w:r>
      <w:r w:rsidR="0000408E">
        <w:t xml:space="preserve"> and only approach 2 should be pursued</w:t>
      </w:r>
      <w:r>
        <w:t>. Deutsche Telekom agreed with Qualcomm that security issues need to be taken into account</w:t>
      </w:r>
      <w:r w:rsidR="0000408E">
        <w:t xml:space="preserve"> before contemplating such a feature</w:t>
      </w:r>
      <w:r>
        <w:t>. KDDI commented that a Single Key mechanism would improve capacity. Huawei asked</w:t>
      </w:r>
      <w:r w:rsidR="0000408E">
        <w:t xml:space="preserve"> </w:t>
      </w:r>
      <w:r>
        <w:t>whether this is a suitable discussion for TSG</w:t>
      </w:r>
      <w:r w:rsidR="0000408E">
        <w:t> </w:t>
      </w:r>
      <w:r>
        <w:t>SA, where the expertise is in SA</w:t>
      </w:r>
      <w:r w:rsidR="0000408E">
        <w:t> </w:t>
      </w:r>
      <w:r>
        <w:t xml:space="preserve">WG3. </w:t>
      </w:r>
      <w:r w:rsidR="0000408E">
        <w:t xml:space="preserve">There was further support for the Qualcomm view. InterDigital commented that the intention of this was to allow SA WG3 to move forward on this topic. Qualcomm commented that there are methods available in the Working Procedures in order to progress in WGs without escalating this to the TSG and if no agreement can be found in SA WG3 then this can be dropped from the Release. Deutsche Telekom reiterated that as an operator, they cannot accept any compromise for security. The TSG SA Chair commented that although TSG SA do not have the security expertise, guidance can be provided to SA WG3 on how to try to resolve the issues. The LS in </w:t>
      </w:r>
      <w:r w:rsidR="0000408E">
        <w:rPr>
          <w:color w:val="0000FF"/>
        </w:rPr>
        <w:t>SP-230312</w:t>
      </w:r>
      <w:r w:rsidR="0000408E">
        <w:t xml:space="preserve"> should be used to try to find a suitable guidance to SA WG3. This was then </w:t>
      </w:r>
      <w:r w:rsidR="0000408E" w:rsidRPr="00C3284B">
        <w:rPr>
          <w:color w:val="0000FF"/>
        </w:rPr>
        <w:t>noted</w:t>
      </w:r>
      <w:r w:rsidR="0000408E">
        <w:t>.</w:t>
      </w:r>
    </w:p>
    <w:p w14:paraId="5F872F13" w14:textId="63219CFC" w:rsidR="00544300" w:rsidRPr="00EB0339" w:rsidRDefault="00544300" w:rsidP="00544300">
      <w:r w:rsidRPr="005B25A1">
        <w:rPr>
          <w:b/>
          <w:bCs/>
        </w:rPr>
        <w:t>Status:</w:t>
      </w:r>
      <w:r>
        <w:t xml:space="preserve"> </w:t>
      </w:r>
      <w:r w:rsidR="0000408E" w:rsidRPr="00C3284B">
        <w:rPr>
          <w:color w:val="0000FF"/>
        </w:rPr>
        <w:t>Noted</w:t>
      </w:r>
      <w:r w:rsidR="0000408E">
        <w:t>.</w:t>
      </w:r>
    </w:p>
    <w:p w14:paraId="513A3CC7" w14:textId="77777777" w:rsidR="00E00DA6" w:rsidRDefault="007615D6" w:rsidP="000A3FBD">
      <w:pPr>
        <w:pStyle w:val="NormTop"/>
      </w:pPr>
      <w:r>
        <w:rPr>
          <w:color w:val="0000FF"/>
        </w:rPr>
        <w:t>SP-230312</w:t>
      </w:r>
      <w:r w:rsidRPr="00D53282">
        <w:t xml:space="preserve"> </w:t>
      </w:r>
      <w:r>
        <w:t>(LS OUT) [DRAFT] LS on 5G ProSe UE-to-UE Relay discovery security way forward (Source: InterDigital France R&amp;D, SAS)</w:t>
      </w:r>
      <w:r>
        <w:br/>
      </w:r>
      <w:r w:rsidRPr="00D53282">
        <w:rPr>
          <w:b/>
        </w:rPr>
        <w:t>Document for:</w:t>
      </w:r>
      <w:r w:rsidRPr="00D53282">
        <w:t xml:space="preserve"> </w:t>
      </w:r>
      <w:r>
        <w:t>Approval</w:t>
      </w:r>
      <w:r>
        <w:br/>
      </w:r>
      <w:r w:rsidRPr="00D53282">
        <w:rPr>
          <w:b/>
        </w:rPr>
        <w:t>Abstract:</w:t>
      </w:r>
      <w:r w:rsidRPr="00D53282">
        <w:t xml:space="preserve"> </w:t>
      </w:r>
      <w:r>
        <w:br/>
        <w:t>To: SA WG3.</w:t>
      </w:r>
    </w:p>
    <w:p w14:paraId="423A8D69" w14:textId="77777777" w:rsidR="007615D6" w:rsidRPr="005B25A1" w:rsidRDefault="007615D6" w:rsidP="007615D6">
      <w:pPr>
        <w:keepNext/>
        <w:keepLines/>
        <w:rPr>
          <w:b/>
          <w:bCs/>
        </w:rPr>
      </w:pPr>
      <w:r w:rsidRPr="005B25A1">
        <w:rPr>
          <w:b/>
          <w:bCs/>
        </w:rPr>
        <w:t>Plenary Discussion:</w:t>
      </w:r>
    </w:p>
    <w:p w14:paraId="5B4FDD4B" w14:textId="12875870" w:rsidR="007615D6" w:rsidRPr="0000408E" w:rsidRDefault="0000408E" w:rsidP="007615D6">
      <w:pPr>
        <w:keepNext/>
        <w:keepLines/>
      </w:pPr>
      <w:r>
        <w:t xml:space="preserve">This was left for off-line discussion and revised to </w:t>
      </w:r>
      <w:r w:rsidRPr="0000408E">
        <w:rPr>
          <w:color w:val="0000FF"/>
        </w:rPr>
        <w:t>SP-230362</w:t>
      </w:r>
      <w:r>
        <w:t>.</w:t>
      </w:r>
      <w:r w:rsidR="00766015">
        <w:t xml:space="preserve"> Qualcomm commented that this does not help SA</w:t>
      </w:r>
      <w:r w:rsidR="00616124">
        <w:t> </w:t>
      </w:r>
      <w:r w:rsidR="00766015">
        <w:t>WG3 to move forward and SA</w:t>
      </w:r>
      <w:r w:rsidR="00616124">
        <w:t> </w:t>
      </w:r>
      <w:r w:rsidR="00766015">
        <w:t xml:space="preserve">WG3 can use the Working Procedures to resolve their issue on this. Ericsson asked companies who wish to bring technical subjects to TSG SA Plenary will distribute this well in advance in order to allow delegates to be well prepared on the subjects. Ericsson also did not think SA WG3 should be </w:t>
      </w:r>
      <w:r w:rsidR="00616124">
        <w:t>instructed</w:t>
      </w:r>
      <w:r w:rsidR="00766015">
        <w:t xml:space="preserve"> to send an LS to SA WG2 but should use the normal collaboration of the work.</w:t>
      </w:r>
      <w:r w:rsidR="00616124">
        <w:t xml:space="preserve"> Interdigital replied that this had been raised before and the work moved to Rel-18 as requested by TSG SA.</w:t>
      </w:r>
      <w:r w:rsidR="00766015">
        <w:t xml:space="preserve"> </w:t>
      </w:r>
      <w:r w:rsidR="00616124">
        <w:t xml:space="preserve">This LS was then </w:t>
      </w:r>
      <w:r w:rsidR="00616124" w:rsidRPr="00C3284B">
        <w:rPr>
          <w:color w:val="0000FF"/>
        </w:rPr>
        <w:t>noted</w:t>
      </w:r>
      <w:r w:rsidR="00616124">
        <w:t>.</w:t>
      </w:r>
    </w:p>
    <w:p w14:paraId="21E97285" w14:textId="60E8822C" w:rsidR="007615D6" w:rsidRPr="00616124" w:rsidRDefault="007615D6" w:rsidP="007615D6">
      <w:r w:rsidRPr="005B25A1">
        <w:rPr>
          <w:b/>
          <w:bCs/>
        </w:rPr>
        <w:t>Status:</w:t>
      </w:r>
      <w:r>
        <w:t xml:space="preserve"> </w:t>
      </w:r>
      <w:r w:rsidR="00616124" w:rsidRPr="00616124">
        <w:rPr>
          <w:color w:val="0000FF"/>
        </w:rPr>
        <w:t>Noted</w:t>
      </w:r>
      <w:r w:rsidR="00616124">
        <w:t>.</w:t>
      </w:r>
    </w:p>
    <w:p w14:paraId="7E093E3C" w14:textId="77777777" w:rsidR="00720235" w:rsidRDefault="00720235" w:rsidP="00720235">
      <w:pPr>
        <w:pStyle w:val="NormTop"/>
      </w:pPr>
      <w:r>
        <w:rPr>
          <w:color w:val="0000FF"/>
        </w:rPr>
        <w:t>SP-230121</w:t>
      </w:r>
      <w:r w:rsidRPr="00D53282">
        <w:t xml:space="preserve"> </w:t>
      </w:r>
      <w:r>
        <w:t>(DISCUSSION) Discussion of Open-Source-Defined Edge AI (Source: Xidian University)</w:t>
      </w:r>
      <w:r>
        <w:br/>
      </w:r>
      <w:r w:rsidRPr="00D53282">
        <w:rPr>
          <w:b/>
        </w:rPr>
        <w:t>Document for:</w:t>
      </w:r>
      <w:r w:rsidRPr="00D53282">
        <w:t xml:space="preserve"> </w:t>
      </w:r>
      <w:r>
        <w:t>Discussion</w:t>
      </w:r>
      <w:r>
        <w:br/>
      </w:r>
      <w:r w:rsidRPr="00D53282">
        <w:rPr>
          <w:b/>
        </w:rPr>
        <w:t>Abstract:</w:t>
      </w:r>
      <w:r w:rsidRPr="00D53282">
        <w:t xml:space="preserve"> </w:t>
      </w:r>
      <w:r>
        <w:br/>
        <w:t>Discusses the architecture and the principles of open-source-defined edge AI, include the native AI decoupling and reconfiguration of the AI functions and multi-dimensional resources.</w:t>
      </w:r>
    </w:p>
    <w:p w14:paraId="43A57144" w14:textId="77777777" w:rsidR="00720235" w:rsidRPr="005B25A1" w:rsidRDefault="00720235" w:rsidP="00720235">
      <w:pPr>
        <w:keepNext/>
        <w:keepLines/>
        <w:rPr>
          <w:b/>
          <w:bCs/>
        </w:rPr>
      </w:pPr>
      <w:r w:rsidRPr="005B25A1">
        <w:rPr>
          <w:b/>
          <w:bCs/>
        </w:rPr>
        <w:t>Plenary Discussion:</w:t>
      </w:r>
    </w:p>
    <w:p w14:paraId="3CF72614" w14:textId="777DA93C" w:rsidR="00720235" w:rsidRPr="0031253D" w:rsidRDefault="0031253D" w:rsidP="00720235">
      <w:pPr>
        <w:keepNext/>
        <w:keepLines/>
      </w:pPr>
      <w:r>
        <w:t xml:space="preserve">There was nobody available to present this and it was </w:t>
      </w:r>
      <w:r w:rsidRPr="00C3284B">
        <w:rPr>
          <w:color w:val="0000FF"/>
        </w:rPr>
        <w:t>noted</w:t>
      </w:r>
      <w:r>
        <w:t>.</w:t>
      </w:r>
    </w:p>
    <w:p w14:paraId="707CA813" w14:textId="2777F04F" w:rsidR="00720235" w:rsidRPr="00EB0339" w:rsidRDefault="00720235" w:rsidP="00720235">
      <w:r w:rsidRPr="005B25A1">
        <w:rPr>
          <w:b/>
          <w:bCs/>
        </w:rPr>
        <w:t>Status:</w:t>
      </w:r>
      <w:r>
        <w:t xml:space="preserve"> </w:t>
      </w:r>
      <w:r w:rsidR="0031253D" w:rsidRPr="00C3284B">
        <w:rPr>
          <w:color w:val="0000FF"/>
        </w:rPr>
        <w:t>Noted</w:t>
      </w:r>
      <w:r w:rsidR="0031253D">
        <w:t>.</w:t>
      </w:r>
    </w:p>
    <w:p w14:paraId="7948E6CC" w14:textId="77777777" w:rsidR="00720235" w:rsidRDefault="00720235" w:rsidP="00720235">
      <w:pPr>
        <w:pStyle w:val="NormTop"/>
      </w:pPr>
      <w:r>
        <w:rPr>
          <w:color w:val="0000FF"/>
        </w:rPr>
        <w:t>SP-230122</w:t>
      </w:r>
      <w:r w:rsidRPr="00D53282">
        <w:t xml:space="preserve"> </w:t>
      </w:r>
      <w:r>
        <w:t>(DISCUSSION) Discussion of Open-Source-Defined Edge AI (Source: Xidian University)</w:t>
      </w:r>
      <w:r>
        <w:br/>
      </w:r>
      <w:r w:rsidRPr="00D53282">
        <w:rPr>
          <w:b/>
        </w:rPr>
        <w:t>Document for:</w:t>
      </w:r>
      <w:r w:rsidRPr="00D53282">
        <w:t xml:space="preserve"> </w:t>
      </w:r>
      <w:r>
        <w:t>Discussion</w:t>
      </w:r>
      <w:r>
        <w:br/>
      </w:r>
      <w:r w:rsidRPr="00D53282">
        <w:rPr>
          <w:b/>
        </w:rPr>
        <w:t>Abstract:</w:t>
      </w:r>
      <w:r w:rsidRPr="00D53282">
        <w:t xml:space="preserve"> </w:t>
      </w:r>
      <w:r>
        <w:br/>
        <w:t>Discusses the architecture and the principles of open-source-defined edge AI, include the native AI decoupling and reconfiguration of the AI functions and multi-dimensional resources.</w:t>
      </w:r>
    </w:p>
    <w:p w14:paraId="7CCB10B9" w14:textId="77777777" w:rsidR="00720235" w:rsidRPr="00B81031" w:rsidRDefault="00720235" w:rsidP="00720235">
      <w:pPr>
        <w:keepNext/>
        <w:keepLines/>
        <w:rPr>
          <w:i/>
        </w:rPr>
      </w:pPr>
      <w:r w:rsidRPr="00B81031">
        <w:rPr>
          <w:b/>
          <w:bCs/>
          <w:i/>
        </w:rPr>
        <w:t>Comment:</w:t>
      </w:r>
      <w:r>
        <w:rPr>
          <w:i/>
        </w:rPr>
        <w:t xml:space="preserve"> </w:t>
      </w:r>
      <w:r w:rsidRPr="001A76E3">
        <w:rPr>
          <w:i/>
          <w:color w:val="0000FF"/>
        </w:rPr>
        <w:t>LATE DOC</w:t>
      </w:r>
      <w:r>
        <w:rPr>
          <w:i/>
        </w:rPr>
        <w:t>:</w:t>
      </w:r>
    </w:p>
    <w:p w14:paraId="154D89B6" w14:textId="77777777" w:rsidR="00720235" w:rsidRPr="005B25A1" w:rsidRDefault="00720235" w:rsidP="00720235">
      <w:pPr>
        <w:keepNext/>
        <w:keepLines/>
        <w:rPr>
          <w:b/>
          <w:bCs/>
        </w:rPr>
      </w:pPr>
      <w:r w:rsidRPr="005B25A1">
        <w:rPr>
          <w:b/>
          <w:bCs/>
        </w:rPr>
        <w:t>Plenary Discussion:</w:t>
      </w:r>
    </w:p>
    <w:p w14:paraId="5AA8D25F" w14:textId="72179FED" w:rsidR="00720235" w:rsidRPr="0031253D" w:rsidRDefault="0031253D" w:rsidP="00720235">
      <w:pPr>
        <w:keepNext/>
        <w:keepLines/>
      </w:pPr>
      <w:r>
        <w:t xml:space="preserve">This was not provided and was </w:t>
      </w:r>
      <w:r w:rsidRPr="0031253D">
        <w:rPr>
          <w:color w:val="FF0000"/>
        </w:rPr>
        <w:t>withdrawn</w:t>
      </w:r>
      <w:r>
        <w:t>.</w:t>
      </w:r>
    </w:p>
    <w:p w14:paraId="199B7CC0" w14:textId="6AC93DA3" w:rsidR="00720235" w:rsidRPr="0031253D" w:rsidRDefault="00720235" w:rsidP="00720235">
      <w:r w:rsidRPr="005B25A1">
        <w:rPr>
          <w:b/>
          <w:bCs/>
        </w:rPr>
        <w:t>Status:</w:t>
      </w:r>
      <w:r>
        <w:t xml:space="preserve"> </w:t>
      </w:r>
      <w:r w:rsidR="0031253D" w:rsidRPr="0031253D">
        <w:rPr>
          <w:color w:val="FF0000"/>
        </w:rPr>
        <w:t>Withdrawn</w:t>
      </w:r>
      <w:r w:rsidR="0031253D">
        <w:t>.</w:t>
      </w:r>
    </w:p>
    <w:p w14:paraId="5814FD40" w14:textId="77777777" w:rsidR="00BB3F37" w:rsidRDefault="00000000" w:rsidP="00BB3F37"/>
    <w:p w14:paraId="38445DE9" w14:textId="6703C1B7" w:rsidR="007615D6" w:rsidRDefault="007615D6" w:rsidP="0010433C">
      <w:pPr>
        <w:pStyle w:val="Heading2"/>
      </w:pPr>
      <w:bookmarkStart w:id="29" w:name="_Toc131417167"/>
      <w:r>
        <w:t>3.6</w:t>
      </w:r>
      <w:r>
        <w:tab/>
        <w:t>Discussion papers on work in Rel-19 and later</w:t>
      </w:r>
      <w:bookmarkEnd w:id="29"/>
    </w:p>
    <w:p w14:paraId="447B4941" w14:textId="0CC83CE2" w:rsidR="00E87074" w:rsidRDefault="00E87074" w:rsidP="00E87074">
      <w:pPr>
        <w:pStyle w:val="H6"/>
        <w:pBdr>
          <w:top w:val="single" w:sz="4" w:space="1" w:color="auto"/>
          <w:left w:val="single" w:sz="4" w:space="4" w:color="auto"/>
          <w:bottom w:val="single" w:sz="4" w:space="1" w:color="auto"/>
          <w:right w:val="single" w:sz="4" w:space="4" w:color="auto"/>
        </w:pBdr>
        <w:rPr>
          <w:color w:val="0000FF"/>
        </w:rPr>
      </w:pPr>
      <w:r>
        <w:rPr>
          <w:color w:val="0000FF"/>
        </w:rPr>
        <w:t>Rel-19 Timeline</w:t>
      </w:r>
    </w:p>
    <w:p w14:paraId="31D38F6F" w14:textId="2E4ED7E8" w:rsidR="00E00DA6" w:rsidRDefault="007615D6" w:rsidP="000A3FBD">
      <w:pPr>
        <w:pStyle w:val="NormTop"/>
      </w:pPr>
      <w:r>
        <w:rPr>
          <w:color w:val="0000FF"/>
        </w:rPr>
        <w:t>SP-23033</w:t>
      </w:r>
      <w:r w:rsidR="0000408E">
        <w:rPr>
          <w:color w:val="0000FF"/>
        </w:rPr>
        <w:t>8</w:t>
      </w:r>
      <w:r w:rsidRPr="00D53282">
        <w:t xml:space="preserve"> </w:t>
      </w:r>
      <w:r>
        <w:t>(DISCUSSION) Rel-19 Timeline (Source: Huawei, Hisilicon)</w:t>
      </w:r>
      <w:r>
        <w:br/>
      </w:r>
      <w:r w:rsidRPr="00D53282">
        <w:rPr>
          <w:b/>
        </w:rPr>
        <w:t>Document for:</w:t>
      </w:r>
      <w:r w:rsidRPr="00D53282">
        <w:t xml:space="preserve"> </w:t>
      </w:r>
      <w:r>
        <w:t>Agreement</w:t>
      </w:r>
      <w:r>
        <w:br/>
      </w:r>
      <w:r w:rsidRPr="00D53282">
        <w:rPr>
          <w:b/>
        </w:rPr>
        <w:t>Abstract:</w:t>
      </w:r>
      <w:r w:rsidRPr="00D53282">
        <w:t xml:space="preserve"> </w:t>
      </w:r>
      <w:r>
        <w:br/>
        <w:t>This paper is to propose Rel-19 timeline.</w:t>
      </w:r>
    </w:p>
    <w:p w14:paraId="530DF064" w14:textId="77777777" w:rsidR="00E00DA6" w:rsidRPr="00B81031" w:rsidRDefault="00000000" w:rsidP="00B81031">
      <w:pPr>
        <w:keepNext/>
        <w:keepLines/>
        <w:rPr>
          <w:i/>
        </w:rPr>
      </w:pPr>
      <w:r w:rsidRPr="00B81031">
        <w:rPr>
          <w:b/>
          <w:bCs/>
          <w:i/>
        </w:rPr>
        <w:t>Comment:</w:t>
      </w:r>
      <w:r>
        <w:rPr>
          <w:i/>
        </w:rPr>
        <w:t xml:space="preserve"> </w:t>
      </w:r>
      <w:r w:rsidR="007615D6">
        <w:rPr>
          <w:i/>
        </w:rPr>
        <w:t>SP-230338: Revision of SP-230333.</w:t>
      </w:r>
    </w:p>
    <w:p w14:paraId="5AC7CC5E" w14:textId="77777777" w:rsidR="007615D6" w:rsidRPr="005B25A1" w:rsidRDefault="007615D6" w:rsidP="007615D6">
      <w:pPr>
        <w:keepNext/>
        <w:keepLines/>
        <w:rPr>
          <w:b/>
          <w:bCs/>
        </w:rPr>
      </w:pPr>
      <w:r w:rsidRPr="005B25A1">
        <w:rPr>
          <w:b/>
          <w:bCs/>
        </w:rPr>
        <w:t>Plenary Discussion:</w:t>
      </w:r>
    </w:p>
    <w:p w14:paraId="3DF81D5F" w14:textId="44611EF3" w:rsidR="007615D6" w:rsidRPr="0000408E" w:rsidRDefault="00432F10" w:rsidP="007615D6">
      <w:pPr>
        <w:keepNext/>
        <w:keepLines/>
      </w:pPr>
      <w:r>
        <w:t xml:space="preserve">This was presented and </w:t>
      </w:r>
      <w:r w:rsidRPr="00C3284B">
        <w:rPr>
          <w:color w:val="0000FF"/>
        </w:rPr>
        <w:t>noted</w:t>
      </w:r>
      <w:r>
        <w:t>.</w:t>
      </w:r>
    </w:p>
    <w:p w14:paraId="728B9C93" w14:textId="061F7A33" w:rsidR="007615D6" w:rsidRPr="00EB0339" w:rsidRDefault="007615D6" w:rsidP="007615D6">
      <w:r w:rsidRPr="005B25A1">
        <w:rPr>
          <w:b/>
          <w:bCs/>
        </w:rPr>
        <w:t>Status:</w:t>
      </w:r>
      <w:r>
        <w:t xml:space="preserve"> </w:t>
      </w:r>
      <w:r w:rsidR="00432F10" w:rsidRPr="00C3284B">
        <w:rPr>
          <w:color w:val="0000FF"/>
        </w:rPr>
        <w:t>Noted</w:t>
      </w:r>
      <w:r w:rsidR="00432F10">
        <w:t>.</w:t>
      </w:r>
    </w:p>
    <w:p w14:paraId="4A76814C" w14:textId="77777777" w:rsidR="00432F10" w:rsidRDefault="00432F10" w:rsidP="00432F10">
      <w:pPr>
        <w:pStyle w:val="NormTop"/>
      </w:pPr>
      <w:r>
        <w:rPr>
          <w:color w:val="0000FF"/>
        </w:rPr>
        <w:t>SP-230345</w:t>
      </w:r>
      <w:r w:rsidRPr="00D53282">
        <w:t xml:space="preserve"> </w:t>
      </w:r>
      <w:r>
        <w:t>(DISCUSSION) Discussion On Rel-19 Timeline (Source: ZTE, Sanechips)</w:t>
      </w:r>
      <w:r>
        <w:br/>
      </w:r>
      <w:r w:rsidRPr="00D53282">
        <w:rPr>
          <w:b/>
        </w:rPr>
        <w:t>Document for:</w:t>
      </w:r>
      <w:r w:rsidRPr="00D53282">
        <w:t xml:space="preserve"> </w:t>
      </w:r>
      <w:r>
        <w:t>Discussion</w:t>
      </w:r>
      <w:r>
        <w:br/>
      </w:r>
      <w:r w:rsidRPr="00D53282">
        <w:rPr>
          <w:b/>
        </w:rPr>
        <w:t>Abstract:</w:t>
      </w:r>
      <w:r w:rsidRPr="00D53282">
        <w:t xml:space="preserve"> </w:t>
      </w:r>
      <w:r>
        <w:br/>
        <w:t>Discussion On Rel-19 Timeline.</w:t>
      </w:r>
    </w:p>
    <w:p w14:paraId="3F4B20D1" w14:textId="77777777" w:rsidR="00432F10" w:rsidRPr="00B81031" w:rsidRDefault="00432F10" w:rsidP="00432F10">
      <w:pPr>
        <w:keepNext/>
        <w:keepLines/>
        <w:rPr>
          <w:i/>
        </w:rPr>
      </w:pPr>
      <w:r w:rsidRPr="00B81031">
        <w:rPr>
          <w:b/>
          <w:bCs/>
          <w:i/>
        </w:rPr>
        <w:t>Comment:</w:t>
      </w:r>
      <w:r>
        <w:rPr>
          <w:i/>
        </w:rPr>
        <w:t xml:space="preserve"> SP-230345: Revision of SP-230314.</w:t>
      </w:r>
    </w:p>
    <w:p w14:paraId="4036D475" w14:textId="77777777" w:rsidR="00432F10" w:rsidRPr="005B25A1" w:rsidRDefault="00432F10" w:rsidP="00432F10">
      <w:pPr>
        <w:keepNext/>
        <w:keepLines/>
        <w:rPr>
          <w:b/>
          <w:bCs/>
        </w:rPr>
      </w:pPr>
      <w:r w:rsidRPr="005B25A1">
        <w:rPr>
          <w:b/>
          <w:bCs/>
        </w:rPr>
        <w:t>Plenary Discussion:</w:t>
      </w:r>
    </w:p>
    <w:p w14:paraId="49002150" w14:textId="1B2F5A17" w:rsidR="00937AC2" w:rsidRDefault="00432F10" w:rsidP="00432F10">
      <w:pPr>
        <w:keepNext/>
        <w:keepLines/>
      </w:pPr>
      <w:r>
        <w:t>This was presented and left open for review of other proposals.</w:t>
      </w:r>
      <w:r w:rsidR="00B35577">
        <w:t xml:space="preserve"> There was some discussion and it was agreed that this should be taken as input for the Rel-19 workshop by the TSG SA Chair. This was then </w:t>
      </w:r>
      <w:r w:rsidR="00B35577" w:rsidRPr="00C3284B">
        <w:rPr>
          <w:color w:val="0000FF"/>
        </w:rPr>
        <w:t>noted</w:t>
      </w:r>
      <w:r w:rsidR="00B35577">
        <w:t>.</w:t>
      </w:r>
    </w:p>
    <w:p w14:paraId="086E3916" w14:textId="4FF302CB" w:rsidR="00432F10" w:rsidRPr="00B35577" w:rsidRDefault="00432F10" w:rsidP="00432F10">
      <w:r w:rsidRPr="005B25A1">
        <w:rPr>
          <w:b/>
          <w:bCs/>
        </w:rPr>
        <w:t>Status:</w:t>
      </w:r>
      <w:r>
        <w:t xml:space="preserve"> </w:t>
      </w:r>
      <w:r w:rsidR="00B35577" w:rsidRPr="00B35577">
        <w:rPr>
          <w:color w:val="0000FF"/>
        </w:rPr>
        <w:t>Noted</w:t>
      </w:r>
      <w:r w:rsidR="00B35577">
        <w:t>.</w:t>
      </w:r>
    </w:p>
    <w:p w14:paraId="2D09C6C4" w14:textId="55A73941" w:rsidR="00432F10" w:rsidRDefault="00432F10" w:rsidP="00432F10">
      <w:pPr>
        <w:pStyle w:val="NormTop"/>
      </w:pPr>
      <w:r>
        <w:rPr>
          <w:color w:val="0000FF"/>
        </w:rPr>
        <w:t>SP-230168</w:t>
      </w:r>
      <w:r w:rsidRPr="00D53282">
        <w:t xml:space="preserve"> </w:t>
      </w:r>
      <w:r>
        <w:t>(DISCUSSION) Proposal for SA Rel-19 Timeline &amp; Stage-2 Package 2-Step Approval Process (Source: O</w:t>
      </w:r>
      <w:r w:rsidR="00B35577">
        <w:t>PPO</w:t>
      </w:r>
      <w:r>
        <w:t>)</w:t>
      </w:r>
      <w:r>
        <w:br/>
      </w:r>
      <w:r w:rsidRPr="00D53282">
        <w:rPr>
          <w:b/>
        </w:rPr>
        <w:t>Document for:</w:t>
      </w:r>
      <w:r w:rsidRPr="00D53282">
        <w:t xml:space="preserve"> </w:t>
      </w:r>
      <w:r>
        <w:t>Endorsement</w:t>
      </w:r>
      <w:r>
        <w:br/>
      </w:r>
      <w:r w:rsidRPr="00D53282">
        <w:rPr>
          <w:b/>
        </w:rPr>
        <w:t>Abstract:</w:t>
      </w:r>
      <w:r w:rsidRPr="00D53282">
        <w:t xml:space="preserve"> </w:t>
      </w:r>
      <w:r>
        <w:br/>
        <w:t>Proposal for SA Rel-19 timelines and stage-2 package 2-step approval process.</w:t>
      </w:r>
    </w:p>
    <w:p w14:paraId="6B1B11FD" w14:textId="77777777" w:rsidR="00432F10" w:rsidRPr="005B25A1" w:rsidRDefault="00432F10" w:rsidP="00432F10">
      <w:pPr>
        <w:keepNext/>
        <w:keepLines/>
        <w:rPr>
          <w:b/>
          <w:bCs/>
        </w:rPr>
      </w:pPr>
      <w:r w:rsidRPr="005B25A1">
        <w:rPr>
          <w:b/>
          <w:bCs/>
        </w:rPr>
        <w:t>Plenary Discussion:</w:t>
      </w:r>
    </w:p>
    <w:p w14:paraId="70AAD039" w14:textId="0702305A" w:rsidR="00432F10" w:rsidRPr="00432F10" w:rsidRDefault="00432F10" w:rsidP="00432F10">
      <w:pPr>
        <w:keepNext/>
        <w:keepLines/>
      </w:pPr>
      <w:r>
        <w:t>This was presented and left open for review of other proposals.</w:t>
      </w:r>
      <w:r w:rsidR="00B35577">
        <w:t xml:space="preserve"> Interdigital supported the second proposal adding that TSG SA need to provide a guiding principle for the Stage 2 Rel-19 content in June 2023. Qualcomm commented that if the guiding principles are not provided until TSG SA#100, then SA</w:t>
      </w:r>
      <w:r w:rsidR="006652AD">
        <w:t> WG2</w:t>
      </w:r>
      <w:r w:rsidR="00B35577">
        <w:t xml:space="preserve"> will only have one meeting to provide all their WIDs to</w:t>
      </w:r>
      <w:r w:rsidR="006652AD">
        <w:t xml:space="preserve"> TSG S</w:t>
      </w:r>
      <w:r w:rsidR="00B35577">
        <w:t xml:space="preserve">A#101. </w:t>
      </w:r>
      <w:r w:rsidR="006652AD">
        <w:t xml:space="preserve">Samsung commented that it is inefficient to ask SA WG2 to develop a number of WIs when many may not be accepted in prioritization and the guidance on content needs to be decided before the WIs are prepared for TSG SA approval. OPPO clarified that the principles are only intended to guide the WI proposals expected by SA WG2. This was then </w:t>
      </w:r>
      <w:r w:rsidR="006652AD" w:rsidRPr="00C3284B">
        <w:rPr>
          <w:color w:val="0000FF"/>
        </w:rPr>
        <w:t>noted</w:t>
      </w:r>
      <w:r w:rsidR="006652AD">
        <w:t>.</w:t>
      </w:r>
    </w:p>
    <w:p w14:paraId="4539E8DE" w14:textId="77777777" w:rsidR="006652AD" w:rsidRPr="00B35577" w:rsidRDefault="006652AD" w:rsidP="006652AD">
      <w:r w:rsidRPr="005B25A1">
        <w:rPr>
          <w:b/>
          <w:bCs/>
        </w:rPr>
        <w:t>Status:</w:t>
      </w:r>
      <w:r>
        <w:t xml:space="preserve"> </w:t>
      </w:r>
      <w:r w:rsidRPr="00B35577">
        <w:rPr>
          <w:color w:val="0000FF"/>
        </w:rPr>
        <w:t>Noted</w:t>
      </w:r>
      <w:r>
        <w:t>.</w:t>
      </w:r>
    </w:p>
    <w:p w14:paraId="602B71ED" w14:textId="77777777" w:rsidR="00432F10" w:rsidRDefault="00432F10" w:rsidP="00432F10">
      <w:pPr>
        <w:pStyle w:val="NormTop"/>
      </w:pPr>
      <w:r>
        <w:rPr>
          <w:color w:val="0000FF"/>
        </w:rPr>
        <w:t>SP-230307</w:t>
      </w:r>
      <w:r w:rsidRPr="00D53282">
        <w:t xml:space="preserve"> </w:t>
      </w:r>
      <w:r>
        <w:t>(DISCUSSION) Rel-19 Timeline (Source: MediaTek Inc.)</w:t>
      </w:r>
      <w:r>
        <w:br/>
      </w:r>
      <w:r w:rsidRPr="00D53282">
        <w:rPr>
          <w:b/>
        </w:rPr>
        <w:t>Document for:</w:t>
      </w:r>
      <w:r w:rsidRPr="00D53282">
        <w:t xml:space="preserve"> </w:t>
      </w:r>
      <w:r>
        <w:t>Decision</w:t>
      </w:r>
      <w:r>
        <w:br/>
      </w:r>
      <w:r w:rsidRPr="00D53282">
        <w:rPr>
          <w:b/>
        </w:rPr>
        <w:t>Abstract:</w:t>
      </w:r>
      <w:r w:rsidRPr="00D53282">
        <w:t xml:space="preserve"> </w:t>
      </w:r>
      <w:r>
        <w:br/>
        <w:t>Rel-19 Timeline.</w:t>
      </w:r>
    </w:p>
    <w:p w14:paraId="7DBE6C95" w14:textId="77777777" w:rsidR="00432F10" w:rsidRPr="005B25A1" w:rsidRDefault="00432F10" w:rsidP="00432F10">
      <w:pPr>
        <w:keepNext/>
        <w:keepLines/>
        <w:rPr>
          <w:b/>
          <w:bCs/>
        </w:rPr>
      </w:pPr>
      <w:r w:rsidRPr="005B25A1">
        <w:rPr>
          <w:b/>
          <w:bCs/>
        </w:rPr>
        <w:t>Plenary Discussion:</w:t>
      </w:r>
    </w:p>
    <w:p w14:paraId="63CC8363" w14:textId="77777777" w:rsidR="00E70275" w:rsidRPr="0000408E" w:rsidRDefault="00E70275" w:rsidP="00E70275">
      <w:pPr>
        <w:keepNext/>
        <w:keepLines/>
      </w:pPr>
      <w:r>
        <w:t xml:space="preserve">This was presented and </w:t>
      </w:r>
      <w:r w:rsidRPr="00C3284B">
        <w:rPr>
          <w:color w:val="0000FF"/>
        </w:rPr>
        <w:t>noted</w:t>
      </w:r>
      <w:r>
        <w:t>.</w:t>
      </w:r>
    </w:p>
    <w:p w14:paraId="37D967A0" w14:textId="77777777" w:rsidR="00E70275" w:rsidRPr="00EB0339" w:rsidRDefault="00E70275" w:rsidP="00E70275">
      <w:r w:rsidRPr="005B25A1">
        <w:rPr>
          <w:b/>
          <w:bCs/>
        </w:rPr>
        <w:t>Status:</w:t>
      </w:r>
      <w:r>
        <w:t xml:space="preserve"> </w:t>
      </w:r>
      <w:r w:rsidRPr="00C3284B">
        <w:rPr>
          <w:color w:val="0000FF"/>
        </w:rPr>
        <w:t>Noted</w:t>
      </w:r>
      <w:r>
        <w:t>.</w:t>
      </w:r>
    </w:p>
    <w:p w14:paraId="20854F5A" w14:textId="77777777" w:rsidR="00E70275" w:rsidRDefault="00E70275" w:rsidP="00E70275">
      <w:pPr>
        <w:pStyle w:val="NormTop"/>
      </w:pPr>
      <w:r>
        <w:rPr>
          <w:color w:val="0000FF"/>
        </w:rPr>
        <w:lastRenderedPageBreak/>
        <w:t>SP-230347</w:t>
      </w:r>
      <w:r w:rsidRPr="00D53282">
        <w:t xml:space="preserve"> </w:t>
      </w:r>
      <w:r>
        <w:t>(DISCUSSION) Release 19 Timeline Considerations (Source: Orange, Deutsche Telekom, Telecom Italia, KPN)</w:t>
      </w:r>
      <w:r>
        <w:br/>
      </w:r>
      <w:r w:rsidRPr="00D53282">
        <w:rPr>
          <w:b/>
        </w:rPr>
        <w:t>Document for:</w:t>
      </w:r>
      <w:r w:rsidRPr="00D53282">
        <w:t xml:space="preserve"> </w:t>
      </w:r>
      <w:r>
        <w:t>Decision</w:t>
      </w:r>
      <w:r>
        <w:br/>
      </w:r>
      <w:r w:rsidRPr="00D53282">
        <w:rPr>
          <w:b/>
        </w:rPr>
        <w:t>Abstract:</w:t>
      </w:r>
      <w:r w:rsidRPr="00D53282">
        <w:t xml:space="preserve"> </w:t>
      </w:r>
      <w:r>
        <w:br/>
        <w:t>The contribution proposes the main considerations for Release 19 timeline.</w:t>
      </w:r>
    </w:p>
    <w:p w14:paraId="3541F4A1" w14:textId="77777777" w:rsidR="00E70275" w:rsidRPr="00B81031" w:rsidRDefault="00E70275" w:rsidP="00E70275">
      <w:pPr>
        <w:keepNext/>
        <w:keepLines/>
        <w:rPr>
          <w:i/>
        </w:rPr>
      </w:pPr>
      <w:r w:rsidRPr="00B81031">
        <w:rPr>
          <w:b/>
          <w:bCs/>
          <w:i/>
        </w:rPr>
        <w:t>Comment:</w:t>
      </w:r>
      <w:r>
        <w:rPr>
          <w:i/>
        </w:rPr>
        <w:t xml:space="preserve"> SP-230347: Revision of SP-230116.</w:t>
      </w:r>
    </w:p>
    <w:p w14:paraId="3E52A286" w14:textId="77777777" w:rsidR="00E70275" w:rsidRPr="005B25A1" w:rsidRDefault="00E70275" w:rsidP="00E70275">
      <w:pPr>
        <w:keepNext/>
        <w:keepLines/>
        <w:rPr>
          <w:b/>
          <w:bCs/>
        </w:rPr>
      </w:pPr>
      <w:r w:rsidRPr="005B25A1">
        <w:rPr>
          <w:b/>
          <w:bCs/>
        </w:rPr>
        <w:t>Plenary Discussion:</w:t>
      </w:r>
    </w:p>
    <w:p w14:paraId="0131A125" w14:textId="16AE39F2" w:rsidR="00AA3313" w:rsidRPr="00432F10" w:rsidRDefault="00AA3313" w:rsidP="00AA3313">
      <w:pPr>
        <w:keepNext/>
        <w:keepLines/>
      </w:pPr>
      <w:r>
        <w:t>This was presented and it was clarified that  the MRPs listed were examples and not a full list.</w:t>
      </w:r>
      <w:r w:rsidRPr="00AA3313">
        <w:t xml:space="preserve"> </w:t>
      </w:r>
      <w:r>
        <w:t xml:space="preserve">This was then </w:t>
      </w:r>
      <w:r w:rsidRPr="00C3284B">
        <w:rPr>
          <w:color w:val="0000FF"/>
        </w:rPr>
        <w:t>noted</w:t>
      </w:r>
      <w:r>
        <w:t>.</w:t>
      </w:r>
    </w:p>
    <w:p w14:paraId="334F971A" w14:textId="77777777" w:rsidR="00AA3313" w:rsidRPr="00EB0339" w:rsidRDefault="00AA3313" w:rsidP="00AA3313">
      <w:r w:rsidRPr="005B25A1">
        <w:rPr>
          <w:b/>
          <w:bCs/>
        </w:rPr>
        <w:t>Status:</w:t>
      </w:r>
      <w:r>
        <w:t xml:space="preserve"> </w:t>
      </w:r>
      <w:r w:rsidRPr="00C3284B">
        <w:rPr>
          <w:color w:val="0000FF"/>
        </w:rPr>
        <w:t>Noted</w:t>
      </w:r>
      <w:r>
        <w:t>.</w:t>
      </w:r>
    </w:p>
    <w:p w14:paraId="17CECC77" w14:textId="77777777" w:rsidR="005C2BB9" w:rsidRDefault="005C2BB9" w:rsidP="005C2BB9">
      <w:pPr>
        <w:pStyle w:val="NormTop"/>
      </w:pPr>
      <w:r>
        <w:rPr>
          <w:color w:val="0000FF"/>
        </w:rPr>
        <w:lastRenderedPageBreak/>
        <w:t>SP-230344</w:t>
      </w:r>
      <w:r w:rsidRPr="00D53282">
        <w:t xml:space="preserve"> </w:t>
      </w:r>
      <w:r>
        <w:t>(DISCUSSION) Time schedule for Release 19 (Source: Ericsson Limited)</w:t>
      </w:r>
      <w:r>
        <w:br/>
      </w:r>
      <w:r w:rsidRPr="00D53282">
        <w:rPr>
          <w:b/>
        </w:rPr>
        <w:t>Document for:</w:t>
      </w:r>
      <w:r w:rsidRPr="00D53282">
        <w:t xml:space="preserve"> </w:t>
      </w:r>
      <w:r>
        <w:t>Decision</w:t>
      </w:r>
      <w:r>
        <w:br/>
      </w:r>
      <w:r w:rsidRPr="00D53282">
        <w:rPr>
          <w:b/>
        </w:rPr>
        <w:t>Abstract:</w:t>
      </w:r>
      <w:r w:rsidRPr="00D53282">
        <w:t xml:space="preserve"> </w:t>
      </w:r>
      <w:r>
        <w:br/>
        <w:t>The time schedule for Rel-19 is proposed for decision.</w:t>
      </w:r>
    </w:p>
    <w:p w14:paraId="7386BEA1" w14:textId="77777777" w:rsidR="005C2BB9" w:rsidRPr="005B25A1" w:rsidRDefault="005C2BB9" w:rsidP="005C2BB9">
      <w:pPr>
        <w:keepNext/>
        <w:keepLines/>
        <w:rPr>
          <w:b/>
          <w:bCs/>
        </w:rPr>
      </w:pPr>
      <w:r w:rsidRPr="005B25A1">
        <w:rPr>
          <w:b/>
          <w:bCs/>
        </w:rPr>
        <w:t>Plenary Discussion:</w:t>
      </w:r>
    </w:p>
    <w:p w14:paraId="10173FF6" w14:textId="4B01EC77" w:rsidR="00700C80" w:rsidRPr="002371C9" w:rsidRDefault="00700C80" w:rsidP="00700C80">
      <w:pPr>
        <w:keepNext/>
        <w:keepLines/>
        <w:rPr>
          <w:b/>
          <w:bCs/>
        </w:rPr>
      </w:pPr>
      <w:r w:rsidRPr="002371C9">
        <w:rPr>
          <w:b/>
          <w:bCs/>
        </w:rPr>
        <w:t xml:space="preserve">Release 19 </w:t>
      </w:r>
      <w:r>
        <w:rPr>
          <w:b/>
          <w:bCs/>
        </w:rPr>
        <w:t>timeline</w:t>
      </w:r>
      <w:r w:rsidRPr="002371C9">
        <w:rPr>
          <w:b/>
          <w:bCs/>
        </w:rPr>
        <w:t>:</w:t>
      </w:r>
    </w:p>
    <w:p w14:paraId="134C18AF" w14:textId="0CDBDFD2" w:rsidR="005C2BB9" w:rsidRDefault="005C2BB9" w:rsidP="005C2BB9">
      <w:pPr>
        <w:keepNext/>
        <w:keepLines/>
      </w:pPr>
      <w:r>
        <w:t>This was presented. AT&amp;T commented that it was hoped that the presentations take into account that SA WG2 will not hold more than 6 ordinary meetings per year and that not whole resources will be on study of new items. The TSG SA Chair commented that on talking of timeline, it is assumed that the same criteria will apply as for Rel</w:t>
      </w:r>
      <w:r>
        <w:noBreakHyphen/>
        <w:t xml:space="preserve">18 and the content discussions is a second step on this. Deutsche Telekom commented that the 'coordination with RAN' should not be included in the timeline. The TSG SA Chair clarified that coordination is expected to be done between the WGs and TSG joint sessions are not expected to be essential. The TSG SA Chair suggested that we should be aligned with TSG RAN on the Stage 3 freeze and ASN.1 freeze dates as there is some flexibility on the freeze dates for SA WG2 Stage 2 work and RAN WGs. </w:t>
      </w:r>
    </w:p>
    <w:p w14:paraId="6A262805" w14:textId="0D591647" w:rsidR="005C2BB9" w:rsidRDefault="005C2BB9" w:rsidP="005C2BB9">
      <w:pPr>
        <w:keepNext/>
        <w:keepLines/>
      </w:pPr>
      <w:r>
        <w:t>The TSG SA Chair asked whether the December 2023 Stage 1 freeze and December 2024 Stage 2 freeze dates can be agreed on.</w:t>
      </w:r>
    </w:p>
    <w:p w14:paraId="2DB859EA" w14:textId="7126D1AE" w:rsidR="005C2BB9" w:rsidRDefault="005C2BB9" w:rsidP="005C2BB9">
      <w:pPr>
        <w:keepNext/>
        <w:keepLines/>
      </w:pPr>
      <w:r>
        <w:t>Nokia commented that it is hoped that more discussion can be held on this at this meeting and considered that alignment on ASN.1 freeze is important, but there can be flexibility on Stage 3 freeze dates and suggested March 2025 Stage 3 freeze, to give SA</w:t>
      </w:r>
      <w:r w:rsidR="00FD26E0">
        <w:t> </w:t>
      </w:r>
      <w:r>
        <w:t xml:space="preserve">WG2 18 months to complete their Stage 2 work. </w:t>
      </w:r>
      <w:r w:rsidR="00FD26E0">
        <w:t>AT&amp;T commented that if not enough time is provided, then most SA WG2 work will need an exception to complete, as has been seen in previous Releases. China Mobile commented that there were 2 years between start of work and ASN.1 Freeze and SA WG2 Stage 2 work needs at least 18 Months and supported the proposed March 2025 completion date.</w:t>
      </w:r>
    </w:p>
    <w:p w14:paraId="7946EEE1" w14:textId="5DC16C05" w:rsidR="00FD26E0" w:rsidRDefault="00FD26E0" w:rsidP="005C2BB9">
      <w:pPr>
        <w:keepNext/>
        <w:keepLines/>
      </w:pPr>
      <w:r>
        <w:t>The TSG SA Chair clarified that the TSG RAN decision was presented and it is up for discussion whether TSG SA can align with that. If TSG SA do not reach the same conclusion then a joint session can be held on Thursday to further discuss this.</w:t>
      </w:r>
    </w:p>
    <w:p w14:paraId="53C6AC8F" w14:textId="413E99BF" w:rsidR="00FD26E0" w:rsidRDefault="00FD26E0" w:rsidP="005C2BB9">
      <w:pPr>
        <w:keepNext/>
        <w:keepLines/>
      </w:pPr>
      <w:r>
        <w:t>InterDigital commented that the NAS protocol freeze equates to the TSG CT Stage 3 freeze and Open API freeze to the ASN.1 freeze. MediaTek suggested starting discussions on the ASN.1 freeze date and then work back from there.</w:t>
      </w:r>
    </w:p>
    <w:p w14:paraId="199CFCC5" w14:textId="73E42A06" w:rsidR="002371C9" w:rsidRPr="002371C9" w:rsidRDefault="002371C9" w:rsidP="005C2BB9">
      <w:pPr>
        <w:keepNext/>
        <w:keepLines/>
        <w:rPr>
          <w:b/>
          <w:bCs/>
        </w:rPr>
      </w:pPr>
      <w:r w:rsidRPr="002371C9">
        <w:rPr>
          <w:b/>
          <w:bCs/>
        </w:rPr>
        <w:t>Release 19 planning:</w:t>
      </w:r>
    </w:p>
    <w:p w14:paraId="08419552" w14:textId="77777777" w:rsidR="00700C80" w:rsidRDefault="00A65E63" w:rsidP="005C2BB9">
      <w:pPr>
        <w:keepNext/>
        <w:keepLines/>
      </w:pPr>
      <w:r>
        <w:t>The TSG SA Chair commented that the two step approach appeared to be a useful method of helping control the work load and progress of the Rel-19 work. Samsung commented that the future new SA WG2 Leadership will need to provide the estimates on TU budget and a maximum number of WIs to be handled. The SA WG2 Chair confirmed that this would need to be done in SA WG2. He agreed that the proposal in this document to take all WGs into account in the work planning and input on their capacity and WI load would be expected. The SA WG6 Chair suggested that some uniform input for this information would be needed and some guidance on how to collate this information would be welcome. The TSG SA Chair did not think rules should be introduced for this, but</w:t>
      </w:r>
      <w:r w:rsidR="00700C80">
        <w:t> WGs</w:t>
      </w:r>
      <w:r>
        <w:t xml:space="preserve"> are expected to raise any issues they foresee. Each WG may choose their own metrics to determine their budgets and work load and can choose the SA WG2 method if considered suitable. The SA WG2 Chair commented that the</w:t>
      </w:r>
      <w:r w:rsidR="00700C80">
        <w:t> WGs</w:t>
      </w:r>
      <w:r>
        <w:t xml:space="preserve"> should not be micro-managed, but the units can be made common, e.g. maximum number of WIs, Time Units per meeting, etc.</w:t>
      </w:r>
    </w:p>
    <w:p w14:paraId="132D2AEF" w14:textId="3A4E0B58" w:rsidR="002371C9" w:rsidRDefault="00700C80" w:rsidP="005C2BB9">
      <w:pPr>
        <w:keepNext/>
        <w:keepLines/>
      </w:pPr>
      <w:r>
        <w:t>SA WG3 and SA WG4 Chairs indicated they could use the TU concept to some extent. The SA WG5 Chair indicated that it would be difficult to agree on the TUs per WI without having a similar prioritization exercise as is done for SA WG2. The SA</w:t>
      </w:r>
      <w:r w:rsidR="004D3F36">
        <w:t> </w:t>
      </w:r>
      <w:r>
        <w:t>WG2 Chair commented that the TU concept is not specific to SA WG2 and has been used by RAN</w:t>
      </w:r>
      <w:r w:rsidR="004D3F36">
        <w:t> </w:t>
      </w:r>
      <w:r>
        <w:t>W</w:t>
      </w:r>
      <w:r w:rsidR="004D3F36">
        <w:t>G</w:t>
      </w:r>
      <w:r>
        <w:t>s for some time.</w:t>
      </w:r>
      <w:r w:rsidR="004D3F36">
        <w:t xml:space="preserve"> The calculation of TU budget is dependent on number of parallel sessions, number of meetings, additional ad-hoc meetings, etc. A template may be drafted to facilitate providing this information into the Rel-19 Workshop.</w:t>
      </w:r>
    </w:p>
    <w:p w14:paraId="6059F75F" w14:textId="1FBDE9FF" w:rsidR="00FD26E0" w:rsidRPr="005C2BB9" w:rsidRDefault="00FD26E0" w:rsidP="005C2BB9">
      <w:pPr>
        <w:keepNext/>
        <w:keepLines/>
      </w:pPr>
      <w:r>
        <w:t xml:space="preserve">This was then </w:t>
      </w:r>
      <w:r w:rsidRPr="00C3284B">
        <w:rPr>
          <w:color w:val="0000FF"/>
        </w:rPr>
        <w:t>noted</w:t>
      </w:r>
      <w:r>
        <w:t>.</w:t>
      </w:r>
    </w:p>
    <w:p w14:paraId="396C008F" w14:textId="606740ED" w:rsidR="00FD26E0" w:rsidRDefault="00FD26E0" w:rsidP="00FD26E0">
      <w:r w:rsidRPr="005B25A1">
        <w:rPr>
          <w:b/>
          <w:bCs/>
        </w:rPr>
        <w:t>Status:</w:t>
      </w:r>
      <w:r>
        <w:t xml:space="preserve"> </w:t>
      </w:r>
      <w:r w:rsidRPr="00C3284B">
        <w:rPr>
          <w:color w:val="0000FF"/>
        </w:rPr>
        <w:t>Noted</w:t>
      </w:r>
      <w:r>
        <w:t>.</w:t>
      </w:r>
    </w:p>
    <w:p w14:paraId="22752089" w14:textId="55D205A7" w:rsidR="00CF7849" w:rsidRDefault="00CF7849" w:rsidP="00CF7849"/>
    <w:p w14:paraId="752FB819" w14:textId="0D732A8D" w:rsidR="00DA769A" w:rsidRPr="00FA1510" w:rsidRDefault="00DA769A" w:rsidP="00CF7849">
      <w:pPr>
        <w:rPr>
          <w:i/>
          <w:iCs/>
        </w:rPr>
      </w:pPr>
      <w:r w:rsidRPr="00FA1510">
        <w:rPr>
          <w:i/>
          <w:iCs/>
        </w:rPr>
        <w:lastRenderedPageBreak/>
        <w:t>AT&amp;T commented that the time line cannot be fully discussed unless there is an understanding of the number of meetings per year SA</w:t>
      </w:r>
      <w:r w:rsidR="00D824CD" w:rsidRPr="00FA1510">
        <w:rPr>
          <w:i/>
          <w:iCs/>
        </w:rPr>
        <w:t> WG2</w:t>
      </w:r>
      <w:r w:rsidRPr="00FA1510">
        <w:rPr>
          <w:i/>
          <w:iCs/>
        </w:rPr>
        <w:t xml:space="preserve"> are assumed to hold and how many topics they can be expected to handle in parallel sessions.</w:t>
      </w:r>
    </w:p>
    <w:p w14:paraId="7EEC77E0" w14:textId="1BD288E7" w:rsidR="00DA769A" w:rsidRPr="00FA1510" w:rsidRDefault="00DA769A" w:rsidP="00CF7849">
      <w:pPr>
        <w:rPr>
          <w:i/>
          <w:iCs/>
        </w:rPr>
      </w:pPr>
      <w:r w:rsidRPr="00FA1510">
        <w:rPr>
          <w:i/>
          <w:iCs/>
        </w:rPr>
        <w:t>Samsung commented that we should aim to have a conclusion on the time line in order to allow SA</w:t>
      </w:r>
      <w:r w:rsidR="00D824CD" w:rsidRPr="00FA1510">
        <w:rPr>
          <w:i/>
          <w:iCs/>
        </w:rPr>
        <w:t> WG2</w:t>
      </w:r>
      <w:r w:rsidRPr="00FA1510">
        <w:rPr>
          <w:i/>
          <w:iCs/>
        </w:rPr>
        <w:t xml:space="preserve"> to plan their work in advance of June 2023.</w:t>
      </w:r>
    </w:p>
    <w:p w14:paraId="76DAC8AD" w14:textId="2BE064F9" w:rsidR="00D824CD" w:rsidRPr="00FA1510" w:rsidRDefault="00D824CD" w:rsidP="00CF7849">
      <w:pPr>
        <w:rPr>
          <w:i/>
          <w:iCs/>
        </w:rPr>
      </w:pPr>
      <w:r w:rsidRPr="00FA1510">
        <w:rPr>
          <w:i/>
          <w:iCs/>
        </w:rPr>
        <w:t>TIM asked whether it is necessary to define a fixed time line at this point as there are many uncertainties and suggested defining a range to select from at a later time.</w:t>
      </w:r>
    </w:p>
    <w:p w14:paraId="5C7DF55C" w14:textId="77777777" w:rsidR="00D824CD" w:rsidRPr="00FA1510" w:rsidRDefault="00D824CD" w:rsidP="00CF7849">
      <w:pPr>
        <w:rPr>
          <w:i/>
          <w:iCs/>
        </w:rPr>
      </w:pPr>
      <w:r w:rsidRPr="00FA1510">
        <w:rPr>
          <w:i/>
          <w:iCs/>
        </w:rPr>
        <w:t>Interdigital clarified that TSG RAN is not a separate body, but we collaborate and communicate intensively and added that RAN tend to provide a set of Packages for working towards 'drops' within the overall time line.</w:t>
      </w:r>
    </w:p>
    <w:p w14:paraId="21DB043E" w14:textId="1812C1E5" w:rsidR="00D824CD" w:rsidRPr="00FA1510" w:rsidRDefault="00D824CD" w:rsidP="00CF7849">
      <w:pPr>
        <w:rPr>
          <w:i/>
          <w:iCs/>
        </w:rPr>
      </w:pPr>
      <w:r w:rsidRPr="00FA1510">
        <w:rPr>
          <w:i/>
          <w:iCs/>
        </w:rPr>
        <w:t>Huawei commented that not every SI will be large and there are typically many which can be completed very quickly, so the volume of work in the Release needs to be estimated along with the time scales.</w:t>
      </w:r>
    </w:p>
    <w:p w14:paraId="026DE60A" w14:textId="0769F92E" w:rsidR="00CF7849" w:rsidRDefault="00CF7849" w:rsidP="00CF7849"/>
    <w:p w14:paraId="10F6A525" w14:textId="77777777" w:rsidR="00AD4366" w:rsidRDefault="00AD4366" w:rsidP="00AD4366">
      <w:pPr>
        <w:pStyle w:val="NormTop"/>
      </w:pPr>
      <w:r>
        <w:rPr>
          <w:color w:val="0000FF"/>
        </w:rPr>
        <w:t>SP-230363</w:t>
      </w:r>
      <w:r w:rsidRPr="00D53282">
        <w:t xml:space="preserve"> </w:t>
      </w:r>
      <w:r>
        <w:t>(OTHER) TSG CT view on Rel-19 Planning (Source: TSG CT Chair)</w:t>
      </w:r>
      <w:r>
        <w:br/>
      </w:r>
      <w:r w:rsidRPr="00D53282">
        <w:rPr>
          <w:b/>
        </w:rPr>
        <w:t>Document for:</w:t>
      </w:r>
      <w:r w:rsidRPr="00D53282">
        <w:t xml:space="preserve"> </w:t>
      </w:r>
      <w:r>
        <w:t>Information</w:t>
      </w:r>
      <w:r>
        <w:br/>
      </w:r>
      <w:r w:rsidRPr="00D53282">
        <w:rPr>
          <w:b/>
        </w:rPr>
        <w:t>Abstract:</w:t>
      </w:r>
      <w:r w:rsidRPr="00D53282">
        <w:t xml:space="preserve"> </w:t>
      </w:r>
      <w:r>
        <w:br/>
        <w:t>CT view on Rel-19 Planning.</w:t>
      </w:r>
    </w:p>
    <w:p w14:paraId="612A2799" w14:textId="77777777" w:rsidR="00AD4366" w:rsidRPr="005B25A1" w:rsidRDefault="00AD4366" w:rsidP="00AD4366">
      <w:pPr>
        <w:keepNext/>
        <w:keepLines/>
        <w:rPr>
          <w:b/>
          <w:bCs/>
        </w:rPr>
      </w:pPr>
      <w:r w:rsidRPr="005B25A1">
        <w:rPr>
          <w:b/>
          <w:bCs/>
        </w:rPr>
        <w:t>Plenary Discussion:</w:t>
      </w:r>
    </w:p>
    <w:p w14:paraId="293E0A66" w14:textId="684BC6C2" w:rsidR="00AD4366" w:rsidRDefault="007F2B4C" w:rsidP="00AD4366">
      <w:pPr>
        <w:keepNext/>
        <w:keepLines/>
      </w:pPr>
      <w:r>
        <w:t>Qualcomm commented that the planning appears to be the same independent of the number of Work Items that SA</w:t>
      </w:r>
      <w:r w:rsidR="00D944A4">
        <w:t> WG2</w:t>
      </w:r>
      <w:r>
        <w:t xml:space="preserve"> have to handle. The</w:t>
      </w:r>
      <w:r w:rsidR="00D944A4">
        <w:t xml:space="preserve"> TSG C</w:t>
      </w:r>
      <w:r>
        <w:t>T Chair replied that</w:t>
      </w:r>
      <w:r w:rsidR="00D944A4">
        <w:t xml:space="preserve"> TSG C</w:t>
      </w:r>
      <w:r>
        <w:t>T do not take the SA</w:t>
      </w:r>
      <w:r w:rsidR="00D944A4">
        <w:t> WG2</w:t>
      </w:r>
      <w:r>
        <w:t xml:space="preserve"> workload into direct account when planning the</w:t>
      </w:r>
      <w:r w:rsidR="00D944A4">
        <w:t xml:space="preserve"> TSG C</w:t>
      </w:r>
      <w:r>
        <w:t>T work.</w:t>
      </w:r>
      <w:r w:rsidR="00D944A4">
        <w:t xml:space="preserve"> The TSG SA Chair commented that the 9 month time period between Stage 2 and Stage 3 Freeze appears to have worked well. Qualcomm commented that other groups have dates which do not align with SA WG2 and suggested that a more flexible approach could be adopted taking the work items on a case by case basis.</w:t>
      </w:r>
    </w:p>
    <w:p w14:paraId="3E15015B" w14:textId="769B29CC" w:rsidR="00D944A4" w:rsidRDefault="00D944A4" w:rsidP="00AD4366">
      <w:pPr>
        <w:keepNext/>
        <w:keepLines/>
      </w:pPr>
      <w:r>
        <w:t>Ericsson commented that the time line should be determined at this meeting which will allow WGs to bring input to the June meeting on their resource budgets and meeting schedules. The TSG SA Chair commented that once the budgeting has been done, there should not be a shift to the time line expected.</w:t>
      </w:r>
    </w:p>
    <w:p w14:paraId="399F713E" w14:textId="09B0472E" w:rsidR="00E14E62" w:rsidRDefault="00E14E62" w:rsidP="00AD4366">
      <w:pPr>
        <w:keepNext/>
        <w:keepLines/>
      </w:pPr>
      <w:r>
        <w:t>Orange commented that the time line needs to take the ASN.1 Freeze and Stage 3 freezes into account, noting that there has been no Release so far where the Stage 2 in SA WG2 has completed within 12 months. China Mobile commented that the Stage 2 for Rel-18 has been extended by 3 months and the overall time needed for Stage 2 needs to be estimated in a realistic way to avoid this in Rel-19.</w:t>
      </w:r>
    </w:p>
    <w:p w14:paraId="4AA75E3E" w14:textId="429EADB2" w:rsidR="00E14E62" w:rsidRDefault="00E14E62" w:rsidP="00AD4366">
      <w:pPr>
        <w:keepNext/>
        <w:keepLines/>
      </w:pPr>
      <w:r>
        <w:t>The TSG SA Chair proposed: Whether it is preferred to have the Stage 3 freeze date as September 2025 (ASN.1 freeze December), or have the Stage 3 freeze date as December 2025.</w:t>
      </w:r>
    </w:p>
    <w:p w14:paraId="5C7A4AAC" w14:textId="75E65D7A" w:rsidR="00E14E62" w:rsidRPr="00E14E62" w:rsidRDefault="00E14E62" w:rsidP="00AD4366">
      <w:pPr>
        <w:keepNext/>
        <w:keepLines/>
        <w:rPr>
          <w:b/>
          <w:bCs/>
        </w:rPr>
      </w:pPr>
      <w:r w:rsidRPr="00E14E62">
        <w:rPr>
          <w:b/>
          <w:bCs/>
        </w:rPr>
        <w:t>Show of Hands:</w:t>
      </w:r>
    </w:p>
    <w:p w14:paraId="7CAB80CC" w14:textId="77777777" w:rsidR="005C120C" w:rsidRPr="005C120C" w:rsidRDefault="005C120C" w:rsidP="00AD4366">
      <w:pPr>
        <w:keepNext/>
        <w:keepLines/>
        <w:rPr>
          <w:b/>
          <w:bCs/>
        </w:rPr>
      </w:pPr>
      <w:r w:rsidRPr="005C120C">
        <w:rPr>
          <w:b/>
          <w:bCs/>
        </w:rPr>
        <w:t xml:space="preserve">Do you prefer </w:t>
      </w:r>
      <w:r w:rsidR="00E14E62" w:rsidRPr="005C120C">
        <w:rPr>
          <w:b/>
          <w:bCs/>
        </w:rPr>
        <w:t>Stage 3 freeze</w:t>
      </w:r>
      <w:r w:rsidRPr="005C120C">
        <w:rPr>
          <w:b/>
          <w:bCs/>
        </w:rPr>
        <w:t>:</w:t>
      </w:r>
    </w:p>
    <w:p w14:paraId="462F68BA" w14:textId="29750FEA" w:rsidR="005C120C" w:rsidRDefault="005C120C" w:rsidP="00AD4366">
      <w:pPr>
        <w:keepNext/>
        <w:keepLines/>
      </w:pPr>
      <w:r>
        <w:t>a)</w:t>
      </w:r>
      <w:r>
        <w:tab/>
      </w:r>
      <w:r w:rsidR="00E14E62">
        <w:t>September 2025</w:t>
      </w:r>
      <w:r>
        <w:t>?</w:t>
      </w:r>
      <w:r w:rsidR="00E14E62">
        <w:tab/>
      </w:r>
      <w:r>
        <w:t>~ 16</w:t>
      </w:r>
    </w:p>
    <w:p w14:paraId="43B30959" w14:textId="196438AD" w:rsidR="00E14E62" w:rsidRPr="007F2B4C" w:rsidRDefault="005C120C" w:rsidP="00AD4366">
      <w:pPr>
        <w:keepNext/>
        <w:keepLines/>
      </w:pPr>
      <w:r>
        <w:t>b)</w:t>
      </w:r>
      <w:r>
        <w:tab/>
      </w:r>
      <w:r w:rsidR="00E14E62">
        <w:t>December 2025</w:t>
      </w:r>
      <w:r>
        <w:t>?</w:t>
      </w:r>
      <w:r w:rsidR="00E14E62">
        <w:tab/>
      </w:r>
      <w:r>
        <w:t>~ 30+</w:t>
      </w:r>
    </w:p>
    <w:p w14:paraId="770F9066" w14:textId="6CB26A9B" w:rsidR="00E14E62" w:rsidRDefault="005C120C" w:rsidP="00E14E62">
      <w:pPr>
        <w:rPr>
          <w:b/>
          <w:bCs/>
          <w:color w:val="0000FF"/>
        </w:rPr>
      </w:pPr>
      <w:r>
        <w:t xml:space="preserve">There was a clear preference for December 2025 Stage 3 freeze and </w:t>
      </w:r>
      <w:r w:rsidRPr="005C120C">
        <w:rPr>
          <w:b/>
          <w:bCs/>
          <w:color w:val="0000FF"/>
        </w:rPr>
        <w:t>this will be discussed with TSG RAN in a Joint session on Thursday 23 March, 11.00-11.45 CET.</w:t>
      </w:r>
    </w:p>
    <w:p w14:paraId="160FF113" w14:textId="0BDC8118" w:rsidR="005C120C" w:rsidRPr="005C120C" w:rsidRDefault="005C120C" w:rsidP="00E14E62">
      <w:r>
        <w:t xml:space="preserve">This presentation was then </w:t>
      </w:r>
      <w:r w:rsidRPr="00C3284B">
        <w:rPr>
          <w:color w:val="0000FF"/>
        </w:rPr>
        <w:t>noted</w:t>
      </w:r>
      <w:r>
        <w:t>.</w:t>
      </w:r>
    </w:p>
    <w:p w14:paraId="4C21C186" w14:textId="767C7229" w:rsidR="00AD4366" w:rsidRDefault="00AD4366" w:rsidP="00AD4366">
      <w:r w:rsidRPr="005B25A1">
        <w:rPr>
          <w:b/>
          <w:bCs/>
        </w:rPr>
        <w:t>Status:</w:t>
      </w:r>
      <w:r>
        <w:t xml:space="preserve"> </w:t>
      </w:r>
      <w:r w:rsidR="005C120C" w:rsidRPr="00C3284B">
        <w:rPr>
          <w:color w:val="0000FF"/>
        </w:rPr>
        <w:t>Noted</w:t>
      </w:r>
      <w:r w:rsidR="005C120C">
        <w:t>.</w:t>
      </w:r>
    </w:p>
    <w:p w14:paraId="1F34934C" w14:textId="77777777" w:rsidR="005C120C" w:rsidRPr="00EB0339" w:rsidRDefault="005C120C" w:rsidP="00AD4366"/>
    <w:p w14:paraId="4C47B876" w14:textId="77777777" w:rsidR="005C120C" w:rsidRDefault="005C120C" w:rsidP="005C120C">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Rel-19 Planning</w:t>
      </w:r>
    </w:p>
    <w:p w14:paraId="7102B626" w14:textId="0576B751" w:rsidR="00E00DA6" w:rsidRDefault="007615D6" w:rsidP="000A3FBD">
      <w:pPr>
        <w:pStyle w:val="NormTop"/>
      </w:pPr>
      <w:r>
        <w:rPr>
          <w:color w:val="0000FF"/>
        </w:rPr>
        <w:t>SP-23033</w:t>
      </w:r>
      <w:r w:rsidR="0000408E">
        <w:rPr>
          <w:color w:val="0000FF"/>
        </w:rPr>
        <w:t>9</w:t>
      </w:r>
      <w:r w:rsidRPr="00D53282">
        <w:t xml:space="preserve"> </w:t>
      </w:r>
      <w:r>
        <w:t>(DISCUSSION) Rel-19 planning Proposal (Source: Huawei, Hisilicon)</w:t>
      </w:r>
      <w:r>
        <w:br/>
      </w:r>
      <w:r w:rsidRPr="00D53282">
        <w:rPr>
          <w:b/>
        </w:rPr>
        <w:t>Document for:</w:t>
      </w:r>
      <w:r w:rsidRPr="00D53282">
        <w:t xml:space="preserve"> </w:t>
      </w:r>
      <w:r>
        <w:t>Agreement</w:t>
      </w:r>
      <w:r>
        <w:br/>
      </w:r>
      <w:r w:rsidRPr="00D53282">
        <w:rPr>
          <w:b/>
        </w:rPr>
        <w:t>Abstract:</w:t>
      </w:r>
      <w:r w:rsidRPr="00D53282">
        <w:t xml:space="preserve"> </w:t>
      </w:r>
      <w:r>
        <w:br/>
        <w:t>This paper propose criteria for 2 package approval method.</w:t>
      </w:r>
    </w:p>
    <w:p w14:paraId="3C8EF0CD" w14:textId="77777777" w:rsidR="00E00DA6" w:rsidRPr="00B81031" w:rsidRDefault="00000000" w:rsidP="00B81031">
      <w:pPr>
        <w:keepNext/>
        <w:keepLines/>
        <w:rPr>
          <w:i/>
        </w:rPr>
      </w:pPr>
      <w:r w:rsidRPr="00B81031">
        <w:rPr>
          <w:b/>
          <w:bCs/>
          <w:i/>
        </w:rPr>
        <w:t>Comment:</w:t>
      </w:r>
      <w:r>
        <w:rPr>
          <w:i/>
        </w:rPr>
        <w:t xml:space="preserve"> </w:t>
      </w:r>
      <w:r w:rsidR="007615D6">
        <w:rPr>
          <w:i/>
        </w:rPr>
        <w:t>SP-230339: Revision of SP-230334.</w:t>
      </w:r>
    </w:p>
    <w:p w14:paraId="0E9E19E5" w14:textId="77777777" w:rsidR="007615D6" w:rsidRPr="005B25A1" w:rsidRDefault="007615D6" w:rsidP="007615D6">
      <w:pPr>
        <w:keepNext/>
        <w:keepLines/>
        <w:rPr>
          <w:b/>
          <w:bCs/>
        </w:rPr>
      </w:pPr>
      <w:r w:rsidRPr="005B25A1">
        <w:rPr>
          <w:b/>
          <w:bCs/>
        </w:rPr>
        <w:t>Plenary Discussion:</w:t>
      </w:r>
    </w:p>
    <w:p w14:paraId="32150B0F" w14:textId="77777777" w:rsidR="00CD0D39" w:rsidRDefault="008A319B" w:rsidP="007615D6">
      <w:pPr>
        <w:keepNext/>
        <w:keepLines/>
      </w:pPr>
      <w:r>
        <w:t xml:space="preserve">It was clarified that this proposal is not dependent on the Rel=19 timeline but </w:t>
      </w:r>
      <w:r w:rsidR="00204E57">
        <w:t>focuses on making the work manageable by not handling too many |WIs in parallel and to start larger system impacting WIs early.</w:t>
      </w:r>
    </w:p>
    <w:p w14:paraId="1276F2F0" w14:textId="5EDF282C" w:rsidR="00CD0D39" w:rsidRDefault="00204E57" w:rsidP="007615D6">
      <w:pPr>
        <w:keepNext/>
        <w:keepLines/>
      </w:pPr>
      <w:r>
        <w:t>OPPO asked what is meant by 'big WIs' and asked for the reasoning on the 40% TU usage.</w:t>
      </w:r>
    </w:p>
    <w:p w14:paraId="011DAA14" w14:textId="77777777" w:rsidR="00CD0D39" w:rsidRDefault="00204E57" w:rsidP="007615D6">
      <w:pPr>
        <w:keepNext/>
        <w:keepLines/>
      </w:pPr>
      <w:r>
        <w:t>Samsung commented that in order to identify the large items all SIDs will need to be provided by September 2023, which will be difficult to achieve.</w:t>
      </w:r>
    </w:p>
    <w:p w14:paraId="0A5BFB94" w14:textId="142C4347" w:rsidR="00CD0D39" w:rsidRDefault="00204E57" w:rsidP="007615D6">
      <w:pPr>
        <w:keepNext/>
        <w:keepLines/>
      </w:pPr>
      <w:r>
        <w:t>Interdigital commented that the final content should await the June Rel</w:t>
      </w:r>
      <w:r>
        <w:noBreakHyphen/>
        <w:t>19 Workshop, but considered proposal 2 to be useful for companies to consider, but more time is needed before the other proposals can be agreed.</w:t>
      </w:r>
    </w:p>
    <w:p w14:paraId="68DF60D1" w14:textId="4AD93891" w:rsidR="00CD0D39" w:rsidRDefault="00204E57" w:rsidP="007615D6">
      <w:pPr>
        <w:keepNext/>
        <w:keepLines/>
      </w:pPr>
      <w:r>
        <w:t>Qualcomm commented that proposal 1 does not take the other WGs into account but there are impacts on the work between</w:t>
      </w:r>
      <w:r w:rsidR="00CD0D39">
        <w:t xml:space="preserve"> </w:t>
      </w:r>
      <w:r>
        <w:t>WGs.</w:t>
      </w:r>
    </w:p>
    <w:p w14:paraId="3342A3E2" w14:textId="181C9108" w:rsidR="00CD0D39" w:rsidRDefault="00204E57" w:rsidP="007615D6">
      <w:pPr>
        <w:keepNext/>
        <w:keepLines/>
      </w:pPr>
      <w:r>
        <w:t>Nokia commented that SA WG6 could also start Rel</w:t>
      </w:r>
      <w:r>
        <w:noBreakHyphen/>
        <w:t>19 work soon and suggested SA WG6 are also included in the planning and considered Proposal 2 to be what SA</w:t>
      </w:r>
      <w:r w:rsidR="00043A32">
        <w:t> </w:t>
      </w:r>
      <w:r>
        <w:t>WG2 should decide.</w:t>
      </w:r>
    </w:p>
    <w:p w14:paraId="625421E8" w14:textId="051ACE9B" w:rsidR="007615D6" w:rsidRDefault="00204E57" w:rsidP="007615D6">
      <w:pPr>
        <w:keepNext/>
        <w:keepLines/>
      </w:pPr>
      <w:r>
        <w:t>The SA</w:t>
      </w:r>
      <w:r w:rsidR="00CD0D39">
        <w:t> WG6</w:t>
      </w:r>
      <w:r>
        <w:t xml:space="preserve"> Chair commented that it is expected that SA</w:t>
      </w:r>
      <w:r w:rsidR="00CD0D39">
        <w:t> WG6</w:t>
      </w:r>
      <w:r>
        <w:t xml:space="preserve"> can begin work from October 2023, but does not need to be part of the package planning and should not be given the same constraints as SA</w:t>
      </w:r>
      <w:r w:rsidR="00CD0D39">
        <w:t> WG2</w:t>
      </w:r>
      <w:r>
        <w:t xml:space="preserve"> in terms of prioritization.</w:t>
      </w:r>
    </w:p>
    <w:p w14:paraId="7074B82B" w14:textId="43528C64" w:rsidR="00CD0D39" w:rsidRDefault="00CD0D39" w:rsidP="007615D6">
      <w:pPr>
        <w:keepNext/>
        <w:keepLines/>
      </w:pPr>
      <w:r>
        <w:t>Huawei agreed that SA WG6 should not be included at this time and agreed that proposals 3 and 4 may need more time before they can be agreed.</w:t>
      </w:r>
    </w:p>
    <w:p w14:paraId="50E0B563" w14:textId="30080F47" w:rsidR="00CD0D39" w:rsidRDefault="00CD0D39" w:rsidP="007615D6">
      <w:pPr>
        <w:keepNext/>
        <w:keepLines/>
      </w:pPr>
      <w:r>
        <w:t>AT&amp;T commented that it would be useful to have expected content from all WGs for September to allow an overall view of the work.</w:t>
      </w:r>
    </w:p>
    <w:p w14:paraId="403ED91B" w14:textId="368FC834" w:rsidR="00CD0D39" w:rsidRDefault="00043A32" w:rsidP="007615D6">
      <w:pPr>
        <w:keepNext/>
        <w:keepLines/>
      </w:pPr>
      <w:r>
        <w:t>Motorola Solutions commented that there are already work items under development in SA WG6 and some input can be provided for September.</w:t>
      </w:r>
    </w:p>
    <w:p w14:paraId="450033B4" w14:textId="50F64CF2" w:rsidR="00043A32" w:rsidRDefault="00043A32" w:rsidP="007615D6">
      <w:pPr>
        <w:keepNext/>
        <w:keepLines/>
      </w:pPr>
      <w:r>
        <w:t>The TSG SA Chair commented that a large amount of effort is needed for the prioritization of SA WG2 work and will only be done for other WGs if it is determined to be necessary.</w:t>
      </w:r>
    </w:p>
    <w:p w14:paraId="13F2B483" w14:textId="3EC8EC76" w:rsidR="00043A32" w:rsidRDefault="00043A32" w:rsidP="007615D6">
      <w:pPr>
        <w:keepNext/>
        <w:keepLines/>
      </w:pPr>
      <w:r>
        <w:t>CATT commented that the proposal for 15 WIs maximum for SA WG2 is considered good, but this decision should be left to SA WG2 to determine, rather than micro-managing their work.</w:t>
      </w:r>
    </w:p>
    <w:p w14:paraId="1342D907" w14:textId="4EF39920" w:rsidR="00043A32" w:rsidRDefault="00043A32" w:rsidP="007615D6">
      <w:pPr>
        <w:keepNext/>
        <w:keepLines/>
      </w:pPr>
      <w:r>
        <w:t>Orange asked why the figure of 15 WIs was chosen. The TSG SA Chair replied that this is based on experience for previous Release packages of what is a reasonably high work load on SA WG2. The prioritization and down scoping exercise done in Rel</w:t>
      </w:r>
      <w:r>
        <w:noBreakHyphen/>
        <w:t>18 was painful for many companies and we should aim to avoid this type of thing in future Releases.</w:t>
      </w:r>
    </w:p>
    <w:p w14:paraId="0B7C8659" w14:textId="2B4F4430" w:rsidR="00043A32" w:rsidRDefault="00043A32" w:rsidP="007615D6">
      <w:pPr>
        <w:keepNext/>
        <w:keepLines/>
      </w:pPr>
      <w:r>
        <w:t>The SA WG6 Chair informed TSG SA that they will inform of the work they have for Rel-19 when it is known.</w:t>
      </w:r>
    </w:p>
    <w:p w14:paraId="22DCA77E" w14:textId="3A08A1DE" w:rsidR="00043A32" w:rsidRDefault="00043A32" w:rsidP="007615D6">
      <w:pPr>
        <w:keepNext/>
        <w:keepLines/>
      </w:pPr>
      <w:r>
        <w:t>Huawei clarified that the TEI mini-WIDs are not included in this proposal.</w:t>
      </w:r>
    </w:p>
    <w:p w14:paraId="78368CA6" w14:textId="25D90BD5" w:rsidR="00043A32" w:rsidRDefault="00043A32" w:rsidP="007615D6">
      <w:pPr>
        <w:keepNext/>
        <w:keepLines/>
      </w:pPr>
      <w:r>
        <w:t>China Mobile commented that the number of WIs may not be exact but could be provided as guidance to SA WG2 for their decision on this.</w:t>
      </w:r>
    </w:p>
    <w:p w14:paraId="3C0AF1EC" w14:textId="646A9768" w:rsidR="00043A32" w:rsidRDefault="00DC76FD" w:rsidP="007615D6">
      <w:pPr>
        <w:keepNext/>
        <w:keepLines/>
      </w:pPr>
      <w:r w:rsidRPr="00DC76FD">
        <w:rPr>
          <w:b/>
          <w:bCs/>
        </w:rPr>
        <w:t>P</w:t>
      </w:r>
      <w:r w:rsidR="00043A32" w:rsidRPr="00DC76FD">
        <w:rPr>
          <w:b/>
          <w:bCs/>
        </w:rPr>
        <w:t>roposal 2</w:t>
      </w:r>
      <w:r w:rsidRPr="00DC76FD">
        <w:rPr>
          <w:b/>
          <w:bCs/>
        </w:rPr>
        <w:t>:</w:t>
      </w:r>
      <w:r w:rsidR="00043A32">
        <w:t xml:space="preserve"> SA WG2 should bring the maximum number of WIs as input to the Rel-19 Workshop.</w:t>
      </w:r>
    </w:p>
    <w:p w14:paraId="5B0B5131" w14:textId="683F58B4" w:rsidR="00043A32" w:rsidRDefault="00043A32" w:rsidP="007615D6">
      <w:pPr>
        <w:keepNext/>
        <w:keepLines/>
      </w:pPr>
      <w:r w:rsidRPr="00DC76FD">
        <w:rPr>
          <w:b/>
          <w:bCs/>
        </w:rPr>
        <w:t>Proposal 1</w:t>
      </w:r>
      <w:r w:rsidR="00DC76FD" w:rsidRPr="00DC76FD">
        <w:rPr>
          <w:b/>
          <w:bCs/>
        </w:rPr>
        <w:t>:</w:t>
      </w:r>
      <w:r>
        <w:t xml:space="preserve"> to have two work packages was</w:t>
      </w:r>
      <w:r w:rsidR="00DC76FD">
        <w:t xml:space="preserve"> endorsed.</w:t>
      </w:r>
    </w:p>
    <w:p w14:paraId="727B086B" w14:textId="064E1687" w:rsidR="00DC76FD" w:rsidRDefault="00DC76FD" w:rsidP="007615D6">
      <w:pPr>
        <w:keepNext/>
        <w:keepLines/>
      </w:pPr>
      <w:r>
        <w:t xml:space="preserve">This was then </w:t>
      </w:r>
      <w:r w:rsidRPr="00C3284B">
        <w:rPr>
          <w:color w:val="0000FF"/>
        </w:rPr>
        <w:t>noted</w:t>
      </w:r>
      <w:r>
        <w:t>.</w:t>
      </w:r>
    </w:p>
    <w:p w14:paraId="50A5B891" w14:textId="08F6151F" w:rsidR="007615D6" w:rsidRDefault="007615D6" w:rsidP="007615D6">
      <w:r w:rsidRPr="005B25A1">
        <w:rPr>
          <w:b/>
          <w:bCs/>
        </w:rPr>
        <w:t>Status:</w:t>
      </w:r>
      <w:r>
        <w:t xml:space="preserve"> </w:t>
      </w:r>
      <w:r w:rsidR="00DC76FD" w:rsidRPr="00C3284B">
        <w:rPr>
          <w:color w:val="0000FF"/>
        </w:rPr>
        <w:t>Noted</w:t>
      </w:r>
      <w:r w:rsidR="00DC76FD">
        <w:t>.</w:t>
      </w:r>
    </w:p>
    <w:p w14:paraId="39857989" w14:textId="77777777" w:rsidR="004D3F36" w:rsidRDefault="004D3F36" w:rsidP="004D3F36">
      <w:pPr>
        <w:pStyle w:val="NormTop"/>
      </w:pPr>
      <w:r>
        <w:rPr>
          <w:color w:val="0000FF"/>
        </w:rPr>
        <w:lastRenderedPageBreak/>
        <w:t>SP-230340</w:t>
      </w:r>
      <w:r w:rsidRPr="00D53282">
        <w:t xml:space="preserve"> </w:t>
      </w:r>
      <w:r>
        <w:t>(DISCUSSION) Proposed High Level Principles for Rel-19 planning (Source: Xiaomi)</w:t>
      </w:r>
      <w:r>
        <w:br/>
      </w:r>
      <w:r w:rsidRPr="00D53282">
        <w:rPr>
          <w:b/>
        </w:rPr>
        <w:t>Document for:</w:t>
      </w:r>
      <w:r w:rsidRPr="00D53282">
        <w:t xml:space="preserve"> </w:t>
      </w:r>
      <w:r>
        <w:t>Agreement</w:t>
      </w:r>
      <w:r>
        <w:br/>
      </w:r>
      <w:r w:rsidRPr="00D53282">
        <w:rPr>
          <w:b/>
        </w:rPr>
        <w:t>Abstract:</w:t>
      </w:r>
      <w:r w:rsidRPr="00D53282">
        <w:t xml:space="preserve"> </w:t>
      </w:r>
      <w:r>
        <w:br/>
        <w:t>Proposed High Level Principles for Rel-19 planning.</w:t>
      </w:r>
    </w:p>
    <w:p w14:paraId="50943EDB" w14:textId="77777777" w:rsidR="004D3F36" w:rsidRPr="005B25A1" w:rsidRDefault="004D3F36" w:rsidP="004D3F36">
      <w:pPr>
        <w:keepNext/>
        <w:keepLines/>
        <w:rPr>
          <w:b/>
          <w:bCs/>
        </w:rPr>
      </w:pPr>
      <w:r w:rsidRPr="005B25A1">
        <w:rPr>
          <w:b/>
          <w:bCs/>
        </w:rPr>
        <w:t>Plenary Discussion:</w:t>
      </w:r>
    </w:p>
    <w:p w14:paraId="623C3957" w14:textId="77BE3778" w:rsidR="004D3F36" w:rsidRDefault="004D3F36" w:rsidP="004D3F36">
      <w:pPr>
        <w:keepNext/>
        <w:keepLines/>
      </w:pPr>
      <w:r>
        <w:t>Samsung commented that the prioritisation of items with highest TU requirements is unlikely to be possible within a single SA WG2 meeting. The</w:t>
      </w:r>
      <w:r w:rsidR="00F041AB">
        <w:t xml:space="preserve"> TSG S</w:t>
      </w:r>
      <w:r>
        <w:t>A Chair considered the two-step approach could be a powerful tool but there is a danger of not getting agreement on the items in each step and asked that delegates and</w:t>
      </w:r>
      <w:r w:rsidR="00F041AB">
        <w:t xml:space="preserve"> WGs</w:t>
      </w:r>
      <w:r>
        <w:t xml:space="preserve"> </w:t>
      </w:r>
      <w:r w:rsidR="00F041AB">
        <w:t>keep</w:t>
      </w:r>
      <w:r>
        <w:t xml:space="preserve"> some flexibility in the proposals in Q3. </w:t>
      </w:r>
      <w:r w:rsidR="00F041AB">
        <w:t>The SA WG2 Chair agreed that there are a number of factors such as no RAN impact for inclusion in the first step and flexibility will be needed for the discussions in September. OPPO commented that if some objectives can be identified in the WIs which have no RAN dependency, work can already start on this in Q4. The SA WG2 Chair added that the risk of not being able to agree anything in September will mean no Rel</w:t>
      </w:r>
      <w:r w:rsidR="00F041AB">
        <w:noBreakHyphen/>
        <w:t>19 work can start in Q4 and this would remove the 3 months of TU budget from the estimations. Interdigital commented that some of these discussions were already held and asked that the Huawei draft guidelines can include some of this.</w:t>
      </w:r>
    </w:p>
    <w:p w14:paraId="5762F034" w14:textId="226766E5" w:rsidR="009672AC" w:rsidRPr="004D3F36" w:rsidRDefault="009672AC" w:rsidP="004D3F36">
      <w:pPr>
        <w:keepNext/>
        <w:keepLines/>
      </w:pPr>
      <w:r>
        <w:t xml:space="preserve">This was then </w:t>
      </w:r>
      <w:r w:rsidRPr="00C3284B">
        <w:rPr>
          <w:color w:val="0000FF"/>
        </w:rPr>
        <w:t>noted</w:t>
      </w:r>
      <w:r>
        <w:t>.</w:t>
      </w:r>
    </w:p>
    <w:p w14:paraId="3B709A05" w14:textId="154EB443" w:rsidR="004D3F36" w:rsidRPr="00EB0339" w:rsidRDefault="004D3F36" w:rsidP="004D3F36">
      <w:r w:rsidRPr="005B25A1">
        <w:rPr>
          <w:b/>
          <w:bCs/>
        </w:rPr>
        <w:t>Status:</w:t>
      </w:r>
      <w:r>
        <w:t xml:space="preserve"> </w:t>
      </w:r>
      <w:r w:rsidR="009672AC" w:rsidRPr="00C3284B">
        <w:rPr>
          <w:color w:val="0000FF"/>
        </w:rPr>
        <w:t>Noted</w:t>
      </w:r>
      <w:r w:rsidR="009672AC">
        <w:t>.</w:t>
      </w:r>
    </w:p>
    <w:p w14:paraId="14D9E2FF" w14:textId="50399603" w:rsidR="006324C9" w:rsidRDefault="006324C9" w:rsidP="006324C9">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00A6731D" w14:textId="77777777" w:rsidR="00E00DA6" w:rsidRDefault="007615D6" w:rsidP="000A3FBD">
      <w:pPr>
        <w:pStyle w:val="NormTop"/>
      </w:pPr>
      <w:r>
        <w:rPr>
          <w:color w:val="0000FF"/>
        </w:rPr>
        <w:t>SP-230329</w:t>
      </w:r>
      <w:r w:rsidRPr="00D53282">
        <w:t xml:space="preserve"> </w:t>
      </w:r>
      <w:r>
        <w:t>(DISCUSSION) Discussion on 3GPP transition to next-generation cryptographic algorithms (Source: KDDI Corporation)</w:t>
      </w:r>
      <w:r>
        <w:br/>
      </w:r>
      <w:r w:rsidRPr="00D53282">
        <w:rPr>
          <w:b/>
        </w:rPr>
        <w:t>Document for:</w:t>
      </w:r>
      <w:r w:rsidRPr="00D53282">
        <w:t xml:space="preserve"> </w:t>
      </w:r>
      <w:r>
        <w:t>Endorsement</w:t>
      </w:r>
      <w:r>
        <w:br/>
      </w:r>
      <w:r w:rsidRPr="00D53282">
        <w:rPr>
          <w:b/>
        </w:rPr>
        <w:t>Abstract:</w:t>
      </w:r>
      <w:r w:rsidRPr="00D53282">
        <w:t xml:space="preserve"> </w:t>
      </w:r>
      <w:r>
        <w:br/>
        <w:t>Discusses open questions and potential risks related to the transition of the 3GPP System to next-generation cryptographic algorithms, as recently presented to SA WG3. Considering the potential risk of new algorithms being introduced too late or without careful consideration, it is proposed to send an LS to SA WG3 affirming the importance of a study required dedicated on introduction to next-generation cryptographic algorithms.</w:t>
      </w:r>
    </w:p>
    <w:p w14:paraId="0C9ACA3F" w14:textId="77777777" w:rsidR="00E00DA6" w:rsidRPr="00B81031" w:rsidRDefault="00000000" w:rsidP="00B81031">
      <w:pPr>
        <w:keepNext/>
        <w:keepLines/>
        <w:rPr>
          <w:i/>
        </w:rPr>
      </w:pPr>
      <w:r w:rsidRPr="00B81031">
        <w:rPr>
          <w:b/>
          <w:bCs/>
          <w:i/>
        </w:rPr>
        <w:t>Comment:</w:t>
      </w:r>
      <w:r>
        <w:rPr>
          <w:i/>
        </w:rPr>
        <w:t xml:space="preserve"> </w:t>
      </w:r>
      <w:r w:rsidR="007615D6">
        <w:rPr>
          <w:i/>
        </w:rPr>
        <w:t>Related to LS In SP-230024.</w:t>
      </w:r>
    </w:p>
    <w:p w14:paraId="294D9AE5" w14:textId="77777777" w:rsidR="007615D6" w:rsidRPr="005B25A1" w:rsidRDefault="007615D6" w:rsidP="007615D6">
      <w:pPr>
        <w:keepNext/>
        <w:keepLines/>
        <w:rPr>
          <w:b/>
          <w:bCs/>
        </w:rPr>
      </w:pPr>
      <w:r w:rsidRPr="005B25A1">
        <w:rPr>
          <w:b/>
          <w:bCs/>
        </w:rPr>
        <w:t>Plenary Discussion:</w:t>
      </w:r>
    </w:p>
    <w:p w14:paraId="45051EE6" w14:textId="1AC48D46" w:rsidR="006324C9" w:rsidRDefault="006324C9" w:rsidP="007615D6">
      <w:pPr>
        <w:keepNext/>
        <w:keepLines/>
      </w:pPr>
      <w:r>
        <w:t>The SA WG3 Chair commented that there is work being done in SA WG3 to expand the number of Keys and adaption of the three algorithms. However, there are proposals to use new algorithms which would require crypto-analysis which is outside the expertise of SA WG3 and did not see the need for an LS to SA WG3 on this. Huawei agreed with the SA WG3 Chair and did not think an LS was necessary. Mitigation of potential attacks will need to be studied for the next generation algorithms. Orange commented that the GSMA had asked for some study of this and believed that some guidance to SA WG2 on how to handle this is needed. The SA WG3 Chair agreed that this is important and the conventional algorithms are ready for use on the new interfaces, for the IETF protocols, the NIS protocols can be adopted into 3GPP specifications once they are adopted by the IETF.</w:t>
      </w:r>
    </w:p>
    <w:p w14:paraId="2D4A3C80" w14:textId="1428F3C9" w:rsidR="006324C9" w:rsidRPr="006324C9" w:rsidRDefault="006324C9" w:rsidP="006324C9">
      <w:pPr>
        <w:keepNext/>
        <w:keepLines/>
      </w:pPr>
      <w:r>
        <w:t xml:space="preserve">The related proposed LS to SA WG3 was </w:t>
      </w:r>
      <w:r w:rsidR="00301BA8">
        <w:t>left for off-line discussion</w:t>
      </w:r>
      <w:r>
        <w:t xml:space="preserve"> and this was </w:t>
      </w:r>
      <w:r w:rsidRPr="00C3284B">
        <w:rPr>
          <w:color w:val="0000FF"/>
        </w:rPr>
        <w:t>noted</w:t>
      </w:r>
      <w:r>
        <w:t>.</w:t>
      </w:r>
    </w:p>
    <w:p w14:paraId="195F4716" w14:textId="67E0164E" w:rsidR="007615D6" w:rsidRPr="00EB0339" w:rsidRDefault="007615D6" w:rsidP="007615D6">
      <w:r w:rsidRPr="005B25A1">
        <w:rPr>
          <w:b/>
          <w:bCs/>
        </w:rPr>
        <w:t>Status:</w:t>
      </w:r>
      <w:r>
        <w:t xml:space="preserve"> </w:t>
      </w:r>
      <w:r w:rsidR="00301BA8" w:rsidRPr="00C3284B">
        <w:rPr>
          <w:color w:val="0000FF"/>
        </w:rPr>
        <w:t>Noted</w:t>
      </w:r>
      <w:r w:rsidR="006324C9">
        <w:t>.</w:t>
      </w:r>
    </w:p>
    <w:p w14:paraId="7736D930" w14:textId="77777777" w:rsidR="00E00DA6" w:rsidRDefault="007615D6" w:rsidP="000A3FBD">
      <w:pPr>
        <w:pStyle w:val="NormTop"/>
      </w:pPr>
      <w:r>
        <w:rPr>
          <w:color w:val="0000FF"/>
        </w:rPr>
        <w:t>SP-230330</w:t>
      </w:r>
      <w:r w:rsidRPr="00D53282">
        <w:t xml:space="preserve"> </w:t>
      </w:r>
      <w:r>
        <w:t>(LS OUT) [DRAFT] LS on transition to next-generation cryptographic algorithms (Source: KDDI Corporation)</w:t>
      </w:r>
      <w:r>
        <w:br/>
      </w:r>
      <w:r w:rsidRPr="00D53282">
        <w:rPr>
          <w:b/>
        </w:rPr>
        <w:t>Document for:</w:t>
      </w:r>
      <w:r w:rsidRPr="00D53282">
        <w:t xml:space="preserve"> </w:t>
      </w:r>
      <w:r>
        <w:t>Approval</w:t>
      </w:r>
      <w:r>
        <w:br/>
      </w:r>
      <w:r w:rsidRPr="00D53282">
        <w:rPr>
          <w:b/>
        </w:rPr>
        <w:t>Abstract:</w:t>
      </w:r>
      <w:r w:rsidRPr="00D53282">
        <w:t xml:space="preserve"> </w:t>
      </w:r>
      <w:r>
        <w:br/>
        <w:t>To: SA WG3.</w:t>
      </w:r>
    </w:p>
    <w:p w14:paraId="0E3705DB" w14:textId="77777777" w:rsidR="00E00DA6" w:rsidRPr="00B81031" w:rsidRDefault="00000000" w:rsidP="00B81031">
      <w:pPr>
        <w:keepNext/>
        <w:keepLines/>
        <w:rPr>
          <w:i/>
        </w:rPr>
      </w:pPr>
      <w:r w:rsidRPr="00B81031">
        <w:rPr>
          <w:b/>
          <w:bCs/>
          <w:i/>
        </w:rPr>
        <w:t>Comment:</w:t>
      </w:r>
      <w:r>
        <w:rPr>
          <w:i/>
        </w:rPr>
        <w:t xml:space="preserve"> </w:t>
      </w:r>
      <w:r w:rsidR="007615D6">
        <w:rPr>
          <w:i/>
        </w:rPr>
        <w:t>Related to LS In SP-230024.</w:t>
      </w:r>
    </w:p>
    <w:p w14:paraId="6FE864B8" w14:textId="77777777" w:rsidR="007615D6" w:rsidRPr="005B25A1" w:rsidRDefault="007615D6" w:rsidP="007615D6">
      <w:pPr>
        <w:keepNext/>
        <w:keepLines/>
        <w:rPr>
          <w:b/>
          <w:bCs/>
        </w:rPr>
      </w:pPr>
      <w:r w:rsidRPr="005B25A1">
        <w:rPr>
          <w:b/>
          <w:bCs/>
        </w:rPr>
        <w:t>Plenary Discussion:</w:t>
      </w:r>
    </w:p>
    <w:p w14:paraId="416CCF98" w14:textId="211990D2" w:rsidR="007615D6" w:rsidRPr="005B25A1" w:rsidRDefault="00301BA8" w:rsidP="007615D6">
      <w:pPr>
        <w:keepNext/>
        <w:keepLines/>
      </w:pPr>
      <w:r w:rsidRPr="00301BA8">
        <w:t xml:space="preserve">This was left for off-line discussion and revised in </w:t>
      </w:r>
      <w:r w:rsidRPr="00301BA8">
        <w:rPr>
          <w:color w:val="0000FF"/>
        </w:rPr>
        <w:t>SP-230377</w:t>
      </w:r>
      <w:r w:rsidRPr="00301BA8">
        <w:t xml:space="preserve">. </w:t>
      </w:r>
      <w:r w:rsidR="009E443E">
        <w:t xml:space="preserve">This was </w:t>
      </w:r>
      <w:r w:rsidR="009E443E" w:rsidRPr="009E443E">
        <w:rPr>
          <w:color w:val="FF0000"/>
        </w:rPr>
        <w:t>withdrawn</w:t>
      </w:r>
      <w:r w:rsidR="009E443E">
        <w:t>.</w:t>
      </w:r>
    </w:p>
    <w:p w14:paraId="0664D1AA" w14:textId="05ECA3F1" w:rsidR="007615D6" w:rsidRPr="009E443E" w:rsidRDefault="007615D6" w:rsidP="007615D6">
      <w:r w:rsidRPr="005B25A1">
        <w:rPr>
          <w:b/>
          <w:bCs/>
        </w:rPr>
        <w:t>Status:</w:t>
      </w:r>
      <w:r>
        <w:t xml:space="preserve"> </w:t>
      </w:r>
      <w:r w:rsidR="009E443E" w:rsidRPr="009E443E">
        <w:rPr>
          <w:color w:val="FF0000"/>
        </w:rPr>
        <w:t>Withdrawn</w:t>
      </w:r>
      <w:r w:rsidR="009E443E">
        <w:t>.</w:t>
      </w:r>
    </w:p>
    <w:p w14:paraId="04FB1055" w14:textId="77777777" w:rsidR="00E00DA6" w:rsidRDefault="007615D6" w:rsidP="000A3FBD">
      <w:pPr>
        <w:pStyle w:val="NormTop"/>
      </w:pPr>
      <w:r>
        <w:rPr>
          <w:color w:val="0000FF"/>
        </w:rPr>
        <w:lastRenderedPageBreak/>
        <w:t>SP-230316</w:t>
      </w:r>
      <w:r w:rsidRPr="00D53282">
        <w:t xml:space="preserve"> </w:t>
      </w:r>
      <w:r>
        <w:t>(DISCUSSION) User experiences (UX) dependency on 3GPP standardizations (Source: Facebook Japan K.K.)</w:t>
      </w:r>
      <w:r>
        <w:br/>
      </w:r>
      <w:r w:rsidRPr="00D53282">
        <w:rPr>
          <w:b/>
        </w:rPr>
        <w:t>Document for:</w:t>
      </w:r>
      <w:r w:rsidRPr="00D53282">
        <w:t xml:space="preserve"> </w:t>
      </w:r>
      <w:r>
        <w:t>Discussion</w:t>
      </w:r>
      <w:r>
        <w:br/>
      </w:r>
      <w:r w:rsidRPr="00D53282">
        <w:rPr>
          <w:b/>
        </w:rPr>
        <w:t>Abstract:</w:t>
      </w:r>
      <w:r w:rsidRPr="00D53282">
        <w:t xml:space="preserve"> </w:t>
      </w:r>
      <w:r>
        <w:br/>
        <w:t>Ask not what the device can do [within 5GS] to enhance QoE for the users - ask what 5GS can do for the device to enhance the QoE for the users.</w:t>
      </w:r>
    </w:p>
    <w:p w14:paraId="2EAE38CA" w14:textId="77777777" w:rsidR="007615D6" w:rsidRPr="005B25A1" w:rsidRDefault="007615D6" w:rsidP="007615D6">
      <w:pPr>
        <w:keepNext/>
        <w:keepLines/>
        <w:rPr>
          <w:b/>
          <w:bCs/>
        </w:rPr>
      </w:pPr>
      <w:r w:rsidRPr="005B25A1">
        <w:rPr>
          <w:b/>
          <w:bCs/>
        </w:rPr>
        <w:t>Plenary Discussion:</w:t>
      </w:r>
    </w:p>
    <w:p w14:paraId="6CC561CA" w14:textId="0FEAC96B" w:rsidR="007615D6" w:rsidRPr="00BD62B2" w:rsidRDefault="00DA4CE3" w:rsidP="007615D6">
      <w:pPr>
        <w:keepNext/>
        <w:keepLines/>
      </w:pPr>
      <w:r>
        <w:t xml:space="preserve">There were a number of comments and clarifications and Facebook asked to allow off-line discussion on this in order to provide updated information for the June Rel-19 Workshop and TSG SA#100. This was then </w:t>
      </w:r>
      <w:r w:rsidRPr="00C3284B">
        <w:rPr>
          <w:color w:val="0000FF"/>
        </w:rPr>
        <w:t>noted</w:t>
      </w:r>
      <w:r>
        <w:t>.</w:t>
      </w:r>
    </w:p>
    <w:p w14:paraId="6B457C5D" w14:textId="376ECED3" w:rsidR="007615D6" w:rsidRPr="00EB0339" w:rsidRDefault="007615D6" w:rsidP="007615D6">
      <w:r w:rsidRPr="005B25A1">
        <w:rPr>
          <w:b/>
          <w:bCs/>
        </w:rPr>
        <w:t>Status:</w:t>
      </w:r>
      <w:r>
        <w:t xml:space="preserve"> </w:t>
      </w:r>
      <w:r w:rsidR="00DA4CE3" w:rsidRPr="00C3284B">
        <w:rPr>
          <w:color w:val="0000FF"/>
        </w:rPr>
        <w:t>Noted</w:t>
      </w:r>
      <w:r w:rsidR="00DA4CE3">
        <w:t>.</w:t>
      </w:r>
    </w:p>
    <w:p w14:paraId="4B5E7972" w14:textId="77777777" w:rsidR="00BB3F37" w:rsidRDefault="00000000" w:rsidP="00BB3F37"/>
    <w:p w14:paraId="0265F9E9" w14:textId="77777777" w:rsidR="007615D6" w:rsidRDefault="007615D6" w:rsidP="007615D6">
      <w:pPr>
        <w:pStyle w:val="Heading1"/>
      </w:pPr>
      <w:bookmarkStart w:id="30" w:name="_Toc131417168"/>
      <w:r>
        <w:t>4</w:t>
      </w:r>
      <w:r>
        <w:tab/>
        <w:t>Reporting from SA Working Groups, other TSGs, and Others</w:t>
      </w:r>
      <w:bookmarkEnd w:id="30"/>
    </w:p>
    <w:p w14:paraId="1D311DEA" w14:textId="77777777" w:rsidR="007615D6" w:rsidRDefault="007615D6" w:rsidP="0010433C">
      <w:pPr>
        <w:pStyle w:val="Heading2"/>
      </w:pPr>
      <w:bookmarkStart w:id="31" w:name="_Toc131417169"/>
      <w:r>
        <w:t>4.1</w:t>
      </w:r>
      <w:r>
        <w:tab/>
        <w:t>SA WG1 reporting</w:t>
      </w:r>
      <w:bookmarkEnd w:id="31"/>
    </w:p>
    <w:p w14:paraId="00554B51" w14:textId="77777777" w:rsidR="00E00DA6" w:rsidRDefault="007615D6" w:rsidP="000A3FBD">
      <w:pPr>
        <w:pStyle w:val="NormTop"/>
      </w:pPr>
      <w:r>
        <w:rPr>
          <w:color w:val="0000FF"/>
        </w:rPr>
        <w:t>SP-230214</w:t>
      </w:r>
      <w:r w:rsidRPr="00D53282">
        <w:t xml:space="preserve"> </w:t>
      </w:r>
      <w:r>
        <w:t>(REPORT) SA WG1 Chair report to SA#99 (Source: SA WG1 Chair, ETSI MCC)</w:t>
      </w:r>
      <w:r>
        <w:br/>
      </w:r>
      <w:r w:rsidRPr="00D53282">
        <w:rPr>
          <w:b/>
        </w:rPr>
        <w:t>Document for:</w:t>
      </w:r>
      <w:r w:rsidRPr="00D53282">
        <w:t xml:space="preserve"> </w:t>
      </w:r>
      <w:r>
        <w:t>Presentation</w:t>
      </w:r>
      <w:r>
        <w:br/>
      </w:r>
      <w:r w:rsidRPr="00D53282">
        <w:rPr>
          <w:b/>
        </w:rPr>
        <w:t>Abstract:</w:t>
      </w:r>
      <w:r w:rsidRPr="00D53282">
        <w:t xml:space="preserve"> </w:t>
      </w:r>
      <w:r>
        <w:br/>
        <w:t>SA WG1 Chair report to SA#99.</w:t>
      </w:r>
    </w:p>
    <w:p w14:paraId="63371A78" w14:textId="2BD1FDEE" w:rsidR="007615D6" w:rsidRPr="005B25A1" w:rsidRDefault="001230FB" w:rsidP="007615D6">
      <w:pPr>
        <w:keepNext/>
        <w:keepLines/>
        <w:rPr>
          <w:b/>
          <w:bCs/>
        </w:rPr>
      </w:pPr>
      <w:r>
        <w:rPr>
          <w:b/>
          <w:bCs/>
        </w:rPr>
        <w:t>Questions and comments</w:t>
      </w:r>
      <w:r w:rsidR="007615D6" w:rsidRPr="005B25A1">
        <w:rPr>
          <w:b/>
          <w:bCs/>
        </w:rPr>
        <w:t>:</w:t>
      </w:r>
    </w:p>
    <w:p w14:paraId="6E03EBBC" w14:textId="3DA3C152" w:rsidR="001230FB" w:rsidRPr="001230FB" w:rsidRDefault="001230FB" w:rsidP="001230FB">
      <w:pPr>
        <w:keepNext/>
        <w:keepLines/>
        <w:ind w:left="1418" w:hanging="1418"/>
      </w:pPr>
      <w:r>
        <w:t>General</w:t>
      </w:r>
      <w:r>
        <w:tab/>
        <w:t>The TSG SA Chair thanked the SA WG1 Chair for his support over his 2 terms as TSG SA Chair.</w:t>
      </w:r>
    </w:p>
    <w:p w14:paraId="1221B437" w14:textId="3ED3B125" w:rsidR="001230FB" w:rsidRDefault="00D625A4" w:rsidP="001230FB">
      <w:pPr>
        <w:keepNext/>
      </w:pPr>
      <w:r w:rsidRPr="00D625A4">
        <w:t xml:space="preserve">The </w:t>
      </w:r>
      <w:r>
        <w:t>SA WG1 W</w:t>
      </w:r>
      <w:r w:rsidRPr="00D625A4">
        <w:t xml:space="preserve">ork Plan was </w:t>
      </w:r>
      <w:r w:rsidRPr="00D625A4">
        <w:rPr>
          <w:color w:val="FF0000"/>
        </w:rPr>
        <w:t>endorsed</w:t>
      </w:r>
      <w:r w:rsidRPr="00D625A4">
        <w:t>.</w:t>
      </w:r>
      <w:r w:rsidR="001230FB">
        <w:t xml:space="preserve"> The SA WG1 Chair was thanked for this report, which was </w:t>
      </w:r>
      <w:r w:rsidR="001230FB" w:rsidRPr="00C3284B">
        <w:rPr>
          <w:color w:val="0000FF"/>
        </w:rPr>
        <w:t>noted</w:t>
      </w:r>
      <w:r w:rsidR="001230FB">
        <w:t>.</w:t>
      </w:r>
    </w:p>
    <w:p w14:paraId="086093F7" w14:textId="3E865391" w:rsidR="007615D6" w:rsidRPr="00EB0339" w:rsidRDefault="007615D6" w:rsidP="007615D6">
      <w:r w:rsidRPr="005B25A1">
        <w:rPr>
          <w:b/>
          <w:bCs/>
        </w:rPr>
        <w:t>Status:</w:t>
      </w:r>
      <w:r>
        <w:t xml:space="preserve"> </w:t>
      </w:r>
      <w:r w:rsidR="001230FB" w:rsidRPr="00C3284B">
        <w:rPr>
          <w:color w:val="0000FF"/>
        </w:rPr>
        <w:t>Noted</w:t>
      </w:r>
      <w:r w:rsidR="001230FB">
        <w:t>.</w:t>
      </w:r>
    </w:p>
    <w:p w14:paraId="6B9FDDCD" w14:textId="77777777" w:rsidR="00BB3F37" w:rsidRDefault="00000000" w:rsidP="00BB3F37"/>
    <w:p w14:paraId="6F0CF815" w14:textId="77777777" w:rsidR="007615D6" w:rsidRDefault="007615D6" w:rsidP="0010433C">
      <w:pPr>
        <w:pStyle w:val="Heading2"/>
      </w:pPr>
      <w:bookmarkStart w:id="32" w:name="_Toc131417170"/>
      <w:r>
        <w:t>4.2</w:t>
      </w:r>
      <w:r>
        <w:tab/>
        <w:t>SA WG2 reporting</w:t>
      </w:r>
      <w:bookmarkEnd w:id="32"/>
    </w:p>
    <w:p w14:paraId="5F962C26" w14:textId="77777777" w:rsidR="00E00DA6" w:rsidRDefault="007615D6" w:rsidP="000A3FBD">
      <w:pPr>
        <w:pStyle w:val="NormTop"/>
      </w:pPr>
      <w:r>
        <w:rPr>
          <w:color w:val="0000FF"/>
        </w:rPr>
        <w:t>SP-230031</w:t>
      </w:r>
      <w:r w:rsidRPr="00D53282">
        <w:t xml:space="preserve"> </w:t>
      </w:r>
      <w:r>
        <w:t>(REPORT) SA WG2 Chair report to TSG SA#99 (Source: SA WG2 Chair)</w:t>
      </w:r>
      <w:r>
        <w:br/>
      </w:r>
      <w:r w:rsidRPr="00D53282">
        <w:rPr>
          <w:b/>
        </w:rPr>
        <w:t>Document for:</w:t>
      </w:r>
      <w:r w:rsidRPr="00D53282">
        <w:t xml:space="preserve"> </w:t>
      </w:r>
      <w:r>
        <w:t>Presentation</w:t>
      </w:r>
      <w:r>
        <w:br/>
      </w:r>
      <w:r w:rsidRPr="00D53282">
        <w:rPr>
          <w:b/>
        </w:rPr>
        <w:t>Abstract:</w:t>
      </w:r>
      <w:r w:rsidRPr="00D53282">
        <w:t xml:space="preserve"> </w:t>
      </w:r>
      <w:r>
        <w:br/>
        <w:t>SA WG2 Chair report to TSG SA#99.</w:t>
      </w:r>
    </w:p>
    <w:p w14:paraId="474A38A5" w14:textId="77777777" w:rsidR="001230FB" w:rsidRPr="005B25A1" w:rsidRDefault="001230FB" w:rsidP="001230FB">
      <w:pPr>
        <w:keepNext/>
        <w:keepLines/>
        <w:rPr>
          <w:b/>
          <w:bCs/>
        </w:rPr>
      </w:pPr>
      <w:r>
        <w:rPr>
          <w:b/>
          <w:bCs/>
        </w:rPr>
        <w:t>Questions and comments</w:t>
      </w:r>
      <w:r w:rsidRPr="005B25A1">
        <w:rPr>
          <w:b/>
          <w:bCs/>
        </w:rPr>
        <w:t>:</w:t>
      </w:r>
    </w:p>
    <w:p w14:paraId="49216171" w14:textId="7CAAA27E" w:rsidR="00516AFC" w:rsidRPr="001230FB" w:rsidRDefault="00516AFC" w:rsidP="00516AFC">
      <w:pPr>
        <w:keepNext/>
        <w:keepLines/>
        <w:ind w:left="1418" w:hanging="1418"/>
      </w:pPr>
      <w:r>
        <w:t>General</w:t>
      </w:r>
      <w:r>
        <w:tab/>
        <w:t>The TSG SA Chair congratulated Tricci So (OPPO) on receiving the 3GPP Excellence award. The TSG</w:t>
      </w:r>
      <w:r w:rsidR="00A701AD">
        <w:t> </w:t>
      </w:r>
      <w:r>
        <w:t>SA Chair thanked the SA WG2 Chair for his support over his 2 terms as TSG SA Chair.</w:t>
      </w:r>
    </w:p>
    <w:p w14:paraId="1886263A" w14:textId="356175D6" w:rsidR="001230FB" w:rsidRDefault="001230FB" w:rsidP="001230FB">
      <w:pPr>
        <w:keepNext/>
      </w:pPr>
      <w:r>
        <w:t xml:space="preserve">The SA WG2 Chair was thanked for this report, which was </w:t>
      </w:r>
      <w:r w:rsidRPr="00C3284B">
        <w:rPr>
          <w:color w:val="0000FF"/>
        </w:rPr>
        <w:t>noted</w:t>
      </w:r>
      <w:r>
        <w:t>.</w:t>
      </w:r>
    </w:p>
    <w:p w14:paraId="6D754247" w14:textId="77777777" w:rsidR="001230FB" w:rsidRPr="00EB0339" w:rsidRDefault="001230FB" w:rsidP="001230FB">
      <w:r w:rsidRPr="005B25A1">
        <w:rPr>
          <w:b/>
          <w:bCs/>
        </w:rPr>
        <w:t>Status:</w:t>
      </w:r>
      <w:r>
        <w:t xml:space="preserve"> </w:t>
      </w:r>
      <w:r w:rsidRPr="00C3284B">
        <w:rPr>
          <w:color w:val="0000FF"/>
        </w:rPr>
        <w:t>Noted</w:t>
      </w:r>
      <w:r>
        <w:t>.</w:t>
      </w:r>
    </w:p>
    <w:p w14:paraId="14FFA898" w14:textId="77777777" w:rsidR="00BB3F37" w:rsidRDefault="00000000" w:rsidP="00BB3F37"/>
    <w:p w14:paraId="2EF38A43" w14:textId="77777777" w:rsidR="007615D6" w:rsidRDefault="007615D6" w:rsidP="0010433C">
      <w:pPr>
        <w:pStyle w:val="Heading2"/>
      </w:pPr>
      <w:bookmarkStart w:id="33" w:name="_Toc131417171"/>
      <w:r>
        <w:lastRenderedPageBreak/>
        <w:t>4.3</w:t>
      </w:r>
      <w:r>
        <w:tab/>
        <w:t>SA WG3 reporting</w:t>
      </w:r>
      <w:bookmarkEnd w:id="33"/>
    </w:p>
    <w:p w14:paraId="500C0B46" w14:textId="77777777" w:rsidR="00E00DA6" w:rsidRDefault="007615D6" w:rsidP="000A3FBD">
      <w:pPr>
        <w:pStyle w:val="NormTop"/>
      </w:pPr>
      <w:r>
        <w:rPr>
          <w:color w:val="0000FF"/>
        </w:rPr>
        <w:t>SP-230302</w:t>
      </w:r>
      <w:r w:rsidRPr="00D53282">
        <w:t xml:space="preserve"> </w:t>
      </w:r>
      <w:r>
        <w:t>(REPORT) SA WG3 Chair report to SA#99 (Source: SA WG3 Chair)</w:t>
      </w:r>
      <w:r>
        <w:br/>
      </w:r>
      <w:r w:rsidRPr="00D53282">
        <w:rPr>
          <w:b/>
        </w:rPr>
        <w:t>Document for:</w:t>
      </w:r>
      <w:r w:rsidRPr="00D53282">
        <w:t xml:space="preserve"> </w:t>
      </w:r>
      <w:r>
        <w:t>Presentation</w:t>
      </w:r>
      <w:r>
        <w:br/>
      </w:r>
      <w:r w:rsidRPr="00D53282">
        <w:rPr>
          <w:b/>
        </w:rPr>
        <w:t>Abstract:</w:t>
      </w:r>
      <w:r w:rsidRPr="00D53282">
        <w:t xml:space="preserve"> </w:t>
      </w:r>
      <w:r>
        <w:br/>
        <w:t>SA WG3 Chair report to SA#99.</w:t>
      </w:r>
    </w:p>
    <w:p w14:paraId="76F262EA" w14:textId="77777777" w:rsidR="001230FB" w:rsidRPr="005B25A1" w:rsidRDefault="001230FB" w:rsidP="001230FB">
      <w:pPr>
        <w:keepNext/>
        <w:keepLines/>
        <w:rPr>
          <w:b/>
          <w:bCs/>
        </w:rPr>
      </w:pPr>
      <w:r>
        <w:rPr>
          <w:b/>
          <w:bCs/>
        </w:rPr>
        <w:t>Questions and comments</w:t>
      </w:r>
      <w:r w:rsidRPr="005B25A1">
        <w:rPr>
          <w:b/>
          <w:bCs/>
        </w:rPr>
        <w:t>:</w:t>
      </w:r>
    </w:p>
    <w:p w14:paraId="4BC9927C" w14:textId="363607D2" w:rsidR="001230FB" w:rsidRDefault="001230FB" w:rsidP="001230FB">
      <w:pPr>
        <w:keepNext/>
        <w:keepLines/>
        <w:ind w:left="1418" w:hanging="1418"/>
      </w:pPr>
      <w:r>
        <w:t xml:space="preserve">Slide </w:t>
      </w:r>
      <w:r w:rsidR="00545F1A">
        <w:t>18</w:t>
      </w:r>
      <w:r>
        <w:tab/>
      </w:r>
      <w:r w:rsidR="00545F1A">
        <w:t>OPPO asked whether Alex Leadbeater was continuing in the role</w:t>
      </w:r>
      <w:r w:rsidR="00A701AD">
        <w:t xml:space="preserve"> as SA WG3-LI leadership</w:t>
      </w:r>
      <w:r w:rsidR="00545F1A">
        <w:t xml:space="preserve"> after moving to the GSMA (a 3GPP MRP). This specific case needs to be discussed off-line.</w:t>
      </w:r>
    </w:p>
    <w:p w14:paraId="32124568" w14:textId="4CCA39FF" w:rsidR="00545F1A" w:rsidRPr="001230FB" w:rsidRDefault="00545F1A" w:rsidP="001230FB">
      <w:pPr>
        <w:keepNext/>
        <w:keepLines/>
        <w:ind w:left="1418" w:hanging="1418"/>
      </w:pPr>
      <w:r>
        <w:t>General:</w:t>
      </w:r>
      <w:r>
        <w:tab/>
        <w:t>SA WG3 were asked to provide any required exception sheets to TSG SA, if possible after discussing and agreeing them in SA WG3.</w:t>
      </w:r>
    </w:p>
    <w:p w14:paraId="595770B0" w14:textId="46E86706" w:rsidR="00A701AD" w:rsidRPr="001230FB" w:rsidRDefault="00A701AD" w:rsidP="00A701AD">
      <w:pPr>
        <w:keepNext/>
        <w:keepLines/>
        <w:ind w:left="1418" w:hanging="1418"/>
      </w:pPr>
      <w:r>
        <w:t>General</w:t>
      </w:r>
      <w:r>
        <w:tab/>
        <w:t>The TSG SA Chair thanked the SA WG3 Chair for his support over his 2 terms as TSG SA Chair.</w:t>
      </w:r>
    </w:p>
    <w:p w14:paraId="0F05730B" w14:textId="2D928038" w:rsidR="001230FB" w:rsidRDefault="001230FB" w:rsidP="001230FB">
      <w:pPr>
        <w:keepNext/>
      </w:pPr>
      <w:r>
        <w:t xml:space="preserve">The SA WG3 Chair was thanked for this report, which was </w:t>
      </w:r>
      <w:r w:rsidRPr="00C3284B">
        <w:rPr>
          <w:color w:val="0000FF"/>
        </w:rPr>
        <w:t>noted</w:t>
      </w:r>
      <w:r>
        <w:t>.</w:t>
      </w:r>
    </w:p>
    <w:p w14:paraId="5F1B3839" w14:textId="77777777" w:rsidR="001230FB" w:rsidRPr="00EB0339" w:rsidRDefault="001230FB" w:rsidP="001230FB">
      <w:r w:rsidRPr="005B25A1">
        <w:rPr>
          <w:b/>
          <w:bCs/>
        </w:rPr>
        <w:t>Status:</w:t>
      </w:r>
      <w:r>
        <w:t xml:space="preserve"> </w:t>
      </w:r>
      <w:r w:rsidRPr="00C3284B">
        <w:rPr>
          <w:color w:val="0000FF"/>
        </w:rPr>
        <w:t>Noted</w:t>
      </w:r>
      <w:r>
        <w:t>.</w:t>
      </w:r>
    </w:p>
    <w:p w14:paraId="57BBA51E" w14:textId="77777777" w:rsidR="00BB3F37" w:rsidRDefault="00000000" w:rsidP="00BB3F37"/>
    <w:p w14:paraId="54BA5D71" w14:textId="77777777" w:rsidR="007615D6" w:rsidRDefault="007615D6" w:rsidP="0010433C">
      <w:pPr>
        <w:pStyle w:val="Heading2"/>
      </w:pPr>
      <w:bookmarkStart w:id="34" w:name="_Toc131417172"/>
      <w:r>
        <w:t>4.4</w:t>
      </w:r>
      <w:r>
        <w:tab/>
        <w:t>SA WG4 reporting</w:t>
      </w:r>
      <w:bookmarkEnd w:id="34"/>
    </w:p>
    <w:p w14:paraId="0C9FA753" w14:textId="77777777" w:rsidR="00E00DA6" w:rsidRDefault="007615D6" w:rsidP="000A3FBD">
      <w:pPr>
        <w:pStyle w:val="NormTop"/>
      </w:pPr>
      <w:r>
        <w:rPr>
          <w:color w:val="0000FF"/>
        </w:rPr>
        <w:t>SP-230310</w:t>
      </w:r>
      <w:r w:rsidRPr="00D53282">
        <w:t xml:space="preserve"> </w:t>
      </w:r>
      <w:r>
        <w:t>(REPORT) SA WG4 Chair Status Report to TSG SA#99 (Source: SA WG4 Chair)</w:t>
      </w:r>
      <w:r>
        <w:br/>
      </w:r>
      <w:r w:rsidRPr="00D53282">
        <w:rPr>
          <w:b/>
        </w:rPr>
        <w:t>Document for:</w:t>
      </w:r>
      <w:r w:rsidRPr="00D53282">
        <w:t xml:space="preserve"> </w:t>
      </w:r>
      <w:r>
        <w:t>Presentation</w:t>
      </w:r>
      <w:r>
        <w:br/>
      </w:r>
      <w:r w:rsidRPr="00D53282">
        <w:rPr>
          <w:b/>
        </w:rPr>
        <w:t>Abstract:</w:t>
      </w:r>
      <w:r w:rsidRPr="00D53282">
        <w:t xml:space="preserve"> </w:t>
      </w:r>
      <w:r>
        <w:br/>
        <w:t>SA WG4 Chair Status Report to TSG SA#98-e.</w:t>
      </w:r>
    </w:p>
    <w:p w14:paraId="684DB63D" w14:textId="77777777" w:rsidR="001230FB" w:rsidRPr="005B25A1" w:rsidRDefault="001230FB" w:rsidP="001230FB">
      <w:pPr>
        <w:keepNext/>
        <w:keepLines/>
        <w:rPr>
          <w:b/>
          <w:bCs/>
        </w:rPr>
      </w:pPr>
      <w:r>
        <w:rPr>
          <w:b/>
          <w:bCs/>
        </w:rPr>
        <w:t>Questions and comments</w:t>
      </w:r>
      <w:r w:rsidRPr="005B25A1">
        <w:rPr>
          <w:b/>
          <w:bCs/>
        </w:rPr>
        <w:t>:</w:t>
      </w:r>
    </w:p>
    <w:p w14:paraId="08553075" w14:textId="554EB0FB" w:rsidR="001230FB" w:rsidRDefault="001230FB" w:rsidP="001230FB">
      <w:pPr>
        <w:keepNext/>
        <w:keepLines/>
        <w:ind w:left="1418" w:hanging="1418"/>
      </w:pPr>
      <w:r>
        <w:t xml:space="preserve">Slide </w:t>
      </w:r>
      <w:r w:rsidR="00A701AD">
        <w:t>7</w:t>
      </w:r>
      <w:r>
        <w:tab/>
      </w:r>
      <w:r w:rsidR="00A701AD">
        <w:t>AT&amp;T asked whether the meeting locations for 2024 had been confirmed. The SA</w:t>
      </w:r>
      <w:r w:rsidR="002A2971">
        <w:t> </w:t>
      </w:r>
      <w:r w:rsidR="00A701AD">
        <w:t>WG4 Chair clarified that ETSI offered to host the January meeting</w:t>
      </w:r>
      <w:r w:rsidR="002A2971">
        <w:t xml:space="preserve">, but it is misaligned with other WGs. Korea is expected for the May meeting. </w:t>
      </w:r>
    </w:p>
    <w:p w14:paraId="2EA16CA6" w14:textId="46089B59" w:rsidR="002A2971" w:rsidRPr="001230FB" w:rsidRDefault="002A2971" w:rsidP="001230FB">
      <w:pPr>
        <w:keepNext/>
        <w:keepLines/>
        <w:ind w:left="1418" w:hanging="1418"/>
      </w:pPr>
      <w:r>
        <w:t>General:</w:t>
      </w:r>
      <w:r>
        <w:tab/>
        <w:t>Deutsche Telekom asked that the references used in the SA WG4 specifications need to be verified in order to ensure that they remain valid and stable in the future.</w:t>
      </w:r>
    </w:p>
    <w:p w14:paraId="01E7C71D" w14:textId="5B366870" w:rsidR="00A701AD" w:rsidRPr="001230FB" w:rsidRDefault="00A701AD" w:rsidP="00A701AD">
      <w:pPr>
        <w:keepNext/>
        <w:keepLines/>
        <w:ind w:left="1418" w:hanging="1418"/>
      </w:pPr>
      <w:r>
        <w:t>General</w:t>
      </w:r>
      <w:r>
        <w:tab/>
        <w:t xml:space="preserve">The TSG SA Chair </w:t>
      </w:r>
      <w:r w:rsidR="002A2971">
        <w:t>thanked SA WG4 for their good work and coordination.</w:t>
      </w:r>
      <w:r>
        <w:t xml:space="preserve"> The TSG SA Chair thanked the SA WG</w:t>
      </w:r>
      <w:r w:rsidR="002A2971">
        <w:t>4</w:t>
      </w:r>
      <w:r>
        <w:t xml:space="preserve"> Chair for his support over his 2 terms as TSG SA Chair.</w:t>
      </w:r>
    </w:p>
    <w:p w14:paraId="4730BA5E" w14:textId="3D99D66F" w:rsidR="001230FB" w:rsidRDefault="001230FB" w:rsidP="001230FB">
      <w:pPr>
        <w:keepNext/>
      </w:pPr>
      <w:r>
        <w:t xml:space="preserve">The SA WG4 Chair was thanked for this report, which was </w:t>
      </w:r>
      <w:r w:rsidRPr="00C3284B">
        <w:rPr>
          <w:color w:val="0000FF"/>
        </w:rPr>
        <w:t>noted</w:t>
      </w:r>
      <w:r>
        <w:t>.</w:t>
      </w:r>
    </w:p>
    <w:p w14:paraId="336A7507" w14:textId="77777777" w:rsidR="001230FB" w:rsidRPr="00EB0339" w:rsidRDefault="001230FB" w:rsidP="001230FB">
      <w:r w:rsidRPr="005B25A1">
        <w:rPr>
          <w:b/>
          <w:bCs/>
        </w:rPr>
        <w:t>Status:</w:t>
      </w:r>
      <w:r>
        <w:t xml:space="preserve"> </w:t>
      </w:r>
      <w:r w:rsidRPr="00C3284B">
        <w:rPr>
          <w:color w:val="0000FF"/>
        </w:rPr>
        <w:t>Noted</w:t>
      </w:r>
      <w:r>
        <w:t>.</w:t>
      </w:r>
    </w:p>
    <w:p w14:paraId="2B703454" w14:textId="77777777" w:rsidR="00BB3F37" w:rsidRDefault="00000000" w:rsidP="00BB3F37"/>
    <w:p w14:paraId="0A9433B1" w14:textId="77777777" w:rsidR="007615D6" w:rsidRDefault="007615D6" w:rsidP="0010433C">
      <w:pPr>
        <w:pStyle w:val="Heading2"/>
      </w:pPr>
      <w:bookmarkStart w:id="35" w:name="_Toc131417173"/>
      <w:r>
        <w:lastRenderedPageBreak/>
        <w:t>4.5</w:t>
      </w:r>
      <w:r>
        <w:tab/>
        <w:t>SA WG5 reporting</w:t>
      </w:r>
      <w:bookmarkEnd w:id="35"/>
    </w:p>
    <w:p w14:paraId="728FB11D" w14:textId="32426F4F" w:rsidR="00E00DA6" w:rsidRDefault="007615D6" w:rsidP="000A3FBD">
      <w:pPr>
        <w:pStyle w:val="NormTop"/>
      </w:pPr>
      <w:r>
        <w:rPr>
          <w:color w:val="0000FF"/>
        </w:rPr>
        <w:t>SP-2303</w:t>
      </w:r>
      <w:r w:rsidR="001230FB">
        <w:rPr>
          <w:color w:val="0000FF"/>
        </w:rPr>
        <w:t>48</w:t>
      </w:r>
      <w:r w:rsidRPr="00D53282">
        <w:t xml:space="preserve"> </w:t>
      </w:r>
      <w:r>
        <w:t>(REPORT) SA WG5 status report (Source: SA WG5 Chair)</w:t>
      </w:r>
      <w:r>
        <w:br/>
      </w:r>
      <w:r w:rsidRPr="00D53282">
        <w:rPr>
          <w:b/>
        </w:rPr>
        <w:t>Document for:</w:t>
      </w:r>
      <w:r w:rsidRPr="00D53282">
        <w:t xml:space="preserve"> </w:t>
      </w:r>
      <w:r>
        <w:t>Presentation</w:t>
      </w:r>
      <w:r>
        <w:br/>
      </w:r>
      <w:r w:rsidRPr="00D53282">
        <w:rPr>
          <w:b/>
        </w:rPr>
        <w:t>Abstract:</w:t>
      </w:r>
      <w:r w:rsidRPr="00D53282">
        <w:t xml:space="preserve"> </w:t>
      </w:r>
      <w:r>
        <w:br/>
        <w:t>SA WG5 status report.</w:t>
      </w:r>
    </w:p>
    <w:p w14:paraId="1A02610D" w14:textId="77777777" w:rsidR="00E00DA6" w:rsidRPr="00B81031" w:rsidRDefault="00000000" w:rsidP="00B81031">
      <w:pPr>
        <w:keepNext/>
        <w:keepLines/>
        <w:rPr>
          <w:i/>
        </w:rPr>
      </w:pPr>
      <w:r w:rsidRPr="00B81031">
        <w:rPr>
          <w:b/>
          <w:bCs/>
          <w:i/>
        </w:rPr>
        <w:t>Comment:</w:t>
      </w:r>
      <w:r>
        <w:rPr>
          <w:i/>
        </w:rPr>
        <w:t xml:space="preserve"> </w:t>
      </w:r>
      <w:r w:rsidR="007615D6">
        <w:rPr>
          <w:i/>
        </w:rPr>
        <w:t>SP-230348: Revision of SP-230317.</w:t>
      </w:r>
    </w:p>
    <w:p w14:paraId="39B4EE56" w14:textId="77777777" w:rsidR="001230FB" w:rsidRPr="005B25A1" w:rsidRDefault="001230FB" w:rsidP="001230FB">
      <w:pPr>
        <w:keepNext/>
        <w:keepLines/>
        <w:rPr>
          <w:b/>
          <w:bCs/>
        </w:rPr>
      </w:pPr>
      <w:r>
        <w:rPr>
          <w:b/>
          <w:bCs/>
        </w:rPr>
        <w:t>Questions and comments</w:t>
      </w:r>
      <w:r w:rsidRPr="005B25A1">
        <w:rPr>
          <w:b/>
          <w:bCs/>
        </w:rPr>
        <w:t>:</w:t>
      </w:r>
    </w:p>
    <w:p w14:paraId="6D281B67" w14:textId="142EEF82" w:rsidR="001230FB" w:rsidRPr="001230FB" w:rsidRDefault="00190B01" w:rsidP="001230FB">
      <w:pPr>
        <w:keepNext/>
        <w:keepLines/>
        <w:ind w:left="1418" w:hanging="1418"/>
      </w:pPr>
      <w:r>
        <w:t>General</w:t>
      </w:r>
      <w:r w:rsidR="001230FB">
        <w:tab/>
      </w:r>
      <w:r>
        <w:t>AT&amp;T asked whether the prioritisation exercise will be held to manage the work in SA WG5. The SA WG5 Chair replied that efforts are being made to make the work manageable and new WIs are only now started when the Study work is finished and tries to merge related WIDs. The TSG SA Chair acknowledged that SA WG5 have a large workload and they appear to be managing this and asked that SA WG5 bring any issues for prioritization to TSG SA and to also consider re-distributing work to other WGs where possible.</w:t>
      </w:r>
    </w:p>
    <w:p w14:paraId="0BE1A5C9" w14:textId="6586F7A8" w:rsidR="002A2971" w:rsidRPr="001230FB" w:rsidRDefault="002A2971" w:rsidP="002A2971">
      <w:pPr>
        <w:keepNext/>
        <w:keepLines/>
        <w:ind w:left="1418" w:hanging="1418"/>
      </w:pPr>
      <w:r>
        <w:t>General</w:t>
      </w:r>
      <w:r>
        <w:tab/>
        <w:t>The TSG</w:t>
      </w:r>
      <w:r w:rsidR="00190B01">
        <w:t> </w:t>
      </w:r>
      <w:r>
        <w:t>SA Chair thanked the SA WG5 Chair for his support over his 2 terms as TSG SA Chair.</w:t>
      </w:r>
    </w:p>
    <w:p w14:paraId="36B0272B" w14:textId="7DD67105" w:rsidR="001230FB" w:rsidRDefault="001230FB" w:rsidP="001230FB">
      <w:pPr>
        <w:keepNext/>
      </w:pPr>
      <w:r>
        <w:t xml:space="preserve">The SA WG5 Chair was thanked for this report, which was </w:t>
      </w:r>
      <w:r w:rsidRPr="00C3284B">
        <w:rPr>
          <w:color w:val="0000FF"/>
        </w:rPr>
        <w:t>noted</w:t>
      </w:r>
      <w:r>
        <w:t>.</w:t>
      </w:r>
    </w:p>
    <w:p w14:paraId="1EDB7411" w14:textId="77777777" w:rsidR="001230FB" w:rsidRPr="00EB0339" w:rsidRDefault="001230FB" w:rsidP="001230FB">
      <w:r w:rsidRPr="005B25A1">
        <w:rPr>
          <w:b/>
          <w:bCs/>
        </w:rPr>
        <w:t>Status:</w:t>
      </w:r>
      <w:r>
        <w:t xml:space="preserve"> </w:t>
      </w:r>
      <w:r w:rsidRPr="00C3284B">
        <w:rPr>
          <w:color w:val="0000FF"/>
        </w:rPr>
        <w:t>Noted</w:t>
      </w:r>
      <w:r>
        <w:t>.</w:t>
      </w:r>
    </w:p>
    <w:p w14:paraId="7A89EDED" w14:textId="77777777" w:rsidR="00BB3F37" w:rsidRDefault="00000000" w:rsidP="00BB3F37"/>
    <w:p w14:paraId="1879A52C" w14:textId="77777777" w:rsidR="007615D6" w:rsidRDefault="007615D6" w:rsidP="0010433C">
      <w:pPr>
        <w:pStyle w:val="Heading2"/>
      </w:pPr>
      <w:bookmarkStart w:id="36" w:name="_Toc131417174"/>
      <w:r>
        <w:t>4.6</w:t>
      </w:r>
      <w:r>
        <w:tab/>
        <w:t>SA WG6 reporting</w:t>
      </w:r>
      <w:bookmarkEnd w:id="36"/>
    </w:p>
    <w:p w14:paraId="0DC23712" w14:textId="77777777" w:rsidR="00E00DA6" w:rsidRDefault="007615D6" w:rsidP="000A3FBD">
      <w:pPr>
        <w:pStyle w:val="NormTop"/>
      </w:pPr>
      <w:r>
        <w:rPr>
          <w:color w:val="0000FF"/>
        </w:rPr>
        <w:t>SP-230271</w:t>
      </w:r>
      <w:r w:rsidRPr="00D53282">
        <w:t xml:space="preserve"> </w:t>
      </w:r>
      <w:r>
        <w:t>(REPORT) SA WG6 status report to TSG SA#99 (Source: SA WG6 Chair)</w:t>
      </w:r>
      <w:r>
        <w:br/>
      </w:r>
      <w:r w:rsidRPr="00D53282">
        <w:rPr>
          <w:b/>
        </w:rPr>
        <w:t>Document for:</w:t>
      </w:r>
      <w:r w:rsidRPr="00D53282">
        <w:t xml:space="preserve"> </w:t>
      </w:r>
      <w:r>
        <w:t>Presentation</w:t>
      </w:r>
      <w:r>
        <w:br/>
      </w:r>
      <w:r w:rsidRPr="00D53282">
        <w:rPr>
          <w:b/>
        </w:rPr>
        <w:t>Abstract:</w:t>
      </w:r>
      <w:r w:rsidRPr="00D53282">
        <w:t xml:space="preserve"> </w:t>
      </w:r>
      <w:r>
        <w:br/>
        <w:t>SA WG6 status report to TSG SA#99.</w:t>
      </w:r>
    </w:p>
    <w:p w14:paraId="26BAB56B" w14:textId="77777777" w:rsidR="001230FB" w:rsidRPr="005B25A1" w:rsidRDefault="001230FB" w:rsidP="001230FB">
      <w:pPr>
        <w:keepNext/>
        <w:keepLines/>
        <w:rPr>
          <w:b/>
          <w:bCs/>
        </w:rPr>
      </w:pPr>
      <w:r>
        <w:rPr>
          <w:b/>
          <w:bCs/>
        </w:rPr>
        <w:t>Questions and comments</w:t>
      </w:r>
      <w:r w:rsidRPr="005B25A1">
        <w:rPr>
          <w:b/>
          <w:bCs/>
        </w:rPr>
        <w:t>:</w:t>
      </w:r>
    </w:p>
    <w:p w14:paraId="63CE9339" w14:textId="1A63DF17" w:rsidR="001230FB" w:rsidRDefault="001230FB" w:rsidP="001230FB">
      <w:pPr>
        <w:keepNext/>
        <w:keepLines/>
        <w:ind w:left="1418" w:hanging="1418"/>
      </w:pPr>
      <w:r>
        <w:t xml:space="preserve">Slide </w:t>
      </w:r>
      <w:r w:rsidR="00EB3E23">
        <w:t>9</w:t>
      </w:r>
      <w:r w:rsidR="00951041">
        <w:t>:</w:t>
      </w:r>
      <w:r>
        <w:tab/>
      </w:r>
      <w:r w:rsidR="00EB3E23">
        <w:t>AT&amp;T commented that it was assumed that SA WG6 should complete Rel-18 by January 2024 and will start Rel-19, so asked why an ad-hoc meeting was expected to be needed. The SA WG6 Chair replied that they are Stage 2 group and do not expect to need any exception sheets for Q1/2024. Some Rel-19 work will include follow-up on Rel-18 work items. If the January 2024 ad-hoc is not needed, then it will be cancelled.</w:t>
      </w:r>
      <w:r w:rsidR="00951041">
        <w:t xml:space="preserve"> AT&amp;T asked that the inclusion of extra meetings in the calendar does not imply that additional work can be 'injected' into the Release.</w:t>
      </w:r>
    </w:p>
    <w:p w14:paraId="0A2B1A9E" w14:textId="691F5D4A" w:rsidR="00951041" w:rsidRPr="001230FB" w:rsidRDefault="00951041" w:rsidP="001230FB">
      <w:pPr>
        <w:keepNext/>
        <w:keepLines/>
        <w:ind w:left="1418" w:hanging="1418"/>
      </w:pPr>
      <w:r>
        <w:t>Slide 32:</w:t>
      </w:r>
      <w:r>
        <w:tab/>
        <w:t>CATT commented that there were some contentious issues at the meeting. The SA WG6 Chair replied that the handling of the objections which occurred after long discussions should have been handled differently and hopes to resolve this at the next meeting.</w:t>
      </w:r>
    </w:p>
    <w:p w14:paraId="6B4821D1" w14:textId="734ADF42" w:rsidR="00951041" w:rsidRPr="001230FB" w:rsidRDefault="00951041" w:rsidP="00951041">
      <w:pPr>
        <w:keepNext/>
        <w:keepLines/>
        <w:ind w:left="1418" w:hanging="1418"/>
      </w:pPr>
      <w:r>
        <w:t>General:</w:t>
      </w:r>
      <w:r>
        <w:tab/>
        <w:t>The TSG SA Chair thanked the SA WG6 Chair for his support over his 2 terms as TSG SA Chair.</w:t>
      </w:r>
    </w:p>
    <w:p w14:paraId="06F2EB3F" w14:textId="6F6D1B1A" w:rsidR="001230FB" w:rsidRDefault="001230FB" w:rsidP="001230FB">
      <w:pPr>
        <w:keepNext/>
      </w:pPr>
      <w:r>
        <w:t xml:space="preserve">The SA WG6 Chair was thanked for this report, which was </w:t>
      </w:r>
      <w:r w:rsidRPr="00C3284B">
        <w:rPr>
          <w:color w:val="0000FF"/>
        </w:rPr>
        <w:t>noted</w:t>
      </w:r>
      <w:r>
        <w:t>.</w:t>
      </w:r>
    </w:p>
    <w:p w14:paraId="303774D4" w14:textId="77777777" w:rsidR="001230FB" w:rsidRPr="00EB0339" w:rsidRDefault="001230FB" w:rsidP="001230FB">
      <w:r w:rsidRPr="005B25A1">
        <w:rPr>
          <w:b/>
          <w:bCs/>
        </w:rPr>
        <w:t>Status:</w:t>
      </w:r>
      <w:r>
        <w:t xml:space="preserve"> </w:t>
      </w:r>
      <w:r w:rsidRPr="00C3284B">
        <w:rPr>
          <w:color w:val="0000FF"/>
        </w:rPr>
        <w:t>Noted</w:t>
      </w:r>
      <w:r>
        <w:t>.</w:t>
      </w:r>
    </w:p>
    <w:p w14:paraId="7EC17268" w14:textId="745F6010" w:rsidR="00BB3F37" w:rsidRDefault="00000000" w:rsidP="00BB3F37"/>
    <w:p w14:paraId="09F52DF7" w14:textId="2B9D5C17" w:rsidR="00951041" w:rsidRPr="00951041" w:rsidRDefault="00951041" w:rsidP="00BB3F37">
      <w:pPr>
        <w:rPr>
          <w:b/>
          <w:bCs/>
        </w:rPr>
      </w:pPr>
      <w:r w:rsidRPr="00951041">
        <w:rPr>
          <w:b/>
          <w:bCs/>
        </w:rPr>
        <w:t>The TSG SA Chair commented that the WG Chair reports indicate that TSG SA are on-track with the Rel-18 work plan. All 3GPP delegates can be proud of what 3GPP have achieved for Rel-18.</w:t>
      </w:r>
    </w:p>
    <w:p w14:paraId="5E4F0EBE" w14:textId="77777777" w:rsidR="00BB3F37" w:rsidRDefault="00000000" w:rsidP="00BB3F37"/>
    <w:p w14:paraId="19F57EBF" w14:textId="77777777" w:rsidR="007615D6" w:rsidRDefault="007615D6" w:rsidP="0010433C">
      <w:pPr>
        <w:pStyle w:val="Heading2"/>
      </w:pPr>
      <w:bookmarkStart w:id="37" w:name="_Toc131417175"/>
      <w:r>
        <w:lastRenderedPageBreak/>
        <w:t>4.7</w:t>
      </w:r>
      <w:r>
        <w:tab/>
        <w:t>TSG RAN reporting and RAN ITU-R Ad Hoc Matters</w:t>
      </w:r>
      <w:bookmarkEnd w:id="37"/>
    </w:p>
    <w:p w14:paraId="2F374D6B" w14:textId="045A2E06" w:rsidR="00DA4CE3" w:rsidRDefault="00DA4CE3" w:rsidP="00DA4CE3">
      <w:pPr>
        <w:pStyle w:val="NormTop"/>
      </w:pPr>
      <w:r>
        <w:rPr>
          <w:color w:val="0000FF"/>
        </w:rPr>
        <w:t>SP-230381</w:t>
      </w:r>
      <w:r w:rsidRPr="00D53282">
        <w:t xml:space="preserve"> </w:t>
      </w:r>
      <w:r>
        <w:t>(REPORT) Status report of TSG RAN#99 (Source: TSG RAN Chair)</w:t>
      </w:r>
      <w:r>
        <w:br/>
      </w:r>
      <w:r w:rsidRPr="00D53282">
        <w:rPr>
          <w:b/>
        </w:rPr>
        <w:t>Document for:</w:t>
      </w:r>
      <w:r w:rsidRPr="00D53282">
        <w:t xml:space="preserve"> </w:t>
      </w:r>
      <w:r>
        <w:t>Presentation</w:t>
      </w:r>
      <w:r>
        <w:br/>
      </w:r>
      <w:r w:rsidRPr="00D53282">
        <w:rPr>
          <w:b/>
        </w:rPr>
        <w:t>Abstract:</w:t>
      </w:r>
      <w:r w:rsidRPr="00D53282">
        <w:t xml:space="preserve"> </w:t>
      </w:r>
      <w:r>
        <w:br/>
        <w:t>Status report of TSG RAN#99.</w:t>
      </w:r>
    </w:p>
    <w:p w14:paraId="264E1A72" w14:textId="2D3163DF" w:rsidR="00453F80" w:rsidRPr="00453F80" w:rsidRDefault="00453F80" w:rsidP="00453F80">
      <w:pPr>
        <w:pStyle w:val="FP"/>
        <w:keepNext/>
        <w:rPr>
          <w:b/>
          <w:bCs/>
          <w:lang w:eastAsia="ja-JP"/>
        </w:rPr>
      </w:pPr>
      <w:r w:rsidRPr="00453F80">
        <w:rPr>
          <w:b/>
          <w:bCs/>
          <w:lang w:eastAsia="ja-JP"/>
        </w:rPr>
        <w:t>Elections</w:t>
      </w:r>
      <w:r>
        <w:rPr>
          <w:b/>
          <w:bCs/>
          <w:lang w:eastAsia="ja-JP"/>
        </w:rPr>
        <w:t>:</w:t>
      </w:r>
    </w:p>
    <w:p w14:paraId="5082A65A" w14:textId="77777777" w:rsidR="00453F80" w:rsidRDefault="00453F80" w:rsidP="00453F80">
      <w:pPr>
        <w:pStyle w:val="FP"/>
        <w:keepNext/>
        <w:rPr>
          <w:lang w:eastAsia="ja-JP"/>
        </w:rPr>
      </w:pPr>
      <w:r>
        <w:rPr>
          <w:lang w:eastAsia="ja-JP"/>
        </w:rPr>
        <w:t>TSG-RAN had re-elections by acclamation of the following leadership:</w:t>
      </w:r>
    </w:p>
    <w:p w14:paraId="61FAA90B" w14:textId="77777777" w:rsidR="00453F80" w:rsidRDefault="00453F80" w:rsidP="00453F80">
      <w:pPr>
        <w:pStyle w:val="FP"/>
        <w:keepNext/>
        <w:rPr>
          <w:lang w:eastAsia="ja-JP"/>
        </w:rPr>
      </w:pPr>
      <w:r>
        <w:rPr>
          <w:lang w:eastAsia="ja-JP"/>
        </w:rPr>
        <w:t>Chair: Dr. Wanshi Chen (Qualcomm / ATIS)</w:t>
      </w:r>
    </w:p>
    <w:p w14:paraId="2BCD212C" w14:textId="77777777" w:rsidR="00453F80" w:rsidRDefault="00453F80" w:rsidP="00453F80">
      <w:pPr>
        <w:pStyle w:val="FP"/>
        <w:keepNext/>
        <w:rPr>
          <w:lang w:eastAsia="ja-JP"/>
        </w:rPr>
      </w:pPr>
      <w:r>
        <w:rPr>
          <w:lang w:eastAsia="ja-JP"/>
        </w:rPr>
        <w:t>Vice Chairs:</w:t>
      </w:r>
    </w:p>
    <w:p w14:paraId="459FC6A8" w14:textId="77777777" w:rsidR="00453F80" w:rsidRDefault="00453F80" w:rsidP="00453F80">
      <w:pPr>
        <w:pStyle w:val="FP"/>
        <w:keepNext/>
        <w:rPr>
          <w:lang w:eastAsia="ja-JP"/>
        </w:rPr>
      </w:pPr>
      <w:r>
        <w:rPr>
          <w:lang w:eastAsia="ja-JP"/>
        </w:rPr>
        <w:tab/>
        <w:t>Mr. Axel Klatt (DT / ETSI)</w:t>
      </w:r>
    </w:p>
    <w:p w14:paraId="759CEB07" w14:textId="77777777" w:rsidR="00453F80" w:rsidRDefault="00453F80" w:rsidP="00453F80">
      <w:pPr>
        <w:pStyle w:val="FP"/>
        <w:keepNext/>
        <w:rPr>
          <w:lang w:eastAsia="ja-JP"/>
        </w:rPr>
      </w:pPr>
      <w:r>
        <w:rPr>
          <w:lang w:eastAsia="ja-JP"/>
        </w:rPr>
        <w:tab/>
        <w:t>Mr. Hu Nan (CMCC / CCSA)</w:t>
      </w:r>
    </w:p>
    <w:p w14:paraId="09582BD0" w14:textId="77777777" w:rsidR="00453F80" w:rsidRDefault="00453F80" w:rsidP="00453F80">
      <w:pPr>
        <w:pStyle w:val="FP"/>
        <w:keepNext/>
        <w:rPr>
          <w:lang w:eastAsia="ja-JP"/>
        </w:rPr>
      </w:pPr>
      <w:r>
        <w:rPr>
          <w:lang w:eastAsia="ja-JP"/>
        </w:rPr>
        <w:tab/>
        <w:t>Mr. Ronald Borsato (AT&amp;T / ATIS)</w:t>
      </w:r>
    </w:p>
    <w:p w14:paraId="69A9F2F4" w14:textId="1FF15BB7" w:rsidR="00453F80" w:rsidRDefault="00453F80" w:rsidP="00453F80">
      <w:pPr>
        <w:pStyle w:val="FP"/>
        <w:keepNext/>
        <w:rPr>
          <w:lang w:eastAsia="ja-JP"/>
        </w:rPr>
      </w:pPr>
    </w:p>
    <w:p w14:paraId="05F82EB1" w14:textId="053A6B42" w:rsidR="00453F80" w:rsidRPr="00453F80" w:rsidRDefault="00453F80" w:rsidP="00453F80">
      <w:pPr>
        <w:pStyle w:val="FP"/>
        <w:keepNext/>
        <w:rPr>
          <w:b/>
          <w:bCs/>
          <w:lang w:eastAsia="ja-JP"/>
        </w:rPr>
      </w:pPr>
      <w:r w:rsidRPr="00453F80">
        <w:rPr>
          <w:b/>
          <w:bCs/>
          <w:lang w:eastAsia="ja-JP"/>
        </w:rPr>
        <w:t>Administrative aspects</w:t>
      </w:r>
      <w:r>
        <w:rPr>
          <w:b/>
          <w:bCs/>
          <w:lang w:eastAsia="ja-JP"/>
        </w:rPr>
        <w:t>:</w:t>
      </w:r>
    </w:p>
    <w:p w14:paraId="76F3E238" w14:textId="77777777" w:rsidR="00453F80" w:rsidRDefault="00453F80" w:rsidP="00453F80">
      <w:pPr>
        <w:pStyle w:val="FP"/>
        <w:keepNext/>
        <w:rPr>
          <w:lang w:eastAsia="ja-JP"/>
        </w:rPr>
      </w:pPr>
      <w:r>
        <w:rPr>
          <w:lang w:eastAsia="ja-JP"/>
        </w:rPr>
        <w:t>RAN#99 approved the MCC TF 160 report in RP-230013</w:t>
      </w:r>
    </w:p>
    <w:p w14:paraId="00F9ECD5" w14:textId="0EFF65DF" w:rsidR="00453F80" w:rsidRDefault="00453F80" w:rsidP="00453F80">
      <w:pPr>
        <w:pStyle w:val="FP"/>
        <w:keepNext/>
        <w:rPr>
          <w:lang w:eastAsia="ja-JP"/>
        </w:rPr>
      </w:pPr>
    </w:p>
    <w:p w14:paraId="042E93F0" w14:textId="647634C4" w:rsidR="00453F80" w:rsidRPr="00453F80" w:rsidRDefault="00453F80" w:rsidP="00453F80">
      <w:pPr>
        <w:pStyle w:val="FP"/>
        <w:keepNext/>
        <w:rPr>
          <w:b/>
          <w:bCs/>
          <w:lang w:eastAsia="ja-JP"/>
        </w:rPr>
      </w:pPr>
      <w:r w:rsidRPr="00453F80">
        <w:rPr>
          <w:b/>
          <w:bCs/>
          <w:lang w:eastAsia="ja-JP"/>
        </w:rPr>
        <w:t>Planning aspects</w:t>
      </w:r>
      <w:r>
        <w:rPr>
          <w:b/>
          <w:bCs/>
          <w:lang w:eastAsia="ja-JP"/>
        </w:rPr>
        <w:t>:</w:t>
      </w:r>
    </w:p>
    <w:p w14:paraId="26739D12" w14:textId="690E0BE3" w:rsidR="00453F80" w:rsidRDefault="00453F80" w:rsidP="00453F80">
      <w:pPr>
        <w:pStyle w:val="FP"/>
        <w:keepNext/>
        <w:rPr>
          <w:lang w:eastAsia="ja-JP"/>
        </w:rPr>
      </w:pPr>
      <w:r>
        <w:rPr>
          <w:lang w:eastAsia="ja-JP"/>
        </w:rPr>
        <w:t>RAN timeline and Meeting Planning</w:t>
      </w:r>
    </w:p>
    <w:p w14:paraId="695D2BFD" w14:textId="77777777" w:rsidR="00453F80" w:rsidRDefault="00453F80" w:rsidP="00453F80">
      <w:pPr>
        <w:pStyle w:val="FP"/>
        <w:keepNext/>
        <w:rPr>
          <w:lang w:eastAsia="ja-JP"/>
        </w:rPr>
      </w:pPr>
      <w:r>
        <w:rPr>
          <w:lang w:eastAsia="ja-JP"/>
        </w:rPr>
        <w:t>RAN#99 endorsed Rel-19 timeline in RP-230050</w:t>
      </w:r>
    </w:p>
    <w:p w14:paraId="22A7F56B" w14:textId="77777777" w:rsidR="00453F80" w:rsidRDefault="00453F80" w:rsidP="00453F80">
      <w:pPr>
        <w:pStyle w:val="FP"/>
        <w:keepNext/>
        <w:rPr>
          <w:lang w:eastAsia="ja-JP"/>
        </w:rPr>
      </w:pPr>
      <w:r>
        <w:rPr>
          <w:lang w:eastAsia="ja-JP"/>
        </w:rPr>
        <w:t>A joint SA/RAN/CT session was subsequently organized to align Rel-19 timeline across TSGs</w:t>
      </w:r>
    </w:p>
    <w:p w14:paraId="5AEAFD99" w14:textId="1F358D30" w:rsidR="00453F80" w:rsidRPr="00453F80" w:rsidRDefault="00453F80" w:rsidP="00453F80">
      <w:pPr>
        <w:pStyle w:val="FP"/>
        <w:keepNext/>
        <w:rPr>
          <w:b/>
          <w:bCs/>
          <w:lang w:eastAsia="ja-JP"/>
        </w:rPr>
      </w:pPr>
      <w:r w:rsidRPr="00453F80">
        <w:rPr>
          <w:b/>
          <w:bCs/>
          <w:lang w:eastAsia="ja-JP"/>
        </w:rPr>
        <w:t>-</w:t>
      </w:r>
      <w:r w:rsidRPr="00453F80">
        <w:rPr>
          <w:b/>
          <w:bCs/>
          <w:lang w:eastAsia="ja-JP"/>
        </w:rPr>
        <w:tab/>
        <w:t>See slide 7</w:t>
      </w:r>
    </w:p>
    <w:p w14:paraId="45E9ECE5" w14:textId="77777777" w:rsidR="00453F80" w:rsidRPr="00453F80" w:rsidRDefault="00453F80" w:rsidP="00453F80">
      <w:pPr>
        <w:pStyle w:val="FP"/>
        <w:keepNext/>
        <w:rPr>
          <w:lang w:eastAsia="ja-JP"/>
        </w:rPr>
      </w:pPr>
    </w:p>
    <w:p w14:paraId="0D733512" w14:textId="604804B8" w:rsidR="00453F80" w:rsidRPr="00453F80" w:rsidRDefault="00453F80" w:rsidP="00453F80">
      <w:pPr>
        <w:pStyle w:val="FP"/>
        <w:keepNext/>
        <w:rPr>
          <w:b/>
          <w:bCs/>
          <w:lang w:eastAsia="ja-JP"/>
        </w:rPr>
      </w:pPr>
      <w:r w:rsidRPr="00453F80">
        <w:rPr>
          <w:b/>
          <w:bCs/>
          <w:lang w:eastAsia="ja-JP"/>
        </w:rPr>
        <w:t>TSG RAN project update:</w:t>
      </w:r>
    </w:p>
    <w:p w14:paraId="1D8F351B" w14:textId="77777777" w:rsidR="00453F80" w:rsidRDefault="00453F80" w:rsidP="00453F80">
      <w:pPr>
        <w:pStyle w:val="FP"/>
        <w:keepNext/>
        <w:rPr>
          <w:lang w:eastAsia="ja-JP"/>
        </w:rPr>
      </w:pPr>
      <w:r>
        <w:rPr>
          <w:lang w:eastAsia="ja-JP"/>
        </w:rPr>
        <w:t>Reply LS to 5G-ACIA LS 5G-ACIA-LS-2022-006 = RP-223475 on use cases and requirements for industrial factory applications approved in RP-230724</w:t>
      </w:r>
    </w:p>
    <w:p w14:paraId="6788DD25" w14:textId="77777777" w:rsidR="00453F80" w:rsidRDefault="00453F80" w:rsidP="00453F80">
      <w:pPr>
        <w:pStyle w:val="FP"/>
        <w:keepNext/>
        <w:rPr>
          <w:lang w:eastAsia="ja-JP"/>
        </w:rPr>
      </w:pPr>
      <w:r>
        <w:rPr>
          <w:lang w:eastAsia="ja-JP"/>
        </w:rPr>
        <w:t>Based on contribution RP-230741, the following conclusion was drawn on device compliance:</w:t>
      </w:r>
    </w:p>
    <w:p w14:paraId="139505F1" w14:textId="5CE48560" w:rsidR="00453F80" w:rsidRDefault="00453F80" w:rsidP="00453F80">
      <w:pPr>
        <w:pStyle w:val="B1"/>
        <w:spacing w:after="0"/>
        <w:rPr>
          <w:lang w:eastAsia="ja-JP"/>
        </w:rPr>
      </w:pPr>
      <w:r>
        <w:rPr>
          <w:lang w:eastAsia="ja-JP"/>
        </w:rPr>
        <w:t>-</w:t>
      </w:r>
      <w:r>
        <w:rPr>
          <w:lang w:eastAsia="ja-JP"/>
        </w:rPr>
        <w:tab/>
        <w:t>It is observed by some companies that there are UEs which do not comply to 3GPP specifications and/or UEs with incorrect implementation in some operational networks that may not meet all the mandatory feature requirements of 3GPP Specification. However, RAN has no plan to further discuss this topic, including asking SA about it (i.e., no LS sending out from RAN on the topic).</w:t>
      </w:r>
    </w:p>
    <w:p w14:paraId="5B05F244" w14:textId="77777777" w:rsidR="00453F80" w:rsidRDefault="00453F80" w:rsidP="00453F80">
      <w:pPr>
        <w:pStyle w:val="FP"/>
        <w:keepNext/>
        <w:rPr>
          <w:lang w:eastAsia="ja-JP"/>
        </w:rPr>
      </w:pPr>
      <w:r>
        <w:rPr>
          <w:lang w:eastAsia="ja-JP"/>
        </w:rPr>
        <w:t>Three new RAN3-led WIs were approved, in relation to SA2 work:</w:t>
      </w:r>
    </w:p>
    <w:p w14:paraId="47964710" w14:textId="2222E0FF" w:rsidR="00453F80" w:rsidRDefault="00453F80" w:rsidP="00453F80">
      <w:pPr>
        <w:pStyle w:val="B1"/>
        <w:spacing w:after="0"/>
        <w:rPr>
          <w:lang w:eastAsia="ja-JP"/>
        </w:rPr>
      </w:pPr>
      <w:r>
        <w:rPr>
          <w:lang w:eastAsia="ja-JP"/>
        </w:rPr>
        <w:t>-</w:t>
      </w:r>
      <w:r>
        <w:rPr>
          <w:lang w:eastAsia="ja-JP"/>
        </w:rPr>
        <w:tab/>
        <w:t>New WID on further enhancement of RAN Slicing for NR in RP-230787</w:t>
      </w:r>
    </w:p>
    <w:p w14:paraId="5F8F1208" w14:textId="3D27117E" w:rsidR="00453F80" w:rsidRDefault="00453F80" w:rsidP="00453F80">
      <w:pPr>
        <w:pStyle w:val="B1"/>
        <w:spacing w:after="0"/>
        <w:rPr>
          <w:lang w:eastAsia="ja-JP"/>
        </w:rPr>
      </w:pPr>
      <w:r>
        <w:rPr>
          <w:lang w:eastAsia="ja-JP"/>
        </w:rPr>
        <w:t>-</w:t>
      </w:r>
      <w:r>
        <w:rPr>
          <w:lang w:eastAsia="ja-JP"/>
        </w:rPr>
        <w:tab/>
        <w:t>New WID on NR Timing Resiliency and URLLC enhancements in RP-230754</w:t>
      </w:r>
    </w:p>
    <w:p w14:paraId="1EF7DD87" w14:textId="36E89239" w:rsidR="00453F80" w:rsidRDefault="00453F80" w:rsidP="00453F80">
      <w:pPr>
        <w:pStyle w:val="B1"/>
        <w:spacing w:after="0"/>
        <w:rPr>
          <w:lang w:eastAsia="ja-JP"/>
        </w:rPr>
      </w:pPr>
      <w:r>
        <w:rPr>
          <w:lang w:eastAsia="ja-JP"/>
        </w:rPr>
        <w:t>-</w:t>
      </w:r>
      <w:r>
        <w:rPr>
          <w:lang w:eastAsia="ja-JP"/>
        </w:rPr>
        <w:tab/>
        <w:t>New WID on Further Enhancement of Private Network Support for NG-RAN in RP-230788</w:t>
      </w:r>
    </w:p>
    <w:p w14:paraId="574DB4B3" w14:textId="6D1CDA27" w:rsidR="00453F80" w:rsidRDefault="00453F80" w:rsidP="00453F80">
      <w:pPr>
        <w:pStyle w:val="B1"/>
        <w:spacing w:after="0"/>
        <w:rPr>
          <w:lang w:eastAsia="ja-JP"/>
        </w:rPr>
      </w:pPr>
      <w:r>
        <w:rPr>
          <w:lang w:eastAsia="ja-JP"/>
        </w:rPr>
        <w:t>-</w:t>
      </w:r>
      <w:r>
        <w:rPr>
          <w:lang w:eastAsia="ja-JP"/>
        </w:rPr>
        <w:tab/>
        <w:t>A new WID was approved to address the topic of BWP without restriction</w:t>
      </w:r>
    </w:p>
    <w:p w14:paraId="12E61C3C" w14:textId="5B045730" w:rsidR="00453F80" w:rsidRDefault="00453F80" w:rsidP="00453F80">
      <w:pPr>
        <w:pStyle w:val="B1"/>
        <w:spacing w:after="0"/>
        <w:ind w:left="851"/>
        <w:rPr>
          <w:lang w:eastAsia="ja-JP"/>
        </w:rPr>
      </w:pPr>
      <w:r>
        <w:rPr>
          <w:lang w:eastAsia="ja-JP"/>
        </w:rPr>
        <w:t>-</w:t>
      </w:r>
      <w:r>
        <w:rPr>
          <w:lang w:eastAsia="ja-JP"/>
        </w:rPr>
        <w:tab/>
        <w:t>New WID: Complete the specification support for BandWidth Part operation without restriction in NR in RP-230805</w:t>
      </w:r>
    </w:p>
    <w:p w14:paraId="4B176FC0" w14:textId="7EE6E07D" w:rsidR="00453F80" w:rsidRDefault="00453F80" w:rsidP="00453F80">
      <w:pPr>
        <w:pStyle w:val="B1"/>
        <w:spacing w:after="0"/>
        <w:rPr>
          <w:lang w:eastAsia="ja-JP"/>
        </w:rPr>
      </w:pPr>
      <w:r>
        <w:rPr>
          <w:lang w:eastAsia="ja-JP"/>
        </w:rPr>
        <w:t>-</w:t>
      </w:r>
      <w:r>
        <w:rPr>
          <w:lang w:eastAsia="ja-JP"/>
        </w:rPr>
        <w:tab/>
        <w:t>RAN#98-e approved a set of RAN4-led Rel-18 spectrum-related projects</w:t>
      </w:r>
    </w:p>
    <w:p w14:paraId="6ABB99F8" w14:textId="5F4D27A6" w:rsidR="00453F80" w:rsidRDefault="00453F80" w:rsidP="00453F80">
      <w:pPr>
        <w:pStyle w:val="B1"/>
        <w:spacing w:after="0"/>
        <w:ind w:left="851"/>
        <w:rPr>
          <w:lang w:eastAsia="ja-JP"/>
        </w:rPr>
      </w:pPr>
      <w:r>
        <w:rPr>
          <w:lang w:eastAsia="ja-JP"/>
        </w:rPr>
        <w:t>-</w:t>
      </w:r>
      <w:r>
        <w:rPr>
          <w:lang w:eastAsia="ja-JP"/>
        </w:rPr>
        <w:tab/>
        <w:t>Spectrum-related: RP-230743, RP-230791, RP-230764, RP-230789, RP-230790, RP-230792, RP-230745</w:t>
      </w:r>
    </w:p>
    <w:p w14:paraId="6326B445" w14:textId="77777777" w:rsidR="00453F80" w:rsidRPr="00453F80" w:rsidRDefault="00453F80" w:rsidP="00453F80">
      <w:pPr>
        <w:pStyle w:val="FP"/>
        <w:keepNext/>
        <w:rPr>
          <w:b/>
          <w:bCs/>
          <w:lang w:eastAsia="ja-JP"/>
        </w:rPr>
      </w:pPr>
      <w:r w:rsidRPr="00453F80">
        <w:rPr>
          <w:b/>
          <w:bCs/>
          <w:lang w:eastAsia="ja-JP"/>
        </w:rPr>
        <w:t>Involved discussion for some R18 items</w:t>
      </w:r>
    </w:p>
    <w:p w14:paraId="1FCC0E5F" w14:textId="7167C709" w:rsidR="00453F80" w:rsidRDefault="00453F80" w:rsidP="00453F80">
      <w:pPr>
        <w:pStyle w:val="B1"/>
        <w:spacing w:after="0"/>
        <w:rPr>
          <w:lang w:eastAsia="ja-JP"/>
        </w:rPr>
      </w:pPr>
      <w:r>
        <w:rPr>
          <w:lang w:eastAsia="ja-JP"/>
        </w:rPr>
        <w:t>-</w:t>
      </w:r>
      <w:r>
        <w:rPr>
          <w:lang w:eastAsia="ja-JP"/>
        </w:rPr>
        <w:tab/>
        <w:t>Rel-18 Sidelink evolution: revised WID approved in RP-230077</w:t>
      </w:r>
    </w:p>
    <w:p w14:paraId="0788F878" w14:textId="2E17AB11" w:rsidR="00453F80" w:rsidRDefault="00453F80" w:rsidP="00453F80">
      <w:pPr>
        <w:pStyle w:val="B1"/>
        <w:spacing w:after="0"/>
        <w:ind w:left="851"/>
        <w:rPr>
          <w:lang w:eastAsia="ja-JP"/>
        </w:rPr>
      </w:pPr>
      <w:r>
        <w:rPr>
          <w:lang w:eastAsia="ja-JP"/>
        </w:rPr>
        <w:t>-</w:t>
      </w:r>
      <w:r>
        <w:rPr>
          <w:lang w:eastAsia="ja-JP"/>
        </w:rPr>
        <w:tab/>
        <w:t>Discussion summary in RP-230769</w:t>
      </w:r>
    </w:p>
    <w:p w14:paraId="79AB70D7" w14:textId="7658EABC" w:rsidR="00453F80" w:rsidRDefault="00453F80" w:rsidP="00453F80">
      <w:pPr>
        <w:pStyle w:val="B1"/>
        <w:spacing w:after="0"/>
        <w:rPr>
          <w:lang w:eastAsia="ja-JP"/>
        </w:rPr>
      </w:pPr>
      <w:r>
        <w:rPr>
          <w:lang w:eastAsia="ja-JP"/>
        </w:rPr>
        <w:t>-</w:t>
      </w:r>
      <w:r>
        <w:rPr>
          <w:lang w:eastAsia="ja-JP"/>
        </w:rPr>
        <w:tab/>
        <w:t>Rel-18 NR support for dedicated spectrum less than 5MHz for FR1: revised WID approved in RP-230186</w:t>
      </w:r>
    </w:p>
    <w:p w14:paraId="5B3D83B7" w14:textId="3CE98DC4" w:rsidR="00453F80" w:rsidRDefault="00453F80" w:rsidP="00453F80">
      <w:pPr>
        <w:pStyle w:val="B1"/>
        <w:spacing w:after="0"/>
        <w:ind w:left="851"/>
        <w:rPr>
          <w:lang w:eastAsia="ja-JP"/>
        </w:rPr>
      </w:pPr>
      <w:r>
        <w:rPr>
          <w:lang w:eastAsia="ja-JP"/>
        </w:rPr>
        <w:t>-</w:t>
      </w:r>
      <w:r>
        <w:rPr>
          <w:lang w:eastAsia="ja-JP"/>
        </w:rPr>
        <w:tab/>
        <w:t>Reply LS to R1-2302186 = RP-230033 on transmission bandwidths for NR on dedicated spectrum less than 5 MHz approved in RP-230780</w:t>
      </w:r>
    </w:p>
    <w:p w14:paraId="5C09AA21" w14:textId="315C8148" w:rsidR="00453F80" w:rsidRDefault="00453F80" w:rsidP="00453F80">
      <w:pPr>
        <w:pStyle w:val="B1"/>
        <w:spacing w:after="0"/>
        <w:ind w:left="851"/>
        <w:rPr>
          <w:lang w:eastAsia="ja-JP"/>
        </w:rPr>
      </w:pPr>
      <w:r>
        <w:rPr>
          <w:lang w:eastAsia="ja-JP"/>
        </w:rPr>
        <w:t>-</w:t>
      </w:r>
      <w:r>
        <w:rPr>
          <w:lang w:eastAsia="ja-JP"/>
        </w:rPr>
        <w:tab/>
        <w:t>Reply LS to R4-2303713 = RP-230042 on spectrum less than 5 MHz approved in RP-230781</w:t>
      </w:r>
    </w:p>
    <w:p w14:paraId="527BBD10" w14:textId="3EEDFE6C" w:rsidR="00453F80" w:rsidRDefault="00453F80" w:rsidP="00453F80">
      <w:pPr>
        <w:pStyle w:val="B1"/>
        <w:spacing w:after="0"/>
        <w:rPr>
          <w:lang w:eastAsia="ja-JP"/>
        </w:rPr>
      </w:pPr>
      <w:r>
        <w:rPr>
          <w:lang w:eastAsia="ja-JP"/>
        </w:rPr>
        <w:t>-</w:t>
      </w:r>
      <w:r>
        <w:rPr>
          <w:lang w:eastAsia="ja-JP"/>
        </w:rPr>
        <w:tab/>
        <w:t>Rel-18 multi-carrier enhancements: discussion summary in RP-230810</w:t>
      </w:r>
    </w:p>
    <w:p w14:paraId="56BC7DAE" w14:textId="656265E8" w:rsidR="00453F80" w:rsidRDefault="00453F80" w:rsidP="00453F80">
      <w:pPr>
        <w:pStyle w:val="B1"/>
        <w:spacing w:after="0"/>
        <w:rPr>
          <w:lang w:eastAsia="ja-JP"/>
        </w:rPr>
      </w:pPr>
      <w:r>
        <w:rPr>
          <w:lang w:eastAsia="ja-JP"/>
        </w:rPr>
        <w:t>-</w:t>
      </w:r>
      <w:r>
        <w:rPr>
          <w:lang w:eastAsia="ja-JP"/>
        </w:rPr>
        <w:tab/>
        <w:t>Rel-18 eRedCap: proposal in RP-230778 was endorsed</w:t>
      </w:r>
    </w:p>
    <w:p w14:paraId="6206A6F1" w14:textId="001E0F61" w:rsidR="00453F80" w:rsidRDefault="00453F80" w:rsidP="00453F80">
      <w:pPr>
        <w:pStyle w:val="B1"/>
        <w:spacing w:after="0"/>
        <w:rPr>
          <w:lang w:eastAsia="ja-JP"/>
        </w:rPr>
      </w:pPr>
      <w:r>
        <w:rPr>
          <w:lang w:eastAsia="ja-JP"/>
        </w:rPr>
        <w:t>-</w:t>
      </w:r>
      <w:r>
        <w:rPr>
          <w:lang w:eastAsia="ja-JP"/>
        </w:rPr>
        <w:tab/>
        <w:t>In response to ECC LS RP-230025, revised WID for NR UAV approved in RP-230782 and a new LTE WID approved in RP-230783, with reply LS approved in RP-230804</w:t>
      </w:r>
    </w:p>
    <w:p w14:paraId="3F730F94" w14:textId="76828998" w:rsidR="00453F80" w:rsidRDefault="00453F80" w:rsidP="00453F80">
      <w:pPr>
        <w:pStyle w:val="B1"/>
        <w:spacing w:after="0"/>
        <w:rPr>
          <w:lang w:eastAsia="ja-JP"/>
        </w:rPr>
      </w:pPr>
      <w:r>
        <w:rPr>
          <w:lang w:eastAsia="ja-JP"/>
        </w:rPr>
        <w:t>-</w:t>
      </w:r>
      <w:r>
        <w:rPr>
          <w:lang w:eastAsia="ja-JP"/>
        </w:rPr>
        <w:tab/>
        <w:t>Rel-18 XR: revised WID approved in RP-230786 (TR approved in RP-230335) discussion on 2Rx can be found in RP-230740 (slide 3 was endorsed)</w:t>
      </w:r>
    </w:p>
    <w:p w14:paraId="1F0F1572" w14:textId="675D5305" w:rsidR="00453F80" w:rsidRDefault="00453F80" w:rsidP="00453F80">
      <w:pPr>
        <w:pStyle w:val="B1"/>
        <w:spacing w:after="0"/>
        <w:rPr>
          <w:lang w:eastAsia="ja-JP"/>
        </w:rPr>
      </w:pPr>
      <w:r>
        <w:rPr>
          <w:lang w:eastAsia="ja-JP"/>
        </w:rPr>
        <w:t>-</w:t>
      </w:r>
      <w:r>
        <w:rPr>
          <w:lang w:eastAsia="ja-JP"/>
        </w:rPr>
        <w:tab/>
        <w:t>Rel-18 NR NTN: revised WID approved in RP-230809</w:t>
      </w:r>
    </w:p>
    <w:p w14:paraId="16336603" w14:textId="77777777" w:rsidR="00453F80" w:rsidRPr="00453F80" w:rsidRDefault="00453F80" w:rsidP="00453F80">
      <w:pPr>
        <w:pStyle w:val="FP"/>
        <w:keepNext/>
        <w:rPr>
          <w:b/>
          <w:bCs/>
          <w:lang w:eastAsia="ja-JP"/>
        </w:rPr>
      </w:pPr>
      <w:r w:rsidRPr="00453F80">
        <w:rPr>
          <w:b/>
          <w:bCs/>
          <w:lang w:eastAsia="ja-JP"/>
        </w:rPr>
        <w:t>RAN plenary-level study:</w:t>
      </w:r>
    </w:p>
    <w:p w14:paraId="315E7B94" w14:textId="7713BE0B" w:rsidR="00453F80" w:rsidRDefault="00453F80" w:rsidP="00453F80">
      <w:pPr>
        <w:pStyle w:val="B1"/>
        <w:spacing w:after="0"/>
        <w:rPr>
          <w:lang w:eastAsia="ja-JP"/>
        </w:rPr>
      </w:pPr>
      <w:r>
        <w:rPr>
          <w:lang w:eastAsia="ja-JP"/>
        </w:rPr>
        <w:t>-</w:t>
      </w:r>
      <w:r>
        <w:rPr>
          <w:lang w:eastAsia="ja-JP"/>
        </w:rPr>
        <w:tab/>
        <w:t>Feasibility Study on 6 GHz for LTE and NR in Licensed and Unlicensed Operations: agreed TR in RP-230414, with SR in RP-230413</w:t>
      </w:r>
    </w:p>
    <w:p w14:paraId="7069E68F" w14:textId="6CBD55B5" w:rsidR="00453F80" w:rsidRDefault="00453F80" w:rsidP="00453F80">
      <w:pPr>
        <w:pStyle w:val="B1"/>
        <w:spacing w:after="0"/>
        <w:rPr>
          <w:lang w:eastAsia="ja-JP"/>
        </w:rPr>
      </w:pPr>
      <w:r>
        <w:rPr>
          <w:lang w:eastAsia="ja-JP"/>
        </w:rPr>
        <w:t>-</w:t>
      </w:r>
      <w:r>
        <w:rPr>
          <w:lang w:eastAsia="ja-JP"/>
        </w:rPr>
        <w:tab/>
        <w:t>Study on UE support of regionally-defined subsets of an NR band: completed; with approved TR in RP-230815, and SR in RP-230340</w:t>
      </w:r>
    </w:p>
    <w:p w14:paraId="1D4CA7D2" w14:textId="7E8002ED" w:rsidR="00453F80" w:rsidRDefault="00453F80" w:rsidP="00453F80">
      <w:pPr>
        <w:pStyle w:val="B1"/>
        <w:spacing w:after="0"/>
        <w:rPr>
          <w:lang w:eastAsia="ja-JP"/>
        </w:rPr>
      </w:pPr>
      <w:r>
        <w:rPr>
          <w:lang w:eastAsia="ja-JP"/>
        </w:rPr>
        <w:t>-</w:t>
      </w:r>
      <w:r>
        <w:rPr>
          <w:lang w:eastAsia="ja-JP"/>
        </w:rPr>
        <w:tab/>
        <w:t>Study on Ambient IoT (Internet of Things): agreed TR in RP-230419, and SR in RP-230669</w:t>
      </w:r>
    </w:p>
    <w:p w14:paraId="399C142E" w14:textId="77777777" w:rsidR="00453F80" w:rsidRPr="00453F80" w:rsidRDefault="00453F80" w:rsidP="00453F80">
      <w:pPr>
        <w:pStyle w:val="FP"/>
        <w:keepNext/>
        <w:rPr>
          <w:b/>
          <w:bCs/>
          <w:lang w:eastAsia="ja-JP"/>
        </w:rPr>
      </w:pPr>
      <w:r w:rsidRPr="00453F80">
        <w:rPr>
          <w:b/>
          <w:bCs/>
          <w:lang w:eastAsia="ja-JP"/>
        </w:rPr>
        <w:lastRenderedPageBreak/>
        <w:t>Updates on other Rel-18 items</w:t>
      </w:r>
    </w:p>
    <w:p w14:paraId="3E53B51E" w14:textId="4B85BCBD" w:rsidR="00453F80" w:rsidRDefault="00453F80" w:rsidP="00453F80">
      <w:pPr>
        <w:pStyle w:val="B1"/>
        <w:spacing w:after="0"/>
        <w:rPr>
          <w:lang w:eastAsia="ja-JP"/>
        </w:rPr>
      </w:pPr>
      <w:r>
        <w:rPr>
          <w:lang w:eastAsia="ja-JP"/>
        </w:rPr>
        <w:t>-</w:t>
      </w:r>
      <w:r>
        <w:rPr>
          <w:lang w:eastAsia="ja-JP"/>
        </w:rPr>
        <w:tab/>
        <w:t>Revised WID on NR network controlled repeaters approved in RP-230175</w:t>
      </w:r>
    </w:p>
    <w:p w14:paraId="4768014B" w14:textId="612A5B04" w:rsidR="00453F80" w:rsidRDefault="00453F80" w:rsidP="00453F80">
      <w:pPr>
        <w:pStyle w:val="B1"/>
        <w:spacing w:after="0"/>
        <w:rPr>
          <w:lang w:eastAsia="ja-JP"/>
        </w:rPr>
      </w:pPr>
      <w:r>
        <w:rPr>
          <w:lang w:eastAsia="ja-JP"/>
        </w:rPr>
        <w:t>-</w:t>
      </w:r>
      <w:r>
        <w:rPr>
          <w:lang w:eastAsia="ja-JP"/>
        </w:rPr>
        <w:tab/>
        <w:t>Revised WID on Network energy savings for NR approved in RP-230566</w:t>
      </w:r>
    </w:p>
    <w:p w14:paraId="1FAB95A4" w14:textId="6482B1A3" w:rsidR="00453F80" w:rsidRDefault="00453F80" w:rsidP="00453F80">
      <w:pPr>
        <w:pStyle w:val="B1"/>
        <w:spacing w:after="0"/>
        <w:rPr>
          <w:lang w:eastAsia="ja-JP"/>
        </w:rPr>
      </w:pPr>
      <w:r>
        <w:rPr>
          <w:lang w:eastAsia="ja-JP"/>
        </w:rPr>
        <w:t>-</w:t>
      </w:r>
      <w:r>
        <w:rPr>
          <w:lang w:eastAsia="ja-JP"/>
        </w:rPr>
        <w:tab/>
        <w:t>Revised WID on Expanded and Improved NR Positioning approved in RP-230328</w:t>
      </w:r>
    </w:p>
    <w:p w14:paraId="6EC295DD" w14:textId="7A2DC38F" w:rsidR="00453F80" w:rsidRDefault="00453F80" w:rsidP="00453F80">
      <w:pPr>
        <w:pStyle w:val="B1"/>
        <w:spacing w:after="0"/>
        <w:rPr>
          <w:lang w:eastAsia="ja-JP"/>
        </w:rPr>
      </w:pPr>
      <w:r>
        <w:rPr>
          <w:lang w:eastAsia="ja-JP"/>
        </w:rPr>
        <w:t>-</w:t>
      </w:r>
      <w:r>
        <w:rPr>
          <w:lang w:eastAsia="ja-JP"/>
        </w:rPr>
        <w:tab/>
        <w:t>Revised WID on Dual Tx/Rx Multi-SIM for NR approved in RP-230751</w:t>
      </w:r>
    </w:p>
    <w:p w14:paraId="1B5EE421" w14:textId="476EB3AC" w:rsidR="00453F80" w:rsidRDefault="00453F80" w:rsidP="00453F80">
      <w:pPr>
        <w:pStyle w:val="B1"/>
        <w:spacing w:after="0"/>
        <w:rPr>
          <w:lang w:eastAsia="ja-JP"/>
        </w:rPr>
      </w:pPr>
      <w:r>
        <w:rPr>
          <w:lang w:eastAsia="ja-JP"/>
        </w:rPr>
        <w:t>-</w:t>
      </w:r>
      <w:r>
        <w:rPr>
          <w:lang w:eastAsia="ja-JP"/>
        </w:rPr>
        <w:tab/>
        <w:t>Study on irregular bandwidths is complete (TR approved in RP-230750); a follow-up new WID on Channel raster enhancement approved in RP-230813</w:t>
      </w:r>
    </w:p>
    <w:p w14:paraId="578D088E" w14:textId="11D6029C" w:rsidR="00453F80" w:rsidRDefault="00453F80" w:rsidP="00453F80">
      <w:pPr>
        <w:pStyle w:val="B1"/>
        <w:spacing w:after="0"/>
        <w:rPr>
          <w:lang w:eastAsia="ja-JP"/>
        </w:rPr>
      </w:pPr>
      <w:r>
        <w:rPr>
          <w:lang w:eastAsia="ja-JP"/>
        </w:rPr>
        <w:t>-</w:t>
      </w:r>
      <w:r>
        <w:rPr>
          <w:lang w:eastAsia="ja-JP"/>
        </w:rPr>
        <w:tab/>
        <w:t>Revised SID: Study on NR frequency range 2 (FR2) Over-the-Air (OTA) testing enhancement approved in RP-230814</w:t>
      </w:r>
    </w:p>
    <w:p w14:paraId="5B6B7383" w14:textId="538CF81C" w:rsidR="00453F80" w:rsidRDefault="00453F80" w:rsidP="00453F80">
      <w:pPr>
        <w:pStyle w:val="B1"/>
        <w:spacing w:after="0"/>
        <w:rPr>
          <w:lang w:eastAsia="ja-JP"/>
        </w:rPr>
      </w:pPr>
      <w:r>
        <w:rPr>
          <w:lang w:eastAsia="ja-JP"/>
        </w:rPr>
        <w:t>-</w:t>
      </w:r>
      <w:r>
        <w:rPr>
          <w:lang w:eastAsia="ja-JP"/>
        </w:rPr>
        <w:tab/>
        <w:t>Revised WID on Further RF requirements enhancement for NR and EN-DC in frequency range 1 approved in RP-230753</w:t>
      </w:r>
    </w:p>
    <w:p w14:paraId="3B05BF06" w14:textId="2E5FC6A8" w:rsidR="00453F80" w:rsidRDefault="00453F80" w:rsidP="00453F80">
      <w:pPr>
        <w:pStyle w:val="B1"/>
        <w:spacing w:after="0"/>
        <w:rPr>
          <w:lang w:eastAsia="ja-JP"/>
        </w:rPr>
      </w:pPr>
      <w:r>
        <w:rPr>
          <w:lang w:eastAsia="ja-JP"/>
        </w:rPr>
        <w:t>-</w:t>
      </w:r>
      <w:r>
        <w:rPr>
          <w:lang w:eastAsia="ja-JP"/>
        </w:rPr>
        <w:tab/>
        <w:t>Revised WID: Further Enhancements on NR and MR-DC Measurement Gaps and Measurements without Gaps approved in RP-230755</w:t>
      </w:r>
    </w:p>
    <w:p w14:paraId="0E717B3E" w14:textId="74F8240B" w:rsidR="00453F80" w:rsidRDefault="00453F80" w:rsidP="00453F80">
      <w:pPr>
        <w:pStyle w:val="B1"/>
        <w:spacing w:after="0"/>
        <w:rPr>
          <w:lang w:eastAsia="ja-JP"/>
        </w:rPr>
      </w:pPr>
      <w:r>
        <w:rPr>
          <w:lang w:eastAsia="ja-JP"/>
        </w:rPr>
        <w:t>-</w:t>
      </w:r>
      <w:r>
        <w:rPr>
          <w:lang w:eastAsia="ja-JP"/>
        </w:rPr>
        <w:tab/>
        <w:t>Revised WID on Air-to-ground network for NR approved in RP-230279</w:t>
      </w:r>
    </w:p>
    <w:p w14:paraId="1CE5654D" w14:textId="003116C3" w:rsidR="00453F80" w:rsidRDefault="00453F80" w:rsidP="00453F80">
      <w:pPr>
        <w:pStyle w:val="B1"/>
        <w:spacing w:after="0"/>
        <w:rPr>
          <w:lang w:eastAsia="ja-JP"/>
        </w:rPr>
      </w:pPr>
      <w:r>
        <w:rPr>
          <w:lang w:eastAsia="ja-JP"/>
        </w:rPr>
        <w:t>-</w:t>
      </w:r>
      <w:r>
        <w:rPr>
          <w:lang w:eastAsia="ja-JP"/>
        </w:rPr>
        <w:tab/>
        <w:t>Revised WID on Support of intra-band non-collocated EN-DC/NR-CA deployment approved in RP-230742</w:t>
      </w:r>
    </w:p>
    <w:p w14:paraId="2170AD57" w14:textId="014EE9A7" w:rsidR="00453F80" w:rsidRDefault="00453F80" w:rsidP="00453F80">
      <w:pPr>
        <w:pStyle w:val="B1"/>
        <w:spacing w:after="0"/>
        <w:rPr>
          <w:lang w:eastAsia="ja-JP"/>
        </w:rPr>
      </w:pPr>
      <w:r>
        <w:rPr>
          <w:lang w:eastAsia="ja-JP"/>
        </w:rPr>
        <w:t>-</w:t>
      </w:r>
      <w:r>
        <w:rPr>
          <w:lang w:eastAsia="ja-JP"/>
        </w:rPr>
        <w:tab/>
        <w:t>Revised WID on NR demodulation performance evolution approved in RP-230314</w:t>
      </w:r>
    </w:p>
    <w:p w14:paraId="4C09D9E2" w14:textId="32769371" w:rsidR="00453F80" w:rsidRDefault="00453F80" w:rsidP="00453F80">
      <w:pPr>
        <w:pStyle w:val="B1"/>
        <w:spacing w:after="0"/>
        <w:rPr>
          <w:lang w:eastAsia="ja-JP"/>
        </w:rPr>
      </w:pPr>
      <w:r>
        <w:rPr>
          <w:lang w:eastAsia="ja-JP"/>
        </w:rPr>
        <w:t>-</w:t>
      </w:r>
      <w:r>
        <w:rPr>
          <w:lang w:eastAsia="ja-JP"/>
        </w:rPr>
        <w:tab/>
        <w:t>Revised WID on Maximum Power Reduction Requirements (MPR) for LTE intra-band Carrier Aggregation (CA) with a Component Carrier (CC) gap larger than 35 MHz in RP-230705</w:t>
      </w:r>
    </w:p>
    <w:p w14:paraId="100D62FE" w14:textId="77777777" w:rsidR="00453F80" w:rsidRDefault="00453F80" w:rsidP="00453F80">
      <w:pPr>
        <w:pStyle w:val="FP"/>
        <w:keepNext/>
        <w:rPr>
          <w:lang w:eastAsia="ja-JP"/>
        </w:rPr>
      </w:pPr>
    </w:p>
    <w:p w14:paraId="627E8931" w14:textId="77777777" w:rsidR="00453F80" w:rsidRPr="00453F80" w:rsidRDefault="00453F80" w:rsidP="00453F80">
      <w:pPr>
        <w:pStyle w:val="FP"/>
        <w:keepNext/>
        <w:rPr>
          <w:b/>
          <w:bCs/>
          <w:lang w:eastAsia="ja-JP"/>
        </w:rPr>
      </w:pPr>
      <w:r w:rsidRPr="00453F80">
        <w:rPr>
          <w:b/>
          <w:bCs/>
          <w:lang w:eastAsia="ja-JP"/>
        </w:rPr>
        <w:t>ITU matters</w:t>
      </w:r>
    </w:p>
    <w:p w14:paraId="1B899130" w14:textId="77777777" w:rsidR="00453F80" w:rsidRDefault="00453F80" w:rsidP="00453F80">
      <w:pPr>
        <w:pStyle w:val="FP"/>
        <w:keepNext/>
        <w:rPr>
          <w:lang w:eastAsia="ja-JP"/>
        </w:rPr>
      </w:pPr>
      <w:r>
        <w:rPr>
          <w:lang w:eastAsia="ja-JP"/>
        </w:rPr>
        <w:t>The following LS was agreed:</w:t>
      </w:r>
    </w:p>
    <w:p w14:paraId="503CD2C6" w14:textId="0EBA6678" w:rsidR="00453F80" w:rsidRDefault="00453F80" w:rsidP="00453F80">
      <w:pPr>
        <w:pStyle w:val="B1"/>
        <w:spacing w:after="0"/>
        <w:rPr>
          <w:lang w:eastAsia="ja-JP"/>
        </w:rPr>
      </w:pPr>
      <w:r>
        <w:rPr>
          <w:lang w:eastAsia="ja-JP"/>
        </w:rPr>
        <w:t>-</w:t>
      </w:r>
      <w:r>
        <w:rPr>
          <w:lang w:eastAsia="ja-JP"/>
        </w:rPr>
        <w:tab/>
        <w:t>RP-230773: Draft reply LS ITU-R WP5D/TEMP/826(Rev.1) = RP-230032 on Development of a new Report ITU-R M.[IMT.MULTIMEDIA] - Capabilities of the terrestrial component of IMT-2020 for multimedia communications (to: SA; cc: -; contact: Telecom Italia)</w:t>
      </w:r>
    </w:p>
    <w:p w14:paraId="61F6DE44" w14:textId="77777777" w:rsidR="00453F80" w:rsidRDefault="00453F80" w:rsidP="00453F80">
      <w:pPr>
        <w:pStyle w:val="FP"/>
        <w:keepNext/>
        <w:rPr>
          <w:lang w:eastAsia="ja-JP"/>
        </w:rPr>
      </w:pPr>
      <w:r>
        <w:rPr>
          <w:lang w:eastAsia="ja-JP"/>
        </w:rPr>
        <w:t>RAN#99 discussed 3GPP submission towards IMT-2020 Satellite:</w:t>
      </w:r>
    </w:p>
    <w:p w14:paraId="2F62B764" w14:textId="48CEE49E" w:rsidR="00453F80" w:rsidRDefault="00453F80" w:rsidP="00453F80">
      <w:pPr>
        <w:pStyle w:val="B1"/>
        <w:spacing w:after="0"/>
        <w:rPr>
          <w:lang w:eastAsia="ja-JP"/>
        </w:rPr>
      </w:pPr>
      <w:r>
        <w:rPr>
          <w:lang w:eastAsia="ja-JP"/>
        </w:rPr>
        <w:t>-</w:t>
      </w:r>
      <w:r>
        <w:rPr>
          <w:lang w:eastAsia="ja-JP"/>
        </w:rPr>
        <w:tab/>
        <w:t>A new SID: Study on Self-Evaluation towards IMT-2020 Satellite Radio Interface Submission approved in RP-230736</w:t>
      </w:r>
    </w:p>
    <w:p w14:paraId="2C5D9727" w14:textId="6AA54840" w:rsidR="00453F80" w:rsidRDefault="00453F80" w:rsidP="00453F80">
      <w:pPr>
        <w:pStyle w:val="B1"/>
        <w:spacing w:after="0"/>
        <w:rPr>
          <w:lang w:eastAsia="ja-JP"/>
        </w:rPr>
      </w:pPr>
      <w:r>
        <w:rPr>
          <w:lang w:eastAsia="ja-JP"/>
        </w:rPr>
        <w:t>-</w:t>
      </w:r>
      <w:r>
        <w:rPr>
          <w:lang w:eastAsia="ja-JP"/>
        </w:rPr>
        <w:tab/>
        <w:t>LS on 3GPP submission towards IMT-2020 Satellite (to: SA, PCG; cc: 3PP OPs (ARIB, ATIS, CCSA, ETSI, TSDSI, TTA, TTC); contact: Telecom Italia) approved in RP-230771</w:t>
      </w:r>
    </w:p>
    <w:p w14:paraId="4974AE5D" w14:textId="4257E89A" w:rsidR="00453F80" w:rsidRDefault="00453F80" w:rsidP="00453F80">
      <w:pPr>
        <w:pStyle w:val="B1"/>
        <w:spacing w:after="0"/>
        <w:rPr>
          <w:lang w:eastAsia="ja-JP"/>
        </w:rPr>
      </w:pPr>
      <w:r>
        <w:rPr>
          <w:lang w:eastAsia="ja-JP"/>
        </w:rPr>
        <w:t>-</w:t>
      </w:r>
      <w:r>
        <w:rPr>
          <w:lang w:eastAsia="ja-JP"/>
        </w:rPr>
        <w:tab/>
        <w:t>Draft LS to ITU-R WP4B on 3GPP submission towards IMT-2020 Satellite (to: SA; cc: -; contact: Thales) agreed in RP-230772</w:t>
      </w:r>
    </w:p>
    <w:p w14:paraId="0517B566" w14:textId="77777777" w:rsidR="00453F80" w:rsidRPr="00453F80" w:rsidRDefault="00453F80" w:rsidP="00453F80">
      <w:pPr>
        <w:pStyle w:val="FP"/>
        <w:keepNext/>
        <w:rPr>
          <w:lang w:eastAsia="ja-JP"/>
        </w:rPr>
      </w:pPr>
    </w:p>
    <w:p w14:paraId="0AA548A5" w14:textId="77777777" w:rsidR="00C27CE5" w:rsidRPr="005B25A1" w:rsidRDefault="00C27CE5" w:rsidP="00C27CE5">
      <w:pPr>
        <w:keepNext/>
        <w:keepLines/>
        <w:rPr>
          <w:b/>
          <w:bCs/>
        </w:rPr>
      </w:pPr>
      <w:r>
        <w:rPr>
          <w:b/>
          <w:bCs/>
        </w:rPr>
        <w:t>Questions and comments</w:t>
      </w:r>
      <w:r w:rsidRPr="005B25A1">
        <w:rPr>
          <w:b/>
          <w:bCs/>
        </w:rPr>
        <w:t>:</w:t>
      </w:r>
    </w:p>
    <w:p w14:paraId="01E086BC" w14:textId="307A0A35" w:rsidR="00C27CE5" w:rsidRDefault="00C27CE5" w:rsidP="00C27CE5">
      <w:pPr>
        <w:keepNext/>
        <w:keepLines/>
        <w:ind w:left="1418" w:hanging="1418"/>
      </w:pPr>
      <w:r>
        <w:t xml:space="preserve">Slide </w:t>
      </w:r>
      <w:r w:rsidR="00453F80">
        <w:t>9</w:t>
      </w:r>
      <w:r>
        <w:t>:</w:t>
      </w:r>
      <w:r>
        <w:tab/>
      </w:r>
      <w:r w:rsidR="00453F80">
        <w:t>The MCC Work Plan Manager commented that there are inconsistencies in naming of work items between the TSGs as demonstrated in the use of 'further enhancement ...". The principle is to avoid the use of 'enhancements' and use 'phases' instead.</w:t>
      </w:r>
      <w:r w:rsidR="00050D80">
        <w:t xml:space="preserve"> The TSG RAN Chair commented that this can be discussed in TSG RAN.</w:t>
      </w:r>
    </w:p>
    <w:p w14:paraId="54E66B38" w14:textId="1F1B3FB6" w:rsidR="00050D80" w:rsidRDefault="00050D80" w:rsidP="00C27CE5">
      <w:pPr>
        <w:keepNext/>
        <w:keepLines/>
        <w:ind w:left="1418" w:hanging="1418"/>
      </w:pPr>
      <w:r>
        <w:tab/>
        <w:t>The SA WG6 Chair asked whether the RAN topics are related to the SA WG1 Stage 1 Work, because if not, then it would be correct to use a different name for the WID in TSG RAN.</w:t>
      </w:r>
      <w:r w:rsidRPr="00050D80">
        <w:t xml:space="preserve"> </w:t>
      </w:r>
      <w:r>
        <w:t>The TSG RAN Chair commented that the details can be checked and alignment attempted if needed.</w:t>
      </w:r>
    </w:p>
    <w:p w14:paraId="1D9D94E5" w14:textId="2A3F88CF" w:rsidR="00C27CE5" w:rsidRPr="00453F80" w:rsidRDefault="00453F80" w:rsidP="00C27CE5">
      <w:pPr>
        <w:keepNext/>
        <w:keepLines/>
      </w:pPr>
      <w:r>
        <w:t xml:space="preserve">The TSG RAN Chair was thanked for this report, which was </w:t>
      </w:r>
      <w:r w:rsidRPr="00C3284B">
        <w:rPr>
          <w:color w:val="0000FF"/>
        </w:rPr>
        <w:t>noted</w:t>
      </w:r>
      <w:r>
        <w:t>.</w:t>
      </w:r>
    </w:p>
    <w:p w14:paraId="7D1517EB" w14:textId="1AE42C88" w:rsidR="00DA4CE3" w:rsidRPr="00EB0339" w:rsidRDefault="00DA4CE3" w:rsidP="00DA4CE3">
      <w:r w:rsidRPr="005B25A1">
        <w:rPr>
          <w:b/>
          <w:bCs/>
        </w:rPr>
        <w:t>Status:</w:t>
      </w:r>
      <w:r>
        <w:t xml:space="preserve"> </w:t>
      </w:r>
      <w:r w:rsidR="00453F80" w:rsidRPr="00C3284B">
        <w:rPr>
          <w:color w:val="0000FF"/>
        </w:rPr>
        <w:t>Noted</w:t>
      </w:r>
      <w:r w:rsidR="00453F80">
        <w:t>.</w:t>
      </w:r>
    </w:p>
    <w:p w14:paraId="2D439533" w14:textId="77777777" w:rsidR="00DA4CE3" w:rsidRDefault="00DA4CE3" w:rsidP="00DA4CE3">
      <w:pPr>
        <w:pStyle w:val="NormTop"/>
      </w:pPr>
      <w:r>
        <w:rPr>
          <w:color w:val="0000FF"/>
        </w:rPr>
        <w:lastRenderedPageBreak/>
        <w:t>SP-230379</w:t>
      </w:r>
      <w:r w:rsidRPr="00D53282">
        <w:t xml:space="preserve"> </w:t>
      </w:r>
      <w:r>
        <w:t>(LS IN) LS from TSG RAN: Draft LS to ITU-R WP4B on 3GPP submission towards IMT-2020 Satellite (Source: TSG RAN (RP-230772))</w:t>
      </w:r>
      <w:r>
        <w:br/>
      </w:r>
      <w:r w:rsidRPr="00D53282">
        <w:rPr>
          <w:b/>
        </w:rPr>
        <w:t>Document for:</w:t>
      </w:r>
      <w:r w:rsidRPr="00D53282">
        <w:t xml:space="preserve"> </w:t>
      </w:r>
      <w:r>
        <w:t>Action</w:t>
      </w:r>
      <w:r>
        <w:br/>
      </w:r>
      <w:r w:rsidRPr="00D53282">
        <w:rPr>
          <w:b/>
        </w:rPr>
        <w:t>Abstract:</w:t>
      </w:r>
      <w:r w:rsidRPr="00D53282">
        <w:t xml:space="preserve"> </w:t>
      </w:r>
      <w:r>
        <w:br/>
        <w:t>This ITU input will become part of ITU deliverable(s): yes Responsible 3GPP group for final output to ITU: 3GPP PCG deadline for the final output to ITU: 31st December, 2023 (16:00 hours UTC) way to make this document available for ITU (see Art.51 of 3GPP working procedures): [ ] a. via OPs as a deliverable from their organizations (for PCG review only) [ ] b. via Individual Members (for PCG or TSG review) coordinated by ITU sector convener [ ] c. via 3GPP LS coordinator (for TSG or WG review).</w:t>
      </w:r>
    </w:p>
    <w:p w14:paraId="14BF7EB3" w14:textId="76349B1A" w:rsidR="00DA4CE3" w:rsidRPr="00B81031" w:rsidRDefault="00DA4CE3" w:rsidP="00DA4CE3">
      <w:pPr>
        <w:keepNext/>
        <w:keepLines/>
        <w:rPr>
          <w:i/>
        </w:rPr>
      </w:pPr>
      <w:r w:rsidRPr="00B81031">
        <w:rPr>
          <w:b/>
          <w:bCs/>
          <w:i/>
        </w:rPr>
        <w:t>Comment:</w:t>
      </w:r>
      <w:r>
        <w:rPr>
          <w:i/>
        </w:rPr>
        <w:t xml:space="preserve"> </w:t>
      </w:r>
      <w:r w:rsidRPr="00DA4CE3">
        <w:rPr>
          <w:i/>
          <w:color w:val="0000FF"/>
        </w:rPr>
        <w:t xml:space="preserve">Need to remove incorrect action to TSG RAN. </w:t>
      </w:r>
      <w:r>
        <w:rPr>
          <w:i/>
        </w:rPr>
        <w:t>For 3GPP review in TSG SA. Feedback LS before: March 24, 2023. To: 3GPP PCG.</w:t>
      </w:r>
    </w:p>
    <w:p w14:paraId="116C6336" w14:textId="77777777" w:rsidR="00DA4CE3" w:rsidRPr="005B25A1" w:rsidRDefault="00DA4CE3" w:rsidP="00DA4CE3">
      <w:pPr>
        <w:keepNext/>
        <w:keepLines/>
        <w:rPr>
          <w:b/>
          <w:bCs/>
        </w:rPr>
      </w:pPr>
      <w:r w:rsidRPr="005B25A1">
        <w:rPr>
          <w:b/>
          <w:bCs/>
        </w:rPr>
        <w:t>Plenary Discussion:</w:t>
      </w:r>
    </w:p>
    <w:p w14:paraId="0626BB5A" w14:textId="65FC873A" w:rsidR="00DA4CE3" w:rsidRPr="00050D80" w:rsidRDefault="00050D80" w:rsidP="00DA4CE3">
      <w:pPr>
        <w:keepNext/>
        <w:keepLines/>
      </w:pPr>
      <w:r>
        <w:t xml:space="preserve">This was reviewed and forwarded to the PCG as an LS OUT in </w:t>
      </w:r>
      <w:r w:rsidRPr="00050D80">
        <w:rPr>
          <w:color w:val="0000FF"/>
        </w:rPr>
        <w:t>SP-230393</w:t>
      </w:r>
      <w:r>
        <w:t xml:space="preserve">. This was then </w:t>
      </w:r>
      <w:r w:rsidRPr="00C3284B">
        <w:rPr>
          <w:color w:val="0000FF"/>
        </w:rPr>
        <w:t>noted</w:t>
      </w:r>
      <w:r>
        <w:t>.</w:t>
      </w:r>
    </w:p>
    <w:p w14:paraId="16EE3008" w14:textId="1A42FF9F" w:rsidR="00DA4CE3" w:rsidRDefault="00DA4CE3" w:rsidP="00DA4CE3">
      <w:r w:rsidRPr="005B25A1">
        <w:rPr>
          <w:b/>
          <w:bCs/>
        </w:rPr>
        <w:t>Status:</w:t>
      </w:r>
      <w:r>
        <w:t xml:space="preserve"> </w:t>
      </w:r>
      <w:r w:rsidR="00050D80" w:rsidRPr="00C3284B">
        <w:rPr>
          <w:color w:val="0000FF"/>
        </w:rPr>
        <w:t>Noted</w:t>
      </w:r>
      <w:r w:rsidR="00050D80">
        <w:t>.</w:t>
      </w:r>
    </w:p>
    <w:p w14:paraId="2009CA67" w14:textId="20444E35" w:rsidR="00050D80" w:rsidRDefault="00050D80" w:rsidP="00050D80">
      <w:pPr>
        <w:pStyle w:val="NormTop"/>
      </w:pPr>
      <w:r>
        <w:rPr>
          <w:color w:val="0000FF"/>
        </w:rPr>
        <w:t>SP-230393</w:t>
      </w:r>
      <w:r w:rsidRPr="00D53282">
        <w:t xml:space="preserve"> </w:t>
      </w:r>
      <w:r>
        <w:t>(LS OUT) Draft LS to ITU-R WP4B on 3GPP submission towards IMT-2020 Satellite (Source: TSG SA)</w:t>
      </w:r>
      <w:r>
        <w:br/>
      </w:r>
      <w:r w:rsidRPr="00D53282">
        <w:rPr>
          <w:b/>
        </w:rPr>
        <w:t>Document for:</w:t>
      </w:r>
      <w:r w:rsidRPr="00D53282">
        <w:t xml:space="preserve"> </w:t>
      </w:r>
      <w:r>
        <w:t>Approval</w:t>
      </w:r>
      <w:r>
        <w:br/>
      </w:r>
      <w:r w:rsidRPr="00D53282">
        <w:rPr>
          <w:b/>
        </w:rPr>
        <w:t>Abstract:</w:t>
      </w:r>
      <w:r w:rsidRPr="00D53282">
        <w:t xml:space="preserve"> </w:t>
      </w:r>
      <w:r>
        <w:br/>
      </w:r>
      <w:r w:rsidR="009E443E">
        <w:t>Forward to PCG for transmission to the ITU-R</w:t>
      </w:r>
      <w:r>
        <w:t>.</w:t>
      </w:r>
    </w:p>
    <w:p w14:paraId="3555B043" w14:textId="77777777" w:rsidR="009E443E" w:rsidRPr="005B25A1" w:rsidRDefault="009E443E" w:rsidP="009E443E">
      <w:pPr>
        <w:keepNext/>
        <w:keepLines/>
        <w:rPr>
          <w:b/>
          <w:bCs/>
        </w:rPr>
      </w:pPr>
      <w:r w:rsidRPr="005B25A1">
        <w:rPr>
          <w:b/>
          <w:bCs/>
        </w:rPr>
        <w:t>Plenary Discussion:</w:t>
      </w:r>
    </w:p>
    <w:p w14:paraId="3357D89A" w14:textId="46B4FB6D" w:rsidR="009E443E" w:rsidRPr="009E443E" w:rsidRDefault="009E443E" w:rsidP="009E443E">
      <w:pPr>
        <w:keepNext/>
        <w:keepLines/>
      </w:pPr>
      <w:r>
        <w:t xml:space="preserve">This was </w:t>
      </w:r>
      <w:r w:rsidRPr="00C3284B">
        <w:rPr>
          <w:color w:val="FF0000"/>
          <w:lang w:eastAsia="en-US"/>
        </w:rPr>
        <w:t>approved</w:t>
      </w:r>
      <w:r>
        <w:t>.</w:t>
      </w:r>
    </w:p>
    <w:p w14:paraId="4C1D52C1" w14:textId="53BEC592" w:rsidR="009E443E" w:rsidRDefault="009E443E" w:rsidP="009E443E">
      <w:r w:rsidRPr="005B25A1">
        <w:rPr>
          <w:b/>
          <w:bCs/>
        </w:rPr>
        <w:t>Status:</w:t>
      </w:r>
      <w:r>
        <w:t xml:space="preserve"> </w:t>
      </w:r>
      <w:r w:rsidRPr="00C3284B">
        <w:rPr>
          <w:color w:val="FF0000"/>
          <w:lang w:eastAsia="en-US"/>
        </w:rPr>
        <w:t>Approved</w:t>
      </w:r>
      <w:r>
        <w:t>.</w:t>
      </w:r>
    </w:p>
    <w:p w14:paraId="66237014" w14:textId="77777777" w:rsidR="00050D80" w:rsidRPr="00050D80" w:rsidRDefault="00050D80" w:rsidP="00DA4CE3"/>
    <w:p w14:paraId="4AB56F8F" w14:textId="198242E8" w:rsidR="00DA4CE3" w:rsidRDefault="00DA4CE3" w:rsidP="00DA4CE3">
      <w:pPr>
        <w:pStyle w:val="NormTop"/>
      </w:pPr>
      <w:r>
        <w:rPr>
          <w:color w:val="0000FF"/>
        </w:rPr>
        <w:t>SP-230380</w:t>
      </w:r>
      <w:r w:rsidRPr="00D53282">
        <w:t xml:space="preserve"> </w:t>
      </w:r>
      <w:r>
        <w:t>(LS IN) LS from TSG RAN: Draft reply LS ITU-R WP5D/TEMP/826(Rev.1) = RP-230032 on Development of a new Report ITU-R M.[IMT.MULTIMEDIA] - Capabilities of the terrestrial component of IMT-2020 for multimedia communications (Source: TSG RAN (RP-230773))</w:t>
      </w:r>
      <w:r>
        <w:br/>
      </w:r>
      <w:r w:rsidRPr="00D53282">
        <w:rPr>
          <w:b/>
        </w:rPr>
        <w:t>Document for:</w:t>
      </w:r>
      <w:r w:rsidRPr="00D53282">
        <w:t xml:space="preserve"> </w:t>
      </w:r>
      <w:r>
        <w:t>Action</w:t>
      </w:r>
      <w:r>
        <w:br/>
      </w:r>
      <w:r w:rsidRPr="00D53282">
        <w:rPr>
          <w:b/>
        </w:rPr>
        <w:t>Abstract:</w:t>
      </w:r>
      <w:r>
        <w:br/>
        <w:t>This ITU input will become part of ITU deliverable(s): yes Responsible 3GPP group for final output to ITU: 3GPP PCG deadline for the final output to ITU: 5 June 2023, 16:00 UTC way to make this document available for ITU (see Art.51 of 3GPP working procedures): [ ] a. via OPs as a deliverable from their organizations (for PCG review only) [ ] b. via Individual Members (for PCG or TSG review) coordinated by ITU sector convener [ ] c. via 3GPP LS coordinator (for TSG or WG review)</w:t>
      </w:r>
    </w:p>
    <w:p w14:paraId="2D8593D2" w14:textId="77777777" w:rsidR="00DA4CE3" w:rsidRPr="00B81031" w:rsidRDefault="00DA4CE3" w:rsidP="00DA4CE3">
      <w:pPr>
        <w:keepNext/>
        <w:keepLines/>
        <w:rPr>
          <w:i/>
        </w:rPr>
      </w:pPr>
      <w:r w:rsidRPr="00B81031">
        <w:rPr>
          <w:b/>
          <w:bCs/>
          <w:i/>
        </w:rPr>
        <w:t>Comment:</w:t>
      </w:r>
      <w:r>
        <w:rPr>
          <w:i/>
        </w:rPr>
        <w:t xml:space="preserve"> For 3GPP review  in TSG SA. Feedback LS before: March 24, 2023. To: 3GPP PCG.</w:t>
      </w:r>
    </w:p>
    <w:p w14:paraId="7884B514" w14:textId="77777777" w:rsidR="00DA4CE3" w:rsidRPr="005B25A1" w:rsidRDefault="00DA4CE3" w:rsidP="00DA4CE3">
      <w:pPr>
        <w:keepNext/>
        <w:keepLines/>
        <w:rPr>
          <w:b/>
          <w:bCs/>
        </w:rPr>
      </w:pPr>
      <w:r w:rsidRPr="005B25A1">
        <w:rPr>
          <w:b/>
          <w:bCs/>
        </w:rPr>
        <w:t>Plenary Discussion:</w:t>
      </w:r>
    </w:p>
    <w:p w14:paraId="14267621" w14:textId="2ACE5A1A" w:rsidR="00050D80" w:rsidRPr="00050D80" w:rsidRDefault="00050D80" w:rsidP="00050D80">
      <w:pPr>
        <w:keepNext/>
        <w:keepLines/>
      </w:pPr>
      <w:r>
        <w:t xml:space="preserve">This was reviewed and it was noted that this was also to the PCG. This was then </w:t>
      </w:r>
      <w:r w:rsidRPr="00C3284B">
        <w:rPr>
          <w:color w:val="0000FF"/>
        </w:rPr>
        <w:t>noted</w:t>
      </w:r>
      <w:r>
        <w:t>.</w:t>
      </w:r>
    </w:p>
    <w:p w14:paraId="747FD6C0" w14:textId="77777777" w:rsidR="00050D80" w:rsidRDefault="00050D80" w:rsidP="00050D80">
      <w:r w:rsidRPr="005B25A1">
        <w:rPr>
          <w:b/>
          <w:bCs/>
        </w:rPr>
        <w:t>Status:</w:t>
      </w:r>
      <w:r>
        <w:t xml:space="preserve"> </w:t>
      </w:r>
      <w:r w:rsidRPr="00C3284B">
        <w:rPr>
          <w:color w:val="0000FF"/>
        </w:rPr>
        <w:t>Noted</w:t>
      </w:r>
      <w:r>
        <w:t>.</w:t>
      </w:r>
    </w:p>
    <w:p w14:paraId="3051FD7F" w14:textId="77777777" w:rsidR="00050D80" w:rsidRPr="00EB0339" w:rsidRDefault="00050D80" w:rsidP="00DA4CE3"/>
    <w:p w14:paraId="5180B64B" w14:textId="77777777" w:rsidR="00DA4CE3" w:rsidRDefault="00DA4CE3" w:rsidP="00DA4CE3">
      <w:pPr>
        <w:pStyle w:val="NormTop"/>
      </w:pPr>
      <w:r>
        <w:rPr>
          <w:color w:val="0000FF"/>
        </w:rPr>
        <w:lastRenderedPageBreak/>
        <w:t>SP-230378</w:t>
      </w:r>
      <w:r w:rsidRPr="00D53282">
        <w:t xml:space="preserve"> </w:t>
      </w:r>
      <w:r>
        <w:t>(LS IN) LS from TSG RAN: LS on 3GPP submission towards IMT-2020 Satellite (Source: TSG RAN (RP-230771))</w:t>
      </w:r>
      <w:r>
        <w:br/>
      </w:r>
      <w:r w:rsidRPr="00D53282">
        <w:rPr>
          <w:b/>
        </w:rPr>
        <w:t>Document for:</w:t>
      </w:r>
      <w:r w:rsidRPr="00D53282">
        <w:t xml:space="preserve"> </w:t>
      </w:r>
      <w:r>
        <w:t>Action</w:t>
      </w:r>
      <w:r>
        <w:br/>
      </w:r>
      <w:r w:rsidRPr="00D53282">
        <w:rPr>
          <w:b/>
        </w:rPr>
        <w:t>Abstract:</w:t>
      </w:r>
      <w:r w:rsidRPr="00D53282">
        <w:t xml:space="preserve"> </w:t>
      </w:r>
      <w:r>
        <w:br/>
        <w:t>This ITU input will become part of ITU deliverable(s): yes Responsible 3GPP group for final output to ITU: 3GPP PCG deadline for the final output to ITU: 5 June 2023, 16:00 UTC way to make this document available for ITU (see Art.51 of 3GPP working procedures): [ ] a. via OPs as a deliverable from their organizations (for PCG review only) [ ] b. via Individual Members (for PCG or TSG review) coordinated by ITU sector convener [ ] c. via 3GPP LS coordinator (for TSG or WG review).</w:t>
      </w:r>
    </w:p>
    <w:p w14:paraId="51DE4BDD" w14:textId="77777777" w:rsidR="00DA4CE3" w:rsidRPr="00B81031" w:rsidRDefault="00DA4CE3" w:rsidP="00DA4CE3">
      <w:pPr>
        <w:keepNext/>
        <w:keepLines/>
        <w:rPr>
          <w:i/>
        </w:rPr>
      </w:pPr>
      <w:r w:rsidRPr="00B81031">
        <w:rPr>
          <w:b/>
          <w:bCs/>
          <w:i/>
        </w:rPr>
        <w:t>Comment:</w:t>
      </w:r>
      <w:r>
        <w:rPr>
          <w:i/>
        </w:rPr>
        <w:t xml:space="preserve"> Note the RAN decision, taking into account that any document submitted to ITU-R WP4B will need SA and PCG approval as per procedures.</w:t>
      </w:r>
    </w:p>
    <w:p w14:paraId="58113759" w14:textId="77777777" w:rsidR="00DA4CE3" w:rsidRPr="005B25A1" w:rsidRDefault="00DA4CE3" w:rsidP="00DA4CE3">
      <w:pPr>
        <w:keepNext/>
        <w:keepLines/>
        <w:rPr>
          <w:b/>
          <w:bCs/>
        </w:rPr>
      </w:pPr>
      <w:r w:rsidRPr="005B25A1">
        <w:rPr>
          <w:b/>
          <w:bCs/>
        </w:rPr>
        <w:t>Plenary Discussion:</w:t>
      </w:r>
    </w:p>
    <w:p w14:paraId="68E2F79C" w14:textId="77777777" w:rsidR="00050D80" w:rsidRPr="00050D80" w:rsidRDefault="00050D80" w:rsidP="00050D80">
      <w:pPr>
        <w:keepNext/>
        <w:keepLines/>
      </w:pPr>
      <w:r>
        <w:t xml:space="preserve">This was reviewed and it was noted that this was also to the PCG. This was then </w:t>
      </w:r>
      <w:r w:rsidRPr="00C3284B">
        <w:rPr>
          <w:color w:val="0000FF"/>
        </w:rPr>
        <w:t>noted</w:t>
      </w:r>
      <w:r>
        <w:t>.</w:t>
      </w:r>
    </w:p>
    <w:p w14:paraId="5355ECCE" w14:textId="77777777" w:rsidR="00050D80" w:rsidRDefault="00050D80" w:rsidP="00050D80">
      <w:r w:rsidRPr="005B25A1">
        <w:rPr>
          <w:b/>
          <w:bCs/>
        </w:rPr>
        <w:t>Status:</w:t>
      </w:r>
      <w:r>
        <w:t xml:space="preserve"> </w:t>
      </w:r>
      <w:r w:rsidRPr="00C3284B">
        <w:rPr>
          <w:color w:val="0000FF"/>
        </w:rPr>
        <w:t>Noted</w:t>
      </w:r>
      <w:r>
        <w:t>.</w:t>
      </w:r>
    </w:p>
    <w:p w14:paraId="0A8942F9" w14:textId="083179EA" w:rsidR="00050D80" w:rsidRDefault="00050D80" w:rsidP="00050D80">
      <w:pPr>
        <w:pStyle w:val="NormTop"/>
      </w:pPr>
      <w:r>
        <w:rPr>
          <w:color w:val="0000FF"/>
        </w:rPr>
        <w:t>SP-230392</w:t>
      </w:r>
      <w:r w:rsidRPr="00D53282">
        <w:t xml:space="preserve"> </w:t>
      </w:r>
      <w:r>
        <w:t>(LS IN) Reply LS on use cases and requirements for industrial factory applications (Source: TSG RAN (RP-230724))</w:t>
      </w:r>
      <w:r>
        <w:br/>
      </w:r>
      <w:r w:rsidRPr="00D53282">
        <w:rPr>
          <w:b/>
        </w:rPr>
        <w:t>Document for:</w:t>
      </w:r>
      <w:r w:rsidRPr="00D53282">
        <w:t xml:space="preserve"> </w:t>
      </w:r>
      <w:r>
        <w:t>Information</w:t>
      </w:r>
      <w:r>
        <w:br/>
      </w:r>
      <w:r w:rsidRPr="00D53282">
        <w:rPr>
          <w:b/>
        </w:rPr>
        <w:t>Abstract:</w:t>
      </w:r>
      <w:r w:rsidRPr="00D53282">
        <w:t xml:space="preserve"> </w:t>
      </w:r>
      <w:r>
        <w:br/>
        <w:t>TSG RAN would like to thank 5G-ACIA for their LS requesting the status of the specification work for use cases and requirements for supporting sidelink for industrial factory applications within 3GPP. In response to the following action to 3GPP: 5G-ACIA would like to be informed if and how these requirements have been addressed by stages 2 and 3 and if not, whether there are any ongoing or planned activities to address them. Regarding the requirements to support sidelink communication for UEs supporting factory applications that belong to a private network (either standalone NPN or public-network integrated NPN). - TSG RAN clarifies that NR sidelink communication (inclusive of Rel-18) focuses on commercial, V2X and public safety services. Support of time-sensitive sidelink communication including latency, reliability, availability and precise clock synchronization requirements for deterministic services as described in TS 22.104 has not been addressed so far. However, we also note that standalone NPN, public network NPN, and sidelink communications are already supported in 3GPP (the necessary signalling is already in place and could be leveraged for the new use cases from RAN perspective). Regarding the requirement to support positioning for a UE that is out of coverage. - TSG RAN clarifies that there is ongoing work in Release 18 to support sidelink positioning (including ranging) for in-coverage, out-of-coverage and partial-coverage for commercial, V2X, Public Safety, and IIoT use cases (NR_pos_enh2) with an accuracy requirement of &lt; 1m and up to 100 MHz bandwidth in FR1 spectrum. 3GPP work is driven by company contributions, so companies interested in supporting device-to-device communication for industrial applications can propose corresponding study/work items following the 3GPP working procedures and work plan in the related TSGs and Working Groups.</w:t>
      </w:r>
    </w:p>
    <w:p w14:paraId="6E39FB97" w14:textId="77777777" w:rsidR="00050D80" w:rsidRPr="005B25A1" w:rsidRDefault="00050D80" w:rsidP="00050D80">
      <w:pPr>
        <w:keepNext/>
        <w:keepLines/>
        <w:rPr>
          <w:b/>
          <w:bCs/>
        </w:rPr>
      </w:pPr>
      <w:r w:rsidRPr="005B25A1">
        <w:rPr>
          <w:b/>
          <w:bCs/>
        </w:rPr>
        <w:t>Plenary Discussion:</w:t>
      </w:r>
    </w:p>
    <w:p w14:paraId="4175CB7D" w14:textId="755F800F" w:rsidR="00050D80" w:rsidRPr="00050D80" w:rsidRDefault="00050D80" w:rsidP="00050D80">
      <w:pPr>
        <w:keepNext/>
        <w:keepLines/>
      </w:pPr>
      <w:r>
        <w:t xml:space="preserve">This was reviewed and </w:t>
      </w:r>
      <w:r w:rsidRPr="00C3284B">
        <w:rPr>
          <w:color w:val="0000FF"/>
        </w:rPr>
        <w:t>noted</w:t>
      </w:r>
      <w:r>
        <w:t>.</w:t>
      </w:r>
    </w:p>
    <w:p w14:paraId="63ADD081" w14:textId="77777777" w:rsidR="009E443E" w:rsidRDefault="009E443E" w:rsidP="009E443E">
      <w:r w:rsidRPr="005B25A1">
        <w:rPr>
          <w:b/>
          <w:bCs/>
        </w:rPr>
        <w:t>Status:</w:t>
      </w:r>
      <w:r>
        <w:t xml:space="preserve"> </w:t>
      </w:r>
      <w:r w:rsidRPr="00C3284B">
        <w:rPr>
          <w:color w:val="0000FF"/>
        </w:rPr>
        <w:t>Noted</w:t>
      </w:r>
      <w:r>
        <w:t>.</w:t>
      </w:r>
    </w:p>
    <w:p w14:paraId="3C22D378" w14:textId="77777777" w:rsidR="00BB3F37" w:rsidRDefault="00000000" w:rsidP="00BB3F37"/>
    <w:p w14:paraId="1F176B34" w14:textId="77777777" w:rsidR="007615D6" w:rsidRDefault="007615D6" w:rsidP="0010433C">
      <w:pPr>
        <w:pStyle w:val="Heading2"/>
      </w:pPr>
      <w:bookmarkStart w:id="38" w:name="_Toc131417176"/>
      <w:r>
        <w:t>4.8</w:t>
      </w:r>
      <w:r>
        <w:tab/>
        <w:t>TSG CT reporting</w:t>
      </w:r>
      <w:bookmarkEnd w:id="38"/>
    </w:p>
    <w:p w14:paraId="7A2F6CBA" w14:textId="77777777" w:rsidR="00C27CE5" w:rsidRDefault="00C27CE5" w:rsidP="00C27CE5">
      <w:pPr>
        <w:pStyle w:val="NormTop"/>
      </w:pPr>
      <w:r>
        <w:rPr>
          <w:color w:val="0000FF"/>
        </w:rPr>
        <w:t>SP-230356</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rsidRPr="00D53282">
        <w:t xml:space="preserve"> </w:t>
      </w:r>
      <w:r>
        <w:br/>
        <w:t>IETF Status report.</w:t>
      </w:r>
    </w:p>
    <w:p w14:paraId="086B261E" w14:textId="77777777" w:rsidR="00C27CE5" w:rsidRPr="00663EC6" w:rsidRDefault="00C27CE5" w:rsidP="00C27CE5">
      <w:pPr>
        <w:pStyle w:val="FP"/>
        <w:keepNext/>
        <w:rPr>
          <w:b/>
          <w:bCs/>
          <w:lang w:eastAsia="ja-JP"/>
        </w:rPr>
      </w:pPr>
      <w:r w:rsidRPr="00663EC6">
        <w:rPr>
          <w:b/>
          <w:bCs/>
          <w:lang w:eastAsia="ja-JP"/>
        </w:rPr>
        <w:t>3GPP-IETF Coordination meeting:</w:t>
      </w:r>
    </w:p>
    <w:p w14:paraId="11A1FAD5" w14:textId="77777777" w:rsidR="00C27CE5" w:rsidRDefault="00C27CE5" w:rsidP="00C27CE5">
      <w:pPr>
        <w:pStyle w:val="FP"/>
        <w:keepNext/>
        <w:rPr>
          <w:lang w:eastAsia="ja-JP"/>
        </w:rPr>
      </w:pPr>
      <w:r>
        <w:rPr>
          <w:lang w:eastAsia="ja-JP"/>
        </w:rPr>
        <w:t>Will be held during the IETF#116 (Yokohama) 2023, March 28, 2.30am UTC With CT chair, IETF liaison, IESG members, IAB members, WG chairs and delegates.</w:t>
      </w:r>
    </w:p>
    <w:p w14:paraId="0E207E1F" w14:textId="77777777" w:rsidR="00C27CE5" w:rsidRDefault="00C27CE5" w:rsidP="00C27CE5">
      <w:pPr>
        <w:pStyle w:val="FP"/>
        <w:keepNext/>
        <w:rPr>
          <w:lang w:eastAsia="ja-JP"/>
        </w:rPr>
      </w:pPr>
      <w:r w:rsidRPr="00663EC6">
        <w:rPr>
          <w:b/>
          <w:bCs/>
          <w:lang w:eastAsia="ja-JP"/>
        </w:rPr>
        <w:t xml:space="preserve">Invitation: </w:t>
      </w:r>
      <w:hyperlink r:id="rId14" w:anchor="row-116-2023-03-28-tue-0230-iab-ietf-3gpp-coordination" w:history="1">
        <w:r w:rsidRPr="00AB4EBD">
          <w:rPr>
            <w:rStyle w:val="Hyperlink"/>
            <w:lang w:eastAsia="ja-JP"/>
          </w:rPr>
          <w:t>https://datatracker.ietf.org/meeting/116/agenda#row-116-2023-03-28-tue-0230-iab-ietf-3gpp-coordination</w:t>
        </w:r>
      </w:hyperlink>
    </w:p>
    <w:p w14:paraId="0F931C58" w14:textId="77777777" w:rsidR="00C27CE5" w:rsidRDefault="00C27CE5" w:rsidP="00C27CE5">
      <w:pPr>
        <w:pStyle w:val="FP"/>
        <w:keepNext/>
        <w:rPr>
          <w:lang w:eastAsia="ja-JP"/>
        </w:rPr>
      </w:pPr>
    </w:p>
    <w:p w14:paraId="19B30E79" w14:textId="77777777" w:rsidR="00C27CE5" w:rsidRPr="00663EC6" w:rsidRDefault="00C27CE5" w:rsidP="00C27CE5">
      <w:pPr>
        <w:pStyle w:val="FP"/>
        <w:keepNext/>
        <w:rPr>
          <w:b/>
          <w:bCs/>
          <w:lang w:eastAsia="ja-JP"/>
        </w:rPr>
      </w:pPr>
      <w:r w:rsidRPr="00663EC6">
        <w:rPr>
          <w:b/>
          <w:bCs/>
          <w:lang w:eastAsia="ja-JP"/>
        </w:rPr>
        <w:t>Liaison statements exchanged between IETF and 3GPP:</w:t>
      </w:r>
    </w:p>
    <w:p w14:paraId="053EFBC5" w14:textId="77777777" w:rsidR="00C27CE5" w:rsidRDefault="00C27CE5" w:rsidP="00C27CE5">
      <w:pPr>
        <w:pStyle w:val="B1"/>
        <w:spacing w:after="0"/>
        <w:rPr>
          <w:lang w:eastAsia="ja-JP"/>
        </w:rPr>
      </w:pPr>
      <w:r>
        <w:rPr>
          <w:lang w:eastAsia="ja-JP"/>
        </w:rPr>
        <w:t>-</w:t>
      </w:r>
      <w:r>
        <w:rPr>
          <w:lang w:eastAsia="ja-JP"/>
        </w:rPr>
        <w:tab/>
        <w:t>Back in December, the IAB sent out a call for volunteers for a new IETF liaison manager to 3GPP.</w:t>
      </w:r>
    </w:p>
    <w:p w14:paraId="5C4D76CD" w14:textId="77777777" w:rsidR="00C27CE5" w:rsidRDefault="00C27CE5" w:rsidP="00C27CE5">
      <w:pPr>
        <w:pStyle w:val="B1"/>
        <w:spacing w:after="0"/>
        <w:rPr>
          <w:lang w:eastAsia="ja-JP"/>
        </w:rPr>
      </w:pPr>
      <w:r>
        <w:rPr>
          <w:lang w:eastAsia="ja-JP"/>
        </w:rPr>
        <w:lastRenderedPageBreak/>
        <w:t>-</w:t>
      </w:r>
      <w:r>
        <w:rPr>
          <w:lang w:eastAsia="ja-JP"/>
        </w:rPr>
        <w:tab/>
        <w:t>The IAB has announced that Charles Eckel has been selected as the new liaison manager to 3GPP.</w:t>
      </w:r>
    </w:p>
    <w:p w14:paraId="22D38631" w14:textId="77777777" w:rsidR="00C27CE5" w:rsidRDefault="00C27CE5" w:rsidP="00C27CE5">
      <w:pPr>
        <w:pStyle w:val="B1"/>
        <w:spacing w:after="0"/>
        <w:rPr>
          <w:lang w:eastAsia="ja-JP"/>
        </w:rPr>
      </w:pPr>
      <w:r>
        <w:rPr>
          <w:lang w:eastAsia="ja-JP"/>
        </w:rPr>
        <w:t>-</w:t>
      </w:r>
      <w:r>
        <w:rPr>
          <w:lang w:eastAsia="ja-JP"/>
        </w:rPr>
        <w:tab/>
        <w:t>Charles is attending 3GPP (mainly SA3) and IETF</w:t>
      </w:r>
    </w:p>
    <w:p w14:paraId="27CFD8F9" w14:textId="77777777" w:rsidR="00C27CE5" w:rsidRDefault="00C27CE5" w:rsidP="00C27CE5">
      <w:pPr>
        <w:pStyle w:val="B1"/>
        <w:spacing w:after="0"/>
        <w:rPr>
          <w:lang w:eastAsia="ja-JP"/>
        </w:rPr>
      </w:pPr>
      <w:r>
        <w:rPr>
          <w:lang w:eastAsia="ja-JP"/>
        </w:rPr>
        <w:t>-</w:t>
      </w:r>
      <w:r>
        <w:rPr>
          <w:lang w:eastAsia="ja-JP"/>
        </w:rPr>
        <w:tab/>
        <w:t>Charles is taking over the role from Gonzalo Camarillo, who is stepping back after serving in this role for many years.</w:t>
      </w:r>
    </w:p>
    <w:p w14:paraId="6BC393C2" w14:textId="77777777" w:rsidR="00C27CE5" w:rsidRDefault="00C27CE5" w:rsidP="00C27CE5">
      <w:pPr>
        <w:pStyle w:val="B1"/>
        <w:spacing w:after="0"/>
        <w:rPr>
          <w:lang w:eastAsia="ja-JP"/>
        </w:rPr>
      </w:pPr>
      <w:r>
        <w:rPr>
          <w:lang w:eastAsia="ja-JP"/>
        </w:rPr>
        <w:t>-</w:t>
      </w:r>
      <w:r>
        <w:rPr>
          <w:lang w:eastAsia="ja-JP"/>
        </w:rPr>
        <w:tab/>
        <w:t>The IAB and 3GPP thank Gonzalo for his service.</w:t>
      </w:r>
    </w:p>
    <w:p w14:paraId="4908685F" w14:textId="77777777" w:rsidR="00C27CE5" w:rsidRDefault="00C27CE5" w:rsidP="00C27CE5">
      <w:pPr>
        <w:pStyle w:val="B1"/>
        <w:spacing w:after="0"/>
        <w:rPr>
          <w:lang w:eastAsia="ja-JP"/>
        </w:rPr>
      </w:pPr>
      <w:r>
        <w:rPr>
          <w:lang w:eastAsia="ja-JP"/>
        </w:rPr>
        <w:t>-</w:t>
      </w:r>
      <w:r>
        <w:rPr>
          <w:lang w:eastAsia="ja-JP"/>
        </w:rPr>
        <w:tab/>
        <w:t>And a warm welcome to Charles!</w:t>
      </w:r>
    </w:p>
    <w:p w14:paraId="6298D7C1" w14:textId="77777777" w:rsidR="00C27CE5" w:rsidRPr="00663EC6" w:rsidRDefault="00C27CE5" w:rsidP="00C27CE5">
      <w:pPr>
        <w:pStyle w:val="FP"/>
        <w:keepNext/>
        <w:rPr>
          <w:b/>
          <w:bCs/>
          <w:lang w:eastAsia="ja-JP"/>
        </w:rPr>
      </w:pPr>
      <w:r w:rsidRPr="00663EC6">
        <w:rPr>
          <w:b/>
          <w:bCs/>
          <w:lang w:eastAsia="ja-JP"/>
        </w:rPr>
        <w:t>Tracking IANA requests:</w:t>
      </w:r>
    </w:p>
    <w:p w14:paraId="1C99FFC0" w14:textId="77777777" w:rsidR="00C27CE5" w:rsidRPr="00663EC6" w:rsidRDefault="00C27CE5" w:rsidP="00C27CE5">
      <w:pPr>
        <w:pStyle w:val="FP"/>
        <w:keepNext/>
        <w:rPr>
          <w:b/>
          <w:bCs/>
          <w:lang w:eastAsia="ja-JP"/>
        </w:rPr>
      </w:pPr>
      <w:r w:rsidRPr="00663EC6">
        <w:rPr>
          <w:b/>
          <w:bCs/>
          <w:lang w:eastAsia="ja-JP"/>
        </w:rPr>
        <w:t>IANA port number Assignment</w:t>
      </w:r>
      <w:r>
        <w:rPr>
          <w:b/>
          <w:bCs/>
          <w:lang w:eastAsia="ja-JP"/>
        </w:rPr>
        <w:t>:</w:t>
      </w:r>
    </w:p>
    <w:p w14:paraId="5AF52D29" w14:textId="77777777" w:rsidR="00C27CE5" w:rsidRDefault="00C27CE5" w:rsidP="00C27CE5">
      <w:pPr>
        <w:pStyle w:val="B1"/>
        <w:spacing w:after="0"/>
        <w:rPr>
          <w:lang w:eastAsia="ja-JP"/>
        </w:rPr>
      </w:pPr>
      <w:r>
        <w:rPr>
          <w:lang w:eastAsia="ja-JP"/>
        </w:rPr>
        <w:t>-</w:t>
      </w:r>
      <w:r>
        <w:rPr>
          <w:lang w:eastAsia="ja-JP"/>
        </w:rPr>
        <w:tab/>
        <w:t>3GPP was tasked to work on alternative solutions to avoid the need for port assignment for (private) 3GPP interfaces</w:t>
      </w:r>
    </w:p>
    <w:p w14:paraId="0AD25185" w14:textId="77777777" w:rsidR="00C27CE5" w:rsidRDefault="00C27CE5" w:rsidP="00C27CE5">
      <w:pPr>
        <w:pStyle w:val="B1"/>
        <w:spacing w:after="0"/>
        <w:rPr>
          <w:lang w:eastAsia="ja-JP"/>
        </w:rPr>
      </w:pPr>
      <w:r>
        <w:rPr>
          <w:lang w:eastAsia="ja-JP"/>
        </w:rPr>
        <w:t>-</w:t>
      </w:r>
      <w:r>
        <w:rPr>
          <w:lang w:eastAsia="ja-JP"/>
        </w:rPr>
        <w:tab/>
        <w:t>The following documents have been approved</w:t>
      </w:r>
    </w:p>
    <w:p w14:paraId="418E03B4" w14:textId="77777777" w:rsidR="00C27CE5" w:rsidRDefault="00C27CE5" w:rsidP="00C27CE5">
      <w:pPr>
        <w:pStyle w:val="B1"/>
        <w:spacing w:after="0"/>
        <w:rPr>
          <w:lang w:eastAsia="ja-JP"/>
        </w:rPr>
      </w:pPr>
      <w:r>
        <w:rPr>
          <w:lang w:eastAsia="ja-JP"/>
        </w:rPr>
        <w:t>-</w:t>
      </w:r>
      <w:r>
        <w:rPr>
          <w:lang w:eastAsia="ja-JP"/>
        </w:rPr>
        <w:tab/>
        <w:t>TR 29.835: Study on Port Allocation Alternatives for New 3GPP Interfaces.</w:t>
      </w:r>
    </w:p>
    <w:p w14:paraId="0030E690" w14:textId="77777777" w:rsidR="00C27CE5" w:rsidRDefault="00C27CE5" w:rsidP="00C27CE5">
      <w:pPr>
        <w:pStyle w:val="B1"/>
        <w:spacing w:after="0"/>
        <w:rPr>
          <w:lang w:eastAsia="ja-JP"/>
        </w:rPr>
      </w:pPr>
      <w:r>
        <w:rPr>
          <w:lang w:eastAsia="ja-JP"/>
        </w:rPr>
        <w:t>-</w:t>
      </w:r>
      <w:r>
        <w:rPr>
          <w:lang w:eastAsia="ja-JP"/>
        </w:rPr>
        <w:tab/>
        <w:t>TR 29.941: Guidelines on Port Allocation for New 3GPP Interfaces</w:t>
      </w:r>
    </w:p>
    <w:p w14:paraId="6F09D171" w14:textId="77777777" w:rsidR="00C27CE5" w:rsidRDefault="00C27CE5" w:rsidP="00C27CE5">
      <w:pPr>
        <w:pStyle w:val="B1"/>
        <w:spacing w:after="0"/>
        <w:rPr>
          <w:lang w:eastAsia="ja-JP"/>
        </w:rPr>
      </w:pPr>
      <w:r>
        <w:rPr>
          <w:lang w:eastAsia="ja-JP"/>
        </w:rPr>
        <w:t>-</w:t>
      </w:r>
      <w:r>
        <w:rPr>
          <w:lang w:eastAsia="ja-JP"/>
        </w:rPr>
        <w:tab/>
        <w:t>TS 29.641: 3GPP Registry for Service Names and Port Numbers</w:t>
      </w:r>
    </w:p>
    <w:p w14:paraId="66B4BF8E" w14:textId="77777777" w:rsidR="00C27CE5" w:rsidRDefault="00C27CE5" w:rsidP="00C27CE5">
      <w:pPr>
        <w:pStyle w:val="B1"/>
        <w:spacing w:after="0"/>
        <w:rPr>
          <w:lang w:eastAsia="ja-JP"/>
        </w:rPr>
      </w:pPr>
      <w:r>
        <w:rPr>
          <w:lang w:eastAsia="ja-JP"/>
        </w:rPr>
        <w:t>-</w:t>
      </w:r>
      <w:r>
        <w:rPr>
          <w:lang w:eastAsia="ja-JP"/>
        </w:rPr>
        <w:tab/>
        <w:t>Defines procedures to be followed by 3GPP WGs when requesting new port numbers from the 3GPP allocated port number sub-range of 101 ports from 65400 to 65500 in Dynamic/Private Port range [49152 - 65535]</w:t>
      </w:r>
    </w:p>
    <w:p w14:paraId="3F259B34" w14:textId="77777777" w:rsidR="00C27CE5" w:rsidRDefault="00C27CE5" w:rsidP="00C27CE5">
      <w:pPr>
        <w:pStyle w:val="B1"/>
        <w:spacing w:after="0"/>
        <w:rPr>
          <w:lang w:eastAsia="ja-JP"/>
        </w:rPr>
      </w:pPr>
      <w:r>
        <w:rPr>
          <w:lang w:eastAsia="ja-JP"/>
        </w:rPr>
        <w:t>-</w:t>
      </w:r>
      <w:r>
        <w:rPr>
          <w:lang w:eastAsia="ja-JP"/>
        </w:rPr>
        <w:tab/>
        <w:t>Any 3GPP WG should check TR 29.941 before asking for IANA UDP port assignment</w:t>
      </w:r>
    </w:p>
    <w:p w14:paraId="20BFF3F5" w14:textId="77777777" w:rsidR="00C27CE5" w:rsidRDefault="00C27CE5" w:rsidP="00C27CE5">
      <w:pPr>
        <w:pStyle w:val="B1"/>
        <w:spacing w:after="0"/>
        <w:rPr>
          <w:lang w:eastAsia="ja-JP"/>
        </w:rPr>
      </w:pPr>
      <w:r>
        <w:rPr>
          <w:lang w:eastAsia="ja-JP"/>
        </w:rPr>
        <w:t>-</w:t>
      </w:r>
      <w:r>
        <w:rPr>
          <w:lang w:eastAsia="ja-JP"/>
        </w:rPr>
        <w:tab/>
        <w:t>Two 3GPP port assignment requests from CT1 have been handled by CT4</w:t>
      </w:r>
    </w:p>
    <w:p w14:paraId="7EFEBE37" w14:textId="77777777" w:rsidR="00C27CE5" w:rsidRPr="00663EC6" w:rsidRDefault="00C27CE5" w:rsidP="00C27CE5">
      <w:pPr>
        <w:pStyle w:val="FP"/>
        <w:keepNext/>
        <w:rPr>
          <w:b/>
          <w:bCs/>
          <w:lang w:eastAsia="ja-JP"/>
        </w:rPr>
      </w:pPr>
      <w:r w:rsidRPr="00663EC6">
        <w:rPr>
          <w:b/>
          <w:bCs/>
          <w:lang w:eastAsia="ja-JP"/>
        </w:rPr>
        <w:t>IANA assignment request handling:</w:t>
      </w:r>
    </w:p>
    <w:p w14:paraId="0DD43760" w14:textId="77777777" w:rsidR="00C27CE5" w:rsidRDefault="00C27CE5" w:rsidP="00C27CE5">
      <w:pPr>
        <w:pStyle w:val="B1"/>
        <w:spacing w:after="0"/>
        <w:rPr>
          <w:lang w:eastAsia="ja-JP"/>
        </w:rPr>
      </w:pPr>
      <w:r>
        <w:rPr>
          <w:lang w:eastAsia="ja-JP"/>
        </w:rPr>
        <w:t>-</w:t>
      </w:r>
      <w:r>
        <w:rPr>
          <w:lang w:eastAsia="ja-JP"/>
        </w:rPr>
        <w:tab/>
        <w:t>Last CT1 review of Rel-17 specifications has revealed that:</w:t>
      </w:r>
    </w:p>
    <w:p w14:paraId="215D06DD" w14:textId="77777777" w:rsidR="00C27CE5" w:rsidRDefault="00C27CE5" w:rsidP="00C27CE5">
      <w:pPr>
        <w:pStyle w:val="B2"/>
        <w:spacing w:after="0"/>
        <w:rPr>
          <w:lang w:eastAsia="ja-JP"/>
        </w:rPr>
      </w:pPr>
      <w:r>
        <w:rPr>
          <w:lang w:eastAsia="ja-JP"/>
        </w:rPr>
        <w:t>-</w:t>
      </w:r>
      <w:r>
        <w:rPr>
          <w:lang w:eastAsia="ja-JP"/>
        </w:rPr>
        <w:tab/>
        <w:t>A lot of IANA assignment requests have still to be done</w:t>
      </w:r>
    </w:p>
    <w:p w14:paraId="08DD0D7A" w14:textId="77777777" w:rsidR="00C27CE5" w:rsidRDefault="00C27CE5" w:rsidP="00C27CE5">
      <w:pPr>
        <w:pStyle w:val="B2"/>
        <w:spacing w:after="0"/>
        <w:rPr>
          <w:lang w:eastAsia="ja-JP"/>
        </w:rPr>
      </w:pPr>
      <w:r>
        <w:rPr>
          <w:lang w:eastAsia="ja-JP"/>
        </w:rPr>
        <w:t>-</w:t>
      </w:r>
      <w:r>
        <w:rPr>
          <w:lang w:eastAsia="ja-JP"/>
        </w:rPr>
        <w:tab/>
        <w:t>There is no easy way to track the need for IANA assignment requests from 3GPP</w:t>
      </w:r>
    </w:p>
    <w:p w14:paraId="235AB5D9" w14:textId="77777777" w:rsidR="00C27CE5" w:rsidRDefault="00C27CE5" w:rsidP="00C27CE5">
      <w:pPr>
        <w:pStyle w:val="B1"/>
        <w:spacing w:after="0"/>
        <w:rPr>
          <w:lang w:eastAsia="ja-JP"/>
        </w:rPr>
      </w:pPr>
      <w:r>
        <w:rPr>
          <w:lang w:eastAsia="ja-JP"/>
        </w:rPr>
        <w:t>-</w:t>
      </w:r>
      <w:r>
        <w:rPr>
          <w:lang w:eastAsia="ja-JP"/>
        </w:rPr>
        <w:tab/>
        <w:t>Actions (3GPP wide):</w:t>
      </w:r>
    </w:p>
    <w:p w14:paraId="69FF05F8" w14:textId="77777777" w:rsidR="00C27CE5" w:rsidRDefault="00C27CE5" w:rsidP="00C27CE5">
      <w:pPr>
        <w:pStyle w:val="B2"/>
        <w:spacing w:after="0"/>
        <w:rPr>
          <w:lang w:eastAsia="ja-JP"/>
        </w:rPr>
      </w:pPr>
      <w:r>
        <w:rPr>
          <w:lang w:eastAsia="ja-JP"/>
        </w:rPr>
        <w:t>-</w:t>
      </w:r>
      <w:r>
        <w:rPr>
          <w:lang w:eastAsia="ja-JP"/>
        </w:rPr>
        <w:tab/>
        <w:t>LS sent to all the 3GPP WGs</w:t>
      </w:r>
    </w:p>
    <w:p w14:paraId="7794E783" w14:textId="77777777" w:rsidR="00C27CE5" w:rsidRDefault="00C27CE5" w:rsidP="00C27CE5">
      <w:pPr>
        <w:pStyle w:val="B3"/>
        <w:spacing w:after="0"/>
        <w:rPr>
          <w:lang w:eastAsia="ja-JP"/>
        </w:rPr>
      </w:pPr>
      <w:r>
        <w:rPr>
          <w:lang w:eastAsia="ja-JP"/>
        </w:rPr>
        <w:t>-</w:t>
      </w:r>
      <w:r>
        <w:rPr>
          <w:lang w:eastAsia="ja-JP"/>
        </w:rPr>
        <w:tab/>
        <w:t>Specification rapporteurs needs to review Rel-17/Rel-18 specs and collect the request for IANA assignment</w:t>
      </w:r>
    </w:p>
    <w:p w14:paraId="2682866D" w14:textId="77777777" w:rsidR="00C27CE5" w:rsidRDefault="00C27CE5" w:rsidP="00C27CE5">
      <w:pPr>
        <w:pStyle w:val="B3"/>
        <w:spacing w:after="0"/>
        <w:rPr>
          <w:lang w:eastAsia="ja-JP"/>
        </w:rPr>
      </w:pPr>
      <w:r>
        <w:rPr>
          <w:lang w:eastAsia="ja-JP"/>
        </w:rPr>
        <w:t>-</w:t>
      </w:r>
      <w:r>
        <w:rPr>
          <w:lang w:eastAsia="ja-JP"/>
        </w:rPr>
        <w:tab/>
        <w:t>Any IANA assignment request must be indicated to the CT Chair</w:t>
      </w:r>
    </w:p>
    <w:p w14:paraId="786BC48F" w14:textId="77777777" w:rsidR="00C27CE5" w:rsidRDefault="00C27CE5" w:rsidP="00C27CE5">
      <w:pPr>
        <w:pStyle w:val="B2"/>
        <w:spacing w:after="0"/>
        <w:rPr>
          <w:lang w:eastAsia="ja-JP"/>
        </w:rPr>
      </w:pPr>
      <w:r>
        <w:rPr>
          <w:lang w:eastAsia="ja-JP"/>
        </w:rPr>
        <w:t>-</w:t>
      </w:r>
      <w:r>
        <w:rPr>
          <w:lang w:eastAsia="ja-JP"/>
        </w:rPr>
        <w:tab/>
        <w:t>ETSI has created an IANA registry accessible today on CT1 WG webpage (trial phase) but should be accessible via the delegate corner.</w:t>
      </w:r>
    </w:p>
    <w:p w14:paraId="59608E4B" w14:textId="77777777" w:rsidR="00C27CE5" w:rsidRPr="00663EC6" w:rsidRDefault="00C27CE5" w:rsidP="00C27CE5">
      <w:pPr>
        <w:pStyle w:val="FP"/>
        <w:keepNext/>
        <w:rPr>
          <w:b/>
          <w:bCs/>
          <w:lang w:eastAsia="ja-JP"/>
        </w:rPr>
      </w:pPr>
      <w:r w:rsidRPr="00663EC6">
        <w:rPr>
          <w:b/>
          <w:bCs/>
          <w:lang w:eastAsia="ja-JP"/>
        </w:rPr>
        <w:t>IETF Dependencies:</w:t>
      </w:r>
      <w:r w:rsidRPr="00663EC6">
        <w:rPr>
          <w:b/>
          <w:bCs/>
          <w:lang w:eastAsia="ja-JP"/>
        </w:rPr>
        <w:tab/>
        <w:t>See slides for details.</w:t>
      </w:r>
    </w:p>
    <w:p w14:paraId="683FC642" w14:textId="77777777" w:rsidR="00C27CE5" w:rsidRPr="0005643D" w:rsidRDefault="00C27CE5" w:rsidP="00C27CE5">
      <w:pPr>
        <w:pStyle w:val="FP"/>
        <w:keepNext/>
        <w:rPr>
          <w:lang w:eastAsia="ja-JP"/>
        </w:rPr>
      </w:pPr>
    </w:p>
    <w:p w14:paraId="6DBCEF18" w14:textId="77777777" w:rsidR="00C27CE5" w:rsidRPr="005B25A1" w:rsidRDefault="00C27CE5" w:rsidP="00C27CE5">
      <w:pPr>
        <w:keepNext/>
        <w:keepLines/>
        <w:rPr>
          <w:b/>
          <w:bCs/>
        </w:rPr>
      </w:pPr>
      <w:r>
        <w:rPr>
          <w:b/>
          <w:bCs/>
        </w:rPr>
        <w:t>Questions and comments</w:t>
      </w:r>
      <w:r w:rsidRPr="005B25A1">
        <w:rPr>
          <w:b/>
          <w:bCs/>
        </w:rPr>
        <w:t>:</w:t>
      </w:r>
    </w:p>
    <w:p w14:paraId="0071AC6A" w14:textId="4AC4AEBC" w:rsidR="00C27CE5" w:rsidRPr="00C27CE5" w:rsidRDefault="00C27CE5" w:rsidP="00C27CE5">
      <w:pPr>
        <w:keepNext/>
        <w:keepLines/>
      </w:pPr>
      <w:r>
        <w:t xml:space="preserve">The TSG CT Chair was thanked for this report, which was </w:t>
      </w:r>
      <w:r w:rsidRPr="00C3284B">
        <w:rPr>
          <w:color w:val="0000FF"/>
        </w:rPr>
        <w:t>noted</w:t>
      </w:r>
      <w:r>
        <w:t>.</w:t>
      </w:r>
    </w:p>
    <w:p w14:paraId="23F0113C" w14:textId="2E3867A4" w:rsidR="00C27CE5" w:rsidRPr="00EB0339" w:rsidRDefault="00C27CE5" w:rsidP="00C27CE5">
      <w:r w:rsidRPr="005B25A1">
        <w:rPr>
          <w:b/>
          <w:bCs/>
        </w:rPr>
        <w:t>Status:</w:t>
      </w:r>
      <w:r>
        <w:t xml:space="preserve"> </w:t>
      </w:r>
      <w:r w:rsidRPr="00C3284B">
        <w:rPr>
          <w:color w:val="0000FF"/>
        </w:rPr>
        <w:t>Noted</w:t>
      </w:r>
      <w:r>
        <w:t>.</w:t>
      </w:r>
    </w:p>
    <w:p w14:paraId="05FDAC47" w14:textId="51B61AA7" w:rsidR="00774700" w:rsidRDefault="00774700" w:rsidP="00774700">
      <w:pPr>
        <w:pStyle w:val="NormTop"/>
      </w:pPr>
      <w:r>
        <w:rPr>
          <w:color w:val="0000FF"/>
        </w:rPr>
        <w:lastRenderedPageBreak/>
        <w:t>SP-230355</w:t>
      </w:r>
      <w:r w:rsidRPr="00D53282">
        <w:t xml:space="preserve"> </w:t>
      </w:r>
      <w:r>
        <w:t>(REPORT) Status report of TSG CT#99 (Source: TSG CT Chair)</w:t>
      </w:r>
      <w:r>
        <w:br/>
      </w:r>
      <w:r w:rsidRPr="00D53282">
        <w:rPr>
          <w:b/>
        </w:rPr>
        <w:t>Document for:</w:t>
      </w:r>
      <w:r w:rsidRPr="00D53282">
        <w:t xml:space="preserve"> </w:t>
      </w:r>
      <w:r>
        <w:t>Presentation</w:t>
      </w:r>
      <w:r>
        <w:br/>
      </w:r>
      <w:r w:rsidRPr="00D53282">
        <w:rPr>
          <w:b/>
        </w:rPr>
        <w:t>Abstract:</w:t>
      </w:r>
      <w:r w:rsidRPr="00D53282">
        <w:t xml:space="preserve"> </w:t>
      </w:r>
      <w:r>
        <w:br/>
        <w:t>Status report of TSG CT#99.</w:t>
      </w:r>
    </w:p>
    <w:p w14:paraId="522953A1" w14:textId="0C0A18C5" w:rsidR="0005643D" w:rsidRPr="003057C4" w:rsidRDefault="003057C4" w:rsidP="0005643D">
      <w:pPr>
        <w:pStyle w:val="FP"/>
        <w:keepNext/>
        <w:rPr>
          <w:b/>
          <w:bCs/>
          <w:lang w:eastAsia="ja-JP"/>
        </w:rPr>
      </w:pPr>
      <w:r w:rsidRPr="003057C4">
        <w:rPr>
          <w:b/>
          <w:bCs/>
          <w:lang w:eastAsia="ja-JP"/>
        </w:rPr>
        <w:t>TSG CT Officials until TSG#99:</w:t>
      </w:r>
    </w:p>
    <w:p w14:paraId="7A650006" w14:textId="1116A7FA" w:rsidR="003057C4" w:rsidRPr="003057C4" w:rsidRDefault="003057C4" w:rsidP="0005643D">
      <w:pPr>
        <w:pStyle w:val="FP"/>
        <w:keepNext/>
        <w:rPr>
          <w:color w:val="0000FF"/>
          <w:lang w:eastAsia="ja-JP"/>
        </w:rPr>
      </w:pPr>
      <w:r w:rsidRPr="003057C4">
        <w:rPr>
          <w:color w:val="0000FF"/>
          <w:lang w:eastAsia="ja-JP"/>
        </w:rPr>
        <w:t>Lionel Morand</w:t>
      </w:r>
      <w:r w:rsidRPr="003057C4">
        <w:rPr>
          <w:color w:val="0000FF"/>
          <w:lang w:eastAsia="ja-JP"/>
        </w:rPr>
        <w:tab/>
        <w:t>TSG CT Chairman</w:t>
      </w:r>
      <w:r w:rsidRPr="003057C4">
        <w:rPr>
          <w:color w:val="0000FF"/>
          <w:lang w:eastAsia="ja-JP"/>
        </w:rPr>
        <w:tab/>
        <w:t>ETSI</w:t>
      </w:r>
    </w:p>
    <w:p w14:paraId="694E834D" w14:textId="15650E1A" w:rsidR="0005643D" w:rsidRDefault="003057C4" w:rsidP="0005643D">
      <w:pPr>
        <w:pStyle w:val="FP"/>
        <w:keepNext/>
        <w:rPr>
          <w:lang w:eastAsia="ja-JP"/>
        </w:rPr>
      </w:pPr>
      <w:r>
        <w:rPr>
          <w:lang w:eastAsia="ja-JP"/>
        </w:rPr>
        <w:t>Atle Monrad</w:t>
      </w:r>
      <w:r>
        <w:rPr>
          <w:lang w:eastAsia="ja-JP"/>
        </w:rPr>
        <w:tab/>
        <w:t>TSG CT Vicechair</w:t>
      </w:r>
      <w:r>
        <w:rPr>
          <w:lang w:eastAsia="ja-JP"/>
        </w:rPr>
        <w:tab/>
        <w:t>ATIS</w:t>
      </w:r>
    </w:p>
    <w:p w14:paraId="71B0DA65" w14:textId="404B4EBE" w:rsidR="003057C4" w:rsidRDefault="003057C4" w:rsidP="0005643D">
      <w:pPr>
        <w:pStyle w:val="FP"/>
        <w:keepNext/>
        <w:rPr>
          <w:lang w:eastAsia="ja-JP"/>
        </w:rPr>
      </w:pPr>
      <w:r>
        <w:rPr>
          <w:lang w:eastAsia="ja-JP"/>
        </w:rPr>
        <w:t>Chin ChenHO</w:t>
      </w:r>
      <w:r>
        <w:rPr>
          <w:lang w:eastAsia="ja-JP"/>
        </w:rPr>
        <w:tab/>
        <w:t>TSG CT Vicechair</w:t>
      </w:r>
      <w:r>
        <w:rPr>
          <w:lang w:eastAsia="ja-JP"/>
        </w:rPr>
        <w:tab/>
        <w:t>ETSI</w:t>
      </w:r>
    </w:p>
    <w:p w14:paraId="7F59E9A2" w14:textId="576DAECD" w:rsidR="003057C4" w:rsidRPr="003057C4" w:rsidRDefault="003057C4" w:rsidP="0005643D">
      <w:pPr>
        <w:pStyle w:val="FP"/>
        <w:keepNext/>
        <w:rPr>
          <w:color w:val="0000FF"/>
          <w:lang w:eastAsia="ja-JP"/>
        </w:rPr>
      </w:pPr>
      <w:r w:rsidRPr="003057C4">
        <w:rPr>
          <w:color w:val="0000FF"/>
          <w:lang w:eastAsia="ja-JP"/>
        </w:rPr>
        <w:t>Ming Ai</w:t>
      </w:r>
      <w:r w:rsidRPr="003057C4">
        <w:rPr>
          <w:color w:val="0000FF"/>
          <w:lang w:eastAsia="ja-JP"/>
        </w:rPr>
        <w:tab/>
      </w:r>
      <w:r w:rsidRPr="003057C4">
        <w:rPr>
          <w:color w:val="0000FF"/>
          <w:lang w:eastAsia="ja-JP"/>
        </w:rPr>
        <w:tab/>
        <w:t>TSG CT Vicechair</w:t>
      </w:r>
      <w:r w:rsidRPr="003057C4">
        <w:rPr>
          <w:color w:val="0000FF"/>
          <w:lang w:eastAsia="ja-JP"/>
        </w:rPr>
        <w:tab/>
        <w:t>CCSA</w:t>
      </w:r>
    </w:p>
    <w:p w14:paraId="0A4CA3A4" w14:textId="06FEFD66" w:rsidR="003057C4" w:rsidRDefault="003057C4" w:rsidP="0005643D">
      <w:pPr>
        <w:pStyle w:val="FP"/>
        <w:keepNext/>
        <w:rPr>
          <w:lang w:eastAsia="ja-JP"/>
        </w:rPr>
      </w:pPr>
      <w:r>
        <w:rPr>
          <w:lang w:eastAsia="ja-JP"/>
        </w:rPr>
        <w:t>Kimmo Kymalainen</w:t>
      </w:r>
      <w:r>
        <w:rPr>
          <w:lang w:eastAsia="ja-JP"/>
        </w:rPr>
        <w:tab/>
        <w:t>Secretary</w:t>
      </w:r>
      <w:r>
        <w:rPr>
          <w:lang w:eastAsia="ja-JP"/>
        </w:rPr>
        <w:tab/>
        <w:t>MCC</w:t>
      </w:r>
    </w:p>
    <w:p w14:paraId="24189349" w14:textId="7F4BE1DB" w:rsidR="003057C4" w:rsidRPr="003057C4" w:rsidRDefault="003057C4" w:rsidP="0005643D">
      <w:pPr>
        <w:pStyle w:val="FP"/>
        <w:keepNext/>
        <w:rPr>
          <w:b/>
          <w:bCs/>
          <w:lang w:eastAsia="ja-JP"/>
        </w:rPr>
      </w:pPr>
      <w:r w:rsidRPr="003057C4">
        <w:rPr>
          <w:b/>
          <w:bCs/>
          <w:lang w:eastAsia="ja-JP"/>
        </w:rPr>
        <w:t>New TSG CT Officials after CT#99</w:t>
      </w:r>
    </w:p>
    <w:p w14:paraId="5C0B027A" w14:textId="7FF319BF" w:rsidR="003057C4" w:rsidRPr="003057C4" w:rsidRDefault="003057C4" w:rsidP="0005643D">
      <w:pPr>
        <w:pStyle w:val="FP"/>
        <w:keepNext/>
        <w:rPr>
          <w:color w:val="0000FF"/>
          <w:lang w:eastAsia="ja-JP"/>
        </w:rPr>
      </w:pPr>
      <w:r w:rsidRPr="003057C4">
        <w:rPr>
          <w:color w:val="0000FF"/>
          <w:lang w:eastAsia="ja-JP"/>
        </w:rPr>
        <w:t>Peter Schmitt</w:t>
      </w:r>
      <w:r w:rsidRPr="003057C4">
        <w:rPr>
          <w:color w:val="0000FF"/>
          <w:lang w:eastAsia="ja-JP"/>
        </w:rPr>
        <w:tab/>
        <w:t>TSG CT Chairman</w:t>
      </w:r>
      <w:r w:rsidRPr="003057C4">
        <w:rPr>
          <w:color w:val="0000FF"/>
          <w:lang w:eastAsia="ja-JP"/>
        </w:rPr>
        <w:tab/>
        <w:t>CCSA</w:t>
      </w:r>
    </w:p>
    <w:p w14:paraId="35BF6DE8" w14:textId="77777777" w:rsidR="003057C4" w:rsidRDefault="003057C4" w:rsidP="003057C4">
      <w:pPr>
        <w:pStyle w:val="FP"/>
        <w:keepNext/>
        <w:rPr>
          <w:lang w:eastAsia="ja-JP"/>
        </w:rPr>
      </w:pPr>
      <w:r>
        <w:rPr>
          <w:lang w:eastAsia="ja-JP"/>
        </w:rPr>
        <w:t>Atle Monrad</w:t>
      </w:r>
      <w:r>
        <w:rPr>
          <w:lang w:eastAsia="ja-JP"/>
        </w:rPr>
        <w:tab/>
        <w:t>TSG CT Vicechair</w:t>
      </w:r>
      <w:r>
        <w:rPr>
          <w:lang w:eastAsia="ja-JP"/>
        </w:rPr>
        <w:tab/>
        <w:t>ATIS</w:t>
      </w:r>
    </w:p>
    <w:p w14:paraId="0BE830FB" w14:textId="77777777" w:rsidR="003057C4" w:rsidRDefault="003057C4" w:rsidP="003057C4">
      <w:pPr>
        <w:pStyle w:val="FP"/>
        <w:keepNext/>
        <w:rPr>
          <w:lang w:eastAsia="ja-JP"/>
        </w:rPr>
      </w:pPr>
      <w:r>
        <w:rPr>
          <w:lang w:eastAsia="ja-JP"/>
        </w:rPr>
        <w:t>Chin ChenHO</w:t>
      </w:r>
      <w:r>
        <w:rPr>
          <w:lang w:eastAsia="ja-JP"/>
        </w:rPr>
        <w:tab/>
        <w:t>TSG CT Vicechair</w:t>
      </w:r>
      <w:r>
        <w:rPr>
          <w:lang w:eastAsia="ja-JP"/>
        </w:rPr>
        <w:tab/>
        <w:t>ETSI</w:t>
      </w:r>
    </w:p>
    <w:p w14:paraId="6CBF0D9B" w14:textId="62F74922" w:rsidR="003057C4" w:rsidRPr="003057C4" w:rsidRDefault="003057C4" w:rsidP="0005643D">
      <w:pPr>
        <w:pStyle w:val="FP"/>
        <w:keepNext/>
        <w:rPr>
          <w:color w:val="0000FF"/>
          <w:lang w:eastAsia="ja-JP"/>
        </w:rPr>
      </w:pPr>
      <w:r w:rsidRPr="003057C4">
        <w:rPr>
          <w:color w:val="0000FF"/>
          <w:lang w:eastAsia="ja-JP"/>
        </w:rPr>
        <w:t>Biao Long</w:t>
      </w:r>
      <w:r w:rsidRPr="003057C4">
        <w:rPr>
          <w:color w:val="0000FF"/>
          <w:lang w:eastAsia="ja-JP"/>
        </w:rPr>
        <w:tab/>
        <w:t>TSG CT Vicechair</w:t>
      </w:r>
      <w:r w:rsidRPr="003057C4">
        <w:rPr>
          <w:color w:val="0000FF"/>
          <w:lang w:eastAsia="ja-JP"/>
        </w:rPr>
        <w:tab/>
        <w:t>CCSA</w:t>
      </w:r>
    </w:p>
    <w:p w14:paraId="14435C60" w14:textId="77777777" w:rsidR="003057C4" w:rsidRDefault="003057C4" w:rsidP="0005643D">
      <w:pPr>
        <w:pStyle w:val="FP"/>
        <w:keepNext/>
        <w:rPr>
          <w:lang w:eastAsia="ja-JP"/>
        </w:rPr>
      </w:pPr>
    </w:p>
    <w:p w14:paraId="20882AE2" w14:textId="0DF4F4C5" w:rsidR="003057C4" w:rsidRPr="003057C4" w:rsidRDefault="003057C4" w:rsidP="0005643D">
      <w:pPr>
        <w:pStyle w:val="FP"/>
        <w:keepNext/>
        <w:rPr>
          <w:b/>
          <w:bCs/>
          <w:lang w:eastAsia="ja-JP"/>
        </w:rPr>
      </w:pPr>
      <w:r w:rsidRPr="003057C4">
        <w:rPr>
          <w:b/>
          <w:bCs/>
          <w:lang w:eastAsia="ja-JP"/>
        </w:rPr>
        <w:t>TSG CT Meeting Statistics:</w:t>
      </w:r>
    </w:p>
    <w:p w14:paraId="21915C7C" w14:textId="65344313" w:rsidR="003057C4" w:rsidRDefault="003057C4" w:rsidP="0005643D">
      <w:pPr>
        <w:pStyle w:val="FP"/>
        <w:keepNext/>
        <w:rPr>
          <w:lang w:eastAsia="ja-JP"/>
        </w:rPr>
      </w:pPr>
      <w:r>
        <w:rPr>
          <w:lang w:eastAsia="ja-JP"/>
        </w:rPr>
        <w:t>Number of handled documents</w:t>
      </w:r>
      <w:r>
        <w:rPr>
          <w:lang w:eastAsia="ja-JP"/>
        </w:rPr>
        <w:tab/>
        <w:t>341</w:t>
      </w:r>
    </w:p>
    <w:p w14:paraId="54331AD8" w14:textId="12C3EE25" w:rsidR="003057C4" w:rsidRDefault="003057C4" w:rsidP="0005643D">
      <w:pPr>
        <w:pStyle w:val="FP"/>
        <w:keepNext/>
        <w:rPr>
          <w:lang w:eastAsia="ja-JP"/>
        </w:rPr>
      </w:pPr>
      <w:r>
        <w:rPr>
          <w:lang w:eastAsia="ja-JP"/>
        </w:rPr>
        <w:t>Approved CRs</w:t>
      </w:r>
      <w:r>
        <w:rPr>
          <w:lang w:eastAsia="ja-JP"/>
        </w:rPr>
        <w:tab/>
      </w:r>
      <w:r>
        <w:rPr>
          <w:lang w:eastAsia="ja-JP"/>
        </w:rPr>
        <w:tab/>
      </w:r>
      <w:r>
        <w:rPr>
          <w:lang w:eastAsia="ja-JP"/>
        </w:rPr>
        <w:tab/>
        <w:t>1065</w:t>
      </w:r>
    </w:p>
    <w:p w14:paraId="5CCD4689" w14:textId="1D566D1A" w:rsidR="003057C4" w:rsidRDefault="003057C4" w:rsidP="0005643D">
      <w:pPr>
        <w:pStyle w:val="FP"/>
        <w:keepNext/>
        <w:rPr>
          <w:lang w:eastAsia="ja-JP"/>
        </w:rPr>
      </w:pPr>
      <w:r>
        <w:rPr>
          <w:lang w:eastAsia="ja-JP"/>
        </w:rPr>
        <w:t>Approved New SID/WID</w:t>
      </w:r>
      <w:r>
        <w:rPr>
          <w:lang w:eastAsia="ja-JP"/>
        </w:rPr>
        <w:tab/>
        <w:t>23</w:t>
      </w:r>
    </w:p>
    <w:p w14:paraId="556BE8E9" w14:textId="13B9C9C7" w:rsidR="003057C4" w:rsidRDefault="003057C4" w:rsidP="0005643D">
      <w:pPr>
        <w:pStyle w:val="FP"/>
        <w:keepNext/>
        <w:rPr>
          <w:lang w:eastAsia="ja-JP"/>
        </w:rPr>
      </w:pPr>
      <w:r>
        <w:rPr>
          <w:lang w:eastAsia="ja-JP"/>
        </w:rPr>
        <w:t>Approved Revised SID/WID</w:t>
      </w:r>
      <w:r>
        <w:rPr>
          <w:lang w:eastAsia="ja-JP"/>
        </w:rPr>
        <w:tab/>
        <w:t>12</w:t>
      </w:r>
    </w:p>
    <w:p w14:paraId="0C101937" w14:textId="139D2083" w:rsidR="003057C4" w:rsidRDefault="003057C4" w:rsidP="0005643D">
      <w:pPr>
        <w:pStyle w:val="FP"/>
        <w:keepNext/>
        <w:rPr>
          <w:lang w:eastAsia="ja-JP"/>
        </w:rPr>
      </w:pPr>
      <w:r>
        <w:rPr>
          <w:lang w:eastAsia="ja-JP"/>
        </w:rPr>
        <w:t>Approved TS/TR</w:t>
      </w:r>
      <w:r>
        <w:rPr>
          <w:lang w:eastAsia="ja-JP"/>
        </w:rPr>
        <w:tab/>
      </w:r>
      <w:r>
        <w:rPr>
          <w:lang w:eastAsia="ja-JP"/>
        </w:rPr>
        <w:tab/>
        <w:t>3</w:t>
      </w:r>
    </w:p>
    <w:p w14:paraId="015EC64B" w14:textId="2C0B1A2D" w:rsidR="003057C4" w:rsidRDefault="003057C4" w:rsidP="0005643D">
      <w:pPr>
        <w:pStyle w:val="FP"/>
        <w:keepNext/>
        <w:rPr>
          <w:lang w:eastAsia="ja-JP"/>
        </w:rPr>
      </w:pPr>
      <w:r>
        <w:rPr>
          <w:lang w:eastAsia="ja-JP"/>
        </w:rPr>
        <w:t>Attendances:</w:t>
      </w:r>
      <w:r>
        <w:rPr>
          <w:lang w:eastAsia="ja-JP"/>
        </w:rPr>
        <w:tab/>
        <w:t>378 registered</w:t>
      </w:r>
      <w:r>
        <w:rPr>
          <w:lang w:eastAsia="ja-JP"/>
        </w:rPr>
        <w:tab/>
        <w:t>258 confirmed participation</w:t>
      </w:r>
    </w:p>
    <w:p w14:paraId="78EF975D" w14:textId="4AB779AD" w:rsidR="0005643D" w:rsidRPr="003057C4" w:rsidRDefault="003057C4" w:rsidP="0005643D">
      <w:pPr>
        <w:pStyle w:val="FP"/>
        <w:keepNext/>
        <w:rPr>
          <w:b/>
          <w:bCs/>
          <w:lang w:eastAsia="ja-JP"/>
        </w:rPr>
      </w:pPr>
      <w:r w:rsidRPr="003057C4">
        <w:rPr>
          <w:b/>
          <w:bCs/>
          <w:lang w:eastAsia="ja-JP"/>
        </w:rPr>
        <w:t>CT WG Statistics: Approved CRs by WG:</w:t>
      </w:r>
    </w:p>
    <w:p w14:paraId="713D5221" w14:textId="5142A1EA" w:rsidR="003057C4" w:rsidRDefault="003057C4" w:rsidP="0005643D">
      <w:pPr>
        <w:pStyle w:val="FP"/>
        <w:keepNext/>
        <w:rPr>
          <w:lang w:eastAsia="ja-JP"/>
        </w:rPr>
      </w:pPr>
      <w:r>
        <w:rPr>
          <w:lang w:eastAsia="ja-JP"/>
        </w:rPr>
        <w:t>CT1 CRs for approval</w:t>
      </w:r>
      <w:r>
        <w:rPr>
          <w:lang w:eastAsia="ja-JP"/>
        </w:rPr>
        <w:tab/>
        <w:t>376</w:t>
      </w:r>
    </w:p>
    <w:p w14:paraId="425ECE5C" w14:textId="36FD104E" w:rsidR="003057C4" w:rsidRDefault="003057C4" w:rsidP="0005643D">
      <w:pPr>
        <w:pStyle w:val="FP"/>
        <w:keepNext/>
        <w:rPr>
          <w:lang w:eastAsia="ja-JP"/>
        </w:rPr>
      </w:pPr>
      <w:r>
        <w:rPr>
          <w:lang w:eastAsia="ja-JP"/>
        </w:rPr>
        <w:t>CT3 CRs for approval</w:t>
      </w:r>
      <w:r>
        <w:rPr>
          <w:lang w:eastAsia="ja-JP"/>
        </w:rPr>
        <w:tab/>
        <w:t>403</w:t>
      </w:r>
    </w:p>
    <w:p w14:paraId="4DB7303B" w14:textId="074375CF" w:rsidR="003057C4" w:rsidRDefault="003057C4" w:rsidP="0005643D">
      <w:pPr>
        <w:pStyle w:val="FP"/>
        <w:keepNext/>
        <w:rPr>
          <w:lang w:eastAsia="ja-JP"/>
        </w:rPr>
      </w:pPr>
      <w:r>
        <w:rPr>
          <w:lang w:eastAsia="ja-JP"/>
        </w:rPr>
        <w:t>CT4 CRs for approval</w:t>
      </w:r>
      <w:r>
        <w:rPr>
          <w:lang w:eastAsia="ja-JP"/>
        </w:rPr>
        <w:tab/>
        <w:t>259</w:t>
      </w:r>
    </w:p>
    <w:p w14:paraId="2B704EBE" w14:textId="46203775" w:rsidR="003057C4" w:rsidRDefault="003057C4" w:rsidP="0005643D">
      <w:pPr>
        <w:pStyle w:val="FP"/>
        <w:keepNext/>
        <w:rPr>
          <w:lang w:eastAsia="ja-JP"/>
        </w:rPr>
      </w:pPr>
      <w:r>
        <w:rPr>
          <w:lang w:eastAsia="ja-JP"/>
        </w:rPr>
        <w:t>CT6 CRs for approval</w:t>
      </w:r>
      <w:r>
        <w:rPr>
          <w:lang w:eastAsia="ja-JP"/>
        </w:rPr>
        <w:tab/>
        <w:t>27</w:t>
      </w:r>
    </w:p>
    <w:p w14:paraId="0313CE7F" w14:textId="284BED50" w:rsidR="003057C4" w:rsidRDefault="003057C4" w:rsidP="0005643D">
      <w:pPr>
        <w:pStyle w:val="FP"/>
        <w:keepNext/>
        <w:rPr>
          <w:lang w:eastAsia="ja-JP"/>
        </w:rPr>
      </w:pPr>
      <w:r>
        <w:rPr>
          <w:lang w:eastAsia="ja-JP"/>
        </w:rPr>
        <w:t>Statistics:</w:t>
      </w:r>
      <w:r>
        <w:rPr>
          <w:lang w:eastAsia="ja-JP"/>
        </w:rPr>
        <w:tab/>
        <w:t>See slides</w:t>
      </w:r>
    </w:p>
    <w:p w14:paraId="03DBDA7A" w14:textId="1D08C920" w:rsidR="003057C4" w:rsidRPr="003057C4" w:rsidRDefault="003057C4" w:rsidP="0005643D">
      <w:pPr>
        <w:pStyle w:val="FP"/>
        <w:keepNext/>
        <w:rPr>
          <w:b/>
          <w:bCs/>
          <w:lang w:eastAsia="ja-JP"/>
        </w:rPr>
      </w:pPr>
      <w:r w:rsidRPr="003057C4">
        <w:rPr>
          <w:b/>
          <w:bCs/>
          <w:lang w:eastAsia="ja-JP"/>
        </w:rPr>
        <w:t>For Information to SA:</w:t>
      </w:r>
    </w:p>
    <w:p w14:paraId="75187FC1" w14:textId="20FFF45A" w:rsidR="003057C4" w:rsidRDefault="003057C4" w:rsidP="0005643D">
      <w:pPr>
        <w:pStyle w:val="FP"/>
        <w:keepNext/>
        <w:rPr>
          <w:lang w:eastAsia="ja-JP"/>
        </w:rPr>
      </w:pPr>
      <w:r>
        <w:rPr>
          <w:lang w:eastAsia="ja-JP"/>
        </w:rPr>
        <w:t>Satellite coverage availability information:</w:t>
      </w:r>
    </w:p>
    <w:p w14:paraId="59E8599B" w14:textId="176EE831" w:rsidR="003057C4" w:rsidRDefault="003057C4" w:rsidP="003057C4">
      <w:pPr>
        <w:pStyle w:val="B1"/>
        <w:spacing w:after="0"/>
        <w:rPr>
          <w:lang w:eastAsia="ja-JP"/>
        </w:rPr>
      </w:pPr>
      <w:r>
        <w:rPr>
          <w:lang w:eastAsia="ja-JP"/>
        </w:rPr>
        <w:t>-</w:t>
      </w:r>
      <w:r>
        <w:rPr>
          <w:lang w:eastAsia="ja-JP"/>
        </w:rPr>
        <w:tab/>
        <w:t>Related to 5GSAT_Ph2</w:t>
      </w:r>
    </w:p>
    <w:p w14:paraId="5D2B673D" w14:textId="4BFE69B6" w:rsidR="003057C4" w:rsidRDefault="003057C4" w:rsidP="003057C4">
      <w:pPr>
        <w:pStyle w:val="B1"/>
        <w:spacing w:after="0"/>
        <w:rPr>
          <w:lang w:eastAsia="ja-JP"/>
        </w:rPr>
      </w:pPr>
      <w:r>
        <w:rPr>
          <w:lang w:eastAsia="ja-JP"/>
        </w:rPr>
        <w:t>-</w:t>
      </w:r>
      <w:r>
        <w:rPr>
          <w:lang w:eastAsia="ja-JP"/>
        </w:rPr>
        <w:tab/>
        <w:t>Discussion in CT on Satellite coverage availability information</w:t>
      </w:r>
    </w:p>
    <w:p w14:paraId="430D7D74" w14:textId="4502C163" w:rsidR="003057C4" w:rsidRDefault="003057C4" w:rsidP="003057C4">
      <w:pPr>
        <w:pStyle w:val="B1"/>
        <w:spacing w:after="0"/>
        <w:rPr>
          <w:lang w:eastAsia="ja-JP"/>
        </w:rPr>
      </w:pPr>
      <w:r>
        <w:rPr>
          <w:lang w:eastAsia="ja-JP"/>
        </w:rPr>
        <w:t>-</w:t>
      </w:r>
      <w:r>
        <w:rPr>
          <w:lang w:eastAsia="ja-JP"/>
        </w:rPr>
        <w:tab/>
        <w:t>The discussion was pushed back to CT1</w:t>
      </w:r>
    </w:p>
    <w:p w14:paraId="500C6024" w14:textId="48B7F70A" w:rsidR="003057C4" w:rsidRDefault="003057C4" w:rsidP="003057C4">
      <w:pPr>
        <w:pStyle w:val="B1"/>
        <w:spacing w:after="0"/>
        <w:rPr>
          <w:lang w:eastAsia="ja-JP"/>
        </w:rPr>
      </w:pPr>
      <w:r>
        <w:rPr>
          <w:lang w:eastAsia="ja-JP"/>
        </w:rPr>
        <w:t>-</w:t>
      </w:r>
      <w:r>
        <w:rPr>
          <w:lang w:eastAsia="ja-JP"/>
        </w:rPr>
        <w:tab/>
        <w:t>Not possible to agree on an LS sent to SA2 but it is clear that:</w:t>
      </w:r>
    </w:p>
    <w:p w14:paraId="411500A2" w14:textId="443D2D48" w:rsidR="003057C4" w:rsidRDefault="003057C4" w:rsidP="003057C4">
      <w:pPr>
        <w:pStyle w:val="B2"/>
        <w:spacing w:after="0"/>
        <w:rPr>
          <w:lang w:eastAsia="ja-JP"/>
        </w:rPr>
      </w:pPr>
      <w:r>
        <w:rPr>
          <w:lang w:eastAsia="ja-JP"/>
        </w:rPr>
        <w:t>-</w:t>
      </w:r>
      <w:r>
        <w:rPr>
          <w:lang w:eastAsia="ja-JP"/>
        </w:rPr>
        <w:tab/>
        <w:t>SA2 should clarify if this information will be specified by 3GPP</w:t>
      </w:r>
    </w:p>
    <w:p w14:paraId="58ECAF5E" w14:textId="48813A2F" w:rsidR="003057C4" w:rsidRDefault="003057C4" w:rsidP="003057C4">
      <w:pPr>
        <w:pStyle w:val="B2"/>
        <w:spacing w:after="0"/>
        <w:rPr>
          <w:lang w:eastAsia="ja-JP"/>
        </w:rPr>
      </w:pPr>
      <w:r>
        <w:rPr>
          <w:lang w:eastAsia="ja-JP"/>
        </w:rPr>
        <w:t>-</w:t>
      </w:r>
      <w:r>
        <w:rPr>
          <w:lang w:eastAsia="ja-JP"/>
        </w:rPr>
        <w:tab/>
        <w:t>This clarification is required to progress the work on the transport of his information at the protocol level</w:t>
      </w:r>
    </w:p>
    <w:p w14:paraId="164DD2AD" w14:textId="6F336B72" w:rsidR="003057C4" w:rsidRPr="003057C4" w:rsidRDefault="003057C4" w:rsidP="0005643D">
      <w:pPr>
        <w:pStyle w:val="FP"/>
        <w:keepNext/>
        <w:rPr>
          <w:b/>
          <w:bCs/>
          <w:color w:val="0000FF"/>
          <w:lang w:eastAsia="ja-JP"/>
        </w:rPr>
      </w:pPr>
      <w:r w:rsidRPr="003057C4">
        <w:rPr>
          <w:b/>
          <w:bCs/>
          <w:color w:val="0000FF"/>
          <w:lang w:eastAsia="ja-JP"/>
        </w:rPr>
        <w:t>For Action to SA:</w:t>
      </w:r>
    </w:p>
    <w:p w14:paraId="22ADE87B" w14:textId="72089C1D" w:rsidR="003057C4" w:rsidRPr="003057C4" w:rsidRDefault="003057C4" w:rsidP="0005643D">
      <w:pPr>
        <w:pStyle w:val="FP"/>
        <w:keepNext/>
        <w:rPr>
          <w:b/>
          <w:bCs/>
          <w:lang w:eastAsia="ja-JP"/>
        </w:rPr>
      </w:pPr>
      <w:r w:rsidRPr="003057C4">
        <w:rPr>
          <w:b/>
          <w:bCs/>
          <w:lang w:eastAsia="ja-JP"/>
        </w:rPr>
        <w:t>CT view on Rel-19 timeline:</w:t>
      </w:r>
    </w:p>
    <w:p w14:paraId="48EAF5A2" w14:textId="77777777" w:rsidR="003057C4" w:rsidRPr="003057C4" w:rsidRDefault="003057C4" w:rsidP="0005643D">
      <w:pPr>
        <w:pStyle w:val="FP"/>
        <w:keepNext/>
        <w:rPr>
          <w:b/>
          <w:bCs/>
          <w:lang w:eastAsia="ja-JP"/>
        </w:rPr>
      </w:pPr>
      <w:r w:rsidRPr="003057C4">
        <w:rPr>
          <w:b/>
          <w:bCs/>
          <w:lang w:eastAsia="ja-JP"/>
        </w:rPr>
        <w:t>Input to SA discussion: SP-230363</w:t>
      </w:r>
    </w:p>
    <w:p w14:paraId="7F51975A" w14:textId="04E0F229" w:rsidR="003057C4" w:rsidRDefault="003057C4" w:rsidP="003057C4">
      <w:pPr>
        <w:pStyle w:val="B1"/>
        <w:spacing w:after="0"/>
        <w:rPr>
          <w:lang w:eastAsia="ja-JP"/>
        </w:rPr>
      </w:pPr>
      <w:r>
        <w:rPr>
          <w:lang w:eastAsia="ja-JP"/>
        </w:rPr>
        <w:t>1</w:t>
      </w:r>
      <w:r>
        <w:rPr>
          <w:lang w:eastAsia="ja-JP"/>
        </w:rPr>
        <w:tab/>
        <w:t>Common ASN.1/OpenAPI freeze date</w:t>
      </w:r>
    </w:p>
    <w:p w14:paraId="40FFCA70" w14:textId="1DE53600" w:rsidR="003057C4" w:rsidRDefault="003057C4" w:rsidP="003057C4">
      <w:pPr>
        <w:pStyle w:val="B2"/>
        <w:spacing w:after="0"/>
        <w:rPr>
          <w:lang w:eastAsia="ja-JP"/>
        </w:rPr>
      </w:pPr>
      <w:r>
        <w:rPr>
          <w:lang w:eastAsia="ja-JP"/>
        </w:rPr>
        <w:t>-</w:t>
      </w:r>
      <w:r>
        <w:rPr>
          <w:lang w:eastAsia="ja-JP"/>
        </w:rPr>
        <w:tab/>
        <w:t>To keep in sync CT/RAN/SA regarding the Release freeze</w:t>
      </w:r>
    </w:p>
    <w:p w14:paraId="7967A9DE" w14:textId="3079DD23" w:rsidR="003057C4" w:rsidRDefault="003057C4" w:rsidP="003057C4">
      <w:pPr>
        <w:pStyle w:val="B1"/>
        <w:spacing w:after="0"/>
        <w:rPr>
          <w:lang w:eastAsia="ja-JP"/>
        </w:rPr>
      </w:pPr>
      <w:r>
        <w:rPr>
          <w:lang w:eastAsia="ja-JP"/>
        </w:rPr>
        <w:t>2</w:t>
      </w:r>
      <w:r>
        <w:rPr>
          <w:lang w:eastAsia="ja-JP"/>
        </w:rPr>
        <w:tab/>
        <w:t>3 months between stage 3 freeze and ASN.1/OpenAPI freeze dates</w:t>
      </w:r>
    </w:p>
    <w:p w14:paraId="448E60EB" w14:textId="1C6316A3" w:rsidR="003057C4" w:rsidRDefault="003057C4" w:rsidP="003057C4">
      <w:pPr>
        <w:pStyle w:val="B2"/>
        <w:spacing w:after="0"/>
        <w:rPr>
          <w:lang w:eastAsia="ja-JP"/>
        </w:rPr>
      </w:pPr>
      <w:r>
        <w:rPr>
          <w:lang w:eastAsia="ja-JP"/>
        </w:rPr>
        <w:t>-</w:t>
      </w:r>
      <w:r>
        <w:rPr>
          <w:lang w:eastAsia="ja-JP"/>
        </w:rPr>
        <w:tab/>
        <w:t>To avoid protocol backward incompatible change and provide some buffer for protocol consolidation after the stage 3 freeze</w:t>
      </w:r>
    </w:p>
    <w:p w14:paraId="41875726" w14:textId="079B7E9C" w:rsidR="003057C4" w:rsidRDefault="003057C4" w:rsidP="003057C4">
      <w:pPr>
        <w:pStyle w:val="B1"/>
        <w:spacing w:after="0"/>
        <w:rPr>
          <w:lang w:eastAsia="ja-JP"/>
        </w:rPr>
      </w:pPr>
      <w:r>
        <w:rPr>
          <w:lang w:eastAsia="ja-JP"/>
        </w:rPr>
        <w:t>3</w:t>
      </w:r>
      <w:r>
        <w:rPr>
          <w:lang w:eastAsia="ja-JP"/>
        </w:rPr>
        <w:tab/>
        <w:t>9 months between stage 2 freeze and the stage 3 freeze dates</w:t>
      </w:r>
    </w:p>
    <w:p w14:paraId="78785FD1" w14:textId="5D8DF48A" w:rsidR="003057C4" w:rsidRDefault="003057C4" w:rsidP="003057C4">
      <w:pPr>
        <w:pStyle w:val="B2"/>
        <w:spacing w:after="0"/>
        <w:rPr>
          <w:lang w:eastAsia="ja-JP"/>
        </w:rPr>
      </w:pPr>
      <w:r>
        <w:rPr>
          <w:lang w:eastAsia="ja-JP"/>
        </w:rPr>
        <w:t>-</w:t>
      </w:r>
      <w:r>
        <w:rPr>
          <w:lang w:eastAsia="ja-JP"/>
        </w:rPr>
        <w:tab/>
        <w:t>To grant enough time for TSG cross-coordination.</w:t>
      </w:r>
    </w:p>
    <w:p w14:paraId="64D1E98D" w14:textId="40D160CC" w:rsidR="003057C4" w:rsidRDefault="003057C4" w:rsidP="003057C4">
      <w:pPr>
        <w:pStyle w:val="B2"/>
        <w:spacing w:after="0"/>
        <w:rPr>
          <w:lang w:eastAsia="ja-JP"/>
        </w:rPr>
      </w:pPr>
      <w:r>
        <w:rPr>
          <w:lang w:eastAsia="ja-JP"/>
        </w:rPr>
        <w:t>-</w:t>
      </w:r>
      <w:r>
        <w:rPr>
          <w:lang w:eastAsia="ja-JP"/>
        </w:rPr>
        <w:tab/>
        <w:t>For CT, Stage 2 requirements coming from SA2 but also from SA3, SA4, SA5, SA6</w:t>
      </w:r>
    </w:p>
    <w:p w14:paraId="48E41BBA" w14:textId="2979A6E2" w:rsidR="003057C4" w:rsidRPr="003057C4" w:rsidRDefault="003057C4" w:rsidP="0005643D">
      <w:pPr>
        <w:pStyle w:val="FP"/>
        <w:keepNext/>
        <w:rPr>
          <w:b/>
          <w:bCs/>
          <w:lang w:eastAsia="ja-JP"/>
        </w:rPr>
      </w:pPr>
      <w:r w:rsidRPr="003057C4">
        <w:rPr>
          <w:b/>
          <w:bCs/>
          <w:lang w:eastAsia="ja-JP"/>
        </w:rPr>
        <w:t>Acknowledgement:</w:t>
      </w:r>
    </w:p>
    <w:p w14:paraId="02AE3F5D" w14:textId="10A167AD" w:rsidR="00571A78" w:rsidRDefault="00571A78" w:rsidP="00571A78">
      <w:pPr>
        <w:pStyle w:val="B1"/>
        <w:spacing w:after="0"/>
        <w:rPr>
          <w:lang w:eastAsia="ja-JP"/>
        </w:rPr>
      </w:pPr>
      <w:r>
        <w:rPr>
          <w:lang w:eastAsia="ja-JP"/>
        </w:rPr>
        <w:t>-</w:t>
      </w:r>
      <w:r>
        <w:rPr>
          <w:lang w:eastAsia="ja-JP"/>
        </w:rPr>
        <w:tab/>
        <w:t>Many thanks to CT vice chairs, CT WG chairs and rapporteurs for the great effort of coordination during the last 4 years.</w:t>
      </w:r>
    </w:p>
    <w:p w14:paraId="28EC62A5" w14:textId="4666ACA6" w:rsidR="00571A78" w:rsidRDefault="00571A78" w:rsidP="00571A78">
      <w:pPr>
        <w:pStyle w:val="B1"/>
        <w:spacing w:after="0"/>
        <w:rPr>
          <w:lang w:eastAsia="ja-JP"/>
        </w:rPr>
      </w:pPr>
      <w:r>
        <w:rPr>
          <w:lang w:eastAsia="ja-JP"/>
        </w:rPr>
        <w:t>-</w:t>
      </w:r>
      <w:r>
        <w:rPr>
          <w:lang w:eastAsia="ja-JP"/>
        </w:rPr>
        <w:tab/>
        <w:t>Special thanks to Kimmo for all the years by my side.</w:t>
      </w:r>
    </w:p>
    <w:p w14:paraId="4C8286C3" w14:textId="7A4F2BD9" w:rsidR="00571A78" w:rsidRDefault="00571A78" w:rsidP="00571A78">
      <w:pPr>
        <w:pStyle w:val="B1"/>
        <w:spacing w:after="0"/>
        <w:rPr>
          <w:lang w:eastAsia="ja-JP"/>
        </w:rPr>
      </w:pPr>
      <w:r>
        <w:rPr>
          <w:lang w:eastAsia="ja-JP"/>
        </w:rPr>
        <w:t>-</w:t>
      </w:r>
      <w:r>
        <w:rPr>
          <w:lang w:eastAsia="ja-JP"/>
        </w:rPr>
        <w:tab/>
        <w:t>Thanks to MCC and ETSI IT for excellent support in and outside the meetings.</w:t>
      </w:r>
    </w:p>
    <w:p w14:paraId="041FA3E1" w14:textId="4E092A53" w:rsidR="00571A78" w:rsidRDefault="00571A78" w:rsidP="00571A78">
      <w:pPr>
        <w:pStyle w:val="B1"/>
        <w:spacing w:after="0"/>
        <w:rPr>
          <w:lang w:eastAsia="ja-JP"/>
        </w:rPr>
      </w:pPr>
      <w:r>
        <w:rPr>
          <w:lang w:eastAsia="ja-JP"/>
        </w:rPr>
        <w:t>-</w:t>
      </w:r>
      <w:r>
        <w:rPr>
          <w:lang w:eastAsia="ja-JP"/>
        </w:rPr>
        <w:tab/>
        <w:t>Thanks to ETSI for the excellent organisation of TSG#99</w:t>
      </w:r>
    </w:p>
    <w:p w14:paraId="12E55675" w14:textId="1352821D" w:rsidR="00571A78" w:rsidRDefault="00571A78" w:rsidP="00571A78">
      <w:pPr>
        <w:pStyle w:val="B1"/>
        <w:spacing w:after="0"/>
        <w:rPr>
          <w:lang w:eastAsia="ja-JP"/>
        </w:rPr>
      </w:pPr>
      <w:r>
        <w:rPr>
          <w:lang w:eastAsia="ja-JP"/>
        </w:rPr>
        <w:t>-</w:t>
      </w:r>
      <w:r>
        <w:rPr>
          <w:lang w:eastAsia="ja-JP"/>
        </w:rPr>
        <w:tab/>
        <w:t>Thanks to KPN for this very nice social event</w:t>
      </w:r>
    </w:p>
    <w:p w14:paraId="46135A9A" w14:textId="0B8695BD" w:rsidR="00571A78" w:rsidRDefault="00571A78" w:rsidP="00571A78">
      <w:pPr>
        <w:pStyle w:val="B1"/>
        <w:spacing w:after="0"/>
        <w:rPr>
          <w:lang w:eastAsia="ja-JP"/>
        </w:rPr>
      </w:pPr>
      <w:r>
        <w:rPr>
          <w:lang w:eastAsia="ja-JP"/>
        </w:rPr>
        <w:t>-</w:t>
      </w:r>
      <w:r>
        <w:rPr>
          <w:lang w:eastAsia="ja-JP"/>
        </w:rPr>
        <w:tab/>
        <w:t>Thanks to the delegates in CT WGs and CT for the amazing work achieved the last 4 years.</w:t>
      </w:r>
    </w:p>
    <w:p w14:paraId="165CB8C6" w14:textId="262CBCFF" w:rsidR="00571A78" w:rsidRDefault="00571A78" w:rsidP="00571A78">
      <w:pPr>
        <w:pStyle w:val="B1"/>
        <w:spacing w:after="0"/>
        <w:rPr>
          <w:lang w:eastAsia="ja-JP"/>
        </w:rPr>
      </w:pPr>
      <w:r>
        <w:rPr>
          <w:lang w:eastAsia="ja-JP"/>
        </w:rPr>
        <w:t>-</w:t>
      </w:r>
      <w:r>
        <w:rPr>
          <w:lang w:eastAsia="ja-JP"/>
        </w:rPr>
        <w:tab/>
        <w:t>Many Thanks to Georg (SA), Wanshi (RAN) for everything and even more!</w:t>
      </w:r>
    </w:p>
    <w:p w14:paraId="12305510" w14:textId="537EF6EF" w:rsidR="00571A78" w:rsidRDefault="00571A78" w:rsidP="00571A78">
      <w:pPr>
        <w:pStyle w:val="B1"/>
        <w:spacing w:after="0"/>
        <w:rPr>
          <w:lang w:eastAsia="ja-JP"/>
        </w:rPr>
      </w:pPr>
      <w:r>
        <w:rPr>
          <w:lang w:eastAsia="ja-JP"/>
        </w:rPr>
        <w:t>-</w:t>
      </w:r>
      <w:r>
        <w:rPr>
          <w:lang w:eastAsia="ja-JP"/>
        </w:rPr>
        <w:tab/>
        <w:t>Warm congratulations to Peter Schmitt (CT) and Puneet Jain (SA)</w:t>
      </w:r>
    </w:p>
    <w:p w14:paraId="70A6F954" w14:textId="77777777" w:rsidR="0005643D" w:rsidRPr="0005643D" w:rsidRDefault="0005643D" w:rsidP="0005643D">
      <w:pPr>
        <w:pStyle w:val="FP"/>
        <w:keepNext/>
        <w:rPr>
          <w:lang w:eastAsia="ja-JP"/>
        </w:rPr>
      </w:pPr>
    </w:p>
    <w:p w14:paraId="76CDBBE9" w14:textId="77777777" w:rsidR="000D6BF4" w:rsidRPr="005B25A1" w:rsidRDefault="000D6BF4" w:rsidP="000D6BF4">
      <w:pPr>
        <w:keepNext/>
        <w:keepLines/>
        <w:rPr>
          <w:b/>
          <w:bCs/>
        </w:rPr>
      </w:pPr>
      <w:r>
        <w:rPr>
          <w:b/>
          <w:bCs/>
        </w:rPr>
        <w:t>Questions and comments</w:t>
      </w:r>
      <w:r w:rsidRPr="005B25A1">
        <w:rPr>
          <w:b/>
          <w:bCs/>
        </w:rPr>
        <w:t>:</w:t>
      </w:r>
    </w:p>
    <w:p w14:paraId="44FFEA58" w14:textId="15499EAD" w:rsidR="000D6BF4" w:rsidRDefault="000D6BF4" w:rsidP="00C27CE5">
      <w:pPr>
        <w:keepNext/>
        <w:keepLines/>
      </w:pPr>
      <w:r>
        <w:t>The TSG SA Chair thanked the TSG CT Chair for his good work and coordination between TSG CT and TSG SA and for the IETF dependencies tracking and reporting over the past 4 years as TSG CT Chair. Congratulations to Peter Schmitt in his election to TSG CT Chair.</w:t>
      </w:r>
    </w:p>
    <w:p w14:paraId="3839AA34" w14:textId="4975BDD2" w:rsidR="00C27CE5" w:rsidRPr="00C27CE5" w:rsidRDefault="00C27CE5" w:rsidP="00C27CE5">
      <w:pPr>
        <w:keepNext/>
        <w:keepLines/>
      </w:pPr>
      <w:r>
        <w:t xml:space="preserve">The TSG CT Chair was thanked for this report, which was </w:t>
      </w:r>
      <w:r w:rsidRPr="00C3284B">
        <w:rPr>
          <w:color w:val="0000FF"/>
        </w:rPr>
        <w:t>noted</w:t>
      </w:r>
      <w:r>
        <w:t>.</w:t>
      </w:r>
    </w:p>
    <w:p w14:paraId="17434CCF" w14:textId="77777777" w:rsidR="00C27CE5" w:rsidRPr="00EB0339" w:rsidRDefault="00C27CE5" w:rsidP="00C27CE5">
      <w:r w:rsidRPr="005B25A1">
        <w:rPr>
          <w:b/>
          <w:bCs/>
        </w:rPr>
        <w:t>Status:</w:t>
      </w:r>
      <w:r>
        <w:t xml:space="preserve"> </w:t>
      </w:r>
      <w:r w:rsidRPr="00C3284B">
        <w:rPr>
          <w:color w:val="0000FF"/>
        </w:rPr>
        <w:t>Noted</w:t>
      </w:r>
      <w:r>
        <w:t>.</w:t>
      </w:r>
    </w:p>
    <w:p w14:paraId="495D27F8" w14:textId="77777777" w:rsidR="00774700" w:rsidRDefault="00774700" w:rsidP="00774700">
      <w:pPr>
        <w:pStyle w:val="NormTop"/>
      </w:pPr>
      <w:r>
        <w:rPr>
          <w:color w:val="0000FF"/>
        </w:rPr>
        <w:t>SP-230357</w:t>
      </w:r>
      <w:r w:rsidRPr="00D53282">
        <w:t xml:space="preserve"> </w:t>
      </w:r>
      <w:r>
        <w:t>(REPORT) Draft report of TSG CT#99 (Source: TSG CT Secretary (MCC))</w:t>
      </w:r>
      <w:r>
        <w:br/>
      </w:r>
      <w:r w:rsidRPr="00D53282">
        <w:rPr>
          <w:b/>
        </w:rPr>
        <w:t>Document for:</w:t>
      </w:r>
      <w:r w:rsidRPr="00D53282">
        <w:t xml:space="preserve"> </w:t>
      </w:r>
      <w:r>
        <w:t>Information</w:t>
      </w:r>
      <w:r>
        <w:br/>
      </w:r>
      <w:r w:rsidRPr="00D53282">
        <w:rPr>
          <w:b/>
        </w:rPr>
        <w:t>Abstract:</w:t>
      </w:r>
      <w:r w:rsidRPr="00D53282">
        <w:t xml:space="preserve"> </w:t>
      </w:r>
      <w:r>
        <w:br/>
        <w:t>Draft report of TSG CT#99.</w:t>
      </w:r>
    </w:p>
    <w:p w14:paraId="544FDC16" w14:textId="77777777" w:rsidR="000D6BF4" w:rsidRPr="005B25A1" w:rsidRDefault="000D6BF4" w:rsidP="000D6BF4">
      <w:pPr>
        <w:keepNext/>
        <w:keepLines/>
        <w:rPr>
          <w:b/>
          <w:bCs/>
        </w:rPr>
      </w:pPr>
      <w:r w:rsidRPr="005B25A1">
        <w:rPr>
          <w:b/>
          <w:bCs/>
        </w:rPr>
        <w:t>Plenary Discussion:</w:t>
      </w:r>
    </w:p>
    <w:p w14:paraId="5A866508" w14:textId="136BF01E" w:rsidR="00C27CE5" w:rsidRPr="00C27CE5" w:rsidRDefault="00C27CE5" w:rsidP="00C27CE5">
      <w:pPr>
        <w:keepNext/>
        <w:keepLines/>
      </w:pPr>
      <w:r>
        <w:t>Th</w:t>
      </w:r>
      <w:r w:rsidR="000D6BF4">
        <w:t>is was provided for information and</w:t>
      </w:r>
      <w:r>
        <w:t xml:space="preserve"> was </w:t>
      </w:r>
      <w:r w:rsidRPr="00C3284B">
        <w:rPr>
          <w:color w:val="0000FF"/>
        </w:rPr>
        <w:t>noted</w:t>
      </w:r>
      <w:r>
        <w:t>.</w:t>
      </w:r>
    </w:p>
    <w:p w14:paraId="70DEC96E" w14:textId="77777777" w:rsidR="00C27CE5" w:rsidRPr="00EB0339" w:rsidRDefault="00C27CE5" w:rsidP="00C27CE5">
      <w:r w:rsidRPr="005B25A1">
        <w:rPr>
          <w:b/>
          <w:bCs/>
        </w:rPr>
        <w:t>Status:</w:t>
      </w:r>
      <w:r>
        <w:t xml:space="preserve"> </w:t>
      </w:r>
      <w:r w:rsidRPr="00C3284B">
        <w:rPr>
          <w:color w:val="0000FF"/>
        </w:rPr>
        <w:t>Noted</w:t>
      </w:r>
      <w:r>
        <w:t>.</w:t>
      </w:r>
    </w:p>
    <w:p w14:paraId="60785DBD" w14:textId="2AB46124" w:rsidR="00BB3F37" w:rsidRDefault="00000000" w:rsidP="00BB3F37"/>
    <w:p w14:paraId="17C65322" w14:textId="77777777" w:rsidR="007615D6" w:rsidRDefault="007615D6" w:rsidP="0010433C">
      <w:pPr>
        <w:pStyle w:val="Heading2"/>
      </w:pPr>
      <w:bookmarkStart w:id="39" w:name="_Toc131417177"/>
      <w:r>
        <w:t>4.9</w:t>
      </w:r>
      <w:r>
        <w:tab/>
        <w:t>Reports from external bodies (provided by Liaison persons)</w:t>
      </w:r>
      <w:bookmarkEnd w:id="39"/>
    </w:p>
    <w:p w14:paraId="6BADE711" w14:textId="77777777" w:rsidR="00685CC0" w:rsidRDefault="00685CC0" w:rsidP="00685CC0">
      <w:r>
        <w:t>The ENISA EU5G team were invited to TSG SA and provided a presentation on EU 5G Scheme Development.</w:t>
      </w:r>
    </w:p>
    <w:p w14:paraId="1ACD50CB" w14:textId="77777777" w:rsidR="005A0334" w:rsidRPr="005A0334" w:rsidRDefault="005A0334" w:rsidP="005A0334">
      <w:pPr>
        <w:rPr>
          <w:b/>
          <w:bCs/>
        </w:rPr>
      </w:pPr>
      <w:r w:rsidRPr="005A0334">
        <w:rPr>
          <w:b/>
          <w:bCs/>
        </w:rPr>
        <w:t>Expectations-open questions</w:t>
      </w:r>
    </w:p>
    <w:p w14:paraId="51A13238" w14:textId="4C8786F2" w:rsidR="005A0334" w:rsidRDefault="005A0334" w:rsidP="005A0334">
      <w:pPr>
        <w:pStyle w:val="B1"/>
      </w:pPr>
      <w:r>
        <w:t>-</w:t>
      </w:r>
      <w:r>
        <w:tab/>
        <w:t>Some change requests may be derived from findings and needs of the European certification context</w:t>
      </w:r>
    </w:p>
    <w:p w14:paraId="30106A35" w14:textId="63CB069D" w:rsidR="005A0334" w:rsidRDefault="005A0334" w:rsidP="005A0334">
      <w:pPr>
        <w:pStyle w:val="B1"/>
      </w:pPr>
      <w:r>
        <w:t>-</w:t>
      </w:r>
      <w:r>
        <w:tab/>
        <w:t>EU Certification timetable may be distinct from 3GPP's</w:t>
      </w:r>
    </w:p>
    <w:p w14:paraId="00C74142" w14:textId="165B2EF6" w:rsidR="005A0334" w:rsidRDefault="005A0334" w:rsidP="005A0334">
      <w:pPr>
        <w:pStyle w:val="B1"/>
      </w:pPr>
      <w:r>
        <w:t>-</w:t>
      </w:r>
      <w:r>
        <w:tab/>
        <w:t>Change requests may relate to different 3GPP releases (e.g. 17,18 or 19) based on industry-expressed needs</w:t>
      </w:r>
    </w:p>
    <w:p w14:paraId="771F37D2" w14:textId="0B9C75CB" w:rsidR="005A0334" w:rsidRDefault="005A0334" w:rsidP="005A0334">
      <w:pPr>
        <w:pStyle w:val="B1"/>
      </w:pPr>
      <w:r>
        <w:t>-</w:t>
      </w:r>
      <w:r>
        <w:tab/>
        <w:t>A structured inventory of specifications used for product evaluation (for evaluation comparability) is intended to be developed in EU 5G</w:t>
      </w:r>
    </w:p>
    <w:p w14:paraId="03AD71FF" w14:textId="4E4A1D15" w:rsidR="005A0334" w:rsidRDefault="005A0334" w:rsidP="005A0334">
      <w:pPr>
        <w:pStyle w:val="B1"/>
      </w:pPr>
      <w:r>
        <w:t>-</w:t>
      </w:r>
      <w:r>
        <w:tab/>
        <w:t>"Proxy specification" (dynamic inventory of specifications used in the EU 5G scheme) proof of concept</w:t>
      </w:r>
    </w:p>
    <w:p w14:paraId="2581BE0A" w14:textId="77777777" w:rsidR="005A0334" w:rsidRPr="00DA12F6" w:rsidRDefault="005A0334" w:rsidP="00F0012A">
      <w:pPr>
        <w:keepNext/>
        <w:tabs>
          <w:tab w:val="left" w:pos="567"/>
          <w:tab w:val="left" w:pos="851"/>
          <w:tab w:val="left" w:pos="1134"/>
          <w:tab w:val="left" w:pos="1418"/>
          <w:tab w:val="left" w:pos="1701"/>
        </w:tabs>
        <w:spacing w:after="120"/>
        <w:rPr>
          <w:rFonts w:cs="Arial"/>
          <w:b/>
        </w:rPr>
      </w:pPr>
      <w:r w:rsidRPr="00DA12F6">
        <w:rPr>
          <w:rFonts w:cs="Arial"/>
          <w:b/>
        </w:rPr>
        <w:t>Discussion and conclusion:</w:t>
      </w:r>
    </w:p>
    <w:p w14:paraId="1C0D8F4A" w14:textId="7264102B" w:rsidR="00BB3F37" w:rsidRDefault="005A0334" w:rsidP="00BB3F37">
      <w:r>
        <w:t>The TSG SA Chair thanked ENISA for providing this information to TSG SA and considered it important that both ENISA learn the working methods and processes of 3GPP and 3GPP also understands the processes of ENISA.</w:t>
      </w:r>
    </w:p>
    <w:p w14:paraId="7388A387" w14:textId="70BFB74C" w:rsidR="005A0334" w:rsidRDefault="005A0334" w:rsidP="00BB3F37">
      <w:r>
        <w:t>The TSG SA Chair suggested that we focus at present on Rel-18 and leave discussions for modifying earlier Releases to a future time when some experience and understanding of the needs are obtained. It may be a challenge to have everything ready for Rel-18 deadline (June 2023) when the Stage 2 will be frozen.</w:t>
      </w:r>
    </w:p>
    <w:p w14:paraId="05E7DDD7" w14:textId="6E45D6EB" w:rsidR="005A0334" w:rsidRDefault="005A0334" w:rsidP="00BB3F37">
      <w:r>
        <w:t>IDEMIA commented that there is no work related to this in SA WG3 or CT WG6, as this work is currently handled by the GSMA. However some features are moving towards the need for this for applications running over the USIM (e.g. wallet approach). ENISA clarified that this is not part of the current project.</w:t>
      </w:r>
    </w:p>
    <w:p w14:paraId="3BEC1269" w14:textId="2FF11469" w:rsidR="005A0334" w:rsidRDefault="005A0334" w:rsidP="00BB3F37">
      <w:r>
        <w:t>The ENISA EU5G team were thanked for the presentation.</w:t>
      </w:r>
    </w:p>
    <w:p w14:paraId="4EA8D364" w14:textId="77777777" w:rsidR="005A0334" w:rsidRDefault="005A0334" w:rsidP="00BB3F37"/>
    <w:p w14:paraId="4F3EBB8F" w14:textId="77777777" w:rsidR="007615D6" w:rsidRDefault="007615D6" w:rsidP="0010433C">
      <w:pPr>
        <w:pStyle w:val="Heading2"/>
      </w:pPr>
      <w:bookmarkStart w:id="40" w:name="_Toc131417178"/>
      <w:r>
        <w:t>4.10</w:t>
      </w:r>
      <w:r>
        <w:tab/>
        <w:t>Other reports</w:t>
      </w:r>
      <w:bookmarkEnd w:id="40"/>
    </w:p>
    <w:p w14:paraId="34AE4733" w14:textId="77777777" w:rsidR="00BB3F37" w:rsidRDefault="00000000" w:rsidP="00BB3F37">
      <w:r>
        <w:t>There were no contributions to this agenda item.</w:t>
      </w:r>
    </w:p>
    <w:p w14:paraId="1CEE38BC" w14:textId="77777777" w:rsidR="00BB3F37" w:rsidRDefault="00000000" w:rsidP="00BB3F37"/>
    <w:p w14:paraId="7A034987" w14:textId="77777777" w:rsidR="007615D6" w:rsidRDefault="007615D6" w:rsidP="007615D6">
      <w:pPr>
        <w:pStyle w:val="Heading1"/>
      </w:pPr>
      <w:bookmarkStart w:id="41" w:name="_Toc131417179"/>
      <w:r>
        <w:lastRenderedPageBreak/>
        <w:t>5</w:t>
      </w:r>
      <w:r>
        <w:tab/>
        <w:t>Cross TSG Coordination</w:t>
      </w:r>
      <w:bookmarkEnd w:id="41"/>
    </w:p>
    <w:p w14:paraId="6B28B9F3" w14:textId="77777777" w:rsidR="007615D6" w:rsidRDefault="007615D6" w:rsidP="007615D6">
      <w:pPr>
        <w:keepNext/>
        <w:pBdr>
          <w:top w:val="single" w:sz="4" w:space="1" w:color="auto"/>
          <w:left w:val="single" w:sz="4" w:space="4" w:color="auto"/>
          <w:bottom w:val="single" w:sz="4" w:space="1" w:color="auto"/>
          <w:right w:val="single" w:sz="4" w:space="4" w:color="auto"/>
        </w:pBdr>
      </w:pPr>
      <w:r>
        <w:t>Note: This time no joint online session with RAN is planned.</w:t>
      </w:r>
    </w:p>
    <w:p w14:paraId="14728D80" w14:textId="77777777" w:rsidR="007615D6" w:rsidRDefault="007615D6" w:rsidP="0010433C">
      <w:pPr>
        <w:pStyle w:val="Heading2"/>
      </w:pPr>
      <w:bookmarkStart w:id="42" w:name="_Toc131417180"/>
      <w:r>
        <w:t>5.1</w:t>
      </w:r>
      <w:r>
        <w:tab/>
        <w:t>General Cross TSG Coordination</w:t>
      </w:r>
      <w:bookmarkEnd w:id="42"/>
    </w:p>
    <w:p w14:paraId="09AB2279" w14:textId="77777777" w:rsidR="00BB3F37" w:rsidRDefault="00000000" w:rsidP="00BB3F37">
      <w:r>
        <w:t>There were no contributions to this agenda item.</w:t>
      </w:r>
    </w:p>
    <w:p w14:paraId="05562D90" w14:textId="77777777" w:rsidR="00BB3F37" w:rsidRDefault="00000000" w:rsidP="00BB3F37"/>
    <w:p w14:paraId="561EAA3A" w14:textId="77777777" w:rsidR="007615D6" w:rsidRDefault="007615D6" w:rsidP="0010433C">
      <w:pPr>
        <w:pStyle w:val="Heading2"/>
      </w:pPr>
      <w:bookmarkStart w:id="43" w:name="_Toc131417181"/>
      <w:r>
        <w:t>5.2</w:t>
      </w:r>
      <w:r>
        <w:tab/>
        <w:t>Rel-18 Focus Areas Status Reports &amp; Issues</w:t>
      </w:r>
      <w:bookmarkEnd w:id="43"/>
    </w:p>
    <w:p w14:paraId="717566C2" w14:textId="77777777" w:rsidR="00BB3F37" w:rsidRDefault="00000000" w:rsidP="00BB3F37">
      <w:r>
        <w:t>There were no contributions to this agenda item.</w:t>
      </w:r>
    </w:p>
    <w:p w14:paraId="3FF40BB3" w14:textId="77777777" w:rsidR="00BB3F37" w:rsidRDefault="00000000" w:rsidP="00BB3F37"/>
    <w:p w14:paraId="1071A92C" w14:textId="77777777" w:rsidR="007615D6" w:rsidRDefault="007615D6" w:rsidP="0010433C">
      <w:pPr>
        <w:pStyle w:val="Heading2"/>
      </w:pPr>
      <w:bookmarkStart w:id="44" w:name="_Toc131417182"/>
      <w:r>
        <w:t>5.3</w:t>
      </w:r>
      <w:r>
        <w:tab/>
        <w:t>Input to Joint RAN/SA meeting</w:t>
      </w:r>
      <w:bookmarkEnd w:id="44"/>
    </w:p>
    <w:p w14:paraId="7373B9F9" w14:textId="40E0FEE9" w:rsidR="00BB3F37" w:rsidRPr="00D26A99" w:rsidRDefault="005A49AC" w:rsidP="00BB3F37">
      <w:pPr>
        <w:rPr>
          <w:b/>
          <w:bCs/>
        </w:rPr>
      </w:pPr>
      <w:r w:rsidRPr="00D26A99">
        <w:rPr>
          <w:b/>
          <w:bCs/>
        </w:rPr>
        <w:t>A joint session with TSG RAN was held on Thursday 23 March at 11.45. This is reported in the TSG RAN Report under agenda item 6.1.</w:t>
      </w:r>
    </w:p>
    <w:p w14:paraId="39B2801E" w14:textId="77777777" w:rsidR="00BB3F37" w:rsidRDefault="00000000" w:rsidP="00BB3F37"/>
    <w:p w14:paraId="0FE9BFB7" w14:textId="77777777" w:rsidR="007615D6" w:rsidRDefault="007615D6" w:rsidP="007615D6">
      <w:pPr>
        <w:pStyle w:val="Heading1"/>
      </w:pPr>
      <w:bookmarkStart w:id="45" w:name="_Toc131417183"/>
      <w:r>
        <w:t>6</w:t>
      </w:r>
      <w:r>
        <w:tab/>
        <w:t>Work Item Descriptions, Study Item Descriptions, Specifications</w:t>
      </w:r>
      <w:bookmarkEnd w:id="45"/>
    </w:p>
    <w:p w14:paraId="156C8788" w14:textId="77777777" w:rsidR="007615D6" w:rsidRDefault="007615D6" w:rsidP="0010433C">
      <w:pPr>
        <w:pStyle w:val="Heading2"/>
      </w:pPr>
      <w:bookmarkStart w:id="46" w:name="_Toc131417184"/>
      <w:r>
        <w:t>6.1</w:t>
      </w:r>
      <w:r>
        <w:tab/>
        <w:t>New Release 18 Study Item Descriptions</w:t>
      </w:r>
      <w:bookmarkEnd w:id="46"/>
    </w:p>
    <w:p w14:paraId="7F981AC9" w14:textId="41A74E9B" w:rsidR="00BB3F37" w:rsidRDefault="00000000" w:rsidP="00BB3F37">
      <w:r>
        <w:t>There were no contributions to this agenda item.</w:t>
      </w:r>
    </w:p>
    <w:p w14:paraId="4A7F6EDE" w14:textId="77777777" w:rsidR="00FA1510" w:rsidRDefault="00FA1510" w:rsidP="00BB3F37"/>
    <w:p w14:paraId="2C14DCF8" w14:textId="77777777" w:rsidR="007615D6" w:rsidRDefault="007615D6" w:rsidP="0010433C">
      <w:pPr>
        <w:pStyle w:val="Heading2"/>
      </w:pPr>
      <w:bookmarkStart w:id="47" w:name="_Toc131417185"/>
      <w:r>
        <w:t>6.2</w:t>
      </w:r>
      <w:r>
        <w:tab/>
        <w:t>New Release 18 Work Item Descriptions</w:t>
      </w:r>
      <w:bookmarkEnd w:id="47"/>
    </w:p>
    <w:p w14:paraId="376DE2E5" w14:textId="77777777" w:rsidR="00E00DA6" w:rsidRDefault="007615D6" w:rsidP="000A3FBD">
      <w:pPr>
        <w:pStyle w:val="NormTop"/>
      </w:pPr>
      <w:r>
        <w:rPr>
          <w:color w:val="0000FF"/>
        </w:rPr>
        <w:t>SP-230155</w:t>
      </w:r>
      <w:r w:rsidRPr="00D53282">
        <w:t xml:space="preserve"> </w:t>
      </w:r>
      <w:r>
        <w:t>(WID NEW) New WID on security aspects of enablers for Network Automation for 5G - phase 3 (Source: SA WG3)</w:t>
      </w:r>
      <w:r>
        <w:br/>
      </w:r>
      <w:r w:rsidRPr="00D53282">
        <w:rPr>
          <w:b/>
        </w:rPr>
        <w:t>Document for:</w:t>
      </w:r>
      <w:r w:rsidRPr="00D53282">
        <w:t xml:space="preserve"> </w:t>
      </w:r>
      <w:r>
        <w:t>Approval</w:t>
      </w:r>
      <w:r>
        <w:br/>
      </w:r>
      <w:r w:rsidRPr="00D53282">
        <w:rPr>
          <w:b/>
        </w:rPr>
        <w:t>Abstract:</w:t>
      </w:r>
      <w:r w:rsidRPr="00D53282">
        <w:t xml:space="preserve"> </w:t>
      </w:r>
      <w:r>
        <w:br/>
        <w:t>Objective: The main objective of the work item is to produce normative specification based on the conclusions identified in TR 33.738 (clause 7). More specifically, the following objectives are expected to be specified as a result of this work item: - Protection of data and analytics exchange in roaming case - Security for AI/ML model storage and sharing -    Authorization of selection of participant NWDAF instances in the Federated Learning group.</w:t>
      </w:r>
    </w:p>
    <w:p w14:paraId="0DA64C01" w14:textId="77777777" w:rsidR="00E00DA6" w:rsidRPr="00B81031" w:rsidRDefault="00000000" w:rsidP="00B81031">
      <w:pPr>
        <w:keepNext/>
        <w:keepLines/>
        <w:rPr>
          <w:i/>
        </w:rPr>
      </w:pPr>
      <w:r w:rsidRPr="00B81031">
        <w:rPr>
          <w:b/>
          <w:bCs/>
          <w:i/>
        </w:rPr>
        <w:t>Comment:</w:t>
      </w:r>
      <w:r>
        <w:rPr>
          <w:i/>
        </w:rPr>
        <w:t xml:space="preserve"> </w:t>
      </w:r>
      <w:r w:rsidR="007615D6">
        <w:rPr>
          <w:i/>
        </w:rPr>
        <w:t>Acromym 'eNA_SEC_PH3' should be aligned with 'eNA_Ph3' acronym.</w:t>
      </w:r>
    </w:p>
    <w:p w14:paraId="3FBE698D" w14:textId="77777777" w:rsidR="007615D6" w:rsidRPr="005B25A1" w:rsidRDefault="007615D6" w:rsidP="007615D6">
      <w:pPr>
        <w:keepNext/>
        <w:keepLines/>
        <w:rPr>
          <w:b/>
          <w:bCs/>
        </w:rPr>
      </w:pPr>
      <w:r w:rsidRPr="005B25A1">
        <w:rPr>
          <w:b/>
          <w:bCs/>
        </w:rPr>
        <w:t>Plenary Discussion:</w:t>
      </w:r>
    </w:p>
    <w:p w14:paraId="06E41FFE" w14:textId="725EA3B8" w:rsidR="007615D6" w:rsidRPr="00831CA3" w:rsidRDefault="00831CA3" w:rsidP="007615D6">
      <w:pPr>
        <w:keepNext/>
        <w:keepLines/>
      </w:pPr>
      <w:r>
        <w:t xml:space="preserve">This was revised to correct the acronym in </w:t>
      </w:r>
      <w:r w:rsidRPr="00831CA3">
        <w:rPr>
          <w:color w:val="0000FF"/>
        </w:rPr>
        <w:t>SP-230364</w:t>
      </w:r>
      <w:r>
        <w:t xml:space="preserve">, which was </w:t>
      </w:r>
      <w:r w:rsidRPr="00C3284B">
        <w:rPr>
          <w:color w:val="FF0000"/>
          <w:lang w:eastAsia="en-US"/>
        </w:rPr>
        <w:t>approved</w:t>
      </w:r>
      <w:r>
        <w:t>.</w:t>
      </w:r>
    </w:p>
    <w:p w14:paraId="78ABF79C" w14:textId="4CDBAEE9" w:rsidR="007615D6" w:rsidRPr="00EB0339" w:rsidRDefault="007615D6" w:rsidP="007615D6">
      <w:r w:rsidRPr="005B25A1">
        <w:rPr>
          <w:b/>
          <w:bCs/>
        </w:rPr>
        <w:t>Status:</w:t>
      </w:r>
      <w:r>
        <w:t xml:space="preserve"> </w:t>
      </w:r>
      <w:r w:rsidR="00831CA3" w:rsidRPr="00831CA3">
        <w:rPr>
          <w:color w:val="FF0000"/>
        </w:rPr>
        <w:t>Approved</w:t>
      </w:r>
      <w:r w:rsidR="00831CA3">
        <w:t>.</w:t>
      </w:r>
    </w:p>
    <w:p w14:paraId="1189246E" w14:textId="77777777" w:rsidR="00831CA3" w:rsidRDefault="00831CA3" w:rsidP="00831CA3">
      <w:pPr>
        <w:pStyle w:val="NormTop"/>
      </w:pPr>
      <w:r>
        <w:rPr>
          <w:color w:val="0000FF"/>
        </w:rPr>
        <w:lastRenderedPageBreak/>
        <w:t>SP-230160</w:t>
      </w:r>
      <w:r w:rsidRPr="00D53282">
        <w:t xml:space="preserve"> </w:t>
      </w:r>
      <w:r>
        <w:t>(WID NEW) New WID on security aspects of SEAL for vertical phase 2 (Source: SA WG3)</w:t>
      </w:r>
      <w:r>
        <w:br/>
      </w:r>
      <w:r w:rsidRPr="00D53282">
        <w:rPr>
          <w:b/>
        </w:rPr>
        <w:t>Document for:</w:t>
      </w:r>
      <w:r w:rsidRPr="00D53282">
        <w:t xml:space="preserve"> </w:t>
      </w:r>
      <w:r>
        <w:t>Approval</w:t>
      </w:r>
      <w:r>
        <w:br/>
      </w:r>
      <w:r w:rsidRPr="00D53282">
        <w:rPr>
          <w:b/>
        </w:rPr>
        <w:t>Abstract:</w:t>
      </w:r>
      <w:r w:rsidRPr="00D53282">
        <w:t xml:space="preserve"> </w:t>
      </w:r>
      <w:r>
        <w:br/>
        <w:t>Objective: This work item will address the SA WG3 normative security work for the SEAL architecture based on the output of SA WG6 as specified in TS 23.434 and TS 23.433, as follows: - Security for the network domain interfaces for inter-system switching between 5GS and EPS. - Security for the network domain interfaces for VAL service over 5GS supporting EPS interworking. - Security for the network domain interfaces for the multicast services offered by SEAL for EPS and 5GS.</w:t>
      </w:r>
    </w:p>
    <w:p w14:paraId="554756EB" w14:textId="77777777" w:rsidR="00831CA3" w:rsidRPr="00B81031" w:rsidRDefault="00831CA3" w:rsidP="00831CA3">
      <w:pPr>
        <w:keepNext/>
        <w:keepLines/>
        <w:rPr>
          <w:i/>
        </w:rPr>
      </w:pPr>
      <w:r w:rsidRPr="00B81031">
        <w:rPr>
          <w:b/>
          <w:bCs/>
          <w:i/>
        </w:rPr>
        <w:t>Comment:</w:t>
      </w:r>
      <w:r>
        <w:rPr>
          <w:i/>
        </w:rPr>
        <w:t xml:space="preserve"> This is already in the Work Plan as: UID = 940018, 'eSEAL'. Revise to 'WID REVISED'?</w:t>
      </w:r>
    </w:p>
    <w:p w14:paraId="2CDE4FBC" w14:textId="77777777" w:rsidR="00831CA3" w:rsidRPr="005B25A1" w:rsidRDefault="00831CA3" w:rsidP="00831CA3">
      <w:pPr>
        <w:keepNext/>
        <w:keepLines/>
        <w:rPr>
          <w:b/>
          <w:bCs/>
        </w:rPr>
      </w:pPr>
      <w:r w:rsidRPr="005B25A1">
        <w:rPr>
          <w:b/>
          <w:bCs/>
        </w:rPr>
        <w:t>Plenary Discussion:</w:t>
      </w:r>
    </w:p>
    <w:p w14:paraId="67A5BB62" w14:textId="77777777" w:rsidR="00831CA3" w:rsidRPr="00831CA3" w:rsidRDefault="00831CA3" w:rsidP="00831CA3">
      <w:pPr>
        <w:keepNext/>
        <w:keepLines/>
      </w:pPr>
      <w:r>
        <w:t xml:space="preserve">It was clarified that this is a new WI and the acronym and title should be updated to SEAL Phase 3. This was revised in </w:t>
      </w:r>
      <w:r w:rsidRPr="00831CA3">
        <w:rPr>
          <w:color w:val="0000FF"/>
        </w:rPr>
        <w:t>SP-23036</w:t>
      </w:r>
      <w:r>
        <w:rPr>
          <w:color w:val="0000FF"/>
        </w:rPr>
        <w:t>5</w:t>
      </w:r>
      <w:r>
        <w:t xml:space="preserve">, which was </w:t>
      </w:r>
      <w:r w:rsidRPr="00C3284B">
        <w:rPr>
          <w:color w:val="FF0000"/>
          <w:lang w:eastAsia="en-US"/>
        </w:rPr>
        <w:t>approved</w:t>
      </w:r>
      <w:r>
        <w:t>.</w:t>
      </w:r>
    </w:p>
    <w:p w14:paraId="008BC25E" w14:textId="77777777" w:rsidR="00831CA3" w:rsidRPr="00EB0339" w:rsidRDefault="00831CA3" w:rsidP="00831CA3">
      <w:r w:rsidRPr="005B25A1">
        <w:rPr>
          <w:b/>
          <w:bCs/>
        </w:rPr>
        <w:t>Status:</w:t>
      </w:r>
      <w:r>
        <w:t xml:space="preserve"> </w:t>
      </w:r>
      <w:r w:rsidRPr="00831CA3">
        <w:rPr>
          <w:color w:val="FF0000"/>
        </w:rPr>
        <w:t>Approved</w:t>
      </w:r>
      <w:r>
        <w:t>.</w:t>
      </w:r>
    </w:p>
    <w:p w14:paraId="7E762C2A" w14:textId="77777777" w:rsidR="00831CA3" w:rsidRDefault="00831CA3" w:rsidP="00831CA3">
      <w:pPr>
        <w:pStyle w:val="NormTop"/>
      </w:pPr>
      <w:r>
        <w:rPr>
          <w:color w:val="0000FF"/>
        </w:rPr>
        <w:t>SP-230152</w:t>
      </w:r>
      <w:r w:rsidRPr="00D53282">
        <w:t xml:space="preserve"> </w:t>
      </w:r>
      <w:r>
        <w:t>(WID NEW) New WID on Security Aspects of Support for Edge Computing in 5GC phase 2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specify the security aspects of enabling Edge Computing in 5GC concluded in TR 33.739. The security aspects to be specified include the following objectives: - Security enhancement for edge computing based on SA WG2 architecture, such as o Authorization of PDU session to support local traffic routing to access an EHE in the VPLMN Authorization between EESes o Security of EAS discovery procedure via V-EASDF in VPLMN - Security enhancement of enabling edge computing applications based on SA WG6 architecture, such as o Authentication and authorization of the EEC/UE by the ECS/EES o Authentication mechanism selection between EEC and ECS/EES o Authentication and Authorization between V-ECS and H-ECS o Transport security for the EDGE10 interface o Authorization between EESes Other conclusions requiring normative works achieved in the TR 33.739 could also be captured in the WID if needed.</w:t>
      </w:r>
    </w:p>
    <w:p w14:paraId="168934E1" w14:textId="77777777" w:rsidR="00831CA3" w:rsidRPr="00B81031" w:rsidRDefault="00831CA3" w:rsidP="00831CA3">
      <w:pPr>
        <w:keepNext/>
        <w:keepLines/>
        <w:rPr>
          <w:i/>
        </w:rPr>
      </w:pPr>
      <w:r w:rsidRPr="00B81031">
        <w:rPr>
          <w:b/>
          <w:bCs/>
          <w:i/>
        </w:rPr>
        <w:t>Comment:</w:t>
      </w:r>
      <w:r>
        <w:rPr>
          <w:i/>
        </w:rPr>
        <w:t xml:space="preserve"> Acromym 'eEDGE_SEC_Ph2' should be aligned with 'EDGE_Ph2' acronym.</w:t>
      </w:r>
    </w:p>
    <w:p w14:paraId="28BE6BB0" w14:textId="77777777" w:rsidR="00831CA3" w:rsidRPr="005B25A1" w:rsidRDefault="00831CA3" w:rsidP="00831CA3">
      <w:pPr>
        <w:keepNext/>
        <w:keepLines/>
        <w:rPr>
          <w:b/>
          <w:bCs/>
        </w:rPr>
      </w:pPr>
      <w:r w:rsidRPr="005B25A1">
        <w:rPr>
          <w:b/>
          <w:bCs/>
        </w:rPr>
        <w:t>Plenary Discussion:</w:t>
      </w:r>
    </w:p>
    <w:p w14:paraId="0DF283C1" w14:textId="64BF30B6" w:rsidR="00831CA3" w:rsidRPr="00831CA3" w:rsidRDefault="00831CA3" w:rsidP="00831CA3">
      <w:pPr>
        <w:keepNext/>
        <w:keepLines/>
      </w:pPr>
      <w:r>
        <w:t xml:space="preserve">This was revised to correct the acronym in </w:t>
      </w:r>
      <w:r w:rsidRPr="00831CA3">
        <w:rPr>
          <w:color w:val="0000FF"/>
        </w:rPr>
        <w:t>SP-23036</w:t>
      </w:r>
      <w:r>
        <w:rPr>
          <w:color w:val="0000FF"/>
        </w:rPr>
        <w:t>6</w:t>
      </w:r>
      <w:r>
        <w:t xml:space="preserve">, which was </w:t>
      </w:r>
      <w:r w:rsidRPr="00C3284B">
        <w:rPr>
          <w:color w:val="FF0000"/>
          <w:lang w:eastAsia="en-US"/>
        </w:rPr>
        <w:t>approved</w:t>
      </w:r>
      <w:r>
        <w:t>.</w:t>
      </w:r>
    </w:p>
    <w:p w14:paraId="557DBCE7" w14:textId="77777777" w:rsidR="00831CA3" w:rsidRPr="00EB0339" w:rsidRDefault="00831CA3" w:rsidP="00831CA3">
      <w:r w:rsidRPr="005B25A1">
        <w:rPr>
          <w:b/>
          <w:bCs/>
        </w:rPr>
        <w:t>Status:</w:t>
      </w:r>
      <w:r>
        <w:t xml:space="preserve"> </w:t>
      </w:r>
      <w:r w:rsidRPr="00831CA3">
        <w:rPr>
          <w:color w:val="FF0000"/>
        </w:rPr>
        <w:t>Approved</w:t>
      </w:r>
      <w:r>
        <w:t>.</w:t>
      </w:r>
    </w:p>
    <w:p w14:paraId="77D7610E" w14:textId="77777777" w:rsidR="005A0334" w:rsidRDefault="005A0334" w:rsidP="00BB3F37"/>
    <w:p w14:paraId="5B0DDF9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3 (to approve / note)</w:t>
      </w:r>
    </w:p>
    <w:p w14:paraId="071AF38B" w14:textId="77777777" w:rsidR="00540D19" w:rsidRDefault="00540D19" w:rsidP="00540D19">
      <w:pPr>
        <w:pStyle w:val="NormTop"/>
      </w:pPr>
      <w:r>
        <w:rPr>
          <w:color w:val="0000FF"/>
        </w:rPr>
        <w:t>SP-230177</w:t>
      </w:r>
      <w:r w:rsidRPr="00D53282">
        <w:t xml:space="preserve"> </w:t>
      </w:r>
      <w:r>
        <w:t>(WID NEW) New WID on Charging Aspects for Enhanced Support of Non-Public Networks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specify charging architecture and charging information for - Converged charging for data connectivity in SNPN; - Converged charging for access connection in SNPN; - Converged charging for data connectivity in PLMN; - Converged charging for access connection in PNI-NPN; - Converged charging for data connectivity in PNI-NPN. This work will be based on the corresponding conclusions documented in clauses 5.1.6, 5.2.6, 5.3.6, 6.1.6 and 6.2.6 of TR 28.828.</w:t>
      </w:r>
    </w:p>
    <w:p w14:paraId="2FFDDC63" w14:textId="77777777" w:rsidR="00540D19" w:rsidRPr="005B25A1" w:rsidRDefault="00540D19" w:rsidP="00540D19">
      <w:pPr>
        <w:keepNext/>
        <w:keepLines/>
        <w:rPr>
          <w:b/>
          <w:bCs/>
        </w:rPr>
      </w:pPr>
      <w:r w:rsidRPr="005B25A1">
        <w:rPr>
          <w:b/>
          <w:bCs/>
        </w:rPr>
        <w:t>Plenary Discussion:</w:t>
      </w:r>
    </w:p>
    <w:p w14:paraId="38FC80FB" w14:textId="77777777" w:rsidR="00540D19" w:rsidRPr="005C7CD2" w:rsidRDefault="00540D19" w:rsidP="00540D19">
      <w:pPr>
        <w:keepNext/>
        <w:keepLines/>
      </w:pPr>
      <w:r>
        <w:t>The Work Plan manager asked whether this should be added for Release 17, in a similar way that the RAN testing work is added to Releases after the Release Freeze in order to keep the specifications in the same Release. Deutsche Telekom commented that Charging work always needs to follow the architecture work and it is not a matter of late contribution and it is necessary to have Charging functionality in the Release. The Work Plan Manager was asked to lead an off-line discussion on this.</w:t>
      </w:r>
    </w:p>
    <w:p w14:paraId="5C26F9BA" w14:textId="2289A872" w:rsidR="00540D19" w:rsidRPr="004335B7" w:rsidRDefault="00540D19" w:rsidP="00540D19">
      <w:pPr>
        <w:keepNext/>
        <w:keepLines/>
      </w:pPr>
      <w:r w:rsidRPr="00E044EF">
        <w:rPr>
          <w:color w:val="FF0000"/>
        </w:rPr>
        <w:t>Block approve</w:t>
      </w:r>
      <w:r w:rsidR="004335B7">
        <w:rPr>
          <w:color w:val="FF0000"/>
        </w:rPr>
        <w:t>d</w:t>
      </w:r>
      <w:r w:rsidR="004335B7">
        <w:t>.</w:t>
      </w:r>
    </w:p>
    <w:p w14:paraId="5E474E1A" w14:textId="41B1F5F2" w:rsidR="00540D19" w:rsidRPr="004335B7" w:rsidRDefault="00540D19" w:rsidP="00540D19">
      <w:r w:rsidRPr="005B25A1">
        <w:rPr>
          <w:b/>
          <w:bCs/>
        </w:rPr>
        <w:t>Status:</w:t>
      </w:r>
      <w:r>
        <w:t xml:space="preserve"> </w:t>
      </w:r>
      <w:r w:rsidR="004335B7" w:rsidRPr="00C3284B">
        <w:rPr>
          <w:color w:val="FF0000"/>
          <w:lang w:eastAsia="en-US"/>
        </w:rPr>
        <w:t>Approved</w:t>
      </w:r>
      <w:r w:rsidR="004335B7">
        <w:t>.</w:t>
      </w:r>
    </w:p>
    <w:p w14:paraId="216BE2C3" w14:textId="77777777" w:rsidR="00540D19" w:rsidRDefault="00540D19" w:rsidP="00540D19">
      <w:pPr>
        <w:pStyle w:val="NormTop"/>
      </w:pPr>
      <w:r>
        <w:rPr>
          <w:color w:val="0000FF"/>
        </w:rPr>
        <w:lastRenderedPageBreak/>
        <w:t>SP-230183</w:t>
      </w:r>
      <w:r w:rsidRPr="00D53282">
        <w:t xml:space="preserve"> </w:t>
      </w:r>
      <w:r>
        <w:t>(WID NEW) New WID on Management Aspects of NTN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objectives of the work item are as follows: 1. Specifying the concept, use case and requirements associated with business roles and service for 3GPP management system with integrated satellite IoT component(s); 2. Specifying enhancement to 3GPP NRMs supporting IoT NTN; 3. Specifying appropriate performance measurements and KPIs for IoT NTN. This work may require cooperation with RAN WGs.</w:t>
      </w:r>
    </w:p>
    <w:p w14:paraId="42E70E09" w14:textId="77777777" w:rsidR="00540D19" w:rsidRPr="005B25A1" w:rsidRDefault="00540D19" w:rsidP="00540D19">
      <w:pPr>
        <w:keepNext/>
        <w:keepLines/>
        <w:rPr>
          <w:b/>
          <w:bCs/>
        </w:rPr>
      </w:pPr>
      <w:r w:rsidRPr="005B25A1">
        <w:rPr>
          <w:b/>
          <w:bCs/>
        </w:rPr>
        <w:t>Plenary Discussion:</w:t>
      </w:r>
    </w:p>
    <w:p w14:paraId="351235C7" w14:textId="77777777" w:rsidR="00540D19" w:rsidRDefault="00540D19" w:rsidP="00540D19">
      <w:r>
        <w:t>The MCC Work Plan Manager commented that many WIDs for Management aspects are often shown as Building Blocks, but suggested these are made a component of the main Feature. The SA WG5 Chair replied that this structure had been requested by the previous TSG SA Chair (and TSG SA) in order to better organise the work and provide visibility. The TSG SA Chair commented that keeping the Management aspects in the main Feature group would seem to be beneficial. Ericsson commented that there are some items, such as satellite which have a large number of management work items and also that there are many features which are related to the NPN Management work. The TSG SA Chair asked for items which can be grouped easily are grouped with the other related WIs and those which are complex may be discussed with the Work Plan Manager before agreeing and submitting them to TSG SA.</w:t>
      </w:r>
    </w:p>
    <w:p w14:paraId="1FDB6248" w14:textId="77777777" w:rsidR="004335B7" w:rsidRPr="004335B7" w:rsidRDefault="004335B7" w:rsidP="004335B7">
      <w:pPr>
        <w:keepNext/>
        <w:keepLines/>
      </w:pPr>
      <w:r w:rsidRPr="00E044EF">
        <w:rPr>
          <w:color w:val="FF0000"/>
        </w:rPr>
        <w:t>Block approve</w:t>
      </w:r>
      <w:r>
        <w:rPr>
          <w:color w:val="FF0000"/>
        </w:rPr>
        <w:t>d</w:t>
      </w:r>
      <w:r>
        <w:t>.</w:t>
      </w:r>
    </w:p>
    <w:p w14:paraId="2EB004E7" w14:textId="3E562CC3" w:rsidR="00540D19" w:rsidRPr="00EB0339" w:rsidRDefault="004335B7" w:rsidP="004335B7">
      <w:r w:rsidRPr="005B25A1">
        <w:rPr>
          <w:b/>
          <w:bCs/>
        </w:rPr>
        <w:t>Status:</w:t>
      </w:r>
      <w:r>
        <w:t xml:space="preserve"> </w:t>
      </w:r>
      <w:r w:rsidRPr="00C3284B">
        <w:rPr>
          <w:color w:val="FF0000"/>
          <w:lang w:eastAsia="en-US"/>
        </w:rPr>
        <w:t>Approved</w:t>
      </w:r>
      <w:r>
        <w:t>.</w:t>
      </w:r>
    </w:p>
    <w:p w14:paraId="3E487316" w14:textId="77777777" w:rsidR="00E00DA6" w:rsidRDefault="007615D6" w:rsidP="000A3FBD">
      <w:pPr>
        <w:pStyle w:val="NormTop"/>
      </w:pPr>
      <w:r>
        <w:rPr>
          <w:color w:val="0000FF"/>
        </w:rPr>
        <w:t>SP-230161</w:t>
      </w:r>
      <w:r w:rsidRPr="00D53282">
        <w:t xml:space="preserve"> </w:t>
      </w:r>
      <w:r>
        <w:t>(WID NEW) New WID on application enablement aspects for subscriber-aware northbound API access (Source: SA WG3)</w:t>
      </w:r>
      <w:r>
        <w:br/>
      </w:r>
      <w:r w:rsidRPr="00D53282">
        <w:rPr>
          <w:b/>
        </w:rPr>
        <w:t>Document for:</w:t>
      </w:r>
      <w:r w:rsidRPr="00D53282">
        <w:t xml:space="preserve"> </w:t>
      </w:r>
      <w:r>
        <w:t>Approval</w:t>
      </w:r>
      <w:r>
        <w:br/>
      </w:r>
      <w:r w:rsidRPr="00D53282">
        <w:rPr>
          <w:b/>
        </w:rPr>
        <w:t>Abstract:</w:t>
      </w:r>
      <w:r w:rsidRPr="00D53282">
        <w:t xml:space="preserve"> </w:t>
      </w:r>
      <w:r>
        <w:br/>
        <w:t>Objective: Based on SA WG1 requirements for SNA (TS 22.261 clause 6.10.2), SA WG6 normative work, and the SA WG3 study TR 33.884, the SA WG3 objectives of this work item include the following: This WID for enhancing CAPIF regarding resource owner awareness. Existing mechanisms without resource owner awareness are still available. There are two main use cases to consider Use case A: AF outside of UE is API invoker Use case B: API invoker residing on UE accessing its own resources - For mutual authentication of API invoker AF and API exposing function in use case A, TS 33.122 is reused. - For authorization, the OAuth2.0 Framework is one option. The API invoker has the role of the OAuth client.</w:t>
      </w:r>
    </w:p>
    <w:p w14:paraId="7C73DFCA" w14:textId="77777777" w:rsidR="007615D6" w:rsidRPr="005B25A1" w:rsidRDefault="007615D6" w:rsidP="007615D6">
      <w:pPr>
        <w:keepNext/>
        <w:keepLines/>
        <w:rPr>
          <w:b/>
          <w:bCs/>
        </w:rPr>
      </w:pPr>
      <w:r w:rsidRPr="005B25A1">
        <w:rPr>
          <w:b/>
          <w:bCs/>
        </w:rPr>
        <w:t>Plenary Discussion:</w:t>
      </w:r>
    </w:p>
    <w:p w14:paraId="1C4E5A3D" w14:textId="77777777" w:rsidR="004335B7" w:rsidRPr="004335B7" w:rsidRDefault="004335B7" w:rsidP="004335B7">
      <w:pPr>
        <w:keepNext/>
        <w:keepLines/>
      </w:pPr>
      <w:r w:rsidRPr="00E044EF">
        <w:rPr>
          <w:color w:val="FF0000"/>
        </w:rPr>
        <w:t>Block approve</w:t>
      </w:r>
      <w:r>
        <w:rPr>
          <w:color w:val="FF0000"/>
        </w:rPr>
        <w:t>d</w:t>
      </w:r>
      <w:r>
        <w:t>.</w:t>
      </w:r>
    </w:p>
    <w:p w14:paraId="0AC1C824" w14:textId="04E89AF3" w:rsidR="007615D6" w:rsidRPr="00EB0339" w:rsidRDefault="004335B7" w:rsidP="004335B7">
      <w:r w:rsidRPr="005B25A1">
        <w:rPr>
          <w:b/>
          <w:bCs/>
        </w:rPr>
        <w:t>Status:</w:t>
      </w:r>
      <w:r>
        <w:t xml:space="preserve"> </w:t>
      </w:r>
      <w:r w:rsidRPr="00C3284B">
        <w:rPr>
          <w:color w:val="FF0000"/>
          <w:lang w:eastAsia="en-US"/>
        </w:rPr>
        <w:t>Approved</w:t>
      </w:r>
      <w:r>
        <w:t>.</w:t>
      </w:r>
    </w:p>
    <w:p w14:paraId="5860CD42" w14:textId="77777777" w:rsidR="00E00DA6" w:rsidRDefault="007615D6" w:rsidP="000A3FBD">
      <w:pPr>
        <w:pStyle w:val="NormTop"/>
      </w:pPr>
      <w:r>
        <w:rPr>
          <w:color w:val="0000FF"/>
        </w:rPr>
        <w:t>SP-230148</w:t>
      </w:r>
      <w:r w:rsidRPr="00D53282">
        <w:t xml:space="preserve"> </w:t>
      </w:r>
      <w:r>
        <w:t>(WID NEW) New WID on Security aspects for 5WWC Phase 2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objectives of this work item are the normative work according to the conclusions from the WWC study TR33.887:  Authentication of the AUN3 device, which may or may not be in the 5G key hierarchy. Protecting redirection information sent from the network to the UE in the event of N3IWF/TNAP relocation. Support authentication of UE connecting to RG using NSWO procedure.</w:t>
      </w:r>
    </w:p>
    <w:p w14:paraId="14AF3D90" w14:textId="77777777" w:rsidR="007615D6" w:rsidRPr="005B25A1" w:rsidRDefault="007615D6" w:rsidP="007615D6">
      <w:pPr>
        <w:keepNext/>
        <w:keepLines/>
        <w:rPr>
          <w:b/>
          <w:bCs/>
        </w:rPr>
      </w:pPr>
      <w:r w:rsidRPr="005B25A1">
        <w:rPr>
          <w:b/>
          <w:bCs/>
        </w:rPr>
        <w:t>Plenary Discussion:</w:t>
      </w:r>
    </w:p>
    <w:p w14:paraId="3F2C8199" w14:textId="77777777" w:rsidR="004335B7" w:rsidRPr="004335B7" w:rsidRDefault="004335B7" w:rsidP="004335B7">
      <w:pPr>
        <w:keepNext/>
        <w:keepLines/>
      </w:pPr>
      <w:r w:rsidRPr="00E044EF">
        <w:rPr>
          <w:color w:val="FF0000"/>
        </w:rPr>
        <w:t>Block approve</w:t>
      </w:r>
      <w:r>
        <w:rPr>
          <w:color w:val="FF0000"/>
        </w:rPr>
        <w:t>d</w:t>
      </w:r>
      <w:r>
        <w:t>.</w:t>
      </w:r>
    </w:p>
    <w:p w14:paraId="2E8F1E22" w14:textId="2974A2A0" w:rsidR="007615D6" w:rsidRPr="00EB0339" w:rsidRDefault="004335B7" w:rsidP="004335B7">
      <w:r w:rsidRPr="005B25A1">
        <w:rPr>
          <w:b/>
          <w:bCs/>
        </w:rPr>
        <w:t>Status:</w:t>
      </w:r>
      <w:r>
        <w:t xml:space="preserve"> </w:t>
      </w:r>
      <w:r w:rsidRPr="00C3284B">
        <w:rPr>
          <w:color w:val="FF0000"/>
          <w:lang w:eastAsia="en-US"/>
        </w:rPr>
        <w:t>Approved</w:t>
      </w:r>
      <w:r>
        <w:t>.</w:t>
      </w:r>
    </w:p>
    <w:p w14:paraId="4383C7EE" w14:textId="77777777" w:rsidR="00E00DA6" w:rsidRDefault="007615D6" w:rsidP="000A3FBD">
      <w:pPr>
        <w:pStyle w:val="NormTop"/>
      </w:pPr>
      <w:r>
        <w:rPr>
          <w:color w:val="0000FF"/>
        </w:rPr>
        <w:lastRenderedPageBreak/>
        <w:t>SP-230156</w:t>
      </w:r>
      <w:r w:rsidRPr="00D53282">
        <w:t xml:space="preserve"> </w:t>
      </w:r>
      <w:r>
        <w:t>(WID NEW) New WID on Security aspects of support of Non-Public Networks phase 2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is to specify enhancements to 5GS on the security aspects for the Enhanced support of Non-Public Networks Phase 2. Specifically, as per conclusions reached within TR 33.858, the following aspects are included: - Security of non-3GPP access for SNPN, including - Untrusted non-3GPP access, - Trusted non-3GPP access, - NSWO, and - N5CW devices. Security aspects of access to localized services can be described in informative text.</w:t>
      </w:r>
    </w:p>
    <w:p w14:paraId="3199DD8A" w14:textId="77777777" w:rsidR="007615D6" w:rsidRPr="005B25A1" w:rsidRDefault="007615D6" w:rsidP="007615D6">
      <w:pPr>
        <w:keepNext/>
        <w:keepLines/>
        <w:rPr>
          <w:b/>
          <w:bCs/>
        </w:rPr>
      </w:pPr>
      <w:r w:rsidRPr="005B25A1">
        <w:rPr>
          <w:b/>
          <w:bCs/>
        </w:rPr>
        <w:t>Plenary Discussion:</w:t>
      </w:r>
    </w:p>
    <w:p w14:paraId="71C7744B" w14:textId="77777777" w:rsidR="004335B7" w:rsidRPr="004335B7" w:rsidRDefault="004335B7" w:rsidP="004335B7">
      <w:pPr>
        <w:keepNext/>
        <w:keepLines/>
      </w:pPr>
      <w:r w:rsidRPr="00E044EF">
        <w:rPr>
          <w:color w:val="FF0000"/>
        </w:rPr>
        <w:t>Block approve</w:t>
      </w:r>
      <w:r>
        <w:rPr>
          <w:color w:val="FF0000"/>
        </w:rPr>
        <w:t>d</w:t>
      </w:r>
      <w:r>
        <w:t>.</w:t>
      </w:r>
    </w:p>
    <w:p w14:paraId="5959C08E" w14:textId="0BC54CEC" w:rsidR="007615D6" w:rsidRPr="00EB0339" w:rsidRDefault="004335B7" w:rsidP="004335B7">
      <w:r w:rsidRPr="005B25A1">
        <w:rPr>
          <w:b/>
          <w:bCs/>
        </w:rPr>
        <w:t>Status:</w:t>
      </w:r>
      <w:r>
        <w:t xml:space="preserve"> </w:t>
      </w:r>
      <w:r w:rsidRPr="00C3284B">
        <w:rPr>
          <w:color w:val="FF0000"/>
          <w:lang w:eastAsia="en-US"/>
        </w:rPr>
        <w:t>Approved</w:t>
      </w:r>
      <w:r>
        <w:t>.</w:t>
      </w:r>
    </w:p>
    <w:p w14:paraId="633CF6B4" w14:textId="77777777" w:rsidR="00E00DA6" w:rsidRDefault="007615D6" w:rsidP="000A3FBD">
      <w:pPr>
        <w:pStyle w:val="NormTop"/>
      </w:pPr>
      <w:r>
        <w:rPr>
          <w:color w:val="0000FF"/>
        </w:rPr>
        <w:t>SP-230150</w:t>
      </w:r>
      <w:r w:rsidRPr="00D53282">
        <w:t xml:space="preserve"> </w:t>
      </w:r>
      <w:r>
        <w:t>(WID NEW) New WID on Automated certicate management in SBA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the normative work according to the conclusions from the study TR 33.876 described in clause 7: - KI#1: Adopt and specify the CMP protocol for the procedures of certificate enrolment and certificate renewal in 5G SBA.  - KI#2: It is proposed to pursue an approach where the OAM system of the NF provides the initial trust to be used during NF operator certificate enrolment procedure. The initial trust can be implemented by an initial (OAM) certificate (although other implementation options are also valid, e.g., signature of certain NF parameters), which can be verified by the operator CA/RA, since the trust between the OAM system and the operator CA/RA has been pre-established. - KI#5: For certificate revocation, it is agreed to pursue CRL in the normative phase. OCSP and OCSP stapling are possible additional certificate revocation schemas for SBA. The support of those mechanisms will be decided during normative phase. - KI#7: Investigate the possibility to adopt the extensions introduced in IETF draft-reddy-lamps-jose-eku-00, which is work in progress in IETF at the time of writing.</w:t>
      </w:r>
    </w:p>
    <w:p w14:paraId="34D13F8B" w14:textId="77777777" w:rsidR="007615D6" w:rsidRPr="005B25A1" w:rsidRDefault="007615D6" w:rsidP="007615D6">
      <w:pPr>
        <w:keepNext/>
        <w:keepLines/>
        <w:rPr>
          <w:b/>
          <w:bCs/>
        </w:rPr>
      </w:pPr>
      <w:r w:rsidRPr="005B25A1">
        <w:rPr>
          <w:b/>
          <w:bCs/>
        </w:rPr>
        <w:t>Plenary Discussion:</w:t>
      </w:r>
    </w:p>
    <w:p w14:paraId="393280FF" w14:textId="77777777" w:rsidR="004335B7" w:rsidRPr="004335B7" w:rsidRDefault="004335B7" w:rsidP="004335B7">
      <w:pPr>
        <w:keepNext/>
        <w:keepLines/>
      </w:pPr>
      <w:r w:rsidRPr="00E044EF">
        <w:rPr>
          <w:color w:val="FF0000"/>
        </w:rPr>
        <w:t>Block approve</w:t>
      </w:r>
      <w:r>
        <w:rPr>
          <w:color w:val="FF0000"/>
        </w:rPr>
        <w:t>d</w:t>
      </w:r>
      <w:r>
        <w:t>.</w:t>
      </w:r>
    </w:p>
    <w:p w14:paraId="67FAC450" w14:textId="618B8D2D" w:rsidR="007615D6" w:rsidRPr="00EB0339" w:rsidRDefault="004335B7" w:rsidP="004335B7">
      <w:r w:rsidRPr="005B25A1">
        <w:rPr>
          <w:b/>
          <w:bCs/>
        </w:rPr>
        <w:t>Status:</w:t>
      </w:r>
      <w:r>
        <w:t xml:space="preserve"> </w:t>
      </w:r>
      <w:r w:rsidRPr="00C3284B">
        <w:rPr>
          <w:color w:val="FF0000"/>
          <w:lang w:eastAsia="en-US"/>
        </w:rPr>
        <w:t>Approved</w:t>
      </w:r>
      <w:r>
        <w:t>.</w:t>
      </w:r>
    </w:p>
    <w:p w14:paraId="1A4A207C" w14:textId="77777777" w:rsidR="00E00DA6" w:rsidRDefault="007615D6" w:rsidP="000A3FBD">
      <w:pPr>
        <w:pStyle w:val="NormTop"/>
      </w:pPr>
      <w:r>
        <w:rPr>
          <w:color w:val="0000FF"/>
        </w:rPr>
        <w:t>SP-230157</w:t>
      </w:r>
      <w:r w:rsidRPr="00D53282">
        <w:t xml:space="preserve"> </w:t>
      </w:r>
      <w:r>
        <w:t>(WID NEW) New WID on 5G Security Assurance Specification (SCAS) for the Policy Control Function (PCF)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is to develop the SCAS for the PCF network product class, with the aims to: - identify critical assets and threats of the PCF not already identified in TR 33.926 - develop and/or adapt PCF specific security functional requirements and related test cases - develop and/or adapt PCF specific basic vulnerability testing requirements and related test cases.</w:t>
      </w:r>
    </w:p>
    <w:p w14:paraId="28CCEC58" w14:textId="77777777" w:rsidR="007615D6" w:rsidRPr="005B25A1" w:rsidRDefault="007615D6" w:rsidP="007615D6">
      <w:pPr>
        <w:keepNext/>
        <w:keepLines/>
        <w:rPr>
          <w:b/>
          <w:bCs/>
        </w:rPr>
      </w:pPr>
      <w:r w:rsidRPr="005B25A1">
        <w:rPr>
          <w:b/>
          <w:bCs/>
        </w:rPr>
        <w:t>Plenary Discussion:</w:t>
      </w:r>
    </w:p>
    <w:p w14:paraId="2EFEDB7A" w14:textId="77777777" w:rsidR="004335B7" w:rsidRPr="004335B7" w:rsidRDefault="004335B7" w:rsidP="004335B7">
      <w:pPr>
        <w:keepNext/>
        <w:keepLines/>
      </w:pPr>
      <w:r w:rsidRPr="00E044EF">
        <w:rPr>
          <w:color w:val="FF0000"/>
        </w:rPr>
        <w:t>Block approve</w:t>
      </w:r>
      <w:r>
        <w:rPr>
          <w:color w:val="FF0000"/>
        </w:rPr>
        <w:t>d</w:t>
      </w:r>
      <w:r>
        <w:t>.</w:t>
      </w:r>
    </w:p>
    <w:p w14:paraId="38632482" w14:textId="02369511" w:rsidR="007615D6" w:rsidRPr="00EB0339" w:rsidRDefault="004335B7" w:rsidP="004335B7">
      <w:r w:rsidRPr="005B25A1">
        <w:rPr>
          <w:b/>
          <w:bCs/>
        </w:rPr>
        <w:t>Status:</w:t>
      </w:r>
      <w:r>
        <w:t xml:space="preserve"> </w:t>
      </w:r>
      <w:r w:rsidRPr="00C3284B">
        <w:rPr>
          <w:color w:val="FF0000"/>
          <w:lang w:eastAsia="en-US"/>
        </w:rPr>
        <w:t>Approved</w:t>
      </w:r>
      <w:r>
        <w:t>.</w:t>
      </w:r>
    </w:p>
    <w:p w14:paraId="4E7C708F" w14:textId="77777777" w:rsidR="00E00DA6" w:rsidRDefault="007615D6" w:rsidP="000A3FBD">
      <w:pPr>
        <w:pStyle w:val="NormTop"/>
      </w:pPr>
      <w:r>
        <w:rPr>
          <w:color w:val="0000FF"/>
        </w:rPr>
        <w:t>SP-230151</w:t>
      </w:r>
      <w:r w:rsidRPr="00D53282">
        <w:t xml:space="preserve"> </w:t>
      </w:r>
      <w:r>
        <w:t>(WID NEW) New WID on Security support for Next Generation Real Time Communication services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specify the security aspects of enabling next generation real time communication services as concluded in TR33.890. The security aspects to be specified cover: - Service-based architecture in IMS media control interfaces. - Data Channel usage in IMS network.</w:t>
      </w:r>
    </w:p>
    <w:p w14:paraId="16F6F5EB" w14:textId="77777777" w:rsidR="007615D6" w:rsidRPr="005B25A1" w:rsidRDefault="007615D6" w:rsidP="007615D6">
      <w:pPr>
        <w:keepNext/>
        <w:keepLines/>
        <w:rPr>
          <w:b/>
          <w:bCs/>
        </w:rPr>
      </w:pPr>
      <w:r w:rsidRPr="005B25A1">
        <w:rPr>
          <w:b/>
          <w:bCs/>
        </w:rPr>
        <w:t>Plenary Discussion:</w:t>
      </w:r>
    </w:p>
    <w:p w14:paraId="6502CE11" w14:textId="77777777" w:rsidR="004335B7" w:rsidRPr="004335B7" w:rsidRDefault="004335B7" w:rsidP="004335B7">
      <w:pPr>
        <w:keepNext/>
        <w:keepLines/>
      </w:pPr>
      <w:r w:rsidRPr="00E044EF">
        <w:rPr>
          <w:color w:val="FF0000"/>
        </w:rPr>
        <w:t>Block approve</w:t>
      </w:r>
      <w:r>
        <w:rPr>
          <w:color w:val="FF0000"/>
        </w:rPr>
        <w:t>d</w:t>
      </w:r>
      <w:r>
        <w:t>.</w:t>
      </w:r>
    </w:p>
    <w:p w14:paraId="3F82E536" w14:textId="37A8545D" w:rsidR="007615D6" w:rsidRPr="00EB0339" w:rsidRDefault="004335B7" w:rsidP="004335B7">
      <w:r w:rsidRPr="005B25A1">
        <w:rPr>
          <w:b/>
          <w:bCs/>
        </w:rPr>
        <w:t>Status:</w:t>
      </w:r>
      <w:r>
        <w:t xml:space="preserve"> </w:t>
      </w:r>
      <w:r w:rsidRPr="00C3284B">
        <w:rPr>
          <w:color w:val="FF0000"/>
          <w:lang w:eastAsia="en-US"/>
        </w:rPr>
        <w:t>Approved</w:t>
      </w:r>
      <w:r>
        <w:t>.</w:t>
      </w:r>
    </w:p>
    <w:p w14:paraId="1BA00D7B" w14:textId="77777777" w:rsidR="00E00DA6" w:rsidRDefault="007615D6" w:rsidP="000A3FBD">
      <w:pPr>
        <w:pStyle w:val="NormTop"/>
      </w:pPr>
      <w:r>
        <w:rPr>
          <w:color w:val="0000FF"/>
        </w:rPr>
        <w:lastRenderedPageBreak/>
        <w:t>SP-230153</w:t>
      </w:r>
      <w:r w:rsidRPr="00D53282">
        <w:t xml:space="preserve"> </w:t>
      </w:r>
      <w:r>
        <w:t>(WID NEW) New WID on AKMA phase 2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is to specify the following aspects: 1. Specify the AKMA roaming aspects based on the conclusions from TR 33.737, specifically, - specify the requirements of AKMA roaming architecture, 2. Specify the architecture and related procedures of introducing the AP based on the conclusion from TR 33.737.</w:t>
      </w:r>
    </w:p>
    <w:p w14:paraId="6631D863" w14:textId="77777777" w:rsidR="007615D6" w:rsidRPr="005B25A1" w:rsidRDefault="007615D6" w:rsidP="007615D6">
      <w:pPr>
        <w:keepNext/>
        <w:keepLines/>
        <w:rPr>
          <w:b/>
          <w:bCs/>
        </w:rPr>
      </w:pPr>
      <w:r w:rsidRPr="005B25A1">
        <w:rPr>
          <w:b/>
          <w:bCs/>
        </w:rPr>
        <w:t>Plenary Discussion:</w:t>
      </w:r>
    </w:p>
    <w:p w14:paraId="10B61DE4" w14:textId="77777777" w:rsidR="004335B7" w:rsidRPr="004335B7" w:rsidRDefault="004335B7" w:rsidP="004335B7">
      <w:pPr>
        <w:keepNext/>
        <w:keepLines/>
      </w:pPr>
      <w:r w:rsidRPr="00E044EF">
        <w:rPr>
          <w:color w:val="FF0000"/>
        </w:rPr>
        <w:t>Block approve</w:t>
      </w:r>
      <w:r>
        <w:rPr>
          <w:color w:val="FF0000"/>
        </w:rPr>
        <w:t>d</w:t>
      </w:r>
      <w:r>
        <w:t>.</w:t>
      </w:r>
    </w:p>
    <w:p w14:paraId="4230971C" w14:textId="35A560B6" w:rsidR="007615D6" w:rsidRPr="00EB0339" w:rsidRDefault="004335B7" w:rsidP="004335B7">
      <w:r w:rsidRPr="005B25A1">
        <w:rPr>
          <w:b/>
          <w:bCs/>
        </w:rPr>
        <w:t>Status:</w:t>
      </w:r>
      <w:r>
        <w:t xml:space="preserve"> </w:t>
      </w:r>
      <w:r w:rsidRPr="00C3284B">
        <w:rPr>
          <w:color w:val="FF0000"/>
          <w:lang w:eastAsia="en-US"/>
        </w:rPr>
        <w:t>Approved</w:t>
      </w:r>
      <w:r>
        <w:t>.</w:t>
      </w:r>
    </w:p>
    <w:p w14:paraId="5D21F3E6" w14:textId="77777777" w:rsidR="00E00DA6" w:rsidRDefault="007615D6" w:rsidP="000A3FBD">
      <w:pPr>
        <w:pStyle w:val="NormTop"/>
      </w:pPr>
      <w:r>
        <w:rPr>
          <w:color w:val="0000FF"/>
        </w:rPr>
        <w:t>SP-230149</w:t>
      </w:r>
      <w:r w:rsidRPr="00D53282">
        <w:t xml:space="preserve"> </w:t>
      </w:r>
      <w:r>
        <w:t>(WID NEW) New WID on Security of UAV and UAM Phase 2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items is to specify the security enhancements, functionalities and procedures based on conclusions of TR 33.891 (clause 7). Specifically, the detailed objectives include: - specify security for unicast communications over PC5 for transporting C2 communications, including the authorization of C2 communication over PC5 by the USS; - specify security for supporting Broadcast Remote ID based on PC5 leveraging A2X (Aircraft-to-everything); and  - specify a security for PC5 for DAA leveraging A2X (Aircraft-to-everything), supporting both unicast and broadcast mode direct communication over PC5.</w:t>
      </w:r>
    </w:p>
    <w:p w14:paraId="7A969984" w14:textId="77777777" w:rsidR="007615D6" w:rsidRPr="005B25A1" w:rsidRDefault="007615D6" w:rsidP="007615D6">
      <w:pPr>
        <w:keepNext/>
        <w:keepLines/>
        <w:rPr>
          <w:b/>
          <w:bCs/>
        </w:rPr>
      </w:pPr>
      <w:r w:rsidRPr="005B25A1">
        <w:rPr>
          <w:b/>
          <w:bCs/>
        </w:rPr>
        <w:t>Plenary Discussion:</w:t>
      </w:r>
    </w:p>
    <w:p w14:paraId="42F4D8BD" w14:textId="77777777" w:rsidR="004335B7" w:rsidRPr="004335B7" w:rsidRDefault="004335B7" w:rsidP="004335B7">
      <w:pPr>
        <w:keepNext/>
        <w:keepLines/>
      </w:pPr>
      <w:r w:rsidRPr="00E044EF">
        <w:rPr>
          <w:color w:val="FF0000"/>
        </w:rPr>
        <w:t>Block approve</w:t>
      </w:r>
      <w:r>
        <w:rPr>
          <w:color w:val="FF0000"/>
        </w:rPr>
        <w:t>d</w:t>
      </w:r>
      <w:r>
        <w:t>.</w:t>
      </w:r>
    </w:p>
    <w:p w14:paraId="670FF99C" w14:textId="462B9E48" w:rsidR="007615D6" w:rsidRPr="00EB0339" w:rsidRDefault="004335B7" w:rsidP="004335B7">
      <w:r w:rsidRPr="005B25A1">
        <w:rPr>
          <w:b/>
          <w:bCs/>
        </w:rPr>
        <w:t>Status:</w:t>
      </w:r>
      <w:r>
        <w:t xml:space="preserve"> </w:t>
      </w:r>
      <w:r w:rsidRPr="00C3284B">
        <w:rPr>
          <w:color w:val="FF0000"/>
          <w:lang w:eastAsia="en-US"/>
        </w:rPr>
        <w:t>Approved</w:t>
      </w:r>
      <w:r>
        <w:t>.</w:t>
      </w:r>
    </w:p>
    <w:p w14:paraId="4F6D9D60" w14:textId="77777777" w:rsidR="006C44FD" w:rsidRDefault="006C44FD" w:rsidP="006C44FD">
      <w:pPr>
        <w:pStyle w:val="NormTop"/>
      </w:pPr>
      <w:r>
        <w:rPr>
          <w:color w:val="0000FF"/>
        </w:rPr>
        <w:t>SP-230154</w:t>
      </w:r>
      <w:r w:rsidRPr="00D53282">
        <w:t xml:space="preserve"> </w:t>
      </w:r>
      <w:r>
        <w:t>(WID NEW) New WID on security aspects of MSGin5G Ph2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is to specify the following aspects regarding to the MSGin5G Service in Rel-18, as requested by SA WG6 per S3-222466/S6-222343: - the security protection of the reference point MSGin5G-7, - the security aspects of the interconnection between two MSGin5G servers, - the authentication and authorization as well as the security protection between the Gateway/Proxy UE and the MSGin5G Server.</w:t>
      </w:r>
    </w:p>
    <w:p w14:paraId="3B3B50F5" w14:textId="77777777" w:rsidR="006C44FD" w:rsidRPr="005B25A1" w:rsidRDefault="006C44FD" w:rsidP="006C44FD">
      <w:pPr>
        <w:keepNext/>
        <w:keepLines/>
        <w:rPr>
          <w:b/>
          <w:bCs/>
        </w:rPr>
      </w:pPr>
      <w:r w:rsidRPr="005B25A1">
        <w:rPr>
          <w:b/>
          <w:bCs/>
        </w:rPr>
        <w:t>Plenary Discussion:</w:t>
      </w:r>
    </w:p>
    <w:p w14:paraId="2136E073" w14:textId="77777777" w:rsidR="004335B7" w:rsidRPr="004335B7" w:rsidRDefault="004335B7" w:rsidP="004335B7">
      <w:pPr>
        <w:keepNext/>
        <w:keepLines/>
      </w:pPr>
      <w:r w:rsidRPr="00E044EF">
        <w:rPr>
          <w:color w:val="FF0000"/>
        </w:rPr>
        <w:t>Block approve</w:t>
      </w:r>
      <w:r>
        <w:rPr>
          <w:color w:val="FF0000"/>
        </w:rPr>
        <w:t>d</w:t>
      </w:r>
      <w:r>
        <w:t>.</w:t>
      </w:r>
    </w:p>
    <w:p w14:paraId="5113E874" w14:textId="514D7145" w:rsidR="006C44FD" w:rsidRPr="00EB0339" w:rsidRDefault="004335B7" w:rsidP="004335B7">
      <w:r w:rsidRPr="005B25A1">
        <w:rPr>
          <w:b/>
          <w:bCs/>
        </w:rPr>
        <w:t>Status:</w:t>
      </w:r>
      <w:r>
        <w:t xml:space="preserve"> </w:t>
      </w:r>
      <w:r w:rsidRPr="00C3284B">
        <w:rPr>
          <w:color w:val="FF0000"/>
          <w:lang w:eastAsia="en-US"/>
        </w:rPr>
        <w:t>Approved</w:t>
      </w:r>
      <w:r>
        <w:t>.</w:t>
      </w:r>
    </w:p>
    <w:p w14:paraId="6AE7B08F" w14:textId="77777777" w:rsidR="00E00DA6" w:rsidRDefault="007615D6" w:rsidP="000A3FBD">
      <w:pPr>
        <w:pStyle w:val="NormTop"/>
      </w:pPr>
      <w:r>
        <w:rPr>
          <w:color w:val="0000FF"/>
        </w:rPr>
        <w:t>SP-230145</w:t>
      </w:r>
      <w:r w:rsidRPr="00D53282">
        <w:t xml:space="preserve"> </w:t>
      </w:r>
      <w:r>
        <w:t>(CR PACK) Rel-18 CRs on security aspects of MSGin5G Ph2 (Source: SA WG3)</w:t>
      </w:r>
      <w:r>
        <w:br/>
      </w:r>
      <w:r w:rsidRPr="00D53282">
        <w:rPr>
          <w:b/>
        </w:rPr>
        <w:t>Document for:</w:t>
      </w:r>
      <w:r w:rsidRPr="00D53282">
        <w:t xml:space="preserve"> </w:t>
      </w:r>
      <w:r>
        <w:t>Approval</w:t>
      </w:r>
      <w:r>
        <w:br/>
      </w:r>
      <w:r w:rsidRPr="00D53282">
        <w:rPr>
          <w:b/>
        </w:rPr>
        <w:t>Abstract:</w:t>
      </w:r>
      <w:r w:rsidRPr="00D53282">
        <w:t xml:space="preserve"> </w:t>
      </w:r>
      <w:r>
        <w:br/>
        <w:t>33.501 CR1565R1.</w:t>
      </w:r>
    </w:p>
    <w:p w14:paraId="556D4473" w14:textId="77777777" w:rsidR="007615D6" w:rsidRPr="005B25A1" w:rsidRDefault="007615D6" w:rsidP="007615D6">
      <w:pPr>
        <w:keepNext/>
        <w:keepLines/>
        <w:rPr>
          <w:b/>
          <w:bCs/>
        </w:rPr>
      </w:pPr>
      <w:r w:rsidRPr="005B25A1">
        <w:rPr>
          <w:b/>
          <w:bCs/>
        </w:rPr>
        <w:t>Plenary Discussion:</w:t>
      </w:r>
    </w:p>
    <w:p w14:paraId="36698E45" w14:textId="77777777" w:rsidR="004335B7" w:rsidRPr="004335B7" w:rsidRDefault="004335B7" w:rsidP="004335B7">
      <w:pPr>
        <w:keepNext/>
        <w:keepLines/>
      </w:pPr>
      <w:r w:rsidRPr="00E044EF">
        <w:rPr>
          <w:color w:val="FF0000"/>
        </w:rPr>
        <w:t>Block approve</w:t>
      </w:r>
      <w:r>
        <w:rPr>
          <w:color w:val="FF0000"/>
        </w:rPr>
        <w:t>d</w:t>
      </w:r>
      <w:r>
        <w:t>.</w:t>
      </w:r>
    </w:p>
    <w:p w14:paraId="68F763FF" w14:textId="0A83CBEE" w:rsidR="007615D6" w:rsidRPr="00EB0339" w:rsidRDefault="004335B7" w:rsidP="004335B7">
      <w:r w:rsidRPr="005B25A1">
        <w:rPr>
          <w:b/>
          <w:bCs/>
        </w:rPr>
        <w:t>Status:</w:t>
      </w:r>
      <w:r>
        <w:t xml:space="preserve"> </w:t>
      </w:r>
      <w:r w:rsidRPr="00C3284B">
        <w:rPr>
          <w:color w:val="FF0000"/>
          <w:lang w:eastAsia="en-US"/>
        </w:rPr>
        <w:t>Approved</w:t>
      </w:r>
      <w:r>
        <w:t>.</w:t>
      </w:r>
    </w:p>
    <w:p w14:paraId="75C414CF" w14:textId="77777777" w:rsidR="00E00DA6" w:rsidRDefault="007615D6" w:rsidP="000A3FBD">
      <w:pPr>
        <w:pStyle w:val="NormTop"/>
      </w:pPr>
      <w:r>
        <w:rPr>
          <w:color w:val="0000FF"/>
        </w:rPr>
        <w:lastRenderedPageBreak/>
        <w:t>SP-230159</w:t>
      </w:r>
      <w:r w:rsidRPr="00D53282">
        <w:t xml:space="preserve"> </w:t>
      </w:r>
      <w:r>
        <w:t>(WID NEW) New WID on Security Aspects of Ranging Based Services and Sidelink Positioning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is to specify enhancements to 5GS on the security and privacy aspects for Ranging-based services and sidelink positioning. The work item is based on the conclusions reached within TR 33.893. It is aimed to define the following aspects: - Security and privacy protection for Ranging-based services and sidelink positioning discovery - Security and privacy protection for Ranging-based services and sidelink positioning service exposure to a third party. Coordination with SA WG2 will be needed to meet the objectives of this work item.</w:t>
      </w:r>
    </w:p>
    <w:p w14:paraId="7E5F4DF8" w14:textId="77777777" w:rsidR="007615D6" w:rsidRPr="005B25A1" w:rsidRDefault="007615D6" w:rsidP="007615D6">
      <w:pPr>
        <w:keepNext/>
        <w:keepLines/>
        <w:rPr>
          <w:b/>
          <w:bCs/>
        </w:rPr>
      </w:pPr>
      <w:r w:rsidRPr="005B25A1">
        <w:rPr>
          <w:b/>
          <w:bCs/>
        </w:rPr>
        <w:t>Plenary Discussion:</w:t>
      </w:r>
    </w:p>
    <w:p w14:paraId="2CAAB7B5" w14:textId="77777777" w:rsidR="004335B7" w:rsidRPr="004335B7" w:rsidRDefault="004335B7" w:rsidP="004335B7">
      <w:pPr>
        <w:keepNext/>
        <w:keepLines/>
      </w:pPr>
      <w:r w:rsidRPr="00E044EF">
        <w:rPr>
          <w:color w:val="FF0000"/>
        </w:rPr>
        <w:t>Block approve</w:t>
      </w:r>
      <w:r>
        <w:rPr>
          <w:color w:val="FF0000"/>
        </w:rPr>
        <w:t>d</w:t>
      </w:r>
      <w:r>
        <w:t>.</w:t>
      </w:r>
    </w:p>
    <w:p w14:paraId="75767526" w14:textId="2C565BB8" w:rsidR="007615D6" w:rsidRPr="00EB0339" w:rsidRDefault="004335B7" w:rsidP="004335B7">
      <w:r w:rsidRPr="005B25A1">
        <w:rPr>
          <w:b/>
          <w:bCs/>
        </w:rPr>
        <w:t>Status:</w:t>
      </w:r>
      <w:r>
        <w:t xml:space="preserve"> </w:t>
      </w:r>
      <w:r w:rsidRPr="00C3284B">
        <w:rPr>
          <w:color w:val="FF0000"/>
          <w:lang w:eastAsia="en-US"/>
        </w:rPr>
        <w:t>Approved</w:t>
      </w:r>
      <w:r>
        <w:t>.</w:t>
      </w:r>
    </w:p>
    <w:p w14:paraId="5C791EDA" w14:textId="77777777" w:rsidR="00E00DA6" w:rsidRDefault="007615D6" w:rsidP="000A3FBD">
      <w:pPr>
        <w:pStyle w:val="NormTop"/>
      </w:pPr>
      <w:r>
        <w:rPr>
          <w:color w:val="0000FF"/>
        </w:rPr>
        <w:t>SP-230158</w:t>
      </w:r>
      <w:r w:rsidRPr="00D53282">
        <w:t xml:space="preserve"> </w:t>
      </w:r>
      <w:r>
        <w:t>(WID NEW) New WID on Security Aspects of Proximity-based Services in 5GS Phase 2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specify the security and privacy aspects of proximity based services in the 5G system Phase 2. This WID is based on the current conclusions in TR 33.740 and TR 23.700-33 and the corresponding contents in TS 23.304. The following security and privacy aspects are considered based on TR 33.740: - Security protection for the 5G ProSe UE-to-UE communication over UE-to-UE Relay. (KI#2) - Authorization of 5G ProSe UE-to-UE relay communication. (KI#3) - Privacy protection for 5G ProSe UE-to-UE relay communication. (KI#4) - Security protection for Emergency Services over UE-to-Network Relay. (KI#6).</w:t>
      </w:r>
    </w:p>
    <w:p w14:paraId="2DA16857" w14:textId="77777777" w:rsidR="007615D6" w:rsidRPr="005B25A1" w:rsidRDefault="007615D6" w:rsidP="007615D6">
      <w:pPr>
        <w:keepNext/>
        <w:keepLines/>
        <w:rPr>
          <w:b/>
          <w:bCs/>
        </w:rPr>
      </w:pPr>
      <w:r w:rsidRPr="005B25A1">
        <w:rPr>
          <w:b/>
          <w:bCs/>
        </w:rPr>
        <w:t>Plenary Discussion:</w:t>
      </w:r>
    </w:p>
    <w:p w14:paraId="6BE0FC84" w14:textId="77777777" w:rsidR="004335B7" w:rsidRPr="004335B7" w:rsidRDefault="004335B7" w:rsidP="004335B7">
      <w:pPr>
        <w:keepNext/>
        <w:keepLines/>
      </w:pPr>
      <w:r w:rsidRPr="00E044EF">
        <w:rPr>
          <w:color w:val="FF0000"/>
        </w:rPr>
        <w:t>Block approve</w:t>
      </w:r>
      <w:r>
        <w:rPr>
          <w:color w:val="FF0000"/>
        </w:rPr>
        <w:t>d</w:t>
      </w:r>
      <w:r>
        <w:t>.</w:t>
      </w:r>
    </w:p>
    <w:p w14:paraId="5C6757E0" w14:textId="31443F40" w:rsidR="007615D6" w:rsidRPr="00EB0339" w:rsidRDefault="004335B7" w:rsidP="004335B7">
      <w:r w:rsidRPr="005B25A1">
        <w:rPr>
          <w:b/>
          <w:bCs/>
        </w:rPr>
        <w:t>Status:</w:t>
      </w:r>
      <w:r>
        <w:t xml:space="preserve"> </w:t>
      </w:r>
      <w:r w:rsidRPr="00C3284B">
        <w:rPr>
          <w:color w:val="FF0000"/>
          <w:lang w:eastAsia="en-US"/>
        </w:rPr>
        <w:t>Approved</w:t>
      </w:r>
      <w:r>
        <w:t>.</w:t>
      </w:r>
    </w:p>
    <w:p w14:paraId="03A3137B" w14:textId="77777777" w:rsidR="00E00DA6" w:rsidRDefault="007615D6" w:rsidP="000A3FBD">
      <w:pPr>
        <w:pStyle w:val="NormTop"/>
      </w:pPr>
      <w:r>
        <w:rPr>
          <w:color w:val="0000FF"/>
        </w:rPr>
        <w:lastRenderedPageBreak/>
        <w:t>SP-230167</w:t>
      </w:r>
      <w:r w:rsidRPr="00D53282">
        <w:t xml:space="preserve"> </w:t>
      </w:r>
      <w:r>
        <w:t>(WID NEW) Immersive Audio for Split Rendering Scenarios (Source: SA WG4)</w:t>
      </w:r>
      <w:r>
        <w:br/>
      </w:r>
      <w:r w:rsidRPr="00D53282">
        <w:rPr>
          <w:b/>
        </w:rPr>
        <w:t>Document for:</w:t>
      </w:r>
      <w:r w:rsidRPr="00D53282">
        <w:t xml:space="preserve"> </w:t>
      </w:r>
      <w:r>
        <w:t>Approval</w:t>
      </w:r>
      <w:r>
        <w:br/>
      </w:r>
      <w:r w:rsidRPr="00D53282">
        <w:rPr>
          <w:b/>
        </w:rPr>
        <w:t>Abstract:</w:t>
      </w:r>
      <w:r w:rsidRPr="00D53282">
        <w:t xml:space="preserve"> </w:t>
      </w:r>
      <w:r>
        <w:br/>
        <w:t>Objective: The overall objective of this work item is to develop solutions for immersive binaural audio on head-tracked devices that are compatible with the envisaged split architectures (MeCAR, 26.998). The solutions should consider low-complex and lightweight devices and demonstrate operational benefits over solutions with full decoding and rendering in the end device. The following objectives should be achieved with the work item: Provide format specification for intermediate representation(s). o Provide functional requirements for (pre-)renderer operations to be carried out by Presentation Engine. o Define suitable APIs. Provide encoder, bitstream and decoder specification for intermediate representations including audio with and without post-rendering control metadata. Provide a specification for decoded intermediate representations to provide binaural audio output with and without head-tracker input and post-rendering control metadata. Consider potential solutions offered by the IVAS work item, and specify the necessary interfaces. The work item shall in a first phase identify and agree relevant requirements to be documented in a TR. This shall cover: Design constraints related to complexity and memory as well as constraints related to relevant interfaces between presentation engine and end device such as bit rate, latency, down- and upstream traffic characteristics. Design constraints related to functional capability requirements such as rendering of non-diegetic sounds, 3DoF rendering of diegetic immersive sounds, 6DoF rendering of diegetic immersive sounds, including simultaneous rendering of different sound categories, and room acoustics synthesis. Performance requirements. The solution(s) are characterized for the range of relevant interface characteristics between presentation engine and lightweight device. The case where the immersive audio is decoded and rendered within the end device should be considered as a reference. The requirements will be documented in a first technical report. The developments under this work item shall lead to a new specification defining among others textual descriptions of the involved renderers and codec (incl. frame loss concealment) of the intermediate representation(s). The performance of the developed solutions in relation to the requirements will be documented in a second technical report. Parts of the solutions and performance evaluations results may be referenced through, e.g., IVAS codec specifications/technical report. The developed solutions should also be referenced in the MeCAR specification.</w:t>
      </w:r>
    </w:p>
    <w:p w14:paraId="222F06C4" w14:textId="77777777" w:rsidR="007615D6" w:rsidRPr="005B25A1" w:rsidRDefault="007615D6" w:rsidP="007615D6">
      <w:pPr>
        <w:keepNext/>
        <w:keepLines/>
        <w:rPr>
          <w:b/>
          <w:bCs/>
        </w:rPr>
      </w:pPr>
      <w:r w:rsidRPr="005B25A1">
        <w:rPr>
          <w:b/>
          <w:bCs/>
        </w:rPr>
        <w:t>Plenary Discussion:</w:t>
      </w:r>
    </w:p>
    <w:p w14:paraId="59B6C0C9" w14:textId="77777777" w:rsidR="004335B7" w:rsidRPr="004335B7" w:rsidRDefault="004335B7" w:rsidP="004335B7">
      <w:pPr>
        <w:keepNext/>
        <w:keepLines/>
      </w:pPr>
      <w:r w:rsidRPr="00E044EF">
        <w:rPr>
          <w:color w:val="FF0000"/>
        </w:rPr>
        <w:t>Block approve</w:t>
      </w:r>
      <w:r>
        <w:rPr>
          <w:color w:val="FF0000"/>
        </w:rPr>
        <w:t>d</w:t>
      </w:r>
      <w:r>
        <w:t>.</w:t>
      </w:r>
    </w:p>
    <w:p w14:paraId="404FC690" w14:textId="530EB7CF" w:rsidR="007615D6" w:rsidRPr="00EB0339" w:rsidRDefault="004335B7" w:rsidP="004335B7">
      <w:r w:rsidRPr="005B25A1">
        <w:rPr>
          <w:b/>
          <w:bCs/>
        </w:rPr>
        <w:t>Status:</w:t>
      </w:r>
      <w:r>
        <w:t xml:space="preserve"> </w:t>
      </w:r>
      <w:r w:rsidRPr="00C3284B">
        <w:rPr>
          <w:color w:val="FF0000"/>
          <w:lang w:eastAsia="en-US"/>
        </w:rPr>
        <w:t>Approved</w:t>
      </w:r>
      <w:r>
        <w:t>.</w:t>
      </w:r>
    </w:p>
    <w:p w14:paraId="4F816AEA" w14:textId="77777777" w:rsidR="00E00DA6" w:rsidRDefault="007615D6" w:rsidP="000A3FBD">
      <w:pPr>
        <w:pStyle w:val="NormTop"/>
      </w:pPr>
      <w:r>
        <w:rPr>
          <w:color w:val="0000FF"/>
        </w:rPr>
        <w:t>SP-230335</w:t>
      </w:r>
      <w:r w:rsidRPr="00D53282">
        <w:t xml:space="preserve"> </w:t>
      </w:r>
      <w:r>
        <w:t>(WID NEW) New WID on AI/ML management (Source: SA WG5)</w:t>
      </w:r>
      <w:r>
        <w:br/>
      </w:r>
      <w:r w:rsidRPr="00D53282">
        <w:rPr>
          <w:b/>
        </w:rPr>
        <w:t>Document for:</w:t>
      </w:r>
      <w:r w:rsidRPr="00D53282">
        <w:t xml:space="preserve"> </w:t>
      </w:r>
      <w:r>
        <w:t>Approval</w:t>
      </w:r>
      <w:r>
        <w:br/>
      </w:r>
      <w:r w:rsidRPr="00D53282">
        <w:rPr>
          <w:b/>
        </w:rPr>
        <w:t>Abstract:</w:t>
      </w:r>
      <w:r w:rsidRPr="00D53282">
        <w:t xml:space="preserve"> </w:t>
      </w:r>
      <w:r>
        <w:br/>
        <w:t>Objective: 1. To specify the AI/ML management capabilities, including use cases, requirements and solutions for each phase of the AI/ML operational workflow for managing the AI/ML capabilities in 5GS (i.e., management and orchestration (e.g., MDA defined in TS 28.104), 5GC (e.g., NWDAF defined in TS 23.288) and NG-RAN (e.g., RAN intelligence defined in TS 38.300 and TS 38.401)), including - Management capabilities for ML training phase, which includes control of producer-initiated ML training, data management for ML training, performance evaluation for ML training, ML entity validation, ML context management, ML entity capability discovery, ML entity testing; - Management capabilities for ML deployment phase, including management of ML entity loading; and - Management capabilities for AI/ML inference phase. Editors Note: the list of management capabilities for AI/ML inference phase is to be added. 2. To describe the deployment scenarios of the AI/ML management capabilities, with consideration of alignment with other relevant 3GPP WGs (e.g., RAN WG3, SA WG2) and ETSI ISG ZSM.</w:t>
      </w:r>
    </w:p>
    <w:p w14:paraId="32EF67D4" w14:textId="77777777" w:rsidR="007615D6" w:rsidRPr="005B25A1" w:rsidRDefault="007615D6" w:rsidP="007615D6">
      <w:pPr>
        <w:keepNext/>
        <w:keepLines/>
        <w:rPr>
          <w:b/>
          <w:bCs/>
        </w:rPr>
      </w:pPr>
      <w:r w:rsidRPr="005B25A1">
        <w:rPr>
          <w:b/>
          <w:bCs/>
        </w:rPr>
        <w:t>Plenary Discussion:</w:t>
      </w:r>
    </w:p>
    <w:p w14:paraId="1B285324" w14:textId="77777777" w:rsidR="004335B7" w:rsidRPr="004335B7" w:rsidRDefault="004335B7" w:rsidP="004335B7">
      <w:pPr>
        <w:keepNext/>
        <w:keepLines/>
      </w:pPr>
      <w:r w:rsidRPr="00E044EF">
        <w:rPr>
          <w:color w:val="FF0000"/>
        </w:rPr>
        <w:t>Block approve</w:t>
      </w:r>
      <w:r>
        <w:rPr>
          <w:color w:val="FF0000"/>
        </w:rPr>
        <w:t>d</w:t>
      </w:r>
      <w:r>
        <w:t>.</w:t>
      </w:r>
    </w:p>
    <w:p w14:paraId="2DA68194" w14:textId="750A5521" w:rsidR="007615D6" w:rsidRPr="00EB0339" w:rsidRDefault="004335B7" w:rsidP="004335B7">
      <w:r w:rsidRPr="005B25A1">
        <w:rPr>
          <w:b/>
          <w:bCs/>
        </w:rPr>
        <w:t>Status:</w:t>
      </w:r>
      <w:r>
        <w:t xml:space="preserve"> </w:t>
      </w:r>
      <w:r w:rsidRPr="00C3284B">
        <w:rPr>
          <w:color w:val="FF0000"/>
          <w:lang w:eastAsia="en-US"/>
        </w:rPr>
        <w:t>Approved</w:t>
      </w:r>
      <w:r>
        <w:t>.</w:t>
      </w:r>
    </w:p>
    <w:p w14:paraId="67C5E640" w14:textId="77777777" w:rsidR="00E00DA6" w:rsidRDefault="007615D6" w:rsidP="000A3FBD">
      <w:pPr>
        <w:pStyle w:val="NormTop"/>
      </w:pPr>
      <w:r>
        <w:rPr>
          <w:color w:val="0000FF"/>
        </w:rPr>
        <w:lastRenderedPageBreak/>
        <w:t>SP-230184</w:t>
      </w:r>
      <w:r w:rsidRPr="00D53282">
        <w:t xml:space="preserve"> </w:t>
      </w:r>
      <w:r>
        <w:t>(WID NEW) New WID on Management of non-public networks phase 2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is to support enhanced management of NPN based on conclusions in TR 28.907: - Specify enhanced management of SNPN and PNI-NPN. For example, new requirements and solutions (e.g. NRM modelling, provisioning procedures) to support SA WG1, SA WG2 and RAN WG3 normative work for NPN. - Specify requirements and solutions for management of the related information for NPN service customer context information, which can be applied by NPN service provider to restrict the management capabilities and corresponding managed network resources exposed to NPN service customer. . - Specify requirements and solutions for fault management capabilities scoping NPN and 5G industry terminals, taking 5G ACIA requirements (such as requirements on network monitoring and network configuration and maintenance for 5G NPN, see 5G-ACIA White Paper: Exposure of 5G Capabilities for Connected Industries and Automation Applications) into account. - Specify requirements and solutions for SLA monitoring and evaluation in NPN scenarios. The existing solutions (e.g. the related solutions of network slicing management, the related solutions of management capability exposure and the related solutions of access control for management service) which aim at network slicing should be reused as much as possible.</w:t>
      </w:r>
    </w:p>
    <w:p w14:paraId="2E1F1D23" w14:textId="77777777" w:rsidR="007615D6" w:rsidRPr="005B25A1" w:rsidRDefault="007615D6" w:rsidP="007615D6">
      <w:pPr>
        <w:keepNext/>
        <w:keepLines/>
        <w:rPr>
          <w:b/>
          <w:bCs/>
        </w:rPr>
      </w:pPr>
      <w:r w:rsidRPr="005B25A1">
        <w:rPr>
          <w:b/>
          <w:bCs/>
        </w:rPr>
        <w:t>Plenary Discussion:</w:t>
      </w:r>
    </w:p>
    <w:p w14:paraId="0BF56A08" w14:textId="77777777" w:rsidR="004335B7" w:rsidRPr="004335B7" w:rsidRDefault="004335B7" w:rsidP="004335B7">
      <w:pPr>
        <w:keepNext/>
        <w:keepLines/>
      </w:pPr>
      <w:r w:rsidRPr="00E044EF">
        <w:rPr>
          <w:color w:val="FF0000"/>
        </w:rPr>
        <w:t>Block approve</w:t>
      </w:r>
      <w:r>
        <w:rPr>
          <w:color w:val="FF0000"/>
        </w:rPr>
        <w:t>d</w:t>
      </w:r>
      <w:r>
        <w:t>.</w:t>
      </w:r>
    </w:p>
    <w:p w14:paraId="6FF3AF16" w14:textId="60F16383" w:rsidR="007615D6" w:rsidRPr="00EB0339" w:rsidRDefault="004335B7" w:rsidP="004335B7">
      <w:r w:rsidRPr="005B25A1">
        <w:rPr>
          <w:b/>
          <w:bCs/>
        </w:rPr>
        <w:t>Status:</w:t>
      </w:r>
      <w:r>
        <w:t xml:space="preserve"> </w:t>
      </w:r>
      <w:r w:rsidRPr="00C3284B">
        <w:rPr>
          <w:color w:val="FF0000"/>
          <w:lang w:eastAsia="en-US"/>
        </w:rPr>
        <w:t>Approved</w:t>
      </w:r>
      <w:r>
        <w:t>.</w:t>
      </w:r>
    </w:p>
    <w:p w14:paraId="7290D081" w14:textId="77777777" w:rsidR="00E00DA6" w:rsidRDefault="007615D6" w:rsidP="000A3FBD">
      <w:pPr>
        <w:pStyle w:val="NormTop"/>
      </w:pPr>
      <w:r>
        <w:rPr>
          <w:color w:val="0000FF"/>
        </w:rPr>
        <w:t>SP-230174</w:t>
      </w:r>
      <w:r w:rsidRPr="00D53282">
        <w:t xml:space="preserve"> </w:t>
      </w:r>
      <w:r>
        <w:t>(WID NEW) New WID on service based management architecture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objectives of this work item are: 1. Improvement on the existing TS 28.533 description of SBMA including improving the overview of SBMA series specifications based on Rel-18 work progress. 2. Address the architecture enhancement based on the collaboration with other industry groups (e.g GSMA OPG etc.). 3. Restructure the specifications for Fault supervision. 4. Update 32.300 'Name convention for Managed Objects' to include SBMA. 5. Update 32.404 ' Performance Management (PM); Performance measurements; Definitions and template ' to be valid for SBMA 6. Add node selection mechanism (inspired by XPath) for targeted notification subscriptions 7. Update stage 2 definitions of the Prov MnS based on the update proposals documented in clause 4.3 and 4.4 of TR 28.831.</w:t>
      </w:r>
    </w:p>
    <w:p w14:paraId="389BEC42" w14:textId="77777777" w:rsidR="007615D6" w:rsidRPr="005B25A1" w:rsidRDefault="007615D6" w:rsidP="007615D6">
      <w:pPr>
        <w:keepNext/>
        <w:keepLines/>
        <w:rPr>
          <w:b/>
          <w:bCs/>
        </w:rPr>
      </w:pPr>
      <w:r w:rsidRPr="005B25A1">
        <w:rPr>
          <w:b/>
          <w:bCs/>
        </w:rPr>
        <w:t>Plenary Discussion:</w:t>
      </w:r>
    </w:p>
    <w:p w14:paraId="78ACF8EC" w14:textId="77777777" w:rsidR="004335B7" w:rsidRPr="004335B7" w:rsidRDefault="004335B7" w:rsidP="004335B7">
      <w:pPr>
        <w:keepNext/>
        <w:keepLines/>
      </w:pPr>
      <w:r w:rsidRPr="00E044EF">
        <w:rPr>
          <w:color w:val="FF0000"/>
        </w:rPr>
        <w:t>Block approve</w:t>
      </w:r>
      <w:r>
        <w:rPr>
          <w:color w:val="FF0000"/>
        </w:rPr>
        <w:t>d</w:t>
      </w:r>
      <w:r>
        <w:t>.</w:t>
      </w:r>
    </w:p>
    <w:p w14:paraId="77728998" w14:textId="1ED67856" w:rsidR="007615D6" w:rsidRPr="00EB0339" w:rsidRDefault="004335B7" w:rsidP="004335B7">
      <w:r w:rsidRPr="005B25A1">
        <w:rPr>
          <w:b/>
          <w:bCs/>
        </w:rPr>
        <w:t>Status:</w:t>
      </w:r>
      <w:r>
        <w:t xml:space="preserve"> </w:t>
      </w:r>
      <w:r w:rsidRPr="00C3284B">
        <w:rPr>
          <w:color w:val="FF0000"/>
          <w:lang w:eastAsia="en-US"/>
        </w:rPr>
        <w:t>Approved</w:t>
      </w:r>
      <w:r>
        <w:t>.</w:t>
      </w:r>
    </w:p>
    <w:p w14:paraId="00157A4B" w14:textId="77777777" w:rsidR="00E00DA6" w:rsidRDefault="007615D6" w:rsidP="000A3FBD">
      <w:pPr>
        <w:pStyle w:val="NormTop"/>
      </w:pPr>
      <w:r>
        <w:rPr>
          <w:color w:val="0000FF"/>
        </w:rPr>
        <w:t>SP-230179</w:t>
      </w:r>
      <w:r w:rsidRPr="00D53282">
        <w:t xml:space="preserve"> </w:t>
      </w:r>
      <w:r>
        <w:t>(WID NEW) New WID on CHF Distributed Availability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describe how distribution of Rating Function (RF) and Account Base Managed Function (ABMF) in order to support: - Use cases that require real-time charging (e.g. URLLC) - Workload distribution across 5GS (increase redundancy and availability) - UE mobility between Edges - Distributed CCS discovery It will use the Nchf_ConvergedCharging service and detailed deployment options for CCS, in regard to CHF, ABMF and RF for information.</w:t>
      </w:r>
    </w:p>
    <w:p w14:paraId="53013C47" w14:textId="77777777" w:rsidR="007615D6" w:rsidRPr="005B25A1" w:rsidRDefault="007615D6" w:rsidP="007615D6">
      <w:pPr>
        <w:keepNext/>
        <w:keepLines/>
        <w:rPr>
          <w:b/>
          <w:bCs/>
        </w:rPr>
      </w:pPr>
      <w:r w:rsidRPr="005B25A1">
        <w:rPr>
          <w:b/>
          <w:bCs/>
        </w:rPr>
        <w:t>Plenary Discussion:</w:t>
      </w:r>
    </w:p>
    <w:p w14:paraId="582972AF" w14:textId="77777777" w:rsidR="004335B7" w:rsidRPr="004335B7" w:rsidRDefault="004335B7" w:rsidP="004335B7">
      <w:pPr>
        <w:keepNext/>
        <w:keepLines/>
      </w:pPr>
      <w:r w:rsidRPr="00E044EF">
        <w:rPr>
          <w:color w:val="FF0000"/>
        </w:rPr>
        <w:t>Block approve</w:t>
      </w:r>
      <w:r>
        <w:rPr>
          <w:color w:val="FF0000"/>
        </w:rPr>
        <w:t>d</w:t>
      </w:r>
      <w:r>
        <w:t>.</w:t>
      </w:r>
    </w:p>
    <w:p w14:paraId="4974002B" w14:textId="492179AB" w:rsidR="007615D6" w:rsidRPr="00EB0339" w:rsidRDefault="004335B7" w:rsidP="004335B7">
      <w:r w:rsidRPr="005B25A1">
        <w:rPr>
          <w:b/>
          <w:bCs/>
        </w:rPr>
        <w:t>Status:</w:t>
      </w:r>
      <w:r>
        <w:t xml:space="preserve"> </w:t>
      </w:r>
      <w:r w:rsidRPr="00C3284B">
        <w:rPr>
          <w:color w:val="FF0000"/>
          <w:lang w:eastAsia="en-US"/>
        </w:rPr>
        <w:t>Approved</w:t>
      </w:r>
      <w:r>
        <w:t>.</w:t>
      </w:r>
    </w:p>
    <w:p w14:paraId="55A486D5" w14:textId="77777777" w:rsidR="00E00DA6" w:rsidRDefault="007615D6" w:rsidP="000A3FBD">
      <w:pPr>
        <w:pStyle w:val="NormTop"/>
      </w:pPr>
      <w:r>
        <w:rPr>
          <w:color w:val="0000FF"/>
        </w:rPr>
        <w:lastRenderedPageBreak/>
        <w:t>SP-230175</w:t>
      </w:r>
      <w:r w:rsidRPr="00D53282">
        <w:t xml:space="preserve"> </w:t>
      </w:r>
      <w:r>
        <w:t>(WID NEW) New WID on Management Aspect of 5GLAN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objectives of this work item include definitions in the normative specifications to enhance the 3GPP management system as per conclusions reached within TR 28.833 for the following aspects: - Specifying the enhanced NRM to support the management of 5G LAN-type services, including configuration management of 5G NF. - Specifying enhancements in the management system of new performance measurement, related KPIs and attributes at the VN group level.</w:t>
      </w:r>
    </w:p>
    <w:p w14:paraId="23D57B9D" w14:textId="77777777" w:rsidR="007615D6" w:rsidRPr="005B25A1" w:rsidRDefault="007615D6" w:rsidP="007615D6">
      <w:pPr>
        <w:keepNext/>
        <w:keepLines/>
        <w:rPr>
          <w:b/>
          <w:bCs/>
        </w:rPr>
      </w:pPr>
      <w:r w:rsidRPr="005B25A1">
        <w:rPr>
          <w:b/>
          <w:bCs/>
        </w:rPr>
        <w:t>Plenary Discussion:</w:t>
      </w:r>
    </w:p>
    <w:p w14:paraId="150C9892" w14:textId="77777777" w:rsidR="004335B7" w:rsidRPr="004335B7" w:rsidRDefault="004335B7" w:rsidP="004335B7">
      <w:pPr>
        <w:keepNext/>
        <w:keepLines/>
      </w:pPr>
      <w:r w:rsidRPr="00E044EF">
        <w:rPr>
          <w:color w:val="FF0000"/>
        </w:rPr>
        <w:t>Block approve</w:t>
      </w:r>
      <w:r>
        <w:rPr>
          <w:color w:val="FF0000"/>
        </w:rPr>
        <w:t>d</w:t>
      </w:r>
      <w:r>
        <w:t>.</w:t>
      </w:r>
    </w:p>
    <w:p w14:paraId="5C12AF98" w14:textId="1F45D489" w:rsidR="007615D6" w:rsidRPr="00EB0339" w:rsidRDefault="004335B7" w:rsidP="004335B7">
      <w:r w:rsidRPr="005B25A1">
        <w:rPr>
          <w:b/>
          <w:bCs/>
        </w:rPr>
        <w:t>Status:</w:t>
      </w:r>
      <w:r>
        <w:t xml:space="preserve"> </w:t>
      </w:r>
      <w:r w:rsidRPr="00C3284B">
        <w:rPr>
          <w:color w:val="FF0000"/>
          <w:lang w:eastAsia="en-US"/>
        </w:rPr>
        <w:t>Approved</w:t>
      </w:r>
      <w:r>
        <w:t>.</w:t>
      </w:r>
    </w:p>
    <w:p w14:paraId="53E75267" w14:textId="77777777" w:rsidR="00E00DA6" w:rsidRDefault="007615D6" w:rsidP="000A3FBD">
      <w:pPr>
        <w:pStyle w:val="NormTop"/>
      </w:pPr>
      <w:r>
        <w:rPr>
          <w:color w:val="0000FF"/>
        </w:rPr>
        <w:t>SP-230180</w:t>
      </w:r>
      <w:r w:rsidRPr="00D53282">
        <w:t xml:space="preserve"> </w:t>
      </w:r>
      <w:r>
        <w:t>(WID NEW) New WID on Intent driven Management Service for mobile network phase 2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enhance the intent driven management services of 5G networks by specifying the following aspects: Improve and correct the existing solutions for generic intent model in TS 28.312. Editor s Note: List of improvement and corrections to be added. After completion of the improvement and correction of generic intent model, the following objectives could begin. Specify requirements and solutions for new scenarios for intent driven management for 3gpp network and services, including: Intent driven approach for RAN energy saving Intent driven approach for radio capacity assurance Intent driven approach for 5GC management, specifically 5GC network delivering  Specify new capabilities and solutions for intent driven management, including: Intent report, including report intent fulfilment information and achieved value for expectation targets. Intent conflict management, specifically priority information for intent, and notify/report intent conflict information. Enablers for Intent Fulfilment, specifically mapping of Intents to MLEntities capabilities. Intent fulfilment feasibility checks Intent handling capability obtaining (i.e. allow MnS consumer know what expectation targets and expectation objects can be supported by MnS producer) Improve the existing solutions and specify new solutions for the requirements documented in TS 28.312: Radio service intent expectations Enhancement of radio network intent expectations Describe collaboration with other SDOs in the Annex of TS 28.312, including deployment scenarios for intent interface, and comparison of management operations and processes for intent management.</w:t>
      </w:r>
    </w:p>
    <w:p w14:paraId="6C5120BE" w14:textId="77777777" w:rsidR="007615D6" w:rsidRPr="005B25A1" w:rsidRDefault="007615D6" w:rsidP="007615D6">
      <w:pPr>
        <w:keepNext/>
        <w:keepLines/>
        <w:rPr>
          <w:b/>
          <w:bCs/>
        </w:rPr>
      </w:pPr>
      <w:r w:rsidRPr="005B25A1">
        <w:rPr>
          <w:b/>
          <w:bCs/>
        </w:rPr>
        <w:t>Plenary Discussion:</w:t>
      </w:r>
    </w:p>
    <w:p w14:paraId="2D89D6D1" w14:textId="77777777" w:rsidR="004335B7" w:rsidRPr="004335B7" w:rsidRDefault="004335B7" w:rsidP="004335B7">
      <w:pPr>
        <w:keepNext/>
        <w:keepLines/>
      </w:pPr>
      <w:r w:rsidRPr="00E044EF">
        <w:rPr>
          <w:color w:val="FF0000"/>
        </w:rPr>
        <w:t>Block approve</w:t>
      </w:r>
      <w:r>
        <w:rPr>
          <w:color w:val="FF0000"/>
        </w:rPr>
        <w:t>d</w:t>
      </w:r>
      <w:r>
        <w:t>.</w:t>
      </w:r>
    </w:p>
    <w:p w14:paraId="6E74DA29" w14:textId="1C02DFE0" w:rsidR="007615D6" w:rsidRPr="00EB0339" w:rsidRDefault="004335B7" w:rsidP="004335B7">
      <w:r w:rsidRPr="005B25A1">
        <w:rPr>
          <w:b/>
          <w:bCs/>
        </w:rPr>
        <w:t>Status:</w:t>
      </w:r>
      <w:r>
        <w:t xml:space="preserve"> </w:t>
      </w:r>
      <w:r w:rsidRPr="00C3284B">
        <w:rPr>
          <w:color w:val="FF0000"/>
          <w:lang w:eastAsia="en-US"/>
        </w:rPr>
        <w:t>Approved</w:t>
      </w:r>
      <w:r>
        <w:t>.</w:t>
      </w:r>
    </w:p>
    <w:p w14:paraId="564D231A" w14:textId="77777777" w:rsidR="00E00DA6" w:rsidRDefault="007615D6" w:rsidP="000A3FBD">
      <w:pPr>
        <w:pStyle w:val="NormTop"/>
      </w:pPr>
      <w:r>
        <w:rPr>
          <w:color w:val="0000FF"/>
        </w:rPr>
        <w:t>SP-230182</w:t>
      </w:r>
      <w:r w:rsidRPr="00D53282">
        <w:t xml:space="preserve"> </w:t>
      </w:r>
      <w:r>
        <w:t>(WID NEW) New WID on Charging Aspects for NSSAA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specify charging solutions based on TR 32.847 conclusions for Converged Charging for Network Slice-Specific Authentication and Authorization (NSSAA) (Solutions #8.1). These converged charging solutions will use the Nchf_ConvergedCharging service.</w:t>
      </w:r>
    </w:p>
    <w:p w14:paraId="684892E8" w14:textId="77777777" w:rsidR="007615D6" w:rsidRPr="005B25A1" w:rsidRDefault="007615D6" w:rsidP="007615D6">
      <w:pPr>
        <w:keepNext/>
        <w:keepLines/>
        <w:rPr>
          <w:b/>
          <w:bCs/>
        </w:rPr>
      </w:pPr>
      <w:r w:rsidRPr="005B25A1">
        <w:rPr>
          <w:b/>
          <w:bCs/>
        </w:rPr>
        <w:t>Plenary Discussion:</w:t>
      </w:r>
    </w:p>
    <w:p w14:paraId="5BA13232" w14:textId="77777777" w:rsidR="004335B7" w:rsidRPr="004335B7" w:rsidRDefault="004335B7" w:rsidP="004335B7">
      <w:pPr>
        <w:keepNext/>
        <w:keepLines/>
      </w:pPr>
      <w:r w:rsidRPr="00E044EF">
        <w:rPr>
          <w:color w:val="FF0000"/>
        </w:rPr>
        <w:t>Block approve</w:t>
      </w:r>
      <w:r>
        <w:rPr>
          <w:color w:val="FF0000"/>
        </w:rPr>
        <w:t>d</w:t>
      </w:r>
      <w:r>
        <w:t>.</w:t>
      </w:r>
    </w:p>
    <w:p w14:paraId="7096536C" w14:textId="520F91AA" w:rsidR="007615D6" w:rsidRPr="00EB0339" w:rsidRDefault="004335B7" w:rsidP="004335B7">
      <w:r w:rsidRPr="005B25A1">
        <w:rPr>
          <w:b/>
          <w:bCs/>
        </w:rPr>
        <w:t>Status:</w:t>
      </w:r>
      <w:r>
        <w:t xml:space="preserve"> </w:t>
      </w:r>
      <w:r w:rsidRPr="00C3284B">
        <w:rPr>
          <w:color w:val="FF0000"/>
          <w:lang w:eastAsia="en-US"/>
        </w:rPr>
        <w:t>Approved</w:t>
      </w:r>
      <w:r>
        <w:t>.</w:t>
      </w:r>
    </w:p>
    <w:p w14:paraId="520B407B" w14:textId="77777777" w:rsidR="00E00DA6" w:rsidRDefault="007615D6" w:rsidP="000A3FBD">
      <w:pPr>
        <w:pStyle w:val="NormTop"/>
      </w:pPr>
      <w:r>
        <w:rPr>
          <w:color w:val="0000FF"/>
        </w:rPr>
        <w:lastRenderedPageBreak/>
        <w:t>SP-230181</w:t>
      </w:r>
      <w:r w:rsidRPr="00D53282">
        <w:t xml:space="preserve"> </w:t>
      </w:r>
      <w:r>
        <w:t>(WID NEW) New WID on Management Aspects related to NWDAF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of the work item is to specify the details on how to enhance the management aspects related to the NWDAF based on the TR 28.864, including: 1. For the NWDAF applying for all deployment scenarios: 1.1. Specifying enhancement to support providing performance of the data collection actions initiated by NWDAF and data management services provided by NWDAF, including 1.1.1. the statistic information about how frequently the NWDAF collects data and service successful rate; 1.1.2. the statistic information about how frequently the data management services are requested and service successful rate. 2. For the deployment scenario supporting multiple NWDAFs and coordination between multiple NWDAFs: 2.1. Specifying enhancement to support providing performance of the analytic services requested by the Aggregator NWDAF for aggregating the analytics information from the other NWDAFs, including 2.1.1. the statistic information about how frequently a specific analytic service is requested and the service successful rate. 3. For the deployment scenario including NWDAF with logical decomposition: 3.1. Specifying enhancement to 3GPP NRMs to support management of NWDAF supporting logical decomposition, i.e. the NWDAF which is deployed with only MTLF (Model Training Logical Function) or with only AnLF (Analytics Logical Function) or both MTLF and AnLF; 3.2. Specifying enhancement to support providing performance of the analytic services provided by NWDAF which contains AnLF, including 3.2.1. the statistic information about how frequently a specific analytic service is requested and the service successful rate; 3.2.2. performance of NWDAF about time consumed by NWDAF to provide a specific analytic service and analytics generation failures related to timing attributes specified in the analytics subscription/request; 3.3. Specifying enhancement to support providing performance of the ML model provisioning services provided by NWDAF which contains MTLF, including 3.3.1. the statistic information about how frequently a ML model specified for an analytic is requested and the service successful rate; Note: The NWDAF containing AnLF and/or MTLF is the NWDAF supporting logical decomposition.</w:t>
      </w:r>
    </w:p>
    <w:p w14:paraId="14B59E68" w14:textId="77777777" w:rsidR="007615D6" w:rsidRPr="005B25A1" w:rsidRDefault="007615D6" w:rsidP="007615D6">
      <w:pPr>
        <w:keepNext/>
        <w:keepLines/>
        <w:rPr>
          <w:b/>
          <w:bCs/>
        </w:rPr>
      </w:pPr>
      <w:r w:rsidRPr="005B25A1">
        <w:rPr>
          <w:b/>
          <w:bCs/>
        </w:rPr>
        <w:t>Plenary Discussion:</w:t>
      </w:r>
    </w:p>
    <w:p w14:paraId="4237CFCF" w14:textId="77777777" w:rsidR="004335B7" w:rsidRPr="004335B7" w:rsidRDefault="004335B7" w:rsidP="004335B7">
      <w:pPr>
        <w:keepNext/>
        <w:keepLines/>
      </w:pPr>
      <w:r w:rsidRPr="00E044EF">
        <w:rPr>
          <w:color w:val="FF0000"/>
        </w:rPr>
        <w:t>Block approve</w:t>
      </w:r>
      <w:r>
        <w:rPr>
          <w:color w:val="FF0000"/>
        </w:rPr>
        <w:t>d</w:t>
      </w:r>
      <w:r>
        <w:t>.</w:t>
      </w:r>
    </w:p>
    <w:p w14:paraId="60727428" w14:textId="722C07FF" w:rsidR="007615D6" w:rsidRPr="00EB0339" w:rsidRDefault="004335B7" w:rsidP="004335B7">
      <w:r w:rsidRPr="005B25A1">
        <w:rPr>
          <w:b/>
          <w:bCs/>
        </w:rPr>
        <w:t>Status:</w:t>
      </w:r>
      <w:r>
        <w:t xml:space="preserve"> </w:t>
      </w:r>
      <w:r w:rsidRPr="00C3284B">
        <w:rPr>
          <w:color w:val="FF0000"/>
          <w:lang w:eastAsia="en-US"/>
        </w:rPr>
        <w:t>Approved</w:t>
      </w:r>
      <w:r>
        <w:t>.</w:t>
      </w:r>
    </w:p>
    <w:p w14:paraId="21DF116D" w14:textId="77777777" w:rsidR="007615D6" w:rsidRDefault="007615D6" w:rsidP="0010433C">
      <w:pPr>
        <w:pStyle w:val="Heading2"/>
      </w:pPr>
      <w:bookmarkStart w:id="48" w:name="_Toc131417186"/>
      <w:r>
        <w:t>6.3</w:t>
      </w:r>
      <w:r>
        <w:tab/>
        <w:t>Revised Release 18 Study Item Descriptions and Work Item Descriptions</w:t>
      </w:r>
      <w:bookmarkEnd w:id="48"/>
    </w:p>
    <w:p w14:paraId="6B149D21" w14:textId="77777777" w:rsidR="001230FB" w:rsidRDefault="001230FB" w:rsidP="001230FB">
      <w:pPr>
        <w:pStyle w:val="NormTop"/>
      </w:pPr>
      <w:r>
        <w:rPr>
          <w:color w:val="0000FF"/>
        </w:rPr>
        <w:t>SP-230100</w:t>
      </w:r>
      <w:r w:rsidRPr="00D53282">
        <w:t xml:space="preserve"> </w:t>
      </w:r>
      <w:r>
        <w:t>(WID REVISED) Updated WID: Support for 5WWC, Phase 2. (Source: SA WG2)</w:t>
      </w:r>
      <w:r>
        <w:br/>
      </w:r>
      <w:r w:rsidRPr="00D53282">
        <w:rPr>
          <w:b/>
        </w:rPr>
        <w:t>Document for:</w:t>
      </w:r>
      <w:r w:rsidRPr="00D53282">
        <w:t xml:space="preserve"> </w:t>
      </w:r>
      <w:r>
        <w:t>Approval</w:t>
      </w:r>
      <w:r>
        <w:br/>
      </w:r>
      <w:r w:rsidRPr="00D53282">
        <w:rPr>
          <w:b/>
        </w:rPr>
        <w:t>Abstract:</w:t>
      </w:r>
      <w:r w:rsidRPr="00D53282">
        <w:t xml:space="preserve"> </w:t>
      </w:r>
      <w:r>
        <w:br/>
        <w:t>Updated WID: Support for 5WWC, Phase 2.</w:t>
      </w:r>
    </w:p>
    <w:p w14:paraId="10DCE71D" w14:textId="11698D97" w:rsidR="001230FB" w:rsidRPr="001230FB" w:rsidRDefault="001230FB" w:rsidP="001230FB">
      <w:pPr>
        <w:keepNext/>
        <w:keepLines/>
      </w:pPr>
      <w:r w:rsidRPr="00B81031">
        <w:rPr>
          <w:b/>
          <w:bCs/>
          <w:i/>
        </w:rPr>
        <w:t>Comment:</w:t>
      </w:r>
      <w:r>
        <w:rPr>
          <w:i/>
        </w:rPr>
        <w:t xml:space="preserve"> Revision of SP-220904. Huawei raised issues with this WID.</w:t>
      </w:r>
    </w:p>
    <w:p w14:paraId="059AFB36" w14:textId="77777777" w:rsidR="001230FB" w:rsidRPr="005B25A1" w:rsidRDefault="001230FB" w:rsidP="001230FB">
      <w:pPr>
        <w:keepNext/>
        <w:keepLines/>
        <w:rPr>
          <w:b/>
          <w:bCs/>
        </w:rPr>
      </w:pPr>
      <w:r w:rsidRPr="005B25A1">
        <w:rPr>
          <w:b/>
          <w:bCs/>
        </w:rPr>
        <w:t>Plenary Discussion:</w:t>
      </w:r>
    </w:p>
    <w:p w14:paraId="3DF2845C" w14:textId="04C38D36" w:rsidR="001230FB" w:rsidRPr="00D625A4" w:rsidRDefault="00927905" w:rsidP="001230FB">
      <w:pPr>
        <w:keepNext/>
        <w:keepLines/>
      </w:pPr>
      <w:r>
        <w:t xml:space="preserve">Huawei asked to remove the note from the Objectives. Qualcomm commented that the note is necessary and suggested keeping the note, or returning the WID to SA WG2 for further discussion. Huawei replied that the note effectively forces a conclusion without any study being done on it and added that there is not much resource left in SA WG2 to do this work. Qualcomm commented that this had been agreed by SA WG2 without any objection from Huawei. Nokia asked whether there was any way to revise the note to make it acceptable. Huawei commented that this was not scheduled for the previous SA WG2 meeting and therefore no discussion could then be held on this. This was left for off-line discussion and was revised in </w:t>
      </w:r>
      <w:r w:rsidRPr="00927905">
        <w:rPr>
          <w:color w:val="0000FF"/>
        </w:rPr>
        <w:t>SP-230367</w:t>
      </w:r>
      <w:r>
        <w:t xml:space="preserve">. </w:t>
      </w:r>
      <w:r w:rsidR="00D625A4">
        <w:t xml:space="preserve">This was reviewed and </w:t>
      </w:r>
      <w:r w:rsidR="00D625A4" w:rsidRPr="00C3284B">
        <w:rPr>
          <w:color w:val="FF0000"/>
          <w:lang w:eastAsia="en-US"/>
        </w:rPr>
        <w:t>approved</w:t>
      </w:r>
      <w:r w:rsidR="00D625A4">
        <w:t>.</w:t>
      </w:r>
    </w:p>
    <w:p w14:paraId="1E81DF1C" w14:textId="17DD47FC" w:rsidR="001230FB" w:rsidRPr="00D625A4" w:rsidRDefault="001230FB" w:rsidP="001230FB">
      <w:r w:rsidRPr="005B25A1">
        <w:rPr>
          <w:b/>
          <w:bCs/>
        </w:rPr>
        <w:t>Status:</w:t>
      </w:r>
      <w:r>
        <w:t xml:space="preserve"> </w:t>
      </w:r>
      <w:r w:rsidR="00D625A4" w:rsidRPr="00D625A4">
        <w:rPr>
          <w:color w:val="FF0000"/>
          <w:lang w:eastAsia="en-US"/>
        </w:rPr>
        <w:t>Approved</w:t>
      </w:r>
      <w:r w:rsidR="00D625A4">
        <w:t>.</w:t>
      </w:r>
    </w:p>
    <w:p w14:paraId="3F6611BE" w14:textId="77777777" w:rsidR="00BB3F37" w:rsidRDefault="00000000" w:rsidP="00BB3F37"/>
    <w:p w14:paraId="49C36A6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Block 3 (to approve / note)</w:t>
      </w:r>
    </w:p>
    <w:p w14:paraId="68D6F7F1" w14:textId="77777777" w:rsidR="00E00DA6" w:rsidRDefault="007615D6" w:rsidP="000A3FBD">
      <w:pPr>
        <w:pStyle w:val="NormTop"/>
      </w:pPr>
      <w:r>
        <w:rPr>
          <w:color w:val="0000FF"/>
        </w:rPr>
        <w:t>SP-230120</w:t>
      </w:r>
      <w:r w:rsidRPr="00D53282">
        <w:t xml:space="preserve"> </w:t>
      </w:r>
      <w:r>
        <w:t>(WID REVISED) Revised WID on 5G System Enabler for Service Function Chaining (Source: Intel)</w:t>
      </w:r>
      <w:r>
        <w:br/>
      </w:r>
      <w:r w:rsidRPr="00D53282">
        <w:rPr>
          <w:b/>
        </w:rPr>
        <w:t>Document for:</w:t>
      </w:r>
      <w:r w:rsidRPr="00D53282">
        <w:t xml:space="preserve"> </w:t>
      </w:r>
      <w:r>
        <w:t>Approval</w:t>
      </w:r>
      <w:r>
        <w:br/>
      </w:r>
      <w:r w:rsidRPr="00D53282">
        <w:rPr>
          <w:b/>
        </w:rPr>
        <w:t>Abstract:</w:t>
      </w:r>
      <w:r w:rsidRPr="00D53282">
        <w:t xml:space="preserve"> </w:t>
      </w:r>
      <w:r>
        <w:br/>
        <w:t>Updates timescales.</w:t>
      </w:r>
    </w:p>
    <w:p w14:paraId="19F2CDAB" w14:textId="77777777" w:rsidR="007615D6" w:rsidRPr="005B25A1" w:rsidRDefault="007615D6" w:rsidP="007615D6">
      <w:pPr>
        <w:keepNext/>
        <w:keepLines/>
        <w:rPr>
          <w:b/>
          <w:bCs/>
        </w:rPr>
      </w:pPr>
      <w:r w:rsidRPr="005B25A1">
        <w:rPr>
          <w:b/>
          <w:bCs/>
        </w:rPr>
        <w:t>Plenary Discussion:</w:t>
      </w:r>
    </w:p>
    <w:p w14:paraId="725AAB60" w14:textId="77777777" w:rsidR="004335B7" w:rsidRPr="004335B7" w:rsidRDefault="004335B7" w:rsidP="004335B7">
      <w:pPr>
        <w:keepNext/>
        <w:keepLines/>
      </w:pPr>
      <w:r w:rsidRPr="00E044EF">
        <w:rPr>
          <w:color w:val="FF0000"/>
        </w:rPr>
        <w:t>Block approve</w:t>
      </w:r>
      <w:r>
        <w:rPr>
          <w:color w:val="FF0000"/>
        </w:rPr>
        <w:t>d</w:t>
      </w:r>
      <w:r>
        <w:t>.</w:t>
      </w:r>
    </w:p>
    <w:p w14:paraId="3BD10197" w14:textId="1B6D6AA1" w:rsidR="007615D6" w:rsidRPr="00EB0339" w:rsidRDefault="004335B7" w:rsidP="004335B7">
      <w:r w:rsidRPr="005B25A1">
        <w:rPr>
          <w:b/>
          <w:bCs/>
        </w:rPr>
        <w:t>Status:</w:t>
      </w:r>
      <w:r>
        <w:t xml:space="preserve"> </w:t>
      </w:r>
      <w:r w:rsidRPr="00C3284B">
        <w:rPr>
          <w:color w:val="FF0000"/>
          <w:lang w:eastAsia="en-US"/>
        </w:rPr>
        <w:t>Approved</w:t>
      </w:r>
      <w:r>
        <w:t>.</w:t>
      </w:r>
    </w:p>
    <w:p w14:paraId="5C36E15C" w14:textId="77777777" w:rsidR="00E00DA6" w:rsidRDefault="007615D6" w:rsidP="000A3FBD">
      <w:pPr>
        <w:pStyle w:val="NormTop"/>
      </w:pPr>
      <w:r>
        <w:rPr>
          <w:color w:val="0000FF"/>
        </w:rPr>
        <w:t>SP-230163</w:t>
      </w:r>
      <w:r w:rsidRPr="00D53282">
        <w:t xml:space="preserve"> </w:t>
      </w:r>
      <w:r>
        <w:t>(WID REVISED) Revised WID: Personal IoT Networks (Source: vivo)</w:t>
      </w:r>
      <w:r>
        <w:br/>
      </w:r>
      <w:r w:rsidRPr="00D53282">
        <w:rPr>
          <w:b/>
        </w:rPr>
        <w:t>Document for:</w:t>
      </w:r>
      <w:r w:rsidRPr="00D53282">
        <w:t xml:space="preserve"> </w:t>
      </w:r>
      <w:r>
        <w:t>Approval</w:t>
      </w:r>
      <w:r>
        <w:br/>
      </w:r>
      <w:r w:rsidRPr="00D53282">
        <w:rPr>
          <w:b/>
        </w:rPr>
        <w:t>Abstract:</w:t>
      </w:r>
      <w:r w:rsidRPr="00D53282">
        <w:t xml:space="preserve"> </w:t>
      </w:r>
      <w:r>
        <w:br/>
        <w:t>Modify the target completion plenary# to SA#100.</w:t>
      </w:r>
    </w:p>
    <w:p w14:paraId="407068A7"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SP-221343.</w:t>
      </w:r>
    </w:p>
    <w:p w14:paraId="336BAD87" w14:textId="77777777" w:rsidR="007615D6" w:rsidRPr="005B25A1" w:rsidRDefault="007615D6" w:rsidP="007615D6">
      <w:pPr>
        <w:keepNext/>
        <w:keepLines/>
        <w:rPr>
          <w:b/>
          <w:bCs/>
        </w:rPr>
      </w:pPr>
      <w:r w:rsidRPr="005B25A1">
        <w:rPr>
          <w:b/>
          <w:bCs/>
        </w:rPr>
        <w:t>Plenary Discussion:</w:t>
      </w:r>
    </w:p>
    <w:p w14:paraId="54B2BA8A" w14:textId="77777777" w:rsidR="004335B7" w:rsidRPr="004335B7" w:rsidRDefault="004335B7" w:rsidP="004335B7">
      <w:pPr>
        <w:keepNext/>
        <w:keepLines/>
      </w:pPr>
      <w:r w:rsidRPr="00E044EF">
        <w:rPr>
          <w:color w:val="FF0000"/>
        </w:rPr>
        <w:t>Block approve</w:t>
      </w:r>
      <w:r>
        <w:rPr>
          <w:color w:val="FF0000"/>
        </w:rPr>
        <w:t>d</w:t>
      </w:r>
      <w:r>
        <w:t>.</w:t>
      </w:r>
    </w:p>
    <w:p w14:paraId="502F8B9E" w14:textId="67AB2A4E" w:rsidR="007615D6" w:rsidRPr="00EB0339" w:rsidRDefault="004335B7" w:rsidP="004335B7">
      <w:r w:rsidRPr="005B25A1">
        <w:rPr>
          <w:b/>
          <w:bCs/>
        </w:rPr>
        <w:t>Status:</w:t>
      </w:r>
      <w:r>
        <w:t xml:space="preserve"> </w:t>
      </w:r>
      <w:r w:rsidRPr="00C3284B">
        <w:rPr>
          <w:color w:val="FF0000"/>
          <w:lang w:eastAsia="en-US"/>
        </w:rPr>
        <w:t>Approved</w:t>
      </w:r>
      <w:r>
        <w:t>.</w:t>
      </w:r>
    </w:p>
    <w:p w14:paraId="4B0C13B9" w14:textId="77777777" w:rsidR="00E00DA6" w:rsidRDefault="007615D6" w:rsidP="000A3FBD">
      <w:pPr>
        <w:pStyle w:val="NormTop"/>
      </w:pPr>
      <w:r>
        <w:rPr>
          <w:color w:val="0000FF"/>
        </w:rPr>
        <w:t>SP-230171</w:t>
      </w:r>
      <w:r w:rsidRPr="00D53282">
        <w:t xml:space="preserve"> </w:t>
      </w:r>
      <w:r>
        <w:t>(WID REVISED) Revised WID: 5GS support of NR RedCap UE with long eDRX for RRC_INACTIVE State (Source: Ericsson Inc.)</w:t>
      </w:r>
      <w:r>
        <w:br/>
      </w:r>
      <w:r w:rsidRPr="00D53282">
        <w:rPr>
          <w:b/>
        </w:rPr>
        <w:t>Document for:</w:t>
      </w:r>
      <w:r w:rsidRPr="00D53282">
        <w:t xml:space="preserve"> </w:t>
      </w:r>
      <w:r>
        <w:t>Approval</w:t>
      </w:r>
      <w:r>
        <w:br/>
      </w:r>
      <w:r w:rsidRPr="00D53282">
        <w:rPr>
          <w:b/>
        </w:rPr>
        <w:t>Abstract:</w:t>
      </w:r>
      <w:r w:rsidRPr="00D53282">
        <w:t xml:space="preserve"> </w:t>
      </w:r>
      <w:r>
        <w:br/>
        <w:t>Adjustment of completion date to June, 2023.</w:t>
      </w:r>
    </w:p>
    <w:p w14:paraId="295D8C8E" w14:textId="77777777" w:rsidR="007615D6" w:rsidRPr="005B25A1" w:rsidRDefault="007615D6" w:rsidP="007615D6">
      <w:pPr>
        <w:keepNext/>
        <w:keepLines/>
        <w:rPr>
          <w:b/>
          <w:bCs/>
        </w:rPr>
      </w:pPr>
      <w:r w:rsidRPr="005B25A1">
        <w:rPr>
          <w:b/>
          <w:bCs/>
        </w:rPr>
        <w:t>Plenary Discussion:</w:t>
      </w:r>
    </w:p>
    <w:p w14:paraId="3315F28B" w14:textId="77777777" w:rsidR="004335B7" w:rsidRPr="004335B7" w:rsidRDefault="004335B7" w:rsidP="004335B7">
      <w:pPr>
        <w:keepNext/>
        <w:keepLines/>
      </w:pPr>
      <w:r w:rsidRPr="00E044EF">
        <w:rPr>
          <w:color w:val="FF0000"/>
        </w:rPr>
        <w:t>Block approve</w:t>
      </w:r>
      <w:r>
        <w:rPr>
          <w:color w:val="FF0000"/>
        </w:rPr>
        <w:t>d</w:t>
      </w:r>
      <w:r>
        <w:t>.</w:t>
      </w:r>
    </w:p>
    <w:p w14:paraId="0438674B" w14:textId="6C0691AA" w:rsidR="007615D6" w:rsidRPr="00EB0339" w:rsidRDefault="004335B7" w:rsidP="004335B7">
      <w:r w:rsidRPr="005B25A1">
        <w:rPr>
          <w:b/>
          <w:bCs/>
        </w:rPr>
        <w:t>Status:</w:t>
      </w:r>
      <w:r>
        <w:t xml:space="preserve"> </w:t>
      </w:r>
      <w:r w:rsidRPr="00C3284B">
        <w:rPr>
          <w:color w:val="FF0000"/>
          <w:lang w:eastAsia="en-US"/>
        </w:rPr>
        <w:t>Approved</w:t>
      </w:r>
      <w:r>
        <w:t>.</w:t>
      </w:r>
    </w:p>
    <w:p w14:paraId="02DF5FEC" w14:textId="77777777" w:rsidR="00E00DA6" w:rsidRDefault="007615D6" w:rsidP="000A3FBD">
      <w:pPr>
        <w:pStyle w:val="NormTop"/>
      </w:pPr>
      <w:r>
        <w:rPr>
          <w:color w:val="0000FF"/>
        </w:rPr>
        <w:t>SP-230172</w:t>
      </w:r>
      <w:r w:rsidRPr="00D53282">
        <w:t xml:space="preserve"> </w:t>
      </w:r>
      <w:r>
        <w:t>(WID REVISED) Revised WID: Extensions to the TSC Framework to support DetNet (Source: Ericsson Inc.)</w:t>
      </w:r>
      <w:r>
        <w:br/>
      </w:r>
      <w:r w:rsidRPr="00D53282">
        <w:rPr>
          <w:b/>
        </w:rPr>
        <w:t>Document for:</w:t>
      </w:r>
      <w:r w:rsidRPr="00D53282">
        <w:t xml:space="preserve"> </w:t>
      </w:r>
      <w:r>
        <w:t>Approval</w:t>
      </w:r>
      <w:r>
        <w:br/>
      </w:r>
      <w:r w:rsidRPr="00D53282">
        <w:rPr>
          <w:b/>
        </w:rPr>
        <w:t>Abstract:</w:t>
      </w:r>
      <w:r w:rsidRPr="00D53282">
        <w:t xml:space="preserve"> </w:t>
      </w:r>
      <w:r>
        <w:br/>
        <w:t>Adjustment of completion date to June, 2023.</w:t>
      </w:r>
    </w:p>
    <w:p w14:paraId="4E6F92A3" w14:textId="77777777" w:rsidR="007615D6" w:rsidRPr="005B25A1" w:rsidRDefault="007615D6" w:rsidP="007615D6">
      <w:pPr>
        <w:keepNext/>
        <w:keepLines/>
        <w:rPr>
          <w:b/>
          <w:bCs/>
        </w:rPr>
      </w:pPr>
      <w:r w:rsidRPr="005B25A1">
        <w:rPr>
          <w:b/>
          <w:bCs/>
        </w:rPr>
        <w:t>Plenary Discussion:</w:t>
      </w:r>
    </w:p>
    <w:p w14:paraId="0528D635" w14:textId="77777777" w:rsidR="004335B7" w:rsidRPr="004335B7" w:rsidRDefault="004335B7" w:rsidP="004335B7">
      <w:pPr>
        <w:keepNext/>
        <w:keepLines/>
      </w:pPr>
      <w:r w:rsidRPr="00E044EF">
        <w:rPr>
          <w:color w:val="FF0000"/>
        </w:rPr>
        <w:t>Block approve</w:t>
      </w:r>
      <w:r>
        <w:rPr>
          <w:color w:val="FF0000"/>
        </w:rPr>
        <w:t>d</w:t>
      </w:r>
      <w:r>
        <w:t>.</w:t>
      </w:r>
    </w:p>
    <w:p w14:paraId="625F3092" w14:textId="0AAE631C" w:rsidR="007615D6" w:rsidRPr="00EB0339" w:rsidRDefault="004335B7" w:rsidP="004335B7">
      <w:r w:rsidRPr="005B25A1">
        <w:rPr>
          <w:b/>
          <w:bCs/>
        </w:rPr>
        <w:t>Status:</w:t>
      </w:r>
      <w:r>
        <w:t xml:space="preserve"> </w:t>
      </w:r>
      <w:r w:rsidRPr="00C3284B">
        <w:rPr>
          <w:color w:val="FF0000"/>
          <w:lang w:eastAsia="en-US"/>
        </w:rPr>
        <w:t>Approved</w:t>
      </w:r>
      <w:r>
        <w:t>.</w:t>
      </w:r>
    </w:p>
    <w:p w14:paraId="78D734B1" w14:textId="77777777" w:rsidR="00E00DA6" w:rsidRDefault="007615D6" w:rsidP="000A3FBD">
      <w:pPr>
        <w:pStyle w:val="NormTop"/>
      </w:pPr>
      <w:r>
        <w:rPr>
          <w:color w:val="0000FF"/>
        </w:rPr>
        <w:t>SP-230089</w:t>
      </w:r>
      <w:r w:rsidRPr="00D53282">
        <w:t xml:space="preserve"> </w:t>
      </w:r>
      <w:r>
        <w:t>(SID REVISED) Revised SID: Study on Personal IoT Networks. (Source: SA WG2)</w:t>
      </w:r>
      <w:r>
        <w:br/>
      </w:r>
      <w:r w:rsidRPr="00D53282">
        <w:rPr>
          <w:b/>
        </w:rPr>
        <w:t>Document for:</w:t>
      </w:r>
      <w:r w:rsidRPr="00D53282">
        <w:t xml:space="preserve"> </w:t>
      </w:r>
      <w:r>
        <w:t>Approval</w:t>
      </w:r>
      <w:r>
        <w:br/>
      </w:r>
      <w:r w:rsidRPr="00D53282">
        <w:rPr>
          <w:b/>
        </w:rPr>
        <w:t>Abstract:</w:t>
      </w:r>
      <w:r w:rsidRPr="00D53282">
        <w:t xml:space="preserve"> </w:t>
      </w:r>
      <w:r>
        <w:br/>
        <w:t>Revised SID: Study on Personal IoT Networks.</w:t>
      </w:r>
    </w:p>
    <w:p w14:paraId="730D5A77" w14:textId="77777777" w:rsidR="00E00DA6" w:rsidRPr="00B81031" w:rsidRDefault="00000000" w:rsidP="00B81031">
      <w:pPr>
        <w:keepNext/>
        <w:keepLines/>
        <w:rPr>
          <w:i/>
        </w:rPr>
      </w:pPr>
      <w:r w:rsidRPr="00B81031">
        <w:rPr>
          <w:b/>
          <w:bCs/>
          <w:i/>
        </w:rPr>
        <w:t>Comment:</w:t>
      </w:r>
      <w:r>
        <w:rPr>
          <w:i/>
        </w:rPr>
        <w:t xml:space="preserve"> </w:t>
      </w:r>
      <w:r w:rsidR="007615D6">
        <w:rPr>
          <w:i/>
        </w:rPr>
        <w:t>Revision of SP-211643.</w:t>
      </w:r>
    </w:p>
    <w:p w14:paraId="62548449" w14:textId="77777777" w:rsidR="007615D6" w:rsidRPr="005B25A1" w:rsidRDefault="007615D6" w:rsidP="007615D6">
      <w:pPr>
        <w:keepNext/>
        <w:keepLines/>
        <w:rPr>
          <w:b/>
          <w:bCs/>
        </w:rPr>
      </w:pPr>
      <w:r w:rsidRPr="005B25A1">
        <w:rPr>
          <w:b/>
          <w:bCs/>
        </w:rPr>
        <w:t>Plenary Discussion:</w:t>
      </w:r>
    </w:p>
    <w:p w14:paraId="6F893226" w14:textId="77777777" w:rsidR="004335B7" w:rsidRPr="004335B7" w:rsidRDefault="004335B7" w:rsidP="004335B7">
      <w:pPr>
        <w:keepNext/>
        <w:keepLines/>
      </w:pPr>
      <w:r w:rsidRPr="00E044EF">
        <w:rPr>
          <w:color w:val="FF0000"/>
        </w:rPr>
        <w:t>Block approve</w:t>
      </w:r>
      <w:r>
        <w:rPr>
          <w:color w:val="FF0000"/>
        </w:rPr>
        <w:t>d</w:t>
      </w:r>
      <w:r>
        <w:t>.</w:t>
      </w:r>
    </w:p>
    <w:p w14:paraId="1176567E" w14:textId="7D55D243" w:rsidR="007615D6" w:rsidRPr="00EB0339" w:rsidRDefault="004335B7" w:rsidP="004335B7">
      <w:r w:rsidRPr="005B25A1">
        <w:rPr>
          <w:b/>
          <w:bCs/>
        </w:rPr>
        <w:t>Status:</w:t>
      </w:r>
      <w:r>
        <w:t xml:space="preserve"> </w:t>
      </w:r>
      <w:r w:rsidRPr="00C3284B">
        <w:rPr>
          <w:color w:val="FF0000"/>
          <w:lang w:eastAsia="en-US"/>
        </w:rPr>
        <w:t>Approved</w:t>
      </w:r>
      <w:r>
        <w:t>.</w:t>
      </w:r>
    </w:p>
    <w:p w14:paraId="03E0DA26" w14:textId="77777777" w:rsidR="00E00DA6" w:rsidRDefault="007615D6" w:rsidP="000A3FBD">
      <w:pPr>
        <w:pStyle w:val="NormTop"/>
      </w:pPr>
      <w:r>
        <w:rPr>
          <w:color w:val="0000FF"/>
        </w:rPr>
        <w:lastRenderedPageBreak/>
        <w:t>SP-230090</w:t>
      </w:r>
      <w:r w:rsidRPr="00D53282">
        <w:t xml:space="preserve"> </w:t>
      </w:r>
      <w:r>
        <w:t>(SID REVISED) Revised SID: Study on system architecture for Next Generation Real Time Communication Services (FS_NG_RTC). (Source: SA WG2)</w:t>
      </w:r>
      <w:r>
        <w:br/>
      </w:r>
      <w:r w:rsidRPr="00D53282">
        <w:rPr>
          <w:b/>
        </w:rPr>
        <w:t>Document for:</w:t>
      </w:r>
      <w:r w:rsidRPr="00D53282">
        <w:t xml:space="preserve"> </w:t>
      </w:r>
      <w:r>
        <w:t>Approval</w:t>
      </w:r>
      <w:r>
        <w:br/>
      </w:r>
      <w:r w:rsidRPr="00D53282">
        <w:rPr>
          <w:b/>
        </w:rPr>
        <w:t>Abstract:</w:t>
      </w:r>
      <w:r w:rsidRPr="00D53282">
        <w:t xml:space="preserve"> </w:t>
      </w:r>
      <w:r>
        <w:br/>
        <w:t>Revised SID: Study on system architecture for Next Generation Real Time Communication Services (FS_NG_RTC).</w:t>
      </w:r>
    </w:p>
    <w:p w14:paraId="641D8406"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SP-220288.</w:t>
      </w:r>
    </w:p>
    <w:p w14:paraId="5B5EB810" w14:textId="77777777" w:rsidR="007615D6" w:rsidRPr="005B25A1" w:rsidRDefault="007615D6" w:rsidP="007615D6">
      <w:pPr>
        <w:keepNext/>
        <w:keepLines/>
        <w:rPr>
          <w:b/>
          <w:bCs/>
        </w:rPr>
      </w:pPr>
      <w:r w:rsidRPr="005B25A1">
        <w:rPr>
          <w:b/>
          <w:bCs/>
        </w:rPr>
        <w:t>Plenary Discussion:</w:t>
      </w:r>
    </w:p>
    <w:p w14:paraId="516ADE9A" w14:textId="77777777" w:rsidR="004335B7" w:rsidRPr="004335B7" w:rsidRDefault="004335B7" w:rsidP="004335B7">
      <w:pPr>
        <w:keepNext/>
        <w:keepLines/>
      </w:pPr>
      <w:r w:rsidRPr="00E044EF">
        <w:rPr>
          <w:color w:val="FF0000"/>
        </w:rPr>
        <w:t>Block approve</w:t>
      </w:r>
      <w:r>
        <w:rPr>
          <w:color w:val="FF0000"/>
        </w:rPr>
        <w:t>d</w:t>
      </w:r>
      <w:r>
        <w:t>.</w:t>
      </w:r>
    </w:p>
    <w:p w14:paraId="29ACEBE6" w14:textId="0BEAA70B" w:rsidR="007615D6" w:rsidRPr="00EB0339" w:rsidRDefault="004335B7" w:rsidP="004335B7">
      <w:r w:rsidRPr="005B25A1">
        <w:rPr>
          <w:b/>
          <w:bCs/>
        </w:rPr>
        <w:t>Status:</w:t>
      </w:r>
      <w:r>
        <w:t xml:space="preserve"> </w:t>
      </w:r>
      <w:r w:rsidRPr="00C3284B">
        <w:rPr>
          <w:color w:val="FF0000"/>
          <w:lang w:eastAsia="en-US"/>
        </w:rPr>
        <w:t>Approved</w:t>
      </w:r>
      <w:r>
        <w:t>.</w:t>
      </w:r>
    </w:p>
    <w:p w14:paraId="69E292A5" w14:textId="77777777" w:rsidR="00E00DA6" w:rsidRDefault="007615D6" w:rsidP="000A3FBD">
      <w:pPr>
        <w:pStyle w:val="NormTop"/>
      </w:pPr>
      <w:r>
        <w:rPr>
          <w:color w:val="0000FF"/>
        </w:rPr>
        <w:t>SP-230091</w:t>
      </w:r>
      <w:r w:rsidRPr="00D53282">
        <w:t xml:space="preserve"> </w:t>
      </w:r>
      <w:r>
        <w:t>(WID REVISED) Revised WID on Further Architecture Enhancement for UAV and UAM. (Source: SA WG2)</w:t>
      </w:r>
      <w:r>
        <w:br/>
      </w:r>
      <w:r w:rsidRPr="00D53282">
        <w:rPr>
          <w:b/>
        </w:rPr>
        <w:t>Document for:</w:t>
      </w:r>
      <w:r w:rsidRPr="00D53282">
        <w:t xml:space="preserve"> </w:t>
      </w:r>
      <w:r>
        <w:t>Approval</w:t>
      </w:r>
      <w:r>
        <w:br/>
      </w:r>
      <w:r w:rsidRPr="00D53282">
        <w:rPr>
          <w:b/>
        </w:rPr>
        <w:t>Abstract:</w:t>
      </w:r>
      <w:r w:rsidRPr="00D53282">
        <w:t xml:space="preserve"> </w:t>
      </w:r>
      <w:r>
        <w:br/>
        <w:t>Revised WID on Further Architecture Enhancement for UAV and UAM.</w:t>
      </w:r>
    </w:p>
    <w:p w14:paraId="3420B7B5"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SP-221323.</w:t>
      </w:r>
    </w:p>
    <w:p w14:paraId="66346694" w14:textId="77777777" w:rsidR="007615D6" w:rsidRPr="005B25A1" w:rsidRDefault="007615D6" w:rsidP="007615D6">
      <w:pPr>
        <w:keepNext/>
        <w:keepLines/>
        <w:rPr>
          <w:b/>
          <w:bCs/>
        </w:rPr>
      </w:pPr>
      <w:r w:rsidRPr="005B25A1">
        <w:rPr>
          <w:b/>
          <w:bCs/>
        </w:rPr>
        <w:t>Plenary Discussion:</w:t>
      </w:r>
    </w:p>
    <w:p w14:paraId="44C54897" w14:textId="77777777" w:rsidR="004335B7" w:rsidRPr="004335B7" w:rsidRDefault="004335B7" w:rsidP="004335B7">
      <w:pPr>
        <w:keepNext/>
        <w:keepLines/>
      </w:pPr>
      <w:r w:rsidRPr="00E044EF">
        <w:rPr>
          <w:color w:val="FF0000"/>
        </w:rPr>
        <w:t>Block approve</w:t>
      </w:r>
      <w:r>
        <w:rPr>
          <w:color w:val="FF0000"/>
        </w:rPr>
        <w:t>d</w:t>
      </w:r>
      <w:r>
        <w:t>.</w:t>
      </w:r>
    </w:p>
    <w:p w14:paraId="3710F6AA" w14:textId="5F7EAAA3" w:rsidR="007615D6" w:rsidRPr="00EB0339" w:rsidRDefault="004335B7" w:rsidP="004335B7">
      <w:r w:rsidRPr="005B25A1">
        <w:rPr>
          <w:b/>
          <w:bCs/>
        </w:rPr>
        <w:t>Status:</w:t>
      </w:r>
      <w:r>
        <w:t xml:space="preserve"> </w:t>
      </w:r>
      <w:r w:rsidRPr="00C3284B">
        <w:rPr>
          <w:color w:val="FF0000"/>
          <w:lang w:eastAsia="en-US"/>
        </w:rPr>
        <w:t>Approved</w:t>
      </w:r>
      <w:r>
        <w:t>.</w:t>
      </w:r>
    </w:p>
    <w:p w14:paraId="20D3ACA8" w14:textId="77777777" w:rsidR="00E00DA6" w:rsidRDefault="007615D6" w:rsidP="000A3FBD">
      <w:pPr>
        <w:pStyle w:val="NormTop"/>
      </w:pPr>
      <w:r>
        <w:rPr>
          <w:color w:val="0000FF"/>
        </w:rPr>
        <w:t>SP-230092</w:t>
      </w:r>
      <w:r w:rsidRPr="00D53282">
        <w:t xml:space="preserve"> </w:t>
      </w:r>
      <w:r>
        <w:t>(WID REVISED) Revised WID: Architecture Enhancements for XR and media services (XRM). (Source: SA WG2)</w:t>
      </w:r>
      <w:r>
        <w:br/>
      </w:r>
      <w:r w:rsidRPr="00D53282">
        <w:rPr>
          <w:b/>
        </w:rPr>
        <w:t>Document for:</w:t>
      </w:r>
      <w:r w:rsidRPr="00D53282">
        <w:t xml:space="preserve"> </w:t>
      </w:r>
      <w:r>
        <w:t>Approval</w:t>
      </w:r>
      <w:r>
        <w:br/>
      </w:r>
      <w:r w:rsidRPr="00D53282">
        <w:rPr>
          <w:b/>
        </w:rPr>
        <w:t>Abstract:</w:t>
      </w:r>
      <w:r w:rsidRPr="00D53282">
        <w:t xml:space="preserve"> </w:t>
      </w:r>
      <w:r>
        <w:br/>
        <w:t>Revised WID: Architecture Enhancements for XR and media services (XRM).</w:t>
      </w:r>
    </w:p>
    <w:p w14:paraId="73936BCA"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SP-221326.</w:t>
      </w:r>
    </w:p>
    <w:p w14:paraId="799B1E83" w14:textId="77777777" w:rsidR="007615D6" w:rsidRPr="005B25A1" w:rsidRDefault="007615D6" w:rsidP="007615D6">
      <w:pPr>
        <w:keepNext/>
        <w:keepLines/>
        <w:rPr>
          <w:b/>
          <w:bCs/>
        </w:rPr>
      </w:pPr>
      <w:r w:rsidRPr="005B25A1">
        <w:rPr>
          <w:b/>
          <w:bCs/>
        </w:rPr>
        <w:t>Plenary Discussion:</w:t>
      </w:r>
    </w:p>
    <w:p w14:paraId="54558D0B" w14:textId="77777777" w:rsidR="004335B7" w:rsidRPr="004335B7" w:rsidRDefault="004335B7" w:rsidP="004335B7">
      <w:pPr>
        <w:keepNext/>
        <w:keepLines/>
      </w:pPr>
      <w:r w:rsidRPr="00E044EF">
        <w:rPr>
          <w:color w:val="FF0000"/>
        </w:rPr>
        <w:t>Block approve</w:t>
      </w:r>
      <w:r>
        <w:rPr>
          <w:color w:val="FF0000"/>
        </w:rPr>
        <w:t>d</w:t>
      </w:r>
      <w:r>
        <w:t>.</w:t>
      </w:r>
    </w:p>
    <w:p w14:paraId="304F4352" w14:textId="7110AE91" w:rsidR="007615D6" w:rsidRPr="00EB0339" w:rsidRDefault="004335B7" w:rsidP="004335B7">
      <w:r w:rsidRPr="005B25A1">
        <w:rPr>
          <w:b/>
          <w:bCs/>
        </w:rPr>
        <w:t>Status:</w:t>
      </w:r>
      <w:r>
        <w:t xml:space="preserve"> </w:t>
      </w:r>
      <w:r w:rsidRPr="00C3284B">
        <w:rPr>
          <w:color w:val="FF0000"/>
          <w:lang w:eastAsia="en-US"/>
        </w:rPr>
        <w:t>Approved</w:t>
      </w:r>
      <w:r>
        <w:t>.</w:t>
      </w:r>
    </w:p>
    <w:p w14:paraId="6BD675C1" w14:textId="77777777" w:rsidR="00E00DA6" w:rsidRDefault="007615D6" w:rsidP="000A3FBD">
      <w:pPr>
        <w:pStyle w:val="NormTop"/>
      </w:pPr>
      <w:r>
        <w:rPr>
          <w:color w:val="0000FF"/>
        </w:rPr>
        <w:t>SP-230093</w:t>
      </w:r>
      <w:r w:rsidRPr="00D53282">
        <w:t xml:space="preserve"> </w:t>
      </w:r>
      <w:r>
        <w:t>(WID REVISED) Revised WID on Enhancement to the 5GC LoCation Services Phase 3. (Source: SA WG2)</w:t>
      </w:r>
      <w:r>
        <w:br/>
      </w:r>
      <w:r w:rsidRPr="00D53282">
        <w:rPr>
          <w:b/>
        </w:rPr>
        <w:t>Document for:</w:t>
      </w:r>
      <w:r w:rsidRPr="00D53282">
        <w:t xml:space="preserve"> </w:t>
      </w:r>
      <w:r>
        <w:t>Approval</w:t>
      </w:r>
      <w:r>
        <w:br/>
      </w:r>
      <w:r w:rsidRPr="00D53282">
        <w:rPr>
          <w:b/>
        </w:rPr>
        <w:t>Abstract:</w:t>
      </w:r>
      <w:r w:rsidRPr="00D53282">
        <w:t xml:space="preserve"> </w:t>
      </w:r>
      <w:r>
        <w:br/>
        <w:t>Revised WID on Enhancement to the 5GC LoCation Services Phase 3.</w:t>
      </w:r>
    </w:p>
    <w:p w14:paraId="1D706C92"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SP-221338.</w:t>
      </w:r>
    </w:p>
    <w:p w14:paraId="7D01CF76" w14:textId="77777777" w:rsidR="007615D6" w:rsidRPr="005B25A1" w:rsidRDefault="007615D6" w:rsidP="007615D6">
      <w:pPr>
        <w:keepNext/>
        <w:keepLines/>
        <w:rPr>
          <w:b/>
          <w:bCs/>
        </w:rPr>
      </w:pPr>
      <w:r w:rsidRPr="005B25A1">
        <w:rPr>
          <w:b/>
          <w:bCs/>
        </w:rPr>
        <w:t>Plenary Discussion:</w:t>
      </w:r>
    </w:p>
    <w:p w14:paraId="0666FFF5" w14:textId="77777777" w:rsidR="004335B7" w:rsidRPr="004335B7" w:rsidRDefault="004335B7" w:rsidP="004335B7">
      <w:pPr>
        <w:keepNext/>
        <w:keepLines/>
      </w:pPr>
      <w:r w:rsidRPr="00E044EF">
        <w:rPr>
          <w:color w:val="FF0000"/>
        </w:rPr>
        <w:t>Block approve</w:t>
      </w:r>
      <w:r>
        <w:rPr>
          <w:color w:val="FF0000"/>
        </w:rPr>
        <w:t>d</w:t>
      </w:r>
      <w:r>
        <w:t>.</w:t>
      </w:r>
    </w:p>
    <w:p w14:paraId="71D4EE0B" w14:textId="3875FBDF" w:rsidR="007615D6" w:rsidRPr="00EB0339" w:rsidRDefault="004335B7" w:rsidP="004335B7">
      <w:r w:rsidRPr="005B25A1">
        <w:rPr>
          <w:b/>
          <w:bCs/>
        </w:rPr>
        <w:t>Status:</w:t>
      </w:r>
      <w:r>
        <w:t xml:space="preserve"> </w:t>
      </w:r>
      <w:r w:rsidRPr="00C3284B">
        <w:rPr>
          <w:color w:val="FF0000"/>
          <w:lang w:eastAsia="en-US"/>
        </w:rPr>
        <w:t>Approved</w:t>
      </w:r>
      <w:r>
        <w:t>.</w:t>
      </w:r>
    </w:p>
    <w:p w14:paraId="10BD0B58" w14:textId="77777777" w:rsidR="00E00DA6" w:rsidRDefault="007615D6" w:rsidP="000A3FBD">
      <w:pPr>
        <w:pStyle w:val="NormTop"/>
      </w:pPr>
      <w:r>
        <w:rPr>
          <w:color w:val="0000FF"/>
        </w:rPr>
        <w:t>SP-230094</w:t>
      </w:r>
      <w:r w:rsidRPr="00D53282">
        <w:t xml:space="preserve"> </w:t>
      </w:r>
      <w:r>
        <w:t>(WID REVISED) Revised WID: Enhancement of 5G UE Policy (eUEPO). (Source: SA WG2)</w:t>
      </w:r>
      <w:r>
        <w:br/>
      </w:r>
      <w:r w:rsidRPr="00D53282">
        <w:rPr>
          <w:b/>
        </w:rPr>
        <w:t>Document for:</w:t>
      </w:r>
      <w:r w:rsidRPr="00D53282">
        <w:t xml:space="preserve"> </w:t>
      </w:r>
      <w:r>
        <w:t>Approval</w:t>
      </w:r>
      <w:r>
        <w:br/>
      </w:r>
      <w:r w:rsidRPr="00D53282">
        <w:rPr>
          <w:b/>
        </w:rPr>
        <w:t>Abstract:</w:t>
      </w:r>
      <w:r w:rsidRPr="00D53282">
        <w:t xml:space="preserve"> </w:t>
      </w:r>
      <w:r>
        <w:br/>
        <w:t>Revised WID: Enhancement of 5G UE Policy (eUEPO).</w:t>
      </w:r>
    </w:p>
    <w:p w14:paraId="3F68DF73"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SP-221342.</w:t>
      </w:r>
    </w:p>
    <w:p w14:paraId="35510643" w14:textId="77777777" w:rsidR="007615D6" w:rsidRPr="005B25A1" w:rsidRDefault="007615D6" w:rsidP="007615D6">
      <w:pPr>
        <w:keepNext/>
        <w:keepLines/>
        <w:rPr>
          <w:b/>
          <w:bCs/>
        </w:rPr>
      </w:pPr>
      <w:r w:rsidRPr="005B25A1">
        <w:rPr>
          <w:b/>
          <w:bCs/>
        </w:rPr>
        <w:t>Plenary Discussion:</w:t>
      </w:r>
    </w:p>
    <w:p w14:paraId="0D9ABD25" w14:textId="77777777" w:rsidR="004335B7" w:rsidRPr="004335B7" w:rsidRDefault="004335B7" w:rsidP="004335B7">
      <w:pPr>
        <w:keepNext/>
        <w:keepLines/>
      </w:pPr>
      <w:r w:rsidRPr="00E044EF">
        <w:rPr>
          <w:color w:val="FF0000"/>
        </w:rPr>
        <w:t>Block approve</w:t>
      </w:r>
      <w:r>
        <w:rPr>
          <w:color w:val="FF0000"/>
        </w:rPr>
        <w:t>d</w:t>
      </w:r>
      <w:r>
        <w:t>.</w:t>
      </w:r>
    </w:p>
    <w:p w14:paraId="7C2C2FB6" w14:textId="0456F75B" w:rsidR="007615D6" w:rsidRPr="00EB0339" w:rsidRDefault="004335B7" w:rsidP="004335B7">
      <w:r w:rsidRPr="005B25A1">
        <w:rPr>
          <w:b/>
          <w:bCs/>
        </w:rPr>
        <w:t>Status:</w:t>
      </w:r>
      <w:r>
        <w:t xml:space="preserve"> </w:t>
      </w:r>
      <w:r w:rsidRPr="00C3284B">
        <w:rPr>
          <w:color w:val="FF0000"/>
          <w:lang w:eastAsia="en-US"/>
        </w:rPr>
        <w:t>Approved</w:t>
      </w:r>
      <w:r>
        <w:t>.</w:t>
      </w:r>
    </w:p>
    <w:p w14:paraId="462F6502" w14:textId="77777777" w:rsidR="00E00DA6" w:rsidRDefault="007615D6" w:rsidP="000A3FBD">
      <w:pPr>
        <w:pStyle w:val="NormTop"/>
      </w:pPr>
      <w:r>
        <w:rPr>
          <w:color w:val="0000FF"/>
        </w:rPr>
        <w:lastRenderedPageBreak/>
        <w:t>SP-230095</w:t>
      </w:r>
      <w:r w:rsidRPr="00D53282">
        <w:t xml:space="preserve"> </w:t>
      </w:r>
      <w:r>
        <w:t>(WID REVISED) Revised WID: System Support for AI/ML-based Services (AIMLsys). (Source: SA WG2)</w:t>
      </w:r>
      <w:r>
        <w:br/>
      </w:r>
      <w:r w:rsidRPr="00D53282">
        <w:rPr>
          <w:b/>
        </w:rPr>
        <w:t>Document for:</w:t>
      </w:r>
      <w:r w:rsidRPr="00D53282">
        <w:t xml:space="preserve"> </w:t>
      </w:r>
      <w:r>
        <w:t>Approval</w:t>
      </w:r>
      <w:r>
        <w:br/>
      </w:r>
      <w:r w:rsidRPr="00D53282">
        <w:rPr>
          <w:b/>
        </w:rPr>
        <w:t>Abstract:</w:t>
      </w:r>
      <w:r w:rsidRPr="00D53282">
        <w:t xml:space="preserve"> </w:t>
      </w:r>
      <w:r>
        <w:br/>
        <w:t>Revised WID: System Support for AI/ML-based Services (AIMLsys).</w:t>
      </w:r>
    </w:p>
    <w:p w14:paraId="2342EAC0"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SP-221329.</w:t>
      </w:r>
    </w:p>
    <w:p w14:paraId="5934863D" w14:textId="77777777" w:rsidR="007615D6" w:rsidRPr="005B25A1" w:rsidRDefault="007615D6" w:rsidP="007615D6">
      <w:pPr>
        <w:keepNext/>
        <w:keepLines/>
        <w:rPr>
          <w:b/>
          <w:bCs/>
        </w:rPr>
      </w:pPr>
      <w:r w:rsidRPr="005B25A1">
        <w:rPr>
          <w:b/>
          <w:bCs/>
        </w:rPr>
        <w:t>Plenary Discussion:</w:t>
      </w:r>
    </w:p>
    <w:p w14:paraId="434758DD" w14:textId="77777777" w:rsidR="004335B7" w:rsidRPr="004335B7" w:rsidRDefault="004335B7" w:rsidP="004335B7">
      <w:pPr>
        <w:keepNext/>
        <w:keepLines/>
      </w:pPr>
      <w:r w:rsidRPr="00E044EF">
        <w:rPr>
          <w:color w:val="FF0000"/>
        </w:rPr>
        <w:t>Block approve</w:t>
      </w:r>
      <w:r>
        <w:rPr>
          <w:color w:val="FF0000"/>
        </w:rPr>
        <w:t>d</w:t>
      </w:r>
      <w:r>
        <w:t>.</w:t>
      </w:r>
    </w:p>
    <w:p w14:paraId="03B7ED58" w14:textId="2328E4F6" w:rsidR="007615D6" w:rsidRPr="00EB0339" w:rsidRDefault="004335B7" w:rsidP="004335B7">
      <w:r w:rsidRPr="005B25A1">
        <w:rPr>
          <w:b/>
          <w:bCs/>
        </w:rPr>
        <w:t>Status:</w:t>
      </w:r>
      <w:r>
        <w:t xml:space="preserve"> </w:t>
      </w:r>
      <w:r w:rsidRPr="00C3284B">
        <w:rPr>
          <w:color w:val="FF0000"/>
          <w:lang w:eastAsia="en-US"/>
        </w:rPr>
        <w:t>Approved</w:t>
      </w:r>
      <w:r>
        <w:t>.</w:t>
      </w:r>
    </w:p>
    <w:p w14:paraId="4219018A" w14:textId="77777777" w:rsidR="00E00DA6" w:rsidRDefault="007615D6" w:rsidP="000A3FBD">
      <w:pPr>
        <w:pStyle w:val="NormTop"/>
      </w:pPr>
      <w:r>
        <w:rPr>
          <w:color w:val="0000FF"/>
        </w:rPr>
        <w:t>SP-230096</w:t>
      </w:r>
      <w:r w:rsidRPr="00D53282">
        <w:t xml:space="preserve"> </w:t>
      </w:r>
      <w:r>
        <w:t>(WID REVISED) Revised WID: Enhanced support of Non-Public Networks Phase 2 (eNPN_Ph2). (Source: SA WG2)</w:t>
      </w:r>
      <w:r>
        <w:br/>
      </w:r>
      <w:r w:rsidRPr="00D53282">
        <w:rPr>
          <w:b/>
        </w:rPr>
        <w:t>Document for:</w:t>
      </w:r>
      <w:r w:rsidRPr="00D53282">
        <w:t xml:space="preserve"> </w:t>
      </w:r>
      <w:r>
        <w:t>Approval</w:t>
      </w:r>
      <w:r>
        <w:br/>
      </w:r>
      <w:r w:rsidRPr="00D53282">
        <w:rPr>
          <w:b/>
        </w:rPr>
        <w:t>Abstract:</w:t>
      </w:r>
      <w:r w:rsidRPr="00D53282">
        <w:t xml:space="preserve"> </w:t>
      </w:r>
      <w:r>
        <w:br/>
        <w:t>Revised WID: Enhanced support of Non-Public Networks Phase 2 (eNPN_Ph2).</w:t>
      </w:r>
    </w:p>
    <w:p w14:paraId="545CEA4A"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SP-221340.</w:t>
      </w:r>
    </w:p>
    <w:p w14:paraId="0B950CF3" w14:textId="77777777" w:rsidR="007615D6" w:rsidRPr="005B25A1" w:rsidRDefault="007615D6" w:rsidP="007615D6">
      <w:pPr>
        <w:keepNext/>
        <w:keepLines/>
        <w:rPr>
          <w:b/>
          <w:bCs/>
        </w:rPr>
      </w:pPr>
      <w:r w:rsidRPr="005B25A1">
        <w:rPr>
          <w:b/>
          <w:bCs/>
        </w:rPr>
        <w:t>Plenary Discussion:</w:t>
      </w:r>
    </w:p>
    <w:p w14:paraId="4325144A" w14:textId="77777777" w:rsidR="004335B7" w:rsidRPr="004335B7" w:rsidRDefault="004335B7" w:rsidP="004335B7">
      <w:pPr>
        <w:keepNext/>
        <w:keepLines/>
      </w:pPr>
      <w:r w:rsidRPr="00E044EF">
        <w:rPr>
          <w:color w:val="FF0000"/>
        </w:rPr>
        <w:t>Block approve</w:t>
      </w:r>
      <w:r>
        <w:rPr>
          <w:color w:val="FF0000"/>
        </w:rPr>
        <w:t>d</w:t>
      </w:r>
      <w:r>
        <w:t>.</w:t>
      </w:r>
    </w:p>
    <w:p w14:paraId="5E457ADC" w14:textId="00883E04" w:rsidR="007615D6" w:rsidRPr="00EB0339" w:rsidRDefault="004335B7" w:rsidP="004335B7">
      <w:r w:rsidRPr="005B25A1">
        <w:rPr>
          <w:b/>
          <w:bCs/>
        </w:rPr>
        <w:t>Status:</w:t>
      </w:r>
      <w:r>
        <w:t xml:space="preserve"> </w:t>
      </w:r>
      <w:r w:rsidRPr="00C3284B">
        <w:rPr>
          <w:color w:val="FF0000"/>
          <w:lang w:eastAsia="en-US"/>
        </w:rPr>
        <w:t>Approved</w:t>
      </w:r>
      <w:r>
        <w:t>.</w:t>
      </w:r>
    </w:p>
    <w:p w14:paraId="2A872842" w14:textId="77777777" w:rsidR="00E00DA6" w:rsidRDefault="007615D6" w:rsidP="000A3FBD">
      <w:pPr>
        <w:pStyle w:val="NormTop"/>
      </w:pPr>
      <w:r>
        <w:rPr>
          <w:color w:val="0000FF"/>
        </w:rPr>
        <w:t>SP-230097</w:t>
      </w:r>
      <w:r w:rsidRPr="00D53282">
        <w:t xml:space="preserve"> </w:t>
      </w:r>
      <w:r>
        <w:t>(WID REVISED) Revised WID on Proximity-based Services in 5GS Phase 2 . (Source: SA WG2)</w:t>
      </w:r>
      <w:r>
        <w:br/>
      </w:r>
      <w:r w:rsidRPr="00D53282">
        <w:rPr>
          <w:b/>
        </w:rPr>
        <w:t>Document for:</w:t>
      </w:r>
      <w:r w:rsidRPr="00D53282">
        <w:t xml:space="preserve"> </w:t>
      </w:r>
      <w:r>
        <w:t>Approval</w:t>
      </w:r>
      <w:r>
        <w:br/>
      </w:r>
      <w:r w:rsidRPr="00D53282">
        <w:rPr>
          <w:b/>
        </w:rPr>
        <w:t>Abstract:</w:t>
      </w:r>
      <w:r w:rsidRPr="00D53282">
        <w:t xml:space="preserve"> </w:t>
      </w:r>
      <w:r>
        <w:br/>
        <w:t>Revised WID on Proximity-based Services in 5GS Phase 2 .</w:t>
      </w:r>
    </w:p>
    <w:p w14:paraId="1E2039C1"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SP-221206.</w:t>
      </w:r>
    </w:p>
    <w:p w14:paraId="5554696B" w14:textId="77777777" w:rsidR="007615D6" w:rsidRPr="005B25A1" w:rsidRDefault="007615D6" w:rsidP="007615D6">
      <w:pPr>
        <w:keepNext/>
        <w:keepLines/>
        <w:rPr>
          <w:b/>
          <w:bCs/>
        </w:rPr>
      </w:pPr>
      <w:r w:rsidRPr="005B25A1">
        <w:rPr>
          <w:b/>
          <w:bCs/>
        </w:rPr>
        <w:t>Plenary Discussion:</w:t>
      </w:r>
    </w:p>
    <w:p w14:paraId="2CD4D193" w14:textId="77777777" w:rsidR="004335B7" w:rsidRPr="004335B7" w:rsidRDefault="004335B7" w:rsidP="004335B7">
      <w:pPr>
        <w:keepNext/>
        <w:keepLines/>
      </w:pPr>
      <w:r w:rsidRPr="00E044EF">
        <w:rPr>
          <w:color w:val="FF0000"/>
        </w:rPr>
        <w:t>Block approve</w:t>
      </w:r>
      <w:r>
        <w:rPr>
          <w:color w:val="FF0000"/>
        </w:rPr>
        <w:t>d</w:t>
      </w:r>
      <w:r>
        <w:t>.</w:t>
      </w:r>
    </w:p>
    <w:p w14:paraId="679E7009" w14:textId="7B78AFDA" w:rsidR="007615D6" w:rsidRPr="00EB0339" w:rsidRDefault="004335B7" w:rsidP="004335B7">
      <w:r w:rsidRPr="005B25A1">
        <w:rPr>
          <w:b/>
          <w:bCs/>
        </w:rPr>
        <w:t>Status:</w:t>
      </w:r>
      <w:r>
        <w:t xml:space="preserve"> </w:t>
      </w:r>
      <w:r w:rsidRPr="00C3284B">
        <w:rPr>
          <w:color w:val="FF0000"/>
          <w:lang w:eastAsia="en-US"/>
        </w:rPr>
        <w:t>Approved</w:t>
      </w:r>
      <w:r>
        <w:t>.</w:t>
      </w:r>
    </w:p>
    <w:p w14:paraId="443CF2EB" w14:textId="77777777" w:rsidR="00E00DA6" w:rsidRDefault="007615D6" w:rsidP="000A3FBD">
      <w:pPr>
        <w:pStyle w:val="NormTop"/>
      </w:pPr>
      <w:r>
        <w:rPr>
          <w:color w:val="0000FF"/>
        </w:rPr>
        <w:t>SP-230098</w:t>
      </w:r>
      <w:r w:rsidRPr="00D53282">
        <w:t xml:space="preserve"> </w:t>
      </w:r>
      <w:r>
        <w:t>(WID REVISED) WID update: System architecture for Next Generation Real time Communication services . (Source: SA WG2)</w:t>
      </w:r>
      <w:r>
        <w:br/>
      </w:r>
      <w:r w:rsidRPr="00D53282">
        <w:rPr>
          <w:b/>
        </w:rPr>
        <w:t>Document for:</w:t>
      </w:r>
      <w:r w:rsidRPr="00D53282">
        <w:t xml:space="preserve"> </w:t>
      </w:r>
      <w:r>
        <w:t>Approval</w:t>
      </w:r>
      <w:r>
        <w:br/>
      </w:r>
      <w:r w:rsidRPr="00D53282">
        <w:rPr>
          <w:b/>
        </w:rPr>
        <w:t>Abstract:</w:t>
      </w:r>
      <w:r w:rsidRPr="00D53282">
        <w:t xml:space="preserve"> </w:t>
      </w:r>
      <w:r>
        <w:br/>
        <w:t>WID update: System architecture for Next Generation Real time Communication services .</w:t>
      </w:r>
    </w:p>
    <w:p w14:paraId="713FFF8E"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SP-220804.</w:t>
      </w:r>
    </w:p>
    <w:p w14:paraId="3F3BD0CA" w14:textId="77777777" w:rsidR="007615D6" w:rsidRPr="005B25A1" w:rsidRDefault="007615D6" w:rsidP="007615D6">
      <w:pPr>
        <w:keepNext/>
        <w:keepLines/>
        <w:rPr>
          <w:b/>
          <w:bCs/>
        </w:rPr>
      </w:pPr>
      <w:r w:rsidRPr="005B25A1">
        <w:rPr>
          <w:b/>
          <w:bCs/>
        </w:rPr>
        <w:t>Plenary Discussion:</w:t>
      </w:r>
    </w:p>
    <w:p w14:paraId="5AC69668" w14:textId="77777777" w:rsidR="004335B7" w:rsidRPr="004335B7" w:rsidRDefault="004335B7" w:rsidP="004335B7">
      <w:pPr>
        <w:keepNext/>
        <w:keepLines/>
      </w:pPr>
      <w:r w:rsidRPr="00E044EF">
        <w:rPr>
          <w:color w:val="FF0000"/>
        </w:rPr>
        <w:t>Block approve</w:t>
      </w:r>
      <w:r>
        <w:rPr>
          <w:color w:val="FF0000"/>
        </w:rPr>
        <w:t>d</w:t>
      </w:r>
      <w:r>
        <w:t>.</w:t>
      </w:r>
    </w:p>
    <w:p w14:paraId="5D7B7F6A" w14:textId="0F84FF88" w:rsidR="007615D6" w:rsidRPr="00EB0339" w:rsidRDefault="004335B7" w:rsidP="004335B7">
      <w:r w:rsidRPr="005B25A1">
        <w:rPr>
          <w:b/>
          <w:bCs/>
        </w:rPr>
        <w:t>Status:</w:t>
      </w:r>
      <w:r>
        <w:t xml:space="preserve"> </w:t>
      </w:r>
      <w:r w:rsidRPr="00C3284B">
        <w:rPr>
          <w:color w:val="FF0000"/>
          <w:lang w:eastAsia="en-US"/>
        </w:rPr>
        <w:t>Approved</w:t>
      </w:r>
      <w:r>
        <w:t>.</w:t>
      </w:r>
    </w:p>
    <w:p w14:paraId="65D3EB55" w14:textId="77777777" w:rsidR="00E00DA6" w:rsidRDefault="007615D6" w:rsidP="000A3FBD">
      <w:pPr>
        <w:pStyle w:val="NormTop"/>
      </w:pPr>
      <w:r>
        <w:rPr>
          <w:color w:val="0000FF"/>
        </w:rPr>
        <w:t>SP-230099</w:t>
      </w:r>
      <w:r w:rsidRPr="00D53282">
        <w:t xml:space="preserve"> </w:t>
      </w:r>
      <w:r>
        <w:t>(WID REVISED) Revised WID: Architectural enhancements for 5G multicast-broadcast services Phase 2 (5MBS_Ph2). (Source: SA WG2)</w:t>
      </w:r>
      <w:r>
        <w:br/>
      </w:r>
      <w:r w:rsidRPr="00D53282">
        <w:rPr>
          <w:b/>
        </w:rPr>
        <w:t>Document for:</w:t>
      </w:r>
      <w:r w:rsidRPr="00D53282">
        <w:t xml:space="preserve"> </w:t>
      </w:r>
      <w:r>
        <w:t>Approval</w:t>
      </w:r>
      <w:r>
        <w:br/>
      </w:r>
      <w:r w:rsidRPr="00D53282">
        <w:rPr>
          <w:b/>
        </w:rPr>
        <w:t>Abstract:</w:t>
      </w:r>
      <w:r w:rsidRPr="00D53282">
        <w:t xml:space="preserve"> </w:t>
      </w:r>
      <w:r>
        <w:br/>
        <w:t>Revised WID: Architectural enhancements for 5G multicast-broadcast services Phase 2 (5MBS_Ph2).</w:t>
      </w:r>
    </w:p>
    <w:p w14:paraId="0DF81651"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SP-221131.</w:t>
      </w:r>
    </w:p>
    <w:p w14:paraId="017CCD43" w14:textId="77777777" w:rsidR="007615D6" w:rsidRPr="005B25A1" w:rsidRDefault="007615D6" w:rsidP="007615D6">
      <w:pPr>
        <w:keepNext/>
        <w:keepLines/>
        <w:rPr>
          <w:b/>
          <w:bCs/>
        </w:rPr>
      </w:pPr>
      <w:r w:rsidRPr="005B25A1">
        <w:rPr>
          <w:b/>
          <w:bCs/>
        </w:rPr>
        <w:t>Plenary Discussion:</w:t>
      </w:r>
    </w:p>
    <w:p w14:paraId="00FF5D96" w14:textId="77777777" w:rsidR="004335B7" w:rsidRPr="004335B7" w:rsidRDefault="004335B7" w:rsidP="004335B7">
      <w:pPr>
        <w:keepNext/>
        <w:keepLines/>
      </w:pPr>
      <w:r w:rsidRPr="00E044EF">
        <w:rPr>
          <w:color w:val="FF0000"/>
        </w:rPr>
        <w:t>Block approve</w:t>
      </w:r>
      <w:r>
        <w:rPr>
          <w:color w:val="FF0000"/>
        </w:rPr>
        <w:t>d</w:t>
      </w:r>
      <w:r>
        <w:t>.</w:t>
      </w:r>
    </w:p>
    <w:p w14:paraId="15511067" w14:textId="5FB5F82A" w:rsidR="007615D6" w:rsidRPr="00EB0339" w:rsidRDefault="004335B7" w:rsidP="004335B7">
      <w:r w:rsidRPr="005B25A1">
        <w:rPr>
          <w:b/>
          <w:bCs/>
        </w:rPr>
        <w:t>Status:</w:t>
      </w:r>
      <w:r>
        <w:t xml:space="preserve"> </w:t>
      </w:r>
      <w:r w:rsidRPr="00C3284B">
        <w:rPr>
          <w:color w:val="FF0000"/>
          <w:lang w:eastAsia="en-US"/>
        </w:rPr>
        <w:t>Approved</w:t>
      </w:r>
      <w:r>
        <w:t>.</w:t>
      </w:r>
    </w:p>
    <w:p w14:paraId="24724891" w14:textId="77777777" w:rsidR="00E00DA6" w:rsidRDefault="007615D6" w:rsidP="000A3FBD">
      <w:pPr>
        <w:pStyle w:val="NormTop"/>
      </w:pPr>
      <w:r>
        <w:rPr>
          <w:color w:val="0000FF"/>
        </w:rPr>
        <w:lastRenderedPageBreak/>
        <w:t>SP-230101</w:t>
      </w:r>
      <w:r w:rsidRPr="00D53282">
        <w:t xml:space="preserve"> </w:t>
      </w:r>
      <w:r>
        <w:t>(WID REVISED) Revised WID on generic group management, exposure and communication enhancements. (Source: SA WG2)</w:t>
      </w:r>
      <w:r>
        <w:br/>
      </w:r>
      <w:r w:rsidRPr="00D53282">
        <w:rPr>
          <w:b/>
        </w:rPr>
        <w:t>Document for:</w:t>
      </w:r>
      <w:r w:rsidRPr="00D53282">
        <w:t xml:space="preserve"> </w:t>
      </w:r>
      <w:r>
        <w:t>Approval</w:t>
      </w:r>
      <w:r>
        <w:br/>
      </w:r>
      <w:r w:rsidRPr="00D53282">
        <w:rPr>
          <w:b/>
        </w:rPr>
        <w:t>Abstract:</w:t>
      </w:r>
      <w:r w:rsidRPr="00D53282">
        <w:t xml:space="preserve"> </w:t>
      </w:r>
      <w:r>
        <w:br/>
        <w:t>Revised WID on generic group management, exposure and communication enhancements.</w:t>
      </w:r>
    </w:p>
    <w:p w14:paraId="4F569C5F"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SP-221339.</w:t>
      </w:r>
    </w:p>
    <w:p w14:paraId="48B9BD1B" w14:textId="77777777" w:rsidR="007615D6" w:rsidRPr="005B25A1" w:rsidRDefault="007615D6" w:rsidP="007615D6">
      <w:pPr>
        <w:keepNext/>
        <w:keepLines/>
        <w:rPr>
          <w:b/>
          <w:bCs/>
        </w:rPr>
      </w:pPr>
      <w:r w:rsidRPr="005B25A1">
        <w:rPr>
          <w:b/>
          <w:bCs/>
        </w:rPr>
        <w:t>Plenary Discussion:</w:t>
      </w:r>
    </w:p>
    <w:p w14:paraId="5277374E" w14:textId="77777777" w:rsidR="004335B7" w:rsidRPr="004335B7" w:rsidRDefault="004335B7" w:rsidP="004335B7">
      <w:pPr>
        <w:keepNext/>
        <w:keepLines/>
      </w:pPr>
      <w:r w:rsidRPr="00E044EF">
        <w:rPr>
          <w:color w:val="FF0000"/>
        </w:rPr>
        <w:t>Block approve</w:t>
      </w:r>
      <w:r>
        <w:rPr>
          <w:color w:val="FF0000"/>
        </w:rPr>
        <w:t>d</w:t>
      </w:r>
      <w:r>
        <w:t>.</w:t>
      </w:r>
    </w:p>
    <w:p w14:paraId="300FA331" w14:textId="42919DE7" w:rsidR="007615D6" w:rsidRPr="00EB0339" w:rsidRDefault="004335B7" w:rsidP="004335B7">
      <w:r w:rsidRPr="005B25A1">
        <w:rPr>
          <w:b/>
          <w:bCs/>
        </w:rPr>
        <w:t>Status:</w:t>
      </w:r>
      <w:r>
        <w:t xml:space="preserve"> </w:t>
      </w:r>
      <w:r w:rsidRPr="00C3284B">
        <w:rPr>
          <w:color w:val="FF0000"/>
          <w:lang w:eastAsia="en-US"/>
        </w:rPr>
        <w:t>Approved</w:t>
      </w:r>
      <w:r>
        <w:t>.</w:t>
      </w:r>
    </w:p>
    <w:p w14:paraId="62F4692A" w14:textId="77777777" w:rsidR="00E00DA6" w:rsidRDefault="007615D6" w:rsidP="000A3FBD">
      <w:pPr>
        <w:pStyle w:val="NormTop"/>
      </w:pPr>
      <w:r>
        <w:rPr>
          <w:color w:val="0000FF"/>
        </w:rPr>
        <w:t>SP-230102</w:t>
      </w:r>
      <w:r w:rsidRPr="00D53282">
        <w:t xml:space="preserve"> </w:t>
      </w:r>
      <w:r>
        <w:t>(WID REVISED) Revised WID: Dynamically Changing AM Policies in the 5GC Phase 2. (Source: SA WG2)</w:t>
      </w:r>
      <w:r>
        <w:br/>
      </w:r>
      <w:r w:rsidRPr="00D53282">
        <w:rPr>
          <w:b/>
        </w:rPr>
        <w:t>Document for:</w:t>
      </w:r>
      <w:r w:rsidRPr="00D53282">
        <w:t xml:space="preserve"> </w:t>
      </w:r>
      <w:r>
        <w:t>Approval</w:t>
      </w:r>
      <w:r>
        <w:br/>
      </w:r>
      <w:r w:rsidRPr="00D53282">
        <w:rPr>
          <w:b/>
        </w:rPr>
        <w:t>Abstract:</w:t>
      </w:r>
      <w:r w:rsidRPr="00D53282">
        <w:t xml:space="preserve"> </w:t>
      </w:r>
      <w:r>
        <w:br/>
        <w:t>Revised WID: Dynamically Changing AM Policies in the 5GC Phase 2.</w:t>
      </w:r>
    </w:p>
    <w:p w14:paraId="55734C58"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SP-220799.</w:t>
      </w:r>
    </w:p>
    <w:p w14:paraId="4344AEE0" w14:textId="77777777" w:rsidR="007615D6" w:rsidRPr="005B25A1" w:rsidRDefault="007615D6" w:rsidP="007615D6">
      <w:pPr>
        <w:keepNext/>
        <w:keepLines/>
        <w:rPr>
          <w:b/>
          <w:bCs/>
        </w:rPr>
      </w:pPr>
      <w:r w:rsidRPr="005B25A1">
        <w:rPr>
          <w:b/>
          <w:bCs/>
        </w:rPr>
        <w:t>Plenary Discussion:</w:t>
      </w:r>
    </w:p>
    <w:p w14:paraId="6DBFD61F" w14:textId="77777777" w:rsidR="004335B7" w:rsidRPr="004335B7" w:rsidRDefault="004335B7" w:rsidP="004335B7">
      <w:pPr>
        <w:keepNext/>
        <w:keepLines/>
      </w:pPr>
      <w:r w:rsidRPr="00E044EF">
        <w:rPr>
          <w:color w:val="FF0000"/>
        </w:rPr>
        <w:t>Block approve</w:t>
      </w:r>
      <w:r>
        <w:rPr>
          <w:color w:val="FF0000"/>
        </w:rPr>
        <w:t>d</w:t>
      </w:r>
      <w:r>
        <w:t>.</w:t>
      </w:r>
    </w:p>
    <w:p w14:paraId="34DD9C2C" w14:textId="73866064" w:rsidR="007615D6" w:rsidRPr="00EB0339" w:rsidRDefault="004335B7" w:rsidP="004335B7">
      <w:r w:rsidRPr="005B25A1">
        <w:rPr>
          <w:b/>
          <w:bCs/>
        </w:rPr>
        <w:t>Status:</w:t>
      </w:r>
      <w:r>
        <w:t xml:space="preserve"> </w:t>
      </w:r>
      <w:r w:rsidRPr="00C3284B">
        <w:rPr>
          <w:color w:val="FF0000"/>
          <w:lang w:eastAsia="en-US"/>
        </w:rPr>
        <w:t>Approved</w:t>
      </w:r>
      <w:r>
        <w:t>.</w:t>
      </w:r>
    </w:p>
    <w:p w14:paraId="34BD192E" w14:textId="77777777" w:rsidR="00E00DA6" w:rsidRDefault="007615D6" w:rsidP="000A3FBD">
      <w:pPr>
        <w:pStyle w:val="NormTop"/>
      </w:pPr>
      <w:r>
        <w:rPr>
          <w:color w:val="0000FF"/>
        </w:rPr>
        <w:t>SP-230103</w:t>
      </w:r>
      <w:r w:rsidRPr="00D53282">
        <w:t xml:space="preserve"> </w:t>
      </w:r>
      <w:r>
        <w:t>(WID REVISED) Revised WID: UPF enhancement for Exposure and SBA (UPEAS). (Source: SA WG2)</w:t>
      </w:r>
      <w:r>
        <w:br/>
      </w:r>
      <w:r w:rsidRPr="00D53282">
        <w:rPr>
          <w:b/>
        </w:rPr>
        <w:t>Document for:</w:t>
      </w:r>
      <w:r w:rsidRPr="00D53282">
        <w:t xml:space="preserve"> </w:t>
      </w:r>
      <w:r>
        <w:t>Approval</w:t>
      </w:r>
      <w:r>
        <w:br/>
      </w:r>
      <w:r w:rsidRPr="00D53282">
        <w:rPr>
          <w:b/>
        </w:rPr>
        <w:t>Abstract:</w:t>
      </w:r>
      <w:r w:rsidRPr="00D53282">
        <w:t xml:space="preserve"> </w:t>
      </w:r>
      <w:r>
        <w:br/>
        <w:t>Revised WID: UPF enhancement for Exposure and SBA (UPEAS).</w:t>
      </w:r>
    </w:p>
    <w:p w14:paraId="557BC157"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SP-220809.</w:t>
      </w:r>
    </w:p>
    <w:p w14:paraId="07B51953" w14:textId="77777777" w:rsidR="007615D6" w:rsidRPr="005B25A1" w:rsidRDefault="007615D6" w:rsidP="007615D6">
      <w:pPr>
        <w:keepNext/>
        <w:keepLines/>
        <w:rPr>
          <w:b/>
          <w:bCs/>
        </w:rPr>
      </w:pPr>
      <w:r w:rsidRPr="005B25A1">
        <w:rPr>
          <w:b/>
          <w:bCs/>
        </w:rPr>
        <w:t>Plenary Discussion:</w:t>
      </w:r>
    </w:p>
    <w:p w14:paraId="214F4A9C" w14:textId="77777777" w:rsidR="004335B7" w:rsidRPr="004335B7" w:rsidRDefault="004335B7" w:rsidP="004335B7">
      <w:pPr>
        <w:keepNext/>
        <w:keepLines/>
      </w:pPr>
      <w:r w:rsidRPr="00E044EF">
        <w:rPr>
          <w:color w:val="FF0000"/>
        </w:rPr>
        <w:t>Block approve</w:t>
      </w:r>
      <w:r>
        <w:rPr>
          <w:color w:val="FF0000"/>
        </w:rPr>
        <w:t>d</w:t>
      </w:r>
      <w:r>
        <w:t>.</w:t>
      </w:r>
    </w:p>
    <w:p w14:paraId="16A56416" w14:textId="79EE0042" w:rsidR="007615D6" w:rsidRPr="00EB0339" w:rsidRDefault="004335B7" w:rsidP="004335B7">
      <w:r w:rsidRPr="005B25A1">
        <w:rPr>
          <w:b/>
          <w:bCs/>
        </w:rPr>
        <w:t>Status:</w:t>
      </w:r>
      <w:r>
        <w:t xml:space="preserve"> </w:t>
      </w:r>
      <w:r w:rsidRPr="00C3284B">
        <w:rPr>
          <w:color w:val="FF0000"/>
          <w:lang w:eastAsia="en-US"/>
        </w:rPr>
        <w:t>Approved</w:t>
      </w:r>
      <w:r>
        <w:t>.</w:t>
      </w:r>
    </w:p>
    <w:p w14:paraId="61FD5125" w14:textId="77777777" w:rsidR="00E00DA6" w:rsidRDefault="007615D6" w:rsidP="000A3FBD">
      <w:pPr>
        <w:pStyle w:val="NormTop"/>
      </w:pPr>
      <w:r>
        <w:rPr>
          <w:color w:val="0000FF"/>
        </w:rPr>
        <w:t>SP-230104</w:t>
      </w:r>
      <w:r w:rsidRPr="00D53282">
        <w:t xml:space="preserve"> </w:t>
      </w:r>
      <w:r>
        <w:t>(WID REVISED) Revised WID: Enhancement of Network Slicing Phase 3 (eNS_Ph3). (Source: SA WG2)</w:t>
      </w:r>
      <w:r>
        <w:br/>
      </w:r>
      <w:r w:rsidRPr="00D53282">
        <w:rPr>
          <w:b/>
        </w:rPr>
        <w:t>Document for:</w:t>
      </w:r>
      <w:r w:rsidRPr="00D53282">
        <w:t xml:space="preserve"> </w:t>
      </w:r>
      <w:r>
        <w:t>Approval</w:t>
      </w:r>
      <w:r>
        <w:br/>
      </w:r>
      <w:r w:rsidRPr="00D53282">
        <w:rPr>
          <w:b/>
        </w:rPr>
        <w:t>Abstract:</w:t>
      </w:r>
      <w:r w:rsidRPr="00D53282">
        <w:t xml:space="preserve"> </w:t>
      </w:r>
      <w:r>
        <w:br/>
        <w:t>Revised WID: Enhancement of Network Slicing Phase 3 (eNS_Ph3).</w:t>
      </w:r>
    </w:p>
    <w:p w14:paraId="4E1ED846"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SP-221135.</w:t>
      </w:r>
    </w:p>
    <w:p w14:paraId="105BDB7C" w14:textId="77777777" w:rsidR="007615D6" w:rsidRPr="005B25A1" w:rsidRDefault="007615D6" w:rsidP="007615D6">
      <w:pPr>
        <w:keepNext/>
        <w:keepLines/>
        <w:rPr>
          <w:b/>
          <w:bCs/>
        </w:rPr>
      </w:pPr>
      <w:r w:rsidRPr="005B25A1">
        <w:rPr>
          <w:b/>
          <w:bCs/>
        </w:rPr>
        <w:t>Plenary Discussion:</w:t>
      </w:r>
    </w:p>
    <w:p w14:paraId="4BE0B606" w14:textId="77777777" w:rsidR="004335B7" w:rsidRPr="004335B7" w:rsidRDefault="004335B7" w:rsidP="004335B7">
      <w:pPr>
        <w:keepNext/>
        <w:keepLines/>
      </w:pPr>
      <w:r w:rsidRPr="00E044EF">
        <w:rPr>
          <w:color w:val="FF0000"/>
        </w:rPr>
        <w:t>Block approve</w:t>
      </w:r>
      <w:r>
        <w:rPr>
          <w:color w:val="FF0000"/>
        </w:rPr>
        <w:t>d</w:t>
      </w:r>
      <w:r>
        <w:t>.</w:t>
      </w:r>
    </w:p>
    <w:p w14:paraId="2A40A73B" w14:textId="06B3E597" w:rsidR="007615D6" w:rsidRPr="00EB0339" w:rsidRDefault="004335B7" w:rsidP="004335B7">
      <w:r w:rsidRPr="005B25A1">
        <w:rPr>
          <w:b/>
          <w:bCs/>
        </w:rPr>
        <w:t>Status:</w:t>
      </w:r>
      <w:r>
        <w:t xml:space="preserve"> </w:t>
      </w:r>
      <w:r w:rsidRPr="00C3284B">
        <w:rPr>
          <w:color w:val="FF0000"/>
          <w:lang w:eastAsia="en-US"/>
        </w:rPr>
        <w:t>Approved</w:t>
      </w:r>
      <w:r>
        <w:t>.</w:t>
      </w:r>
    </w:p>
    <w:p w14:paraId="0D5C4101" w14:textId="77777777" w:rsidR="00E00DA6" w:rsidRDefault="007615D6" w:rsidP="000A3FBD">
      <w:pPr>
        <w:pStyle w:val="NormTop"/>
      </w:pPr>
      <w:r>
        <w:rPr>
          <w:color w:val="0000FF"/>
        </w:rPr>
        <w:t>SP-230105</w:t>
      </w:r>
      <w:r w:rsidRPr="00D53282">
        <w:t xml:space="preserve"> </w:t>
      </w:r>
      <w:r>
        <w:t>(WID REVISED) Updated WID on Architecture Enhancements for Vehicle Mounted Relays (VMR). (Source: SA WG2)</w:t>
      </w:r>
      <w:r>
        <w:br/>
      </w:r>
      <w:r w:rsidRPr="00D53282">
        <w:rPr>
          <w:b/>
        </w:rPr>
        <w:t>Document for:</w:t>
      </w:r>
      <w:r w:rsidRPr="00D53282">
        <w:t xml:space="preserve"> </w:t>
      </w:r>
      <w:r>
        <w:t>Approval</w:t>
      </w:r>
      <w:r>
        <w:br/>
      </w:r>
      <w:r w:rsidRPr="00D53282">
        <w:rPr>
          <w:b/>
        </w:rPr>
        <w:t>Abstract:</w:t>
      </w:r>
      <w:r w:rsidRPr="00D53282">
        <w:t xml:space="preserve"> </w:t>
      </w:r>
      <w:r>
        <w:br/>
        <w:t>Updated WID on Architecture Enhancements for Vehicle Mounted Relays (VMR).</w:t>
      </w:r>
    </w:p>
    <w:p w14:paraId="27366A2E"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SP-221328.</w:t>
      </w:r>
    </w:p>
    <w:p w14:paraId="6D941DA2" w14:textId="77777777" w:rsidR="007615D6" w:rsidRPr="005B25A1" w:rsidRDefault="007615D6" w:rsidP="007615D6">
      <w:pPr>
        <w:keepNext/>
        <w:keepLines/>
        <w:rPr>
          <w:b/>
          <w:bCs/>
        </w:rPr>
      </w:pPr>
      <w:r w:rsidRPr="005B25A1">
        <w:rPr>
          <w:b/>
          <w:bCs/>
        </w:rPr>
        <w:t>Plenary Discussion:</w:t>
      </w:r>
    </w:p>
    <w:p w14:paraId="247A56C2" w14:textId="77777777" w:rsidR="004335B7" w:rsidRPr="004335B7" w:rsidRDefault="004335B7" w:rsidP="004335B7">
      <w:pPr>
        <w:keepNext/>
        <w:keepLines/>
      </w:pPr>
      <w:r w:rsidRPr="00E044EF">
        <w:rPr>
          <w:color w:val="FF0000"/>
        </w:rPr>
        <w:t>Block approve</w:t>
      </w:r>
      <w:r>
        <w:rPr>
          <w:color w:val="FF0000"/>
        </w:rPr>
        <w:t>d</w:t>
      </w:r>
      <w:r>
        <w:t>.</w:t>
      </w:r>
    </w:p>
    <w:p w14:paraId="00E99389" w14:textId="045F1E2E" w:rsidR="007615D6" w:rsidRPr="00EB0339" w:rsidRDefault="004335B7" w:rsidP="004335B7">
      <w:r w:rsidRPr="005B25A1">
        <w:rPr>
          <w:b/>
          <w:bCs/>
        </w:rPr>
        <w:t>Status:</w:t>
      </w:r>
      <w:r>
        <w:t xml:space="preserve"> </w:t>
      </w:r>
      <w:r w:rsidRPr="00C3284B">
        <w:rPr>
          <w:color w:val="FF0000"/>
          <w:lang w:eastAsia="en-US"/>
        </w:rPr>
        <w:t>Approved</w:t>
      </w:r>
      <w:r>
        <w:t>.</w:t>
      </w:r>
    </w:p>
    <w:p w14:paraId="1BCDA7DE" w14:textId="77777777" w:rsidR="00E00DA6" w:rsidRDefault="007615D6" w:rsidP="000A3FBD">
      <w:pPr>
        <w:pStyle w:val="NormTop"/>
      </w:pPr>
      <w:r>
        <w:rPr>
          <w:color w:val="0000FF"/>
        </w:rPr>
        <w:lastRenderedPageBreak/>
        <w:t>SP-230106</w:t>
      </w:r>
      <w:r w:rsidRPr="00D53282">
        <w:t xml:space="preserve"> </w:t>
      </w:r>
      <w:r>
        <w:t>(WID REVISED) Revised WID on Architecture Enhancement to support Ranging based services and sidelink positioning (Ranging_SL). (Source: SA WG2)</w:t>
      </w:r>
      <w:r>
        <w:br/>
      </w:r>
      <w:r w:rsidRPr="00D53282">
        <w:rPr>
          <w:b/>
        </w:rPr>
        <w:t>Document for:</w:t>
      </w:r>
      <w:r w:rsidRPr="00D53282">
        <w:t xml:space="preserve"> </w:t>
      </w:r>
      <w:r>
        <w:t>Approval</w:t>
      </w:r>
      <w:r>
        <w:br/>
      </w:r>
      <w:r w:rsidRPr="00D53282">
        <w:rPr>
          <w:b/>
        </w:rPr>
        <w:t>Abstract:</w:t>
      </w:r>
      <w:r w:rsidRPr="00D53282">
        <w:t xml:space="preserve"> </w:t>
      </w:r>
      <w:r>
        <w:br/>
        <w:t>Revised WID on Architecture Enhancement to support Ranging based services and sidelink positioning (Ranging_SL).</w:t>
      </w:r>
    </w:p>
    <w:p w14:paraId="3BADB2DC"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SP-221325.</w:t>
      </w:r>
    </w:p>
    <w:p w14:paraId="11B384A5" w14:textId="77777777" w:rsidR="007615D6" w:rsidRPr="005B25A1" w:rsidRDefault="007615D6" w:rsidP="007615D6">
      <w:pPr>
        <w:keepNext/>
        <w:keepLines/>
        <w:rPr>
          <w:b/>
          <w:bCs/>
        </w:rPr>
      </w:pPr>
      <w:r w:rsidRPr="005B25A1">
        <w:rPr>
          <w:b/>
          <w:bCs/>
        </w:rPr>
        <w:t>Plenary Discussion:</w:t>
      </w:r>
    </w:p>
    <w:p w14:paraId="65AA912F" w14:textId="77777777" w:rsidR="004335B7" w:rsidRPr="004335B7" w:rsidRDefault="004335B7" w:rsidP="004335B7">
      <w:pPr>
        <w:keepNext/>
        <w:keepLines/>
      </w:pPr>
      <w:r w:rsidRPr="00E044EF">
        <w:rPr>
          <w:color w:val="FF0000"/>
        </w:rPr>
        <w:t>Block approve</w:t>
      </w:r>
      <w:r>
        <w:rPr>
          <w:color w:val="FF0000"/>
        </w:rPr>
        <w:t>d</w:t>
      </w:r>
      <w:r>
        <w:t>.</w:t>
      </w:r>
    </w:p>
    <w:p w14:paraId="6F334416" w14:textId="5B909655" w:rsidR="007615D6" w:rsidRPr="00EB0339" w:rsidRDefault="004335B7" w:rsidP="004335B7">
      <w:r w:rsidRPr="005B25A1">
        <w:rPr>
          <w:b/>
          <w:bCs/>
        </w:rPr>
        <w:t>Status:</w:t>
      </w:r>
      <w:r>
        <w:t xml:space="preserve"> </w:t>
      </w:r>
      <w:r w:rsidRPr="00C3284B">
        <w:rPr>
          <w:color w:val="FF0000"/>
          <w:lang w:eastAsia="en-US"/>
        </w:rPr>
        <w:t>Approved</w:t>
      </w:r>
      <w:r>
        <w:t>.</w:t>
      </w:r>
    </w:p>
    <w:p w14:paraId="1CC7E97E" w14:textId="77777777" w:rsidR="00E00DA6" w:rsidRDefault="007615D6" w:rsidP="000A3FBD">
      <w:pPr>
        <w:pStyle w:val="NormTop"/>
      </w:pPr>
      <w:r>
        <w:rPr>
          <w:color w:val="0000FF"/>
        </w:rPr>
        <w:t>SP-230107</w:t>
      </w:r>
      <w:r w:rsidRPr="00D53282">
        <w:t xml:space="preserve"> </w:t>
      </w:r>
      <w:r>
        <w:t>(WID REVISED) Revised WID: Timing Resiliency and URLLC enhancements (TRS_URLLC). (Source: SA WG2)</w:t>
      </w:r>
      <w:r>
        <w:br/>
      </w:r>
      <w:r w:rsidRPr="00D53282">
        <w:rPr>
          <w:b/>
        </w:rPr>
        <w:t>Document for:</w:t>
      </w:r>
      <w:r w:rsidRPr="00D53282">
        <w:t xml:space="preserve"> </w:t>
      </w:r>
      <w:r>
        <w:t>Approval</w:t>
      </w:r>
      <w:r>
        <w:br/>
      </w:r>
      <w:r w:rsidRPr="00D53282">
        <w:rPr>
          <w:b/>
        </w:rPr>
        <w:t>Abstract:</w:t>
      </w:r>
      <w:r w:rsidRPr="00D53282">
        <w:t xml:space="preserve"> </w:t>
      </w:r>
      <w:r>
        <w:br/>
        <w:t>Revised WID: Timing Resiliency and URLLC enhancements (TRS_URLLC).</w:t>
      </w:r>
    </w:p>
    <w:p w14:paraId="3C555706"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SP-221341.</w:t>
      </w:r>
    </w:p>
    <w:p w14:paraId="30F84943" w14:textId="77777777" w:rsidR="007615D6" w:rsidRPr="005B25A1" w:rsidRDefault="007615D6" w:rsidP="007615D6">
      <w:pPr>
        <w:keepNext/>
        <w:keepLines/>
        <w:rPr>
          <w:b/>
          <w:bCs/>
        </w:rPr>
      </w:pPr>
      <w:r w:rsidRPr="005B25A1">
        <w:rPr>
          <w:b/>
          <w:bCs/>
        </w:rPr>
        <w:t>Plenary Discussion:</w:t>
      </w:r>
    </w:p>
    <w:p w14:paraId="4FE14726" w14:textId="77777777" w:rsidR="004335B7" w:rsidRPr="004335B7" w:rsidRDefault="004335B7" w:rsidP="004335B7">
      <w:pPr>
        <w:keepNext/>
        <w:keepLines/>
      </w:pPr>
      <w:r w:rsidRPr="00E044EF">
        <w:rPr>
          <w:color w:val="FF0000"/>
        </w:rPr>
        <w:t>Block approve</w:t>
      </w:r>
      <w:r>
        <w:rPr>
          <w:color w:val="FF0000"/>
        </w:rPr>
        <w:t>d</w:t>
      </w:r>
      <w:r>
        <w:t>.</w:t>
      </w:r>
    </w:p>
    <w:p w14:paraId="0E91ACB7" w14:textId="10736123" w:rsidR="007615D6" w:rsidRPr="00EB0339" w:rsidRDefault="004335B7" w:rsidP="004335B7">
      <w:r w:rsidRPr="005B25A1">
        <w:rPr>
          <w:b/>
          <w:bCs/>
        </w:rPr>
        <w:t>Status:</w:t>
      </w:r>
      <w:r>
        <w:t xml:space="preserve"> </w:t>
      </w:r>
      <w:r w:rsidRPr="00C3284B">
        <w:rPr>
          <w:color w:val="FF0000"/>
          <w:lang w:eastAsia="en-US"/>
        </w:rPr>
        <w:t>Approved</w:t>
      </w:r>
      <w:r>
        <w:t>.</w:t>
      </w:r>
    </w:p>
    <w:p w14:paraId="059BAAA5" w14:textId="77777777" w:rsidR="00E00DA6" w:rsidRDefault="007615D6" w:rsidP="000A3FBD">
      <w:pPr>
        <w:pStyle w:val="NormTop"/>
      </w:pPr>
      <w:r>
        <w:rPr>
          <w:color w:val="0000FF"/>
        </w:rPr>
        <w:t>SP-230108</w:t>
      </w:r>
      <w:r w:rsidRPr="00D53282">
        <w:t xml:space="preserve"> </w:t>
      </w:r>
      <w:r>
        <w:t>(WID REVISED) Revised WID: MPS when access to EPC/5GC is WLAN. (Source: SA WG2)</w:t>
      </w:r>
      <w:r>
        <w:br/>
      </w:r>
      <w:r w:rsidRPr="00D53282">
        <w:rPr>
          <w:b/>
        </w:rPr>
        <w:t>Document for:</w:t>
      </w:r>
      <w:r w:rsidRPr="00D53282">
        <w:t xml:space="preserve"> </w:t>
      </w:r>
      <w:r>
        <w:t>Approval</w:t>
      </w:r>
      <w:r>
        <w:br/>
      </w:r>
      <w:r w:rsidRPr="00D53282">
        <w:rPr>
          <w:b/>
        </w:rPr>
        <w:t>Abstract:</w:t>
      </w:r>
      <w:r w:rsidRPr="00D53282">
        <w:t xml:space="preserve"> </w:t>
      </w:r>
      <w:r>
        <w:br/>
        <w:t>Revised WID: MPS when access to EPC/5GC is WLAN.</w:t>
      </w:r>
    </w:p>
    <w:p w14:paraId="3FEE3E54" w14:textId="77777777" w:rsidR="00E00DA6" w:rsidRPr="00B81031" w:rsidRDefault="00000000" w:rsidP="00B81031">
      <w:pPr>
        <w:keepNext/>
        <w:keepLines/>
        <w:rPr>
          <w:i/>
        </w:rPr>
      </w:pPr>
      <w:r w:rsidRPr="00B81031">
        <w:rPr>
          <w:b/>
          <w:bCs/>
          <w:i/>
        </w:rPr>
        <w:t>Comment:</w:t>
      </w:r>
      <w:r>
        <w:rPr>
          <w:i/>
        </w:rPr>
        <w:t xml:space="preserve"> </w:t>
      </w:r>
      <w:r w:rsidR="007615D6">
        <w:rPr>
          <w:i/>
        </w:rPr>
        <w:t>Revision of SP-211595.</w:t>
      </w:r>
    </w:p>
    <w:p w14:paraId="31D9F3CF" w14:textId="77777777" w:rsidR="007615D6" w:rsidRPr="005B25A1" w:rsidRDefault="007615D6" w:rsidP="007615D6">
      <w:pPr>
        <w:keepNext/>
        <w:keepLines/>
        <w:rPr>
          <w:b/>
          <w:bCs/>
        </w:rPr>
      </w:pPr>
      <w:r w:rsidRPr="005B25A1">
        <w:rPr>
          <w:b/>
          <w:bCs/>
        </w:rPr>
        <w:t>Plenary Discussion:</w:t>
      </w:r>
    </w:p>
    <w:p w14:paraId="13F84E1F" w14:textId="77777777" w:rsidR="004335B7" w:rsidRPr="004335B7" w:rsidRDefault="004335B7" w:rsidP="004335B7">
      <w:pPr>
        <w:keepNext/>
        <w:keepLines/>
      </w:pPr>
      <w:r w:rsidRPr="00E044EF">
        <w:rPr>
          <w:color w:val="FF0000"/>
        </w:rPr>
        <w:t>Block approve</w:t>
      </w:r>
      <w:r>
        <w:rPr>
          <w:color w:val="FF0000"/>
        </w:rPr>
        <w:t>d</w:t>
      </w:r>
      <w:r>
        <w:t>.</w:t>
      </w:r>
    </w:p>
    <w:p w14:paraId="5463190A" w14:textId="37D9B136" w:rsidR="007615D6" w:rsidRPr="00EB0339" w:rsidRDefault="004335B7" w:rsidP="004335B7">
      <w:r w:rsidRPr="005B25A1">
        <w:rPr>
          <w:b/>
          <w:bCs/>
        </w:rPr>
        <w:t>Status:</w:t>
      </w:r>
      <w:r>
        <w:t xml:space="preserve"> </w:t>
      </w:r>
      <w:r w:rsidRPr="00C3284B">
        <w:rPr>
          <w:color w:val="FF0000"/>
          <w:lang w:eastAsia="en-US"/>
        </w:rPr>
        <w:t>Approved</w:t>
      </w:r>
      <w:r>
        <w:t>.</w:t>
      </w:r>
    </w:p>
    <w:p w14:paraId="78C47C7B" w14:textId="77777777" w:rsidR="00E00DA6" w:rsidRDefault="007615D6" w:rsidP="000A3FBD">
      <w:pPr>
        <w:pStyle w:val="NormTop"/>
      </w:pPr>
      <w:r>
        <w:rPr>
          <w:color w:val="0000FF"/>
        </w:rPr>
        <w:t>SP-230109</w:t>
      </w:r>
      <w:r w:rsidRPr="00D53282">
        <w:t xml:space="preserve"> </w:t>
      </w:r>
      <w:r>
        <w:t>(WID REVISED) Revised WID: 5GC/EPC enhancement for satellite access Phase 2 (5GSAT_Ph2). (Source: SA WG2)</w:t>
      </w:r>
      <w:r>
        <w:br/>
      </w:r>
      <w:r w:rsidRPr="00D53282">
        <w:rPr>
          <w:b/>
        </w:rPr>
        <w:t>Document for:</w:t>
      </w:r>
      <w:r w:rsidRPr="00D53282">
        <w:t xml:space="preserve"> </w:t>
      </w:r>
      <w:r>
        <w:t>Approval</w:t>
      </w:r>
      <w:r>
        <w:br/>
      </w:r>
      <w:r w:rsidRPr="00D53282">
        <w:rPr>
          <w:b/>
        </w:rPr>
        <w:t>Abstract:</w:t>
      </w:r>
      <w:r w:rsidRPr="00D53282">
        <w:t xml:space="preserve"> </w:t>
      </w:r>
      <w:r>
        <w:br/>
        <w:t>Revised WID: 5GC/EPC enhancement for satellite access Phase 2 (5GSAT_Ph2).</w:t>
      </w:r>
    </w:p>
    <w:p w14:paraId="24E87172"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SP-221344.</w:t>
      </w:r>
    </w:p>
    <w:p w14:paraId="0454F883" w14:textId="77777777" w:rsidR="007615D6" w:rsidRPr="005B25A1" w:rsidRDefault="007615D6" w:rsidP="007615D6">
      <w:pPr>
        <w:keepNext/>
        <w:keepLines/>
        <w:rPr>
          <w:b/>
          <w:bCs/>
        </w:rPr>
      </w:pPr>
      <w:r w:rsidRPr="005B25A1">
        <w:rPr>
          <w:b/>
          <w:bCs/>
        </w:rPr>
        <w:t>Plenary Discussion:</w:t>
      </w:r>
    </w:p>
    <w:p w14:paraId="2CD6EEA9" w14:textId="77777777" w:rsidR="004335B7" w:rsidRPr="004335B7" w:rsidRDefault="004335B7" w:rsidP="004335B7">
      <w:pPr>
        <w:keepNext/>
        <w:keepLines/>
      </w:pPr>
      <w:r w:rsidRPr="00E044EF">
        <w:rPr>
          <w:color w:val="FF0000"/>
        </w:rPr>
        <w:t>Block approve</w:t>
      </w:r>
      <w:r>
        <w:rPr>
          <w:color w:val="FF0000"/>
        </w:rPr>
        <w:t>d</w:t>
      </w:r>
      <w:r>
        <w:t>.</w:t>
      </w:r>
    </w:p>
    <w:p w14:paraId="6A88EA60" w14:textId="4C8EA3FB" w:rsidR="007615D6" w:rsidRPr="00EB0339" w:rsidRDefault="004335B7" w:rsidP="004335B7">
      <w:r w:rsidRPr="005B25A1">
        <w:rPr>
          <w:b/>
          <w:bCs/>
        </w:rPr>
        <w:t>Status:</w:t>
      </w:r>
      <w:r>
        <w:t xml:space="preserve"> </w:t>
      </w:r>
      <w:r w:rsidRPr="00C3284B">
        <w:rPr>
          <w:color w:val="FF0000"/>
          <w:lang w:eastAsia="en-US"/>
        </w:rPr>
        <w:t>Approved</w:t>
      </w:r>
      <w:r>
        <w:t>.</w:t>
      </w:r>
    </w:p>
    <w:p w14:paraId="219446BC" w14:textId="77777777" w:rsidR="00E00DA6" w:rsidRDefault="007615D6" w:rsidP="000A3FBD">
      <w:pPr>
        <w:pStyle w:val="NormTop"/>
      </w:pPr>
      <w:r>
        <w:rPr>
          <w:color w:val="0000FF"/>
        </w:rPr>
        <w:t>SP-230110</w:t>
      </w:r>
      <w:r w:rsidRPr="00D53282">
        <w:t xml:space="preserve"> </w:t>
      </w:r>
      <w:r>
        <w:t>(WID REVISED) WID update for eNA_Ph3 (Source: SA WG2)</w:t>
      </w:r>
      <w:r>
        <w:br/>
      </w:r>
      <w:r w:rsidRPr="00D53282">
        <w:rPr>
          <w:b/>
        </w:rPr>
        <w:t>Document for:</w:t>
      </w:r>
      <w:r w:rsidRPr="00D53282">
        <w:t xml:space="preserve"> </w:t>
      </w:r>
      <w:r>
        <w:t>Approval</w:t>
      </w:r>
      <w:r>
        <w:br/>
      </w:r>
      <w:r w:rsidRPr="00D53282">
        <w:rPr>
          <w:b/>
        </w:rPr>
        <w:t>Abstract:</w:t>
      </w:r>
      <w:r w:rsidRPr="00D53282">
        <w:t xml:space="preserve"> </w:t>
      </w:r>
      <w:r>
        <w:br/>
        <w:t>WID update for eNA_Ph3.</w:t>
      </w:r>
    </w:p>
    <w:p w14:paraId="506A5650"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SP-221345.</w:t>
      </w:r>
    </w:p>
    <w:p w14:paraId="1A7E27DC" w14:textId="77777777" w:rsidR="007615D6" w:rsidRPr="005B25A1" w:rsidRDefault="007615D6" w:rsidP="007615D6">
      <w:pPr>
        <w:keepNext/>
        <w:keepLines/>
        <w:rPr>
          <w:b/>
          <w:bCs/>
        </w:rPr>
      </w:pPr>
      <w:r w:rsidRPr="005B25A1">
        <w:rPr>
          <w:b/>
          <w:bCs/>
        </w:rPr>
        <w:t>Plenary Discussion:</w:t>
      </w:r>
    </w:p>
    <w:p w14:paraId="04DA25E5" w14:textId="77777777" w:rsidR="004335B7" w:rsidRPr="004335B7" w:rsidRDefault="004335B7" w:rsidP="004335B7">
      <w:pPr>
        <w:keepNext/>
        <w:keepLines/>
      </w:pPr>
      <w:r w:rsidRPr="00E044EF">
        <w:rPr>
          <w:color w:val="FF0000"/>
        </w:rPr>
        <w:t>Block approve</w:t>
      </w:r>
      <w:r>
        <w:rPr>
          <w:color w:val="FF0000"/>
        </w:rPr>
        <w:t>d</w:t>
      </w:r>
      <w:r>
        <w:t>.</w:t>
      </w:r>
    </w:p>
    <w:p w14:paraId="4F312795" w14:textId="3FEC6DCD" w:rsidR="007615D6" w:rsidRPr="00EB0339" w:rsidRDefault="004335B7" w:rsidP="004335B7">
      <w:r w:rsidRPr="005B25A1">
        <w:rPr>
          <w:b/>
          <w:bCs/>
        </w:rPr>
        <w:t>Status:</w:t>
      </w:r>
      <w:r>
        <w:t xml:space="preserve"> </w:t>
      </w:r>
      <w:r w:rsidRPr="00C3284B">
        <w:rPr>
          <w:color w:val="FF0000"/>
          <w:lang w:eastAsia="en-US"/>
        </w:rPr>
        <w:t>Approved</w:t>
      </w:r>
      <w:r>
        <w:t>.</w:t>
      </w:r>
    </w:p>
    <w:p w14:paraId="2BC85F90" w14:textId="77777777" w:rsidR="00E00DA6" w:rsidRDefault="007615D6" w:rsidP="000A3FBD">
      <w:pPr>
        <w:pStyle w:val="NormTop"/>
      </w:pPr>
      <w:r>
        <w:rPr>
          <w:color w:val="0000FF"/>
        </w:rPr>
        <w:lastRenderedPageBreak/>
        <w:t>SP-230111</w:t>
      </w:r>
      <w:r w:rsidRPr="00D53282">
        <w:t xml:space="preserve"> </w:t>
      </w:r>
      <w:r>
        <w:t>(WID REVISED) WID update for 5GSATB (Source: SA WG2)</w:t>
      </w:r>
      <w:r>
        <w:br/>
      </w:r>
      <w:r w:rsidRPr="00D53282">
        <w:rPr>
          <w:b/>
        </w:rPr>
        <w:t>Document for:</w:t>
      </w:r>
      <w:r w:rsidRPr="00D53282">
        <w:t xml:space="preserve"> </w:t>
      </w:r>
      <w:r>
        <w:t>Approval</w:t>
      </w:r>
      <w:r>
        <w:br/>
      </w:r>
      <w:r w:rsidRPr="00D53282">
        <w:rPr>
          <w:b/>
        </w:rPr>
        <w:t>Abstract:</w:t>
      </w:r>
      <w:r w:rsidRPr="00D53282">
        <w:t xml:space="preserve"> </w:t>
      </w:r>
      <w:r>
        <w:br/>
        <w:t>WID update for 5GSATB.</w:t>
      </w:r>
    </w:p>
    <w:p w14:paraId="4106E863"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SP-220808.</w:t>
      </w:r>
    </w:p>
    <w:p w14:paraId="410DE5F9" w14:textId="77777777" w:rsidR="007615D6" w:rsidRPr="005B25A1" w:rsidRDefault="007615D6" w:rsidP="007615D6">
      <w:pPr>
        <w:keepNext/>
        <w:keepLines/>
        <w:rPr>
          <w:b/>
          <w:bCs/>
        </w:rPr>
      </w:pPr>
      <w:r w:rsidRPr="005B25A1">
        <w:rPr>
          <w:b/>
          <w:bCs/>
        </w:rPr>
        <w:t>Plenary Discussion:</w:t>
      </w:r>
    </w:p>
    <w:p w14:paraId="000FC09F" w14:textId="77777777" w:rsidR="004335B7" w:rsidRPr="004335B7" w:rsidRDefault="004335B7" w:rsidP="004335B7">
      <w:pPr>
        <w:keepNext/>
        <w:keepLines/>
      </w:pPr>
      <w:r w:rsidRPr="00E044EF">
        <w:rPr>
          <w:color w:val="FF0000"/>
        </w:rPr>
        <w:t>Block approve</w:t>
      </w:r>
      <w:r>
        <w:rPr>
          <w:color w:val="FF0000"/>
        </w:rPr>
        <w:t>d</w:t>
      </w:r>
      <w:r>
        <w:t>.</w:t>
      </w:r>
    </w:p>
    <w:p w14:paraId="1CFAC1A4" w14:textId="775D3AA5" w:rsidR="007615D6" w:rsidRPr="00EB0339" w:rsidRDefault="004335B7" w:rsidP="004335B7">
      <w:r w:rsidRPr="005B25A1">
        <w:rPr>
          <w:b/>
          <w:bCs/>
        </w:rPr>
        <w:t>Status:</w:t>
      </w:r>
      <w:r>
        <w:t xml:space="preserve"> </w:t>
      </w:r>
      <w:r w:rsidRPr="00C3284B">
        <w:rPr>
          <w:color w:val="FF0000"/>
          <w:lang w:eastAsia="en-US"/>
        </w:rPr>
        <w:t>Approved</w:t>
      </w:r>
      <w:r>
        <w:t>.</w:t>
      </w:r>
    </w:p>
    <w:p w14:paraId="5AE3725D" w14:textId="77777777" w:rsidR="00E00DA6" w:rsidRDefault="007615D6" w:rsidP="000A3FBD">
      <w:pPr>
        <w:pStyle w:val="NormTop"/>
      </w:pPr>
      <w:r>
        <w:rPr>
          <w:color w:val="0000FF"/>
        </w:rPr>
        <w:t>SP-230112</w:t>
      </w:r>
      <w:r w:rsidRPr="00D53282">
        <w:t xml:space="preserve"> </w:t>
      </w:r>
      <w:r>
        <w:t>(WID REVISED) Revised WID: Edge Computing Phase 2. (Source: SA WG2)</w:t>
      </w:r>
      <w:r>
        <w:br/>
      </w:r>
      <w:r w:rsidRPr="00D53282">
        <w:rPr>
          <w:b/>
        </w:rPr>
        <w:t>Document for:</w:t>
      </w:r>
      <w:r w:rsidRPr="00D53282">
        <w:t xml:space="preserve"> </w:t>
      </w:r>
      <w:r>
        <w:t>Approval</w:t>
      </w:r>
      <w:r>
        <w:br/>
      </w:r>
      <w:r w:rsidRPr="00D53282">
        <w:rPr>
          <w:b/>
        </w:rPr>
        <w:t>Abstract:</w:t>
      </w:r>
      <w:r w:rsidRPr="00D53282">
        <w:t xml:space="preserve"> </w:t>
      </w:r>
      <w:r>
        <w:br/>
        <w:t>Revised WID: Edge Computing Phase 2.</w:t>
      </w:r>
    </w:p>
    <w:p w14:paraId="62A7460E"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SP-221337.</w:t>
      </w:r>
    </w:p>
    <w:p w14:paraId="463772FC" w14:textId="77777777" w:rsidR="007615D6" w:rsidRPr="005B25A1" w:rsidRDefault="007615D6" w:rsidP="007615D6">
      <w:pPr>
        <w:keepNext/>
        <w:keepLines/>
        <w:rPr>
          <w:b/>
          <w:bCs/>
        </w:rPr>
      </w:pPr>
      <w:r w:rsidRPr="005B25A1">
        <w:rPr>
          <w:b/>
          <w:bCs/>
        </w:rPr>
        <w:t>Plenary Discussion:</w:t>
      </w:r>
    </w:p>
    <w:p w14:paraId="64F714EC" w14:textId="77777777" w:rsidR="004335B7" w:rsidRPr="004335B7" w:rsidRDefault="004335B7" w:rsidP="004335B7">
      <w:pPr>
        <w:keepNext/>
        <w:keepLines/>
      </w:pPr>
      <w:r w:rsidRPr="00E044EF">
        <w:rPr>
          <w:color w:val="FF0000"/>
        </w:rPr>
        <w:t>Block approve</w:t>
      </w:r>
      <w:r>
        <w:rPr>
          <w:color w:val="FF0000"/>
        </w:rPr>
        <w:t>d</w:t>
      </w:r>
      <w:r>
        <w:t>.</w:t>
      </w:r>
    </w:p>
    <w:p w14:paraId="1BFB4F9C" w14:textId="75EA8DEE" w:rsidR="007615D6" w:rsidRPr="00EB0339" w:rsidRDefault="004335B7" w:rsidP="004335B7">
      <w:r w:rsidRPr="005B25A1">
        <w:rPr>
          <w:b/>
          <w:bCs/>
        </w:rPr>
        <w:t>Status:</w:t>
      </w:r>
      <w:r>
        <w:t xml:space="preserve"> </w:t>
      </w:r>
      <w:r w:rsidRPr="00C3284B">
        <w:rPr>
          <w:color w:val="FF0000"/>
          <w:lang w:eastAsia="en-US"/>
        </w:rPr>
        <w:t>Approved</w:t>
      </w:r>
      <w:r>
        <w:t>.</w:t>
      </w:r>
    </w:p>
    <w:p w14:paraId="1329C919" w14:textId="77777777" w:rsidR="00E00DA6" w:rsidRDefault="007615D6" w:rsidP="000A3FBD">
      <w:pPr>
        <w:pStyle w:val="NormTop"/>
      </w:pPr>
      <w:r>
        <w:rPr>
          <w:color w:val="0000FF"/>
        </w:rPr>
        <w:t>SP-230113</w:t>
      </w:r>
      <w:r w:rsidRPr="00D53282">
        <w:t xml:space="preserve"> </w:t>
      </w:r>
      <w:r>
        <w:t>(WID REVISED) Revised WID: Enhancement of NSAC for maximum number of UEs with at least one PDU session/PDN connection . (Source: SA WG2)</w:t>
      </w:r>
      <w:r>
        <w:br/>
      </w:r>
      <w:r w:rsidRPr="00D53282">
        <w:rPr>
          <w:b/>
        </w:rPr>
        <w:t>Document for:</w:t>
      </w:r>
      <w:r w:rsidRPr="00D53282">
        <w:t xml:space="preserve"> </w:t>
      </w:r>
      <w:r>
        <w:t>Approval</w:t>
      </w:r>
      <w:r>
        <w:br/>
      </w:r>
      <w:r w:rsidRPr="00D53282">
        <w:rPr>
          <w:b/>
        </w:rPr>
        <w:t>Abstract:</w:t>
      </w:r>
      <w:r w:rsidRPr="00D53282">
        <w:t xml:space="preserve"> </w:t>
      </w:r>
      <w:r>
        <w:br/>
        <w:t>Revised WID: Enhancement of NSAC for maximum number of UEs with at least one PDU session/PDN connection .</w:t>
      </w:r>
    </w:p>
    <w:p w14:paraId="45148B1D"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SP-220988.</w:t>
      </w:r>
    </w:p>
    <w:p w14:paraId="4029B8DE" w14:textId="77777777" w:rsidR="007615D6" w:rsidRPr="005B25A1" w:rsidRDefault="007615D6" w:rsidP="007615D6">
      <w:pPr>
        <w:keepNext/>
        <w:keepLines/>
        <w:rPr>
          <w:b/>
          <w:bCs/>
        </w:rPr>
      </w:pPr>
      <w:r w:rsidRPr="005B25A1">
        <w:rPr>
          <w:b/>
          <w:bCs/>
        </w:rPr>
        <w:t>Plenary Discussion:</w:t>
      </w:r>
    </w:p>
    <w:p w14:paraId="233B7195" w14:textId="77777777" w:rsidR="004335B7" w:rsidRPr="004335B7" w:rsidRDefault="004335B7" w:rsidP="004335B7">
      <w:pPr>
        <w:keepNext/>
        <w:keepLines/>
      </w:pPr>
      <w:r w:rsidRPr="00E044EF">
        <w:rPr>
          <w:color w:val="FF0000"/>
        </w:rPr>
        <w:t>Block approve</w:t>
      </w:r>
      <w:r>
        <w:rPr>
          <w:color w:val="FF0000"/>
        </w:rPr>
        <w:t>d</w:t>
      </w:r>
      <w:r>
        <w:t>.</w:t>
      </w:r>
    </w:p>
    <w:p w14:paraId="48A60E51" w14:textId="3A811F05" w:rsidR="007615D6" w:rsidRPr="00EB0339" w:rsidRDefault="004335B7" w:rsidP="004335B7">
      <w:r w:rsidRPr="005B25A1">
        <w:rPr>
          <w:b/>
          <w:bCs/>
        </w:rPr>
        <w:t>Status:</w:t>
      </w:r>
      <w:r>
        <w:t xml:space="preserve"> </w:t>
      </w:r>
      <w:r w:rsidRPr="00C3284B">
        <w:rPr>
          <w:color w:val="FF0000"/>
          <w:lang w:eastAsia="en-US"/>
        </w:rPr>
        <w:t>Approved</w:t>
      </w:r>
      <w:r>
        <w:t>.</w:t>
      </w:r>
    </w:p>
    <w:p w14:paraId="258006C1" w14:textId="77777777" w:rsidR="00E00DA6" w:rsidRDefault="007615D6" w:rsidP="000A3FBD">
      <w:pPr>
        <w:pStyle w:val="NormTop"/>
      </w:pPr>
      <w:r>
        <w:rPr>
          <w:color w:val="0000FF"/>
        </w:rPr>
        <w:t>SP-230241</w:t>
      </w:r>
      <w:r w:rsidRPr="00D53282">
        <w:t xml:space="preserve"> </w:t>
      </w:r>
      <w:r>
        <w:t>(WID REVISED) Lawful Interception Rel-18 (Source: SA WG3-LI)</w:t>
      </w:r>
      <w:r>
        <w:br/>
      </w:r>
      <w:r w:rsidRPr="00D53282">
        <w:rPr>
          <w:b/>
        </w:rPr>
        <w:t>Document for:</w:t>
      </w:r>
      <w:r w:rsidRPr="00D53282">
        <w:t xml:space="preserve"> </w:t>
      </w:r>
      <w:r>
        <w:t>Approval</w:t>
      </w:r>
      <w:r>
        <w:br/>
      </w:r>
      <w:r w:rsidRPr="00D53282">
        <w:rPr>
          <w:b/>
        </w:rPr>
        <w:t>Abstract:</w:t>
      </w:r>
      <w:r w:rsidRPr="00D53282">
        <w:t xml:space="preserve"> </w:t>
      </w:r>
      <w:r>
        <w:br/>
        <w:t>Updates Objectives, Outputs, timescales and Rapporteurs.</w:t>
      </w:r>
    </w:p>
    <w:p w14:paraId="3B8FDEF9" w14:textId="77777777" w:rsidR="007615D6" w:rsidRPr="005B25A1" w:rsidRDefault="007615D6" w:rsidP="007615D6">
      <w:pPr>
        <w:keepNext/>
        <w:keepLines/>
        <w:rPr>
          <w:b/>
          <w:bCs/>
        </w:rPr>
      </w:pPr>
      <w:r w:rsidRPr="005B25A1">
        <w:rPr>
          <w:b/>
          <w:bCs/>
        </w:rPr>
        <w:t>Plenary Discussion:</w:t>
      </w:r>
    </w:p>
    <w:p w14:paraId="5844A860" w14:textId="77777777" w:rsidR="004335B7" w:rsidRPr="004335B7" w:rsidRDefault="004335B7" w:rsidP="004335B7">
      <w:pPr>
        <w:keepNext/>
        <w:keepLines/>
      </w:pPr>
      <w:r w:rsidRPr="00E044EF">
        <w:rPr>
          <w:color w:val="FF0000"/>
        </w:rPr>
        <w:t>Block approve</w:t>
      </w:r>
      <w:r>
        <w:rPr>
          <w:color w:val="FF0000"/>
        </w:rPr>
        <w:t>d</w:t>
      </w:r>
      <w:r>
        <w:t>.</w:t>
      </w:r>
    </w:p>
    <w:p w14:paraId="0AFE6A12" w14:textId="5CFC46D0" w:rsidR="007615D6" w:rsidRPr="00EB0339" w:rsidRDefault="004335B7" w:rsidP="004335B7">
      <w:r w:rsidRPr="005B25A1">
        <w:rPr>
          <w:b/>
          <w:bCs/>
        </w:rPr>
        <w:t>Status:</w:t>
      </w:r>
      <w:r>
        <w:t xml:space="preserve"> </w:t>
      </w:r>
      <w:r w:rsidRPr="00C3284B">
        <w:rPr>
          <w:color w:val="FF0000"/>
          <w:lang w:eastAsia="en-US"/>
        </w:rPr>
        <w:t>Approved</w:t>
      </w:r>
      <w:r>
        <w:t>.</w:t>
      </w:r>
    </w:p>
    <w:p w14:paraId="5D37E697" w14:textId="77777777" w:rsidR="00E00DA6" w:rsidRDefault="007615D6" w:rsidP="000A3FBD">
      <w:pPr>
        <w:pStyle w:val="NormTop"/>
      </w:pPr>
      <w:r>
        <w:rPr>
          <w:color w:val="0000FF"/>
        </w:rPr>
        <w:t>SP-230165</w:t>
      </w:r>
      <w:r w:rsidRPr="00D53282">
        <w:t xml:space="preserve"> </w:t>
      </w:r>
      <w:r>
        <w:t>(WID REVISED) Revised WID on IMS-based AR Conversational Services (IBACS) (Source: SA WG4)</w:t>
      </w:r>
      <w:r>
        <w:br/>
      </w:r>
      <w:r w:rsidRPr="00D53282">
        <w:rPr>
          <w:b/>
        </w:rPr>
        <w:t>Document for:</w:t>
      </w:r>
      <w:r w:rsidRPr="00D53282">
        <w:t xml:space="preserve"> </w:t>
      </w:r>
      <w:r>
        <w:t>Approval</w:t>
      </w:r>
      <w:r>
        <w:br/>
      </w:r>
      <w:r w:rsidRPr="00D53282">
        <w:rPr>
          <w:b/>
        </w:rPr>
        <w:t>Abstract:</w:t>
      </w:r>
      <w:r w:rsidRPr="00D53282">
        <w:t xml:space="preserve"> </w:t>
      </w:r>
      <w:r>
        <w:br/>
        <w:t>Clean up of Related Wis and Objectives.</w:t>
      </w:r>
    </w:p>
    <w:p w14:paraId="44961595"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SP-220668.</w:t>
      </w:r>
    </w:p>
    <w:p w14:paraId="4CC6D017" w14:textId="77777777" w:rsidR="007615D6" w:rsidRPr="005B25A1" w:rsidRDefault="007615D6" w:rsidP="007615D6">
      <w:pPr>
        <w:keepNext/>
        <w:keepLines/>
        <w:rPr>
          <w:b/>
          <w:bCs/>
        </w:rPr>
      </w:pPr>
      <w:r w:rsidRPr="005B25A1">
        <w:rPr>
          <w:b/>
          <w:bCs/>
        </w:rPr>
        <w:t>Plenary Discussion:</w:t>
      </w:r>
    </w:p>
    <w:p w14:paraId="7DDE307E" w14:textId="77777777" w:rsidR="004335B7" w:rsidRPr="004335B7" w:rsidRDefault="004335B7" w:rsidP="004335B7">
      <w:pPr>
        <w:keepNext/>
        <w:keepLines/>
      </w:pPr>
      <w:r w:rsidRPr="00E044EF">
        <w:rPr>
          <w:color w:val="FF0000"/>
        </w:rPr>
        <w:t>Block approve</w:t>
      </w:r>
      <w:r>
        <w:rPr>
          <w:color w:val="FF0000"/>
        </w:rPr>
        <w:t>d</w:t>
      </w:r>
      <w:r>
        <w:t>.</w:t>
      </w:r>
    </w:p>
    <w:p w14:paraId="1DE259F4" w14:textId="4FF750DA" w:rsidR="007615D6" w:rsidRPr="00EB0339" w:rsidRDefault="004335B7" w:rsidP="004335B7">
      <w:r w:rsidRPr="005B25A1">
        <w:rPr>
          <w:b/>
          <w:bCs/>
        </w:rPr>
        <w:t>Status:</w:t>
      </w:r>
      <w:r>
        <w:t xml:space="preserve"> </w:t>
      </w:r>
      <w:r w:rsidRPr="00C3284B">
        <w:rPr>
          <w:color w:val="FF0000"/>
          <w:lang w:eastAsia="en-US"/>
        </w:rPr>
        <w:t>Approved</w:t>
      </w:r>
      <w:r>
        <w:t>.</w:t>
      </w:r>
    </w:p>
    <w:p w14:paraId="0FA1B97E" w14:textId="77777777" w:rsidR="00E00DA6" w:rsidRDefault="007615D6" w:rsidP="000A3FBD">
      <w:pPr>
        <w:pStyle w:val="NormTop"/>
      </w:pPr>
      <w:r>
        <w:rPr>
          <w:color w:val="0000FF"/>
        </w:rPr>
        <w:lastRenderedPageBreak/>
        <w:t>SP-230166</w:t>
      </w:r>
      <w:r w:rsidRPr="00D53282">
        <w:t xml:space="preserve"> </w:t>
      </w:r>
      <w:r>
        <w:t>(SID REVISED) Feasibility Study on the enhancements for immersive Real-time Communication for WebRTC (Source: SA WG4)</w:t>
      </w:r>
      <w:r>
        <w:br/>
      </w:r>
      <w:r w:rsidRPr="00D53282">
        <w:rPr>
          <w:b/>
        </w:rPr>
        <w:t>Document for:</w:t>
      </w:r>
      <w:r w:rsidRPr="00D53282">
        <w:t xml:space="preserve"> </w:t>
      </w:r>
      <w:r>
        <w:t>Approval</w:t>
      </w:r>
      <w:r>
        <w:br/>
      </w:r>
      <w:r w:rsidRPr="00D53282">
        <w:rPr>
          <w:b/>
        </w:rPr>
        <w:t>Abstract:</w:t>
      </w:r>
      <w:r w:rsidRPr="00D53282">
        <w:t xml:space="preserve"> </w:t>
      </w:r>
      <w:r>
        <w:br/>
        <w:t>Objective: In addition to the foreseen approach identified in TR 26.998 (Support of 5G glass-type AR/MR devices) and taken in WID on iRTCW (immersive Real-time Communication for WebRTC), which leaves C-plane signalling details open and simply makes use of.</w:t>
      </w:r>
    </w:p>
    <w:p w14:paraId="4A55C4B4"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SP-220239.</w:t>
      </w:r>
    </w:p>
    <w:p w14:paraId="5768147E" w14:textId="77777777" w:rsidR="007615D6" w:rsidRPr="005B25A1" w:rsidRDefault="007615D6" w:rsidP="007615D6">
      <w:pPr>
        <w:keepNext/>
        <w:keepLines/>
        <w:rPr>
          <w:b/>
          <w:bCs/>
        </w:rPr>
      </w:pPr>
      <w:r w:rsidRPr="005B25A1">
        <w:rPr>
          <w:b/>
          <w:bCs/>
        </w:rPr>
        <w:t>Plenary Discussion:</w:t>
      </w:r>
    </w:p>
    <w:p w14:paraId="4BEF47CD" w14:textId="77777777" w:rsidR="004335B7" w:rsidRPr="004335B7" w:rsidRDefault="004335B7" w:rsidP="004335B7">
      <w:pPr>
        <w:keepNext/>
        <w:keepLines/>
      </w:pPr>
      <w:r w:rsidRPr="00E044EF">
        <w:rPr>
          <w:color w:val="FF0000"/>
        </w:rPr>
        <w:t>Block approve</w:t>
      </w:r>
      <w:r>
        <w:rPr>
          <w:color w:val="FF0000"/>
        </w:rPr>
        <w:t>d</w:t>
      </w:r>
      <w:r>
        <w:t>.</w:t>
      </w:r>
    </w:p>
    <w:p w14:paraId="0E8CFFD9" w14:textId="35A27271" w:rsidR="007615D6" w:rsidRPr="00EB0339" w:rsidRDefault="004335B7" w:rsidP="004335B7">
      <w:r w:rsidRPr="005B25A1">
        <w:rPr>
          <w:b/>
          <w:bCs/>
        </w:rPr>
        <w:t>Status:</w:t>
      </w:r>
      <w:r>
        <w:t xml:space="preserve"> </w:t>
      </w:r>
      <w:r w:rsidRPr="00C3284B">
        <w:rPr>
          <w:color w:val="FF0000"/>
          <w:lang w:eastAsia="en-US"/>
        </w:rPr>
        <w:t>Approved</w:t>
      </w:r>
      <w:r>
        <w:t>.</w:t>
      </w:r>
    </w:p>
    <w:p w14:paraId="523FEBA4" w14:textId="77777777" w:rsidR="00E00DA6" w:rsidRDefault="007615D6" w:rsidP="000A3FBD">
      <w:pPr>
        <w:pStyle w:val="NormTop"/>
      </w:pPr>
      <w:r>
        <w:rPr>
          <w:color w:val="0000FF"/>
        </w:rPr>
        <w:t>SP-230164</w:t>
      </w:r>
      <w:r w:rsidRPr="00D53282">
        <w:t xml:space="preserve"> </w:t>
      </w:r>
      <w:r>
        <w:t>(WID REVISED) WID on 5G Media Streaming Architecture Phase2 (5GMS_Ph2) (Source: SA WG4)</w:t>
      </w:r>
      <w:r>
        <w:br/>
      </w:r>
      <w:r w:rsidRPr="00D53282">
        <w:rPr>
          <w:b/>
        </w:rPr>
        <w:t>Document for:</w:t>
      </w:r>
      <w:r w:rsidRPr="00D53282">
        <w:t xml:space="preserve"> </w:t>
      </w:r>
      <w:r>
        <w:t>Approval</w:t>
      </w:r>
      <w:r>
        <w:br/>
      </w:r>
      <w:r w:rsidRPr="00D53282">
        <w:rPr>
          <w:b/>
        </w:rPr>
        <w:t>Abstract:</w:t>
      </w:r>
      <w:r w:rsidRPr="00D53282">
        <w:t xml:space="preserve"> </w:t>
      </w:r>
      <w:r>
        <w:br/>
        <w:t>Objectives: The Work Item has the following objectives: 1. Uplink streaming: - Updating the procedures for uplink streaming to be on par with downlink streaming. - Include collaboration scenarios and their associated call flows. - Adding informative call.</w:t>
      </w:r>
    </w:p>
    <w:p w14:paraId="793FDB2D"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SP-220667.</w:t>
      </w:r>
    </w:p>
    <w:p w14:paraId="21C83D11" w14:textId="77777777" w:rsidR="007615D6" w:rsidRPr="005B25A1" w:rsidRDefault="007615D6" w:rsidP="007615D6">
      <w:pPr>
        <w:keepNext/>
        <w:keepLines/>
        <w:rPr>
          <w:b/>
          <w:bCs/>
        </w:rPr>
      </w:pPr>
      <w:r w:rsidRPr="005B25A1">
        <w:rPr>
          <w:b/>
          <w:bCs/>
        </w:rPr>
        <w:t>Plenary Discussion:</w:t>
      </w:r>
    </w:p>
    <w:p w14:paraId="797485DA" w14:textId="77777777" w:rsidR="004335B7" w:rsidRPr="004335B7" w:rsidRDefault="004335B7" w:rsidP="004335B7">
      <w:pPr>
        <w:keepNext/>
        <w:keepLines/>
      </w:pPr>
      <w:r w:rsidRPr="00E044EF">
        <w:rPr>
          <w:color w:val="FF0000"/>
        </w:rPr>
        <w:t>Block approve</w:t>
      </w:r>
      <w:r>
        <w:rPr>
          <w:color w:val="FF0000"/>
        </w:rPr>
        <w:t>d</w:t>
      </w:r>
      <w:r>
        <w:t>.</w:t>
      </w:r>
    </w:p>
    <w:p w14:paraId="160D6982" w14:textId="063FE759" w:rsidR="007615D6" w:rsidRPr="00EB0339" w:rsidRDefault="004335B7" w:rsidP="004335B7">
      <w:r w:rsidRPr="005B25A1">
        <w:rPr>
          <w:b/>
          <w:bCs/>
        </w:rPr>
        <w:t>Status:</w:t>
      </w:r>
      <w:r>
        <w:t xml:space="preserve"> </w:t>
      </w:r>
      <w:r w:rsidRPr="00C3284B">
        <w:rPr>
          <w:color w:val="FF0000"/>
          <w:lang w:eastAsia="en-US"/>
        </w:rPr>
        <w:t>Approved</w:t>
      </w:r>
      <w:r>
        <w:t>.</w:t>
      </w:r>
    </w:p>
    <w:p w14:paraId="1B9564A3" w14:textId="77777777" w:rsidR="00E00DA6" w:rsidRDefault="007615D6" w:rsidP="000A3FBD">
      <w:pPr>
        <w:pStyle w:val="NormTop"/>
      </w:pPr>
      <w:r>
        <w:rPr>
          <w:color w:val="0000FF"/>
        </w:rPr>
        <w:t>SP-230178</w:t>
      </w:r>
      <w:r w:rsidRPr="00D53282">
        <w:t xml:space="preserve"> </w:t>
      </w:r>
      <w:r>
        <w:t>(SID REVISED) Revised Study on Structure of Charging for Verticals (Source: SA WG5)</w:t>
      </w:r>
      <w:r>
        <w:br/>
      </w:r>
      <w:r w:rsidRPr="00D53282">
        <w:rPr>
          <w:b/>
        </w:rPr>
        <w:t>Document for:</w:t>
      </w:r>
      <w:r w:rsidRPr="00D53282">
        <w:t xml:space="preserve"> </w:t>
      </w:r>
      <w:r>
        <w:t>Approval</w:t>
      </w:r>
      <w:r>
        <w:br/>
      </w:r>
      <w:r w:rsidRPr="00D53282">
        <w:rPr>
          <w:b/>
        </w:rPr>
        <w:t>Abstract:</w:t>
      </w:r>
      <w:r w:rsidRPr="00D53282">
        <w:t xml:space="preserve"> </w:t>
      </w:r>
      <w:r>
        <w:br/>
        <w:t>Updates Justification, Objectives and Supporting companies.</w:t>
      </w:r>
    </w:p>
    <w:p w14:paraId="4D4294D6" w14:textId="77777777" w:rsidR="007615D6" w:rsidRPr="005B25A1" w:rsidRDefault="007615D6" w:rsidP="007615D6">
      <w:pPr>
        <w:keepNext/>
        <w:keepLines/>
        <w:rPr>
          <w:b/>
          <w:bCs/>
        </w:rPr>
      </w:pPr>
      <w:r w:rsidRPr="005B25A1">
        <w:rPr>
          <w:b/>
          <w:bCs/>
        </w:rPr>
        <w:t>Plenary Discussion:</w:t>
      </w:r>
    </w:p>
    <w:p w14:paraId="3E3E8B6D" w14:textId="77777777" w:rsidR="004335B7" w:rsidRPr="004335B7" w:rsidRDefault="004335B7" w:rsidP="004335B7">
      <w:pPr>
        <w:keepNext/>
        <w:keepLines/>
      </w:pPr>
      <w:r w:rsidRPr="00E044EF">
        <w:rPr>
          <w:color w:val="FF0000"/>
        </w:rPr>
        <w:t>Block approve</w:t>
      </w:r>
      <w:r>
        <w:rPr>
          <w:color w:val="FF0000"/>
        </w:rPr>
        <w:t>d</w:t>
      </w:r>
      <w:r>
        <w:t>.</w:t>
      </w:r>
    </w:p>
    <w:p w14:paraId="60374BF0" w14:textId="0077A467" w:rsidR="007615D6" w:rsidRPr="00EB0339" w:rsidRDefault="004335B7" w:rsidP="004335B7">
      <w:r w:rsidRPr="005B25A1">
        <w:rPr>
          <w:b/>
          <w:bCs/>
        </w:rPr>
        <w:t>Status:</w:t>
      </w:r>
      <w:r>
        <w:t xml:space="preserve"> </w:t>
      </w:r>
      <w:r w:rsidRPr="00C3284B">
        <w:rPr>
          <w:color w:val="FF0000"/>
          <w:lang w:eastAsia="en-US"/>
        </w:rPr>
        <w:t>Approved</w:t>
      </w:r>
      <w:r>
        <w:t>.</w:t>
      </w:r>
    </w:p>
    <w:p w14:paraId="4469320B" w14:textId="77777777" w:rsidR="00E00DA6" w:rsidRDefault="007615D6" w:rsidP="000A3FBD">
      <w:pPr>
        <w:pStyle w:val="NormTop"/>
      </w:pPr>
      <w:r>
        <w:rPr>
          <w:color w:val="0000FF"/>
        </w:rPr>
        <w:t>SP-230176</w:t>
      </w:r>
      <w:r w:rsidRPr="00D53282">
        <w:t xml:space="preserve"> </w:t>
      </w:r>
      <w:r>
        <w:t>(WID REVISED) Revised WID on Charging Aspects of Network Slicing Phase 2 (Source: SA WG5)</w:t>
      </w:r>
      <w:r>
        <w:br/>
      </w:r>
      <w:r w:rsidRPr="00D53282">
        <w:rPr>
          <w:b/>
        </w:rPr>
        <w:t>Document for:</w:t>
      </w:r>
      <w:r w:rsidRPr="00D53282">
        <w:t xml:space="preserve"> </w:t>
      </w:r>
      <w:r>
        <w:t>Approval</w:t>
      </w:r>
      <w:r>
        <w:br/>
      </w:r>
      <w:r w:rsidRPr="00D53282">
        <w:rPr>
          <w:b/>
        </w:rPr>
        <w:t>Abstract:</w:t>
      </w:r>
      <w:r w:rsidRPr="00D53282">
        <w:t xml:space="preserve"> </w:t>
      </w:r>
      <w:r>
        <w:br/>
        <w:t>Updates Justification, Objectives, timescales and impacts.</w:t>
      </w:r>
    </w:p>
    <w:p w14:paraId="12B1B381" w14:textId="77777777" w:rsidR="007615D6" w:rsidRPr="005B25A1" w:rsidRDefault="007615D6" w:rsidP="007615D6">
      <w:pPr>
        <w:keepNext/>
        <w:keepLines/>
        <w:rPr>
          <w:b/>
          <w:bCs/>
        </w:rPr>
      </w:pPr>
      <w:r w:rsidRPr="005B25A1">
        <w:rPr>
          <w:b/>
          <w:bCs/>
        </w:rPr>
        <w:t>Plenary Discussion:</w:t>
      </w:r>
    </w:p>
    <w:p w14:paraId="2C49C577" w14:textId="77777777" w:rsidR="004335B7" w:rsidRPr="004335B7" w:rsidRDefault="004335B7" w:rsidP="004335B7">
      <w:pPr>
        <w:keepNext/>
        <w:keepLines/>
      </w:pPr>
      <w:r w:rsidRPr="00E044EF">
        <w:rPr>
          <w:color w:val="FF0000"/>
        </w:rPr>
        <w:t>Block approve</w:t>
      </w:r>
      <w:r>
        <w:rPr>
          <w:color w:val="FF0000"/>
        </w:rPr>
        <w:t>d</w:t>
      </w:r>
      <w:r>
        <w:t>.</w:t>
      </w:r>
    </w:p>
    <w:p w14:paraId="23DB3FCB" w14:textId="2529341F" w:rsidR="007615D6" w:rsidRPr="00EB0339" w:rsidRDefault="004335B7" w:rsidP="004335B7">
      <w:r w:rsidRPr="005B25A1">
        <w:rPr>
          <w:b/>
          <w:bCs/>
        </w:rPr>
        <w:t>Status:</w:t>
      </w:r>
      <w:r>
        <w:t xml:space="preserve"> </w:t>
      </w:r>
      <w:r w:rsidRPr="00C3284B">
        <w:rPr>
          <w:color w:val="FF0000"/>
          <w:lang w:eastAsia="en-US"/>
        </w:rPr>
        <w:t>Approved</w:t>
      </w:r>
      <w:r>
        <w:t>.</w:t>
      </w:r>
    </w:p>
    <w:p w14:paraId="2D2B26F0" w14:textId="77777777" w:rsidR="00E00DA6" w:rsidRDefault="007615D6" w:rsidP="000A3FBD">
      <w:pPr>
        <w:pStyle w:val="NormTop"/>
      </w:pPr>
      <w:r>
        <w:rPr>
          <w:color w:val="0000FF"/>
        </w:rPr>
        <w:t>SP-230173</w:t>
      </w:r>
      <w:r w:rsidRPr="00D53282">
        <w:t xml:space="preserve"> </w:t>
      </w:r>
      <w:r>
        <w:t>(WID REVISED) Revised WID on 5G performance measurements and KPIs phase 3 (Source: SA WG5)</w:t>
      </w:r>
      <w:r>
        <w:br/>
      </w:r>
      <w:r w:rsidRPr="00D53282">
        <w:rPr>
          <w:b/>
        </w:rPr>
        <w:t>Document for:</w:t>
      </w:r>
      <w:r w:rsidRPr="00D53282">
        <w:t xml:space="preserve"> </w:t>
      </w:r>
      <w:r>
        <w:t>Approval</w:t>
      </w:r>
      <w:r>
        <w:br/>
      </w:r>
      <w:r w:rsidRPr="00D53282">
        <w:rPr>
          <w:b/>
        </w:rPr>
        <w:t>Abstract:</w:t>
      </w:r>
      <w:r w:rsidRPr="00D53282">
        <w:t xml:space="preserve"> </w:t>
      </w:r>
      <w:r>
        <w:br/>
        <w:t>Updates related Wis, Justification, Objectives and Supporting companies.</w:t>
      </w:r>
    </w:p>
    <w:p w14:paraId="6B819702" w14:textId="77777777" w:rsidR="007615D6" w:rsidRPr="005B25A1" w:rsidRDefault="007615D6" w:rsidP="007615D6">
      <w:pPr>
        <w:keepNext/>
        <w:keepLines/>
        <w:rPr>
          <w:b/>
          <w:bCs/>
        </w:rPr>
      </w:pPr>
      <w:r w:rsidRPr="005B25A1">
        <w:rPr>
          <w:b/>
          <w:bCs/>
        </w:rPr>
        <w:t>Plenary Discussion:</w:t>
      </w:r>
    </w:p>
    <w:p w14:paraId="6A142B72" w14:textId="77777777" w:rsidR="004335B7" w:rsidRPr="004335B7" w:rsidRDefault="004335B7" w:rsidP="004335B7">
      <w:pPr>
        <w:keepNext/>
        <w:keepLines/>
      </w:pPr>
      <w:r w:rsidRPr="00E044EF">
        <w:rPr>
          <w:color w:val="FF0000"/>
        </w:rPr>
        <w:t>Block approve</w:t>
      </w:r>
      <w:r>
        <w:rPr>
          <w:color w:val="FF0000"/>
        </w:rPr>
        <w:t>d</w:t>
      </w:r>
      <w:r>
        <w:t>.</w:t>
      </w:r>
    </w:p>
    <w:p w14:paraId="22CD5225" w14:textId="22D39393" w:rsidR="007615D6" w:rsidRPr="00EB0339" w:rsidRDefault="004335B7" w:rsidP="004335B7">
      <w:r w:rsidRPr="005B25A1">
        <w:rPr>
          <w:b/>
          <w:bCs/>
        </w:rPr>
        <w:t>Status:</w:t>
      </w:r>
      <w:r>
        <w:t xml:space="preserve"> </w:t>
      </w:r>
      <w:r w:rsidRPr="00C3284B">
        <w:rPr>
          <w:color w:val="FF0000"/>
          <w:lang w:eastAsia="en-US"/>
        </w:rPr>
        <w:t>Approved</w:t>
      </w:r>
      <w:r>
        <w:t>.</w:t>
      </w:r>
    </w:p>
    <w:p w14:paraId="39D528EA" w14:textId="77777777" w:rsidR="00E00DA6" w:rsidRDefault="007615D6" w:rsidP="000A3FBD">
      <w:pPr>
        <w:pStyle w:val="NormTop"/>
      </w:pPr>
      <w:r>
        <w:rPr>
          <w:color w:val="0000FF"/>
        </w:rPr>
        <w:lastRenderedPageBreak/>
        <w:t>SP-230185</w:t>
      </w:r>
      <w:r w:rsidRPr="00D53282">
        <w:t xml:space="preserve"> </w:t>
      </w:r>
      <w:r>
        <w:t>(SID REVISED) Revised SID on enhancement of management of NPN (Source: SA WG5)</w:t>
      </w:r>
      <w:r>
        <w:br/>
      </w:r>
      <w:r w:rsidRPr="00D53282">
        <w:rPr>
          <w:b/>
        </w:rPr>
        <w:t>Document for:</w:t>
      </w:r>
      <w:r w:rsidRPr="00D53282">
        <w:t xml:space="preserve"> </w:t>
      </w:r>
      <w:r>
        <w:t>Approval</w:t>
      </w:r>
      <w:r>
        <w:br/>
      </w:r>
      <w:r w:rsidRPr="00D53282">
        <w:rPr>
          <w:b/>
        </w:rPr>
        <w:t>Abstract:</w:t>
      </w:r>
      <w:r w:rsidRPr="00D53282">
        <w:t xml:space="preserve"> </w:t>
      </w:r>
      <w:r>
        <w:br/>
        <w:t>Updates Justification, Objectives and timescales.</w:t>
      </w:r>
    </w:p>
    <w:p w14:paraId="418F59D2" w14:textId="77777777" w:rsidR="007615D6" w:rsidRPr="005B25A1" w:rsidRDefault="007615D6" w:rsidP="007615D6">
      <w:pPr>
        <w:keepNext/>
        <w:keepLines/>
        <w:rPr>
          <w:b/>
          <w:bCs/>
        </w:rPr>
      </w:pPr>
      <w:r w:rsidRPr="005B25A1">
        <w:rPr>
          <w:b/>
          <w:bCs/>
        </w:rPr>
        <w:t>Plenary Discussion:</w:t>
      </w:r>
    </w:p>
    <w:p w14:paraId="5AFB9925" w14:textId="77777777" w:rsidR="004335B7" w:rsidRPr="004335B7" w:rsidRDefault="004335B7" w:rsidP="004335B7">
      <w:pPr>
        <w:keepNext/>
        <w:keepLines/>
      </w:pPr>
      <w:r w:rsidRPr="00E044EF">
        <w:rPr>
          <w:color w:val="FF0000"/>
        </w:rPr>
        <w:t>Block approve</w:t>
      </w:r>
      <w:r>
        <w:rPr>
          <w:color w:val="FF0000"/>
        </w:rPr>
        <w:t>d</w:t>
      </w:r>
      <w:r>
        <w:t>.</w:t>
      </w:r>
    </w:p>
    <w:p w14:paraId="4448C6C5" w14:textId="012F0945" w:rsidR="007615D6" w:rsidRPr="00EB0339" w:rsidRDefault="004335B7" w:rsidP="004335B7">
      <w:r w:rsidRPr="005B25A1">
        <w:rPr>
          <w:b/>
          <w:bCs/>
        </w:rPr>
        <w:t>Status:</w:t>
      </w:r>
      <w:r>
        <w:t xml:space="preserve"> </w:t>
      </w:r>
      <w:r w:rsidRPr="00C3284B">
        <w:rPr>
          <w:color w:val="FF0000"/>
          <w:lang w:eastAsia="en-US"/>
        </w:rPr>
        <w:t>Approved</w:t>
      </w:r>
      <w:r>
        <w:t>.</w:t>
      </w:r>
    </w:p>
    <w:p w14:paraId="36FE5E1E" w14:textId="77777777" w:rsidR="00E00DA6" w:rsidRDefault="007615D6" w:rsidP="000A3FBD">
      <w:pPr>
        <w:pStyle w:val="NormTop"/>
      </w:pPr>
      <w:r>
        <w:rPr>
          <w:color w:val="0000FF"/>
        </w:rPr>
        <w:t>SP-230336</w:t>
      </w:r>
      <w:r w:rsidRPr="00D53282">
        <w:t xml:space="preserve"> </w:t>
      </w:r>
      <w:r>
        <w:t>(SID REVISED) Revised Study on alignment with ETSI MEC for Edge computing management (Source: SA WG5)</w:t>
      </w:r>
      <w:r>
        <w:br/>
      </w:r>
      <w:r w:rsidRPr="00D53282">
        <w:rPr>
          <w:b/>
        </w:rPr>
        <w:t>Document for:</w:t>
      </w:r>
      <w:r w:rsidRPr="00D53282">
        <w:t xml:space="preserve"> </w:t>
      </w:r>
      <w:r>
        <w:t>Approval</w:t>
      </w:r>
      <w:r>
        <w:br/>
      </w:r>
      <w:r w:rsidRPr="00D53282">
        <w:rPr>
          <w:b/>
        </w:rPr>
        <w:t>Abstract:</w:t>
      </w:r>
      <w:r w:rsidRPr="00D53282">
        <w:t xml:space="preserve"> </w:t>
      </w:r>
      <w:r>
        <w:br/>
        <w:t>Updates Justification, Outputs and Supporting companies.</w:t>
      </w:r>
    </w:p>
    <w:p w14:paraId="576D639D" w14:textId="77777777" w:rsidR="007615D6" w:rsidRPr="005B25A1" w:rsidRDefault="007615D6" w:rsidP="007615D6">
      <w:pPr>
        <w:keepNext/>
        <w:keepLines/>
        <w:rPr>
          <w:b/>
          <w:bCs/>
        </w:rPr>
      </w:pPr>
      <w:r w:rsidRPr="005B25A1">
        <w:rPr>
          <w:b/>
          <w:bCs/>
        </w:rPr>
        <w:t>Plenary Discussion:</w:t>
      </w:r>
    </w:p>
    <w:p w14:paraId="3D38F18A" w14:textId="77777777" w:rsidR="004335B7" w:rsidRPr="004335B7" w:rsidRDefault="004335B7" w:rsidP="004335B7">
      <w:pPr>
        <w:keepNext/>
        <w:keepLines/>
      </w:pPr>
      <w:r w:rsidRPr="00E044EF">
        <w:rPr>
          <w:color w:val="FF0000"/>
        </w:rPr>
        <w:t>Block approve</w:t>
      </w:r>
      <w:r>
        <w:rPr>
          <w:color w:val="FF0000"/>
        </w:rPr>
        <w:t>d</w:t>
      </w:r>
      <w:r>
        <w:t>.</w:t>
      </w:r>
    </w:p>
    <w:p w14:paraId="21CFDBDA" w14:textId="4C97130E" w:rsidR="007615D6" w:rsidRPr="00EB0339" w:rsidRDefault="004335B7" w:rsidP="004335B7">
      <w:r w:rsidRPr="005B25A1">
        <w:rPr>
          <w:b/>
          <w:bCs/>
        </w:rPr>
        <w:t>Status:</w:t>
      </w:r>
      <w:r>
        <w:t xml:space="preserve"> </w:t>
      </w:r>
      <w:r w:rsidRPr="00C3284B">
        <w:rPr>
          <w:color w:val="FF0000"/>
          <w:lang w:eastAsia="en-US"/>
        </w:rPr>
        <w:t>Approved</w:t>
      </w:r>
      <w:r>
        <w:t>.</w:t>
      </w:r>
    </w:p>
    <w:p w14:paraId="3E31F3E4" w14:textId="77777777" w:rsidR="00E00DA6" w:rsidRDefault="007615D6" w:rsidP="000A3FBD">
      <w:pPr>
        <w:pStyle w:val="NormTop"/>
      </w:pPr>
      <w:r>
        <w:rPr>
          <w:color w:val="0000FF"/>
        </w:rPr>
        <w:t>SP-230275</w:t>
      </w:r>
      <w:r w:rsidRPr="00D53282">
        <w:t xml:space="preserve"> </w:t>
      </w:r>
      <w:r>
        <w:t>(WID REVISED) Revised WID on Application Data Analytics Enablement Service (Source: SA WG6)</w:t>
      </w:r>
      <w:r>
        <w:br/>
      </w:r>
      <w:r w:rsidRPr="00D53282">
        <w:rPr>
          <w:b/>
        </w:rPr>
        <w:t>Document for:</w:t>
      </w:r>
      <w:r w:rsidRPr="00D53282">
        <w:t xml:space="preserve"> </w:t>
      </w:r>
      <w:r>
        <w:t>Approval</w:t>
      </w:r>
      <w:r>
        <w:br/>
      </w:r>
      <w:r w:rsidRPr="00D53282">
        <w:rPr>
          <w:b/>
        </w:rPr>
        <w:t>Abstract:</w:t>
      </w:r>
      <w:r w:rsidRPr="00D53282">
        <w:t xml:space="preserve"> </w:t>
      </w:r>
      <w:r>
        <w:br/>
        <w:t>Updates Objectives, Outputs and timescales.</w:t>
      </w:r>
    </w:p>
    <w:p w14:paraId="1D66466D" w14:textId="77777777" w:rsidR="007615D6" w:rsidRPr="005B25A1" w:rsidRDefault="007615D6" w:rsidP="007615D6">
      <w:pPr>
        <w:keepNext/>
        <w:keepLines/>
        <w:rPr>
          <w:b/>
          <w:bCs/>
        </w:rPr>
      </w:pPr>
      <w:r w:rsidRPr="005B25A1">
        <w:rPr>
          <w:b/>
          <w:bCs/>
        </w:rPr>
        <w:t>Plenary Discussion:</w:t>
      </w:r>
    </w:p>
    <w:p w14:paraId="02CFCC83" w14:textId="77777777" w:rsidR="004335B7" w:rsidRPr="004335B7" w:rsidRDefault="004335B7" w:rsidP="004335B7">
      <w:pPr>
        <w:keepNext/>
        <w:keepLines/>
      </w:pPr>
      <w:r w:rsidRPr="00E044EF">
        <w:rPr>
          <w:color w:val="FF0000"/>
        </w:rPr>
        <w:t>Block approve</w:t>
      </w:r>
      <w:r>
        <w:rPr>
          <w:color w:val="FF0000"/>
        </w:rPr>
        <w:t>d</w:t>
      </w:r>
      <w:r>
        <w:t>.</w:t>
      </w:r>
    </w:p>
    <w:p w14:paraId="155740CB" w14:textId="78E56B5E" w:rsidR="007615D6" w:rsidRPr="00EB0339" w:rsidRDefault="004335B7" w:rsidP="004335B7">
      <w:r w:rsidRPr="005B25A1">
        <w:rPr>
          <w:b/>
          <w:bCs/>
        </w:rPr>
        <w:t>Status:</w:t>
      </w:r>
      <w:r>
        <w:t xml:space="preserve"> </w:t>
      </w:r>
      <w:r w:rsidRPr="00C3284B">
        <w:rPr>
          <w:color w:val="FF0000"/>
          <w:lang w:eastAsia="en-US"/>
        </w:rPr>
        <w:t>Approved</w:t>
      </w:r>
      <w:r>
        <w:t>.</w:t>
      </w:r>
    </w:p>
    <w:p w14:paraId="4F5D5FD2" w14:textId="77777777" w:rsidR="00E00DA6" w:rsidRDefault="007615D6" w:rsidP="000A3FBD">
      <w:pPr>
        <w:pStyle w:val="NormTop"/>
      </w:pPr>
      <w:r>
        <w:rPr>
          <w:color w:val="0000FF"/>
        </w:rPr>
        <w:t>SP-230276</w:t>
      </w:r>
      <w:r w:rsidRPr="00D53282">
        <w:t xml:space="preserve"> </w:t>
      </w:r>
      <w:r>
        <w:t>(WID REVISED) Revised WID on Enhanced Service Enabler Architecture Layer for Verticals Phase 2 (Source: SA WG6)</w:t>
      </w:r>
      <w:r>
        <w:br/>
      </w:r>
      <w:r w:rsidRPr="00D53282">
        <w:rPr>
          <w:b/>
        </w:rPr>
        <w:t>Document for:</w:t>
      </w:r>
      <w:r w:rsidRPr="00D53282">
        <w:t xml:space="preserve"> </w:t>
      </w:r>
      <w:r>
        <w:t>Approval</w:t>
      </w:r>
      <w:r>
        <w:br/>
      </w:r>
      <w:r w:rsidRPr="00D53282">
        <w:rPr>
          <w:b/>
        </w:rPr>
        <w:t>Abstract:</w:t>
      </w:r>
      <w:r w:rsidRPr="00D53282">
        <w:t xml:space="preserve"> </w:t>
      </w:r>
      <w:r>
        <w:br/>
        <w:t>Updates Justification,Objectives, Outputs, timescales and Rapporteur.</w:t>
      </w:r>
    </w:p>
    <w:p w14:paraId="4C31DE58" w14:textId="77777777" w:rsidR="007615D6" w:rsidRPr="005B25A1" w:rsidRDefault="007615D6" w:rsidP="007615D6">
      <w:pPr>
        <w:keepNext/>
        <w:keepLines/>
        <w:rPr>
          <w:b/>
          <w:bCs/>
        </w:rPr>
      </w:pPr>
      <w:r w:rsidRPr="005B25A1">
        <w:rPr>
          <w:b/>
          <w:bCs/>
        </w:rPr>
        <w:t>Plenary Discussion:</w:t>
      </w:r>
    </w:p>
    <w:p w14:paraId="1A3B879D" w14:textId="77777777" w:rsidR="004335B7" w:rsidRPr="004335B7" w:rsidRDefault="004335B7" w:rsidP="004335B7">
      <w:pPr>
        <w:keepNext/>
        <w:keepLines/>
      </w:pPr>
      <w:r w:rsidRPr="00E044EF">
        <w:rPr>
          <w:color w:val="FF0000"/>
        </w:rPr>
        <w:t>Block approve</w:t>
      </w:r>
      <w:r>
        <w:rPr>
          <w:color w:val="FF0000"/>
        </w:rPr>
        <w:t>d</w:t>
      </w:r>
      <w:r>
        <w:t>.</w:t>
      </w:r>
    </w:p>
    <w:p w14:paraId="17C22157" w14:textId="78CE41B0" w:rsidR="007615D6" w:rsidRPr="00EB0339" w:rsidRDefault="004335B7" w:rsidP="004335B7">
      <w:r w:rsidRPr="005B25A1">
        <w:rPr>
          <w:b/>
          <w:bCs/>
        </w:rPr>
        <w:t>Status:</w:t>
      </w:r>
      <w:r>
        <w:t xml:space="preserve"> </w:t>
      </w:r>
      <w:r w:rsidRPr="00C3284B">
        <w:rPr>
          <w:color w:val="FF0000"/>
          <w:lang w:eastAsia="en-US"/>
        </w:rPr>
        <w:t>Approved</w:t>
      </w:r>
      <w:r>
        <w:t>.</w:t>
      </w:r>
    </w:p>
    <w:p w14:paraId="0D85B630" w14:textId="77777777" w:rsidR="007615D6" w:rsidRDefault="007615D6" w:rsidP="0010433C">
      <w:pPr>
        <w:pStyle w:val="Heading2"/>
      </w:pPr>
      <w:bookmarkStart w:id="49" w:name="_Toc131417187"/>
      <w:r>
        <w:t>6.4</w:t>
      </w:r>
      <w:r>
        <w:tab/>
        <w:t>New Release 19 Study Item Descriptions</w:t>
      </w:r>
      <w:bookmarkEnd w:id="49"/>
    </w:p>
    <w:p w14:paraId="42F8FB7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3 (to approve / note)</w:t>
      </w:r>
    </w:p>
    <w:p w14:paraId="64D3EDA7" w14:textId="77777777" w:rsidR="00E00DA6" w:rsidRDefault="007615D6" w:rsidP="000A3FBD">
      <w:pPr>
        <w:pStyle w:val="NormTop"/>
      </w:pPr>
      <w:r>
        <w:rPr>
          <w:color w:val="0000FF"/>
        </w:rPr>
        <w:t>SP-230236</w:t>
      </w:r>
      <w:r w:rsidRPr="00D53282">
        <w:t xml:space="preserve"> </w:t>
      </w:r>
      <w:r>
        <w:t>(SID NEW) New SID on Interconnect of SNPN (Source: SA WG1)</w:t>
      </w:r>
      <w:r>
        <w:br/>
      </w:r>
      <w:r w:rsidRPr="00D53282">
        <w:rPr>
          <w:b/>
        </w:rPr>
        <w:t>Document for:</w:t>
      </w:r>
      <w:r w:rsidRPr="00D53282">
        <w:t xml:space="preserve"> </w:t>
      </w:r>
      <w:r>
        <w:t>Approval</w:t>
      </w:r>
      <w:r>
        <w:br/>
      </w:r>
      <w:r w:rsidRPr="00D53282">
        <w:rPr>
          <w:b/>
        </w:rPr>
        <w:t>Abstract:</w:t>
      </w:r>
      <w:r w:rsidRPr="00D53282">
        <w:t xml:space="preserve"> </w:t>
      </w:r>
      <w:r>
        <w:br/>
        <w:t>Objective: The objectives of this study are: To study use cases on interconnect between SNPNs and interconnect of SNPN with identity providers that authenticate and authorize UE access to the SNPNs. To perform a gap analysis and to identify potential new service requirements and enhancements for 5G system: o to enable interconnect between SNPNs. o to enhance interconnect of SNPNs with identity providers that authenticate and authorize UE access to the SNPNs. NOTE: there will be no requirement for a PLMN to enhance their interconnect with SNPNs or operate an identity provider.</w:t>
      </w:r>
    </w:p>
    <w:p w14:paraId="31510F50" w14:textId="77777777" w:rsidR="007615D6" w:rsidRPr="005B25A1" w:rsidRDefault="007615D6" w:rsidP="007615D6">
      <w:pPr>
        <w:keepNext/>
        <w:keepLines/>
        <w:rPr>
          <w:b/>
          <w:bCs/>
        </w:rPr>
      </w:pPr>
      <w:r w:rsidRPr="005B25A1">
        <w:rPr>
          <w:b/>
          <w:bCs/>
        </w:rPr>
        <w:t>Plenary Discussion:</w:t>
      </w:r>
    </w:p>
    <w:p w14:paraId="6CD0BF61" w14:textId="77777777" w:rsidR="004335B7" w:rsidRPr="004335B7" w:rsidRDefault="004335B7" w:rsidP="004335B7">
      <w:pPr>
        <w:keepNext/>
        <w:keepLines/>
      </w:pPr>
      <w:r w:rsidRPr="00E044EF">
        <w:rPr>
          <w:color w:val="FF0000"/>
        </w:rPr>
        <w:t>Block approve</w:t>
      </w:r>
      <w:r>
        <w:rPr>
          <w:color w:val="FF0000"/>
        </w:rPr>
        <w:t>d</w:t>
      </w:r>
      <w:r>
        <w:t>.</w:t>
      </w:r>
    </w:p>
    <w:p w14:paraId="62A5CC20" w14:textId="1F4AD4B1" w:rsidR="007615D6" w:rsidRDefault="004335B7" w:rsidP="004335B7">
      <w:r w:rsidRPr="005B25A1">
        <w:rPr>
          <w:b/>
          <w:bCs/>
        </w:rPr>
        <w:t>Status:</w:t>
      </w:r>
      <w:r>
        <w:t xml:space="preserve"> </w:t>
      </w:r>
      <w:r w:rsidRPr="00C3284B">
        <w:rPr>
          <w:color w:val="FF0000"/>
          <w:lang w:eastAsia="en-US"/>
        </w:rPr>
        <w:t>Approved</w:t>
      </w:r>
      <w:r>
        <w:t>.</w:t>
      </w:r>
    </w:p>
    <w:p w14:paraId="2F8723E9" w14:textId="77777777" w:rsidR="005E4DE3" w:rsidRPr="00EB0339" w:rsidRDefault="005E4DE3" w:rsidP="007615D6"/>
    <w:p w14:paraId="0D94D626" w14:textId="77777777" w:rsidR="007615D6" w:rsidRDefault="007615D6" w:rsidP="0010433C">
      <w:pPr>
        <w:pStyle w:val="Heading2"/>
      </w:pPr>
      <w:bookmarkStart w:id="50" w:name="_Toc131417188"/>
      <w:r>
        <w:t>6.5</w:t>
      </w:r>
      <w:r>
        <w:tab/>
        <w:t>New Release 19 Work Item Descriptions</w:t>
      </w:r>
      <w:bookmarkEnd w:id="50"/>
    </w:p>
    <w:p w14:paraId="1AF555C2" w14:textId="77777777" w:rsidR="00F44650" w:rsidRDefault="00F44650" w:rsidP="00F44650">
      <w:pPr>
        <w:pStyle w:val="NormTop"/>
      </w:pPr>
      <w:r>
        <w:rPr>
          <w:color w:val="0000FF"/>
        </w:rPr>
        <w:t>SP-230231</w:t>
      </w:r>
      <w:r w:rsidRPr="00D53282">
        <w:t xml:space="preserve"> </w:t>
      </w:r>
      <w:r>
        <w:t>(WID NEW) New WID on Roaming Value-Added Services (RVAS) (Source: SA WG1)</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 To create normative requirements for the following three RVAS in 5GS including for the HPLMN to provide a northbound API, to enable 3rd parties and operators to provide RVAS.: o Welcome SMS o Steering of Roaming (SoR) during the registration procedure o Subscription-based routing to a particular core network (e.g., in a different country) NOTE: This work item is not expected to introduce any changes to the security mechanisms between operators.</w:t>
      </w:r>
    </w:p>
    <w:p w14:paraId="50E7A142" w14:textId="77777777" w:rsidR="00F44650" w:rsidRPr="00B81031" w:rsidRDefault="00F44650" w:rsidP="00F44650">
      <w:pPr>
        <w:keepNext/>
        <w:keepLines/>
        <w:rPr>
          <w:i/>
        </w:rPr>
      </w:pPr>
      <w:r w:rsidRPr="00B81031">
        <w:rPr>
          <w:b/>
          <w:bCs/>
          <w:i/>
        </w:rPr>
        <w:t>Comment:</w:t>
      </w:r>
      <w:r>
        <w:rPr>
          <w:i/>
        </w:rPr>
        <w:t xml:space="preserve"> Deutsche Telekom suggest sending an LS on this.</w:t>
      </w:r>
    </w:p>
    <w:p w14:paraId="61223A24" w14:textId="77777777" w:rsidR="00F44650" w:rsidRPr="005B25A1" w:rsidRDefault="00F44650" w:rsidP="00F44650">
      <w:pPr>
        <w:keepNext/>
        <w:keepLines/>
        <w:rPr>
          <w:b/>
          <w:bCs/>
        </w:rPr>
      </w:pPr>
      <w:r w:rsidRPr="005B25A1">
        <w:rPr>
          <w:b/>
          <w:bCs/>
        </w:rPr>
        <w:t>Plenary Discussion:</w:t>
      </w:r>
    </w:p>
    <w:p w14:paraId="791D56C2" w14:textId="77777777" w:rsidR="00F44650" w:rsidRPr="00F44650" w:rsidRDefault="00F44650" w:rsidP="00F44650">
      <w:pPr>
        <w:keepNext/>
        <w:keepLines/>
      </w:pPr>
      <w:r>
        <w:t xml:space="preserve">Deutsche Telekom suggested that an LS is sent to GSMA to inform them of this work and volunteered to draft an LS for this. The LS was drafted in </w:t>
      </w:r>
      <w:r w:rsidRPr="00F44650">
        <w:rPr>
          <w:color w:val="0000FF"/>
        </w:rPr>
        <w:t>SP-230375</w:t>
      </w:r>
      <w:r>
        <w:t xml:space="preserve">. This WID was </w:t>
      </w:r>
      <w:r w:rsidRPr="00C3284B">
        <w:rPr>
          <w:color w:val="FF0000"/>
          <w:lang w:eastAsia="en-US"/>
        </w:rPr>
        <w:t>approved</w:t>
      </w:r>
      <w:r>
        <w:t>.</w:t>
      </w:r>
    </w:p>
    <w:p w14:paraId="75964EF4" w14:textId="77777777" w:rsidR="00F44650" w:rsidRPr="00F44650" w:rsidRDefault="00F44650" w:rsidP="00F44650">
      <w:r w:rsidRPr="005B25A1">
        <w:rPr>
          <w:b/>
          <w:bCs/>
        </w:rPr>
        <w:t>Status:</w:t>
      </w:r>
      <w:r>
        <w:t xml:space="preserve"> </w:t>
      </w:r>
      <w:r w:rsidRPr="00C3284B">
        <w:rPr>
          <w:color w:val="FF0000"/>
          <w:lang w:eastAsia="en-US"/>
        </w:rPr>
        <w:t>Approved</w:t>
      </w:r>
      <w:r>
        <w:t>.</w:t>
      </w:r>
    </w:p>
    <w:p w14:paraId="225FD7DC" w14:textId="77777777" w:rsidR="00F44650" w:rsidRDefault="00F44650" w:rsidP="00F44650">
      <w:pPr>
        <w:pStyle w:val="NormTop"/>
      </w:pPr>
      <w:r>
        <w:rPr>
          <w:color w:val="0000FF"/>
        </w:rPr>
        <w:t>SP-230232</w:t>
      </w:r>
      <w:r w:rsidRPr="00D53282">
        <w:t xml:space="preserve"> </w:t>
      </w:r>
      <w:r>
        <w:t>(CR PACK) Stage 1 CRs on RVAS (Source: SA WG1)</w:t>
      </w:r>
      <w:r>
        <w:br/>
      </w:r>
      <w:r w:rsidRPr="00D53282">
        <w:rPr>
          <w:b/>
        </w:rPr>
        <w:t>Document for:</w:t>
      </w:r>
      <w:r w:rsidRPr="00D53282">
        <w:t xml:space="preserve"> </w:t>
      </w:r>
      <w:r>
        <w:t>Approval</w:t>
      </w:r>
      <w:r>
        <w:br/>
      </w:r>
      <w:r w:rsidRPr="00D53282">
        <w:rPr>
          <w:b/>
        </w:rPr>
        <w:t>Abstract:</w:t>
      </w:r>
      <w:r w:rsidRPr="00D53282">
        <w:t xml:space="preserve"> </w:t>
      </w:r>
      <w:r>
        <w:br/>
        <w:t>22.261 CR0668R3.</w:t>
      </w:r>
    </w:p>
    <w:p w14:paraId="51E8D814" w14:textId="77777777" w:rsidR="00F44650" w:rsidRPr="005B25A1" w:rsidRDefault="00F44650" w:rsidP="00F44650">
      <w:pPr>
        <w:keepNext/>
        <w:keepLines/>
        <w:rPr>
          <w:b/>
          <w:bCs/>
        </w:rPr>
      </w:pPr>
      <w:r w:rsidRPr="005B25A1">
        <w:rPr>
          <w:b/>
          <w:bCs/>
        </w:rPr>
        <w:t>Plenary Discussion:</w:t>
      </w:r>
    </w:p>
    <w:p w14:paraId="6CB66A34" w14:textId="77777777" w:rsidR="00F44650" w:rsidRPr="00F44650" w:rsidRDefault="00F44650" w:rsidP="00F44650">
      <w:pPr>
        <w:keepNext/>
        <w:keepLines/>
      </w:pPr>
      <w:r>
        <w:t xml:space="preserve">This CR Pack was </w:t>
      </w:r>
      <w:r w:rsidRPr="00C3284B">
        <w:rPr>
          <w:color w:val="FF0000"/>
          <w:lang w:eastAsia="en-US"/>
        </w:rPr>
        <w:t>approved</w:t>
      </w:r>
      <w:r>
        <w:t>.</w:t>
      </w:r>
    </w:p>
    <w:p w14:paraId="2D153F28" w14:textId="77777777" w:rsidR="00F44650" w:rsidRPr="00F44650" w:rsidRDefault="00F44650" w:rsidP="00F44650">
      <w:r w:rsidRPr="005B25A1">
        <w:rPr>
          <w:b/>
          <w:bCs/>
        </w:rPr>
        <w:t>Status:</w:t>
      </w:r>
      <w:r>
        <w:t xml:space="preserve"> </w:t>
      </w:r>
      <w:r w:rsidRPr="00C3284B">
        <w:rPr>
          <w:color w:val="FF0000"/>
          <w:lang w:eastAsia="en-US"/>
        </w:rPr>
        <w:t>Approved</w:t>
      </w:r>
      <w:r>
        <w:t>.</w:t>
      </w:r>
    </w:p>
    <w:p w14:paraId="7AEABC46" w14:textId="20A5340D" w:rsidR="003F2A51" w:rsidRDefault="003F2A51" w:rsidP="003F2A51">
      <w:pPr>
        <w:pStyle w:val="NormTop"/>
      </w:pPr>
      <w:r>
        <w:rPr>
          <w:color w:val="0000FF"/>
        </w:rPr>
        <w:t>SP-230375</w:t>
      </w:r>
      <w:r w:rsidRPr="00D53282">
        <w:t xml:space="preserve"> </w:t>
      </w:r>
      <w:r>
        <w:t xml:space="preserve">(LS OUT) </w:t>
      </w:r>
      <w:r w:rsidR="00D6260B">
        <w:t xml:space="preserve">LS to GSMA 5GMRR on finalisation of normative requirements on Roaming Value-Added Services </w:t>
      </w:r>
      <w:r>
        <w:t>(Source: TSG</w:t>
      </w:r>
      <w:r w:rsidR="00D6260B">
        <w:t> </w:t>
      </w:r>
      <w:r>
        <w:t>SA)</w:t>
      </w:r>
      <w:r>
        <w:br/>
      </w:r>
      <w:r w:rsidRPr="00D53282">
        <w:rPr>
          <w:b/>
        </w:rPr>
        <w:t>Document for:</w:t>
      </w:r>
      <w:r w:rsidRPr="00D53282">
        <w:t xml:space="preserve"> </w:t>
      </w:r>
      <w:r>
        <w:t>Approval</w:t>
      </w:r>
      <w:r>
        <w:br/>
      </w:r>
      <w:r w:rsidRPr="00D53282">
        <w:rPr>
          <w:b/>
        </w:rPr>
        <w:t>Abstract:</w:t>
      </w:r>
      <w:r w:rsidRPr="00D53282">
        <w:t xml:space="preserve"> </w:t>
      </w:r>
      <w:r>
        <w:br/>
      </w:r>
      <w:r w:rsidR="00D6260B">
        <w:t>To: GSMA 5GMRR. CC: GSMA NG, SA WG1.</w:t>
      </w:r>
    </w:p>
    <w:p w14:paraId="1A45BFE5" w14:textId="77777777" w:rsidR="003F2A51" w:rsidRPr="005B25A1" w:rsidRDefault="003F2A51" w:rsidP="003F2A51">
      <w:pPr>
        <w:keepNext/>
        <w:keepLines/>
        <w:rPr>
          <w:b/>
          <w:bCs/>
        </w:rPr>
      </w:pPr>
      <w:r w:rsidRPr="005B25A1">
        <w:rPr>
          <w:b/>
          <w:bCs/>
        </w:rPr>
        <w:t>Plenary Discussion:</w:t>
      </w:r>
    </w:p>
    <w:p w14:paraId="00DF6E6A" w14:textId="7984D9AA" w:rsidR="003F2A51" w:rsidRPr="00D625A4" w:rsidRDefault="00D625A4" w:rsidP="003F2A51">
      <w:pPr>
        <w:keepNext/>
        <w:keepLines/>
      </w:pPr>
      <w:r>
        <w:t xml:space="preserve">This was </w:t>
      </w:r>
      <w:r w:rsidRPr="00D625A4">
        <w:rPr>
          <w:color w:val="FF0000"/>
        </w:rPr>
        <w:t>withdrawn</w:t>
      </w:r>
      <w:r>
        <w:t>.</w:t>
      </w:r>
    </w:p>
    <w:p w14:paraId="169B9128" w14:textId="581D094F" w:rsidR="003F2A51" w:rsidRPr="00EB0339" w:rsidRDefault="003F2A51" w:rsidP="003F2A51">
      <w:r w:rsidRPr="005B25A1">
        <w:rPr>
          <w:b/>
          <w:bCs/>
        </w:rPr>
        <w:t>Status:</w:t>
      </w:r>
      <w:r>
        <w:t xml:space="preserve"> </w:t>
      </w:r>
      <w:r w:rsidR="00D625A4" w:rsidRPr="00D625A4">
        <w:rPr>
          <w:color w:val="FF0000"/>
        </w:rPr>
        <w:t>Withdrawn</w:t>
      </w:r>
      <w:r>
        <w:t>.</w:t>
      </w:r>
    </w:p>
    <w:p w14:paraId="61287821" w14:textId="77777777" w:rsidR="00BB3F37" w:rsidRDefault="00000000" w:rsidP="00BB3F37"/>
    <w:p w14:paraId="689572E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3 (to approve / note)</w:t>
      </w:r>
    </w:p>
    <w:p w14:paraId="486553B1" w14:textId="77777777" w:rsidR="00E00DA6" w:rsidRDefault="007615D6" w:rsidP="000A3FBD">
      <w:pPr>
        <w:pStyle w:val="NormTop"/>
      </w:pPr>
      <w:r>
        <w:rPr>
          <w:color w:val="0000FF"/>
        </w:rPr>
        <w:t>SP-230228</w:t>
      </w:r>
      <w:r w:rsidRPr="00D53282">
        <w:t xml:space="preserve"> </w:t>
      </w:r>
      <w:r>
        <w:t>(CR PACK) Stage 1 CRs on IMSDCDataOff (Source: SA WG1)</w:t>
      </w:r>
      <w:r>
        <w:br/>
      </w:r>
      <w:r w:rsidRPr="00D53282">
        <w:rPr>
          <w:b/>
        </w:rPr>
        <w:t>Document for:</w:t>
      </w:r>
      <w:r w:rsidRPr="00D53282">
        <w:t xml:space="preserve"> </w:t>
      </w:r>
      <w:r>
        <w:t>Approval</w:t>
      </w:r>
      <w:r>
        <w:br/>
      </w:r>
      <w:r w:rsidRPr="00D53282">
        <w:rPr>
          <w:b/>
        </w:rPr>
        <w:t>Abstract:</w:t>
      </w:r>
      <w:r w:rsidRPr="00D53282">
        <w:t xml:space="preserve"> </w:t>
      </w:r>
      <w:r>
        <w:br/>
        <w:t>22.011 CR0348R3.</w:t>
      </w:r>
    </w:p>
    <w:p w14:paraId="72489659" w14:textId="77777777" w:rsidR="007615D6" w:rsidRPr="005B25A1" w:rsidRDefault="007615D6" w:rsidP="007615D6">
      <w:pPr>
        <w:keepNext/>
        <w:keepLines/>
        <w:rPr>
          <w:b/>
          <w:bCs/>
        </w:rPr>
      </w:pPr>
      <w:r w:rsidRPr="005B25A1">
        <w:rPr>
          <w:b/>
          <w:bCs/>
        </w:rPr>
        <w:t>Plenary Discussion:</w:t>
      </w:r>
    </w:p>
    <w:p w14:paraId="485B3EFF" w14:textId="77777777" w:rsidR="004335B7" w:rsidRPr="004335B7" w:rsidRDefault="004335B7" w:rsidP="004335B7">
      <w:pPr>
        <w:keepNext/>
        <w:keepLines/>
      </w:pPr>
      <w:r w:rsidRPr="00E044EF">
        <w:rPr>
          <w:color w:val="FF0000"/>
        </w:rPr>
        <w:t>Block approve</w:t>
      </w:r>
      <w:r>
        <w:rPr>
          <w:color w:val="FF0000"/>
        </w:rPr>
        <w:t>d</w:t>
      </w:r>
      <w:r>
        <w:t>.</w:t>
      </w:r>
    </w:p>
    <w:p w14:paraId="163E3406" w14:textId="6F8CA54F" w:rsidR="007615D6" w:rsidRPr="00EB0339" w:rsidRDefault="004335B7" w:rsidP="004335B7">
      <w:r w:rsidRPr="005B25A1">
        <w:rPr>
          <w:b/>
          <w:bCs/>
        </w:rPr>
        <w:t>Status:</w:t>
      </w:r>
      <w:r>
        <w:t xml:space="preserve"> </w:t>
      </w:r>
      <w:r w:rsidRPr="00C3284B">
        <w:rPr>
          <w:color w:val="FF0000"/>
          <w:lang w:eastAsia="en-US"/>
        </w:rPr>
        <w:t>Approved</w:t>
      </w:r>
      <w:r>
        <w:t>.</w:t>
      </w:r>
    </w:p>
    <w:p w14:paraId="6B5E7855" w14:textId="77777777" w:rsidR="00E00DA6" w:rsidRDefault="007615D6" w:rsidP="000A3FBD">
      <w:pPr>
        <w:pStyle w:val="NormTop"/>
      </w:pPr>
      <w:r>
        <w:rPr>
          <w:color w:val="0000FF"/>
        </w:rPr>
        <w:lastRenderedPageBreak/>
        <w:t>SP-230229</w:t>
      </w:r>
      <w:r w:rsidRPr="00D53282">
        <w:t xml:space="preserve"> </w:t>
      </w:r>
      <w:r>
        <w:t>(WID NEW) New WID on Edge Computing for Industrial Scenarios (EDGINDUS) (Source: SA WG1)</w:t>
      </w:r>
      <w:r>
        <w:br/>
      </w:r>
      <w:r w:rsidRPr="00D53282">
        <w:rPr>
          <w:b/>
        </w:rPr>
        <w:t>Document for:</w:t>
      </w:r>
      <w:r w:rsidRPr="00D53282">
        <w:t xml:space="preserve"> </w:t>
      </w:r>
      <w:r>
        <w:t>Approval</w:t>
      </w:r>
      <w:r>
        <w:br/>
      </w:r>
      <w:r w:rsidRPr="00D53282">
        <w:rPr>
          <w:b/>
        </w:rPr>
        <w:t>Abstract:</w:t>
      </w:r>
      <w:r w:rsidRPr="00D53282">
        <w:t xml:space="preserve"> </w:t>
      </w:r>
      <w:r>
        <w:br/>
        <w:t>Objective: This work Item aims at defining 5G service requirements on edge computing for industrial Scenarios The objectives are to: Add additional clarifications on privacy and security protection regarding Mobile Robots and AGV  Add new use case on for industrial edge regarding digital twin.</w:t>
      </w:r>
    </w:p>
    <w:p w14:paraId="223B50E3" w14:textId="77777777" w:rsidR="007615D6" w:rsidRPr="005B25A1" w:rsidRDefault="007615D6" w:rsidP="007615D6">
      <w:pPr>
        <w:keepNext/>
        <w:keepLines/>
        <w:rPr>
          <w:b/>
          <w:bCs/>
        </w:rPr>
      </w:pPr>
      <w:r w:rsidRPr="005B25A1">
        <w:rPr>
          <w:b/>
          <w:bCs/>
        </w:rPr>
        <w:t>Plenary Discussion:</w:t>
      </w:r>
    </w:p>
    <w:p w14:paraId="27CAAB04" w14:textId="77777777" w:rsidR="004335B7" w:rsidRPr="004335B7" w:rsidRDefault="004335B7" w:rsidP="004335B7">
      <w:pPr>
        <w:keepNext/>
        <w:keepLines/>
      </w:pPr>
      <w:r w:rsidRPr="00E044EF">
        <w:rPr>
          <w:color w:val="FF0000"/>
        </w:rPr>
        <w:t>Block approve</w:t>
      </w:r>
      <w:r>
        <w:rPr>
          <w:color w:val="FF0000"/>
        </w:rPr>
        <w:t>d</w:t>
      </w:r>
      <w:r>
        <w:t>.</w:t>
      </w:r>
    </w:p>
    <w:p w14:paraId="4881915B" w14:textId="250F8423" w:rsidR="007615D6" w:rsidRPr="00EB0339" w:rsidRDefault="004335B7" w:rsidP="004335B7">
      <w:r w:rsidRPr="005B25A1">
        <w:rPr>
          <w:b/>
          <w:bCs/>
        </w:rPr>
        <w:t>Status:</w:t>
      </w:r>
      <w:r>
        <w:t xml:space="preserve"> </w:t>
      </w:r>
      <w:r w:rsidRPr="00C3284B">
        <w:rPr>
          <w:color w:val="FF0000"/>
          <w:lang w:eastAsia="en-US"/>
        </w:rPr>
        <w:t>Approved</w:t>
      </w:r>
      <w:r>
        <w:t>.</w:t>
      </w:r>
    </w:p>
    <w:p w14:paraId="2DB22B8C" w14:textId="77777777" w:rsidR="00E00DA6" w:rsidRDefault="007615D6" w:rsidP="000A3FBD">
      <w:pPr>
        <w:pStyle w:val="NormTop"/>
      </w:pPr>
      <w:r>
        <w:rPr>
          <w:color w:val="0000FF"/>
        </w:rPr>
        <w:t>SP-230230</w:t>
      </w:r>
      <w:r w:rsidRPr="00D53282">
        <w:t xml:space="preserve"> </w:t>
      </w:r>
      <w:r>
        <w:t>(CR PACK) Stage 1 CRs on EDGINDUS (Source: SA WG1)</w:t>
      </w:r>
      <w:r>
        <w:br/>
      </w:r>
      <w:r w:rsidRPr="00D53282">
        <w:rPr>
          <w:b/>
        </w:rPr>
        <w:t>Document for:</w:t>
      </w:r>
      <w:r w:rsidRPr="00D53282">
        <w:t xml:space="preserve"> </w:t>
      </w:r>
      <w:r>
        <w:t>Approval</w:t>
      </w:r>
      <w:r>
        <w:br/>
      </w:r>
      <w:r w:rsidRPr="00D53282">
        <w:rPr>
          <w:b/>
        </w:rPr>
        <w:t>Abstract:</w:t>
      </w:r>
      <w:r w:rsidRPr="00D53282">
        <w:t xml:space="preserve"> </w:t>
      </w:r>
      <w:r>
        <w:br/>
        <w:t>22.104 CR0093R3; 22.104 CR0094R4.</w:t>
      </w:r>
    </w:p>
    <w:p w14:paraId="273D6B62" w14:textId="77777777" w:rsidR="007615D6" w:rsidRPr="005B25A1" w:rsidRDefault="007615D6" w:rsidP="007615D6">
      <w:pPr>
        <w:keepNext/>
        <w:keepLines/>
        <w:rPr>
          <w:b/>
          <w:bCs/>
        </w:rPr>
      </w:pPr>
      <w:r w:rsidRPr="005B25A1">
        <w:rPr>
          <w:b/>
          <w:bCs/>
        </w:rPr>
        <w:t>Plenary Discussion:</w:t>
      </w:r>
    </w:p>
    <w:p w14:paraId="247B13B9" w14:textId="77777777" w:rsidR="004335B7" w:rsidRPr="004335B7" w:rsidRDefault="004335B7" w:rsidP="004335B7">
      <w:pPr>
        <w:keepNext/>
        <w:keepLines/>
      </w:pPr>
      <w:r w:rsidRPr="00E044EF">
        <w:rPr>
          <w:color w:val="FF0000"/>
        </w:rPr>
        <w:t>Block approve</w:t>
      </w:r>
      <w:r>
        <w:rPr>
          <w:color w:val="FF0000"/>
        </w:rPr>
        <w:t>d</w:t>
      </w:r>
      <w:r>
        <w:t>.</w:t>
      </w:r>
    </w:p>
    <w:p w14:paraId="0484A18F" w14:textId="20B0752E" w:rsidR="007615D6" w:rsidRPr="00EB0339" w:rsidRDefault="004335B7" w:rsidP="004335B7">
      <w:r w:rsidRPr="005B25A1">
        <w:rPr>
          <w:b/>
          <w:bCs/>
        </w:rPr>
        <w:t>Status:</w:t>
      </w:r>
      <w:r>
        <w:t xml:space="preserve"> </w:t>
      </w:r>
      <w:r w:rsidRPr="00C3284B">
        <w:rPr>
          <w:color w:val="FF0000"/>
          <w:lang w:eastAsia="en-US"/>
        </w:rPr>
        <w:t>Approved</w:t>
      </w:r>
      <w:r>
        <w:t>.</w:t>
      </w:r>
    </w:p>
    <w:p w14:paraId="6F368FBD" w14:textId="77777777" w:rsidR="00E00DA6" w:rsidRDefault="007615D6" w:rsidP="000A3FBD">
      <w:pPr>
        <w:pStyle w:val="NormTop"/>
      </w:pPr>
      <w:r>
        <w:rPr>
          <w:color w:val="0000FF"/>
        </w:rPr>
        <w:t>SP-230227</w:t>
      </w:r>
      <w:r w:rsidRPr="00D53282">
        <w:t xml:space="preserve"> </w:t>
      </w:r>
      <w:r>
        <w:t>(WID NEW) New WID on PS Data Off for IMS Data Channel Service (IMSDCDataOff) (Source: SA WG1)</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define IMS Data Channel as part of the 3GPP PS Data Off Exempt Services.</w:t>
      </w:r>
    </w:p>
    <w:p w14:paraId="1B35269F" w14:textId="77777777" w:rsidR="007615D6" w:rsidRPr="005B25A1" w:rsidRDefault="007615D6" w:rsidP="007615D6">
      <w:pPr>
        <w:keepNext/>
        <w:keepLines/>
        <w:rPr>
          <w:b/>
          <w:bCs/>
        </w:rPr>
      </w:pPr>
      <w:r w:rsidRPr="005B25A1">
        <w:rPr>
          <w:b/>
          <w:bCs/>
        </w:rPr>
        <w:t>Plenary Discussion:</w:t>
      </w:r>
    </w:p>
    <w:p w14:paraId="15925968" w14:textId="77777777" w:rsidR="004335B7" w:rsidRPr="004335B7" w:rsidRDefault="004335B7" w:rsidP="004335B7">
      <w:pPr>
        <w:keepNext/>
        <w:keepLines/>
      </w:pPr>
      <w:r w:rsidRPr="00E044EF">
        <w:rPr>
          <w:color w:val="FF0000"/>
        </w:rPr>
        <w:t>Block approve</w:t>
      </w:r>
      <w:r>
        <w:rPr>
          <w:color w:val="FF0000"/>
        </w:rPr>
        <w:t>d</w:t>
      </w:r>
      <w:r>
        <w:t>.</w:t>
      </w:r>
    </w:p>
    <w:p w14:paraId="5772D3BA" w14:textId="2A7CA0A8" w:rsidR="007615D6" w:rsidRPr="00EB0339" w:rsidRDefault="004335B7" w:rsidP="004335B7">
      <w:r w:rsidRPr="005B25A1">
        <w:rPr>
          <w:b/>
          <w:bCs/>
        </w:rPr>
        <w:t>Status:</w:t>
      </w:r>
      <w:r>
        <w:t xml:space="preserve"> </w:t>
      </w:r>
      <w:r w:rsidRPr="00C3284B">
        <w:rPr>
          <w:color w:val="FF0000"/>
          <w:lang w:eastAsia="en-US"/>
        </w:rPr>
        <w:t>Approved</w:t>
      </w:r>
      <w:r>
        <w:t>.</w:t>
      </w:r>
    </w:p>
    <w:p w14:paraId="6B317024" w14:textId="77777777" w:rsidR="00E00DA6" w:rsidRDefault="007615D6" w:rsidP="000A3FBD">
      <w:pPr>
        <w:pStyle w:val="NormTop"/>
      </w:pPr>
      <w:r>
        <w:rPr>
          <w:color w:val="0000FF"/>
        </w:rPr>
        <w:t>SP-230233</w:t>
      </w:r>
      <w:r w:rsidRPr="00D53282">
        <w:t xml:space="preserve"> </w:t>
      </w:r>
      <w:r>
        <w:t>(WID NEW) New WID on Supporting UE Mobility for XR services (XRMobility) (Source: SA WG1)</w:t>
      </w:r>
      <w:r>
        <w:br/>
      </w:r>
      <w:r w:rsidRPr="00D53282">
        <w:rPr>
          <w:b/>
        </w:rPr>
        <w:t>Document for:</w:t>
      </w:r>
      <w:r w:rsidRPr="00D53282">
        <w:t xml:space="preserve"> </w:t>
      </w:r>
      <w:r>
        <w:t>Approval</w:t>
      </w:r>
      <w:r>
        <w:br/>
      </w:r>
      <w:r w:rsidRPr="00D53282">
        <w:rPr>
          <w:b/>
        </w:rPr>
        <w:t>Abstract:</w:t>
      </w:r>
      <w:r w:rsidRPr="00D53282">
        <w:t xml:space="preserve"> </w:t>
      </w:r>
      <w:r>
        <w:br/>
        <w:t>Objective: The goal of this work item is to specify that the 5G system shall support the service continuity for XR services and support the connectivity for XR services under high UE mobility.</w:t>
      </w:r>
    </w:p>
    <w:p w14:paraId="62A812A8" w14:textId="77777777" w:rsidR="007615D6" w:rsidRPr="005B25A1" w:rsidRDefault="007615D6" w:rsidP="007615D6">
      <w:pPr>
        <w:keepNext/>
        <w:keepLines/>
        <w:rPr>
          <w:b/>
          <w:bCs/>
        </w:rPr>
      </w:pPr>
      <w:r w:rsidRPr="005B25A1">
        <w:rPr>
          <w:b/>
          <w:bCs/>
        </w:rPr>
        <w:t>Plenary Discussion:</w:t>
      </w:r>
    </w:p>
    <w:p w14:paraId="588EC532" w14:textId="77777777" w:rsidR="004335B7" w:rsidRPr="004335B7" w:rsidRDefault="004335B7" w:rsidP="004335B7">
      <w:pPr>
        <w:keepNext/>
        <w:keepLines/>
      </w:pPr>
      <w:r w:rsidRPr="00E044EF">
        <w:rPr>
          <w:color w:val="FF0000"/>
        </w:rPr>
        <w:t>Block approve</w:t>
      </w:r>
      <w:r>
        <w:rPr>
          <w:color w:val="FF0000"/>
        </w:rPr>
        <w:t>d</w:t>
      </w:r>
      <w:r>
        <w:t>.</w:t>
      </w:r>
    </w:p>
    <w:p w14:paraId="189AF03C" w14:textId="782FE960" w:rsidR="007615D6" w:rsidRPr="00EB0339" w:rsidRDefault="004335B7" w:rsidP="004335B7">
      <w:r w:rsidRPr="005B25A1">
        <w:rPr>
          <w:b/>
          <w:bCs/>
        </w:rPr>
        <w:t>Status:</w:t>
      </w:r>
      <w:r>
        <w:t xml:space="preserve"> </w:t>
      </w:r>
      <w:r w:rsidRPr="00C3284B">
        <w:rPr>
          <w:color w:val="FF0000"/>
          <w:lang w:eastAsia="en-US"/>
        </w:rPr>
        <w:t>Approved</w:t>
      </w:r>
      <w:r>
        <w:t>.</w:t>
      </w:r>
    </w:p>
    <w:p w14:paraId="0AFEEEEA" w14:textId="77777777" w:rsidR="00E00DA6" w:rsidRDefault="007615D6" w:rsidP="000A3FBD">
      <w:pPr>
        <w:pStyle w:val="NormTop"/>
      </w:pPr>
      <w:r>
        <w:rPr>
          <w:color w:val="0000FF"/>
        </w:rPr>
        <w:t>SP-230234</w:t>
      </w:r>
      <w:r w:rsidRPr="00D53282">
        <w:t xml:space="preserve"> </w:t>
      </w:r>
      <w:r>
        <w:t>(CR PACK) Stage 1 CRs on XRMobility (Source: SA WG1)</w:t>
      </w:r>
      <w:r>
        <w:br/>
      </w:r>
      <w:r w:rsidRPr="00D53282">
        <w:rPr>
          <w:b/>
        </w:rPr>
        <w:t>Document for:</w:t>
      </w:r>
      <w:r w:rsidRPr="00D53282">
        <w:t xml:space="preserve"> </w:t>
      </w:r>
      <w:r>
        <w:t>Approval</w:t>
      </w:r>
      <w:r>
        <w:br/>
      </w:r>
      <w:r w:rsidRPr="00D53282">
        <w:rPr>
          <w:b/>
        </w:rPr>
        <w:t>Abstract:</w:t>
      </w:r>
      <w:r w:rsidRPr="00D53282">
        <w:t xml:space="preserve"> </w:t>
      </w:r>
      <w:r>
        <w:br/>
        <w:t>22.261 CR0677R3.</w:t>
      </w:r>
    </w:p>
    <w:p w14:paraId="71203490" w14:textId="77777777" w:rsidR="007615D6" w:rsidRPr="005B25A1" w:rsidRDefault="007615D6" w:rsidP="007615D6">
      <w:pPr>
        <w:keepNext/>
        <w:keepLines/>
        <w:rPr>
          <w:b/>
          <w:bCs/>
        </w:rPr>
      </w:pPr>
      <w:r w:rsidRPr="005B25A1">
        <w:rPr>
          <w:b/>
          <w:bCs/>
        </w:rPr>
        <w:t>Plenary Discussion:</w:t>
      </w:r>
    </w:p>
    <w:p w14:paraId="16974D31" w14:textId="77777777" w:rsidR="004335B7" w:rsidRPr="004335B7" w:rsidRDefault="004335B7" w:rsidP="004335B7">
      <w:pPr>
        <w:keepNext/>
        <w:keepLines/>
      </w:pPr>
      <w:r w:rsidRPr="00E044EF">
        <w:rPr>
          <w:color w:val="FF0000"/>
        </w:rPr>
        <w:t>Block approve</w:t>
      </w:r>
      <w:r>
        <w:rPr>
          <w:color w:val="FF0000"/>
        </w:rPr>
        <w:t>d</w:t>
      </w:r>
      <w:r>
        <w:t>.</w:t>
      </w:r>
    </w:p>
    <w:p w14:paraId="7A1956F1" w14:textId="45790181" w:rsidR="007615D6" w:rsidRPr="00EB0339" w:rsidRDefault="004335B7" w:rsidP="004335B7">
      <w:r w:rsidRPr="005B25A1">
        <w:rPr>
          <w:b/>
          <w:bCs/>
        </w:rPr>
        <w:t>Status:</w:t>
      </w:r>
      <w:r>
        <w:t xml:space="preserve"> </w:t>
      </w:r>
      <w:r w:rsidRPr="00C3284B">
        <w:rPr>
          <w:color w:val="FF0000"/>
          <w:lang w:eastAsia="en-US"/>
        </w:rPr>
        <w:t>Approved</w:t>
      </w:r>
      <w:r>
        <w:t>.</w:t>
      </w:r>
    </w:p>
    <w:p w14:paraId="1DD588B0" w14:textId="77777777" w:rsidR="007615D6" w:rsidRDefault="007615D6" w:rsidP="0010433C">
      <w:pPr>
        <w:pStyle w:val="Heading2"/>
      </w:pPr>
      <w:bookmarkStart w:id="51" w:name="_Toc131417189"/>
      <w:r>
        <w:lastRenderedPageBreak/>
        <w:t>6.6</w:t>
      </w:r>
      <w:r>
        <w:tab/>
        <w:t>Revised Release 19 Study Item and Work Item Descriptions</w:t>
      </w:r>
      <w:bookmarkEnd w:id="51"/>
    </w:p>
    <w:p w14:paraId="5A78454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3 (to approve / note)</w:t>
      </w:r>
    </w:p>
    <w:p w14:paraId="53077E7A" w14:textId="77777777" w:rsidR="00E00DA6" w:rsidRDefault="007615D6" w:rsidP="000A3FBD">
      <w:pPr>
        <w:pStyle w:val="NormTop"/>
      </w:pPr>
      <w:r>
        <w:rPr>
          <w:color w:val="0000FF"/>
        </w:rPr>
        <w:t>SP-230235</w:t>
      </w:r>
      <w:r w:rsidRPr="00D53282">
        <w:t xml:space="preserve"> </w:t>
      </w:r>
      <w:r>
        <w:t>(SID REVISED) Revised SID on Energy Efficiency as service criteria (FS_EnergyServ) (Source: SA WG1)</w:t>
      </w:r>
      <w:r>
        <w:br/>
      </w:r>
      <w:r w:rsidRPr="00D53282">
        <w:rPr>
          <w:b/>
        </w:rPr>
        <w:t>Document for:</w:t>
      </w:r>
      <w:r w:rsidRPr="00D53282">
        <w:t xml:space="preserve"> </w:t>
      </w:r>
      <w:r>
        <w:t>Approval</w:t>
      </w:r>
      <w:r>
        <w:br/>
      </w:r>
      <w:r w:rsidRPr="00D53282">
        <w:rPr>
          <w:b/>
        </w:rPr>
        <w:t>Abstract:</w:t>
      </w:r>
      <w:r w:rsidRPr="00D53282">
        <w:t xml:space="preserve"> </w:t>
      </w:r>
      <w:r>
        <w:br/>
        <w:t>Updates impacts, Objectives and Supporting companies.</w:t>
      </w:r>
    </w:p>
    <w:p w14:paraId="618BF08D" w14:textId="77777777" w:rsidR="007615D6" w:rsidRPr="005B25A1" w:rsidRDefault="007615D6" w:rsidP="007615D6">
      <w:pPr>
        <w:keepNext/>
        <w:keepLines/>
        <w:rPr>
          <w:b/>
          <w:bCs/>
        </w:rPr>
      </w:pPr>
      <w:r w:rsidRPr="005B25A1">
        <w:rPr>
          <w:b/>
          <w:bCs/>
        </w:rPr>
        <w:t>Plenary Discussion:</w:t>
      </w:r>
    </w:p>
    <w:p w14:paraId="5DCD05AA" w14:textId="77777777" w:rsidR="004335B7" w:rsidRPr="004335B7" w:rsidRDefault="004335B7" w:rsidP="004335B7">
      <w:pPr>
        <w:keepNext/>
        <w:keepLines/>
      </w:pPr>
      <w:r w:rsidRPr="00E044EF">
        <w:rPr>
          <w:color w:val="FF0000"/>
        </w:rPr>
        <w:t>Block approve</w:t>
      </w:r>
      <w:r>
        <w:rPr>
          <w:color w:val="FF0000"/>
        </w:rPr>
        <w:t>d</w:t>
      </w:r>
      <w:r>
        <w:t>.</w:t>
      </w:r>
    </w:p>
    <w:p w14:paraId="79796DD1" w14:textId="1D5F317D" w:rsidR="007615D6" w:rsidRPr="00EB0339" w:rsidRDefault="004335B7" w:rsidP="004335B7">
      <w:r w:rsidRPr="005B25A1">
        <w:rPr>
          <w:b/>
          <w:bCs/>
        </w:rPr>
        <w:t>Status:</w:t>
      </w:r>
      <w:r>
        <w:t xml:space="preserve"> </w:t>
      </w:r>
      <w:r w:rsidRPr="00C3284B">
        <w:rPr>
          <w:color w:val="FF0000"/>
          <w:lang w:eastAsia="en-US"/>
        </w:rPr>
        <w:t>Approved</w:t>
      </w:r>
      <w:r>
        <w:t>.</w:t>
      </w:r>
    </w:p>
    <w:p w14:paraId="4276E31C" w14:textId="77777777" w:rsidR="00E00DA6" w:rsidRDefault="007615D6" w:rsidP="000A3FBD">
      <w:pPr>
        <w:pStyle w:val="NormTop"/>
      </w:pPr>
      <w:r>
        <w:rPr>
          <w:color w:val="0000FF"/>
        </w:rPr>
        <w:t>SP-230242</w:t>
      </w:r>
      <w:r w:rsidRPr="00D53282">
        <w:t xml:space="preserve"> </w:t>
      </w:r>
      <w:r>
        <w:t>(WID REVISED) Lawful Interception Rel-19 (Source: SA WG3-LI)</w:t>
      </w:r>
      <w:r>
        <w:br/>
      </w:r>
      <w:r w:rsidRPr="00D53282">
        <w:rPr>
          <w:b/>
        </w:rPr>
        <w:t>Document for:</w:t>
      </w:r>
      <w:r w:rsidRPr="00D53282">
        <w:t xml:space="preserve"> </w:t>
      </w:r>
      <w:r>
        <w:t>Approval</w:t>
      </w:r>
      <w:r>
        <w:br/>
      </w:r>
      <w:r w:rsidRPr="00D53282">
        <w:rPr>
          <w:b/>
        </w:rPr>
        <w:t>Abstract:</w:t>
      </w:r>
      <w:r w:rsidRPr="00D53282">
        <w:t xml:space="preserve"> </w:t>
      </w:r>
      <w:r>
        <w:br/>
        <w:t>Updates Objectives, Outputs, timescales and Rapporteurs.</w:t>
      </w:r>
    </w:p>
    <w:p w14:paraId="65F3907F" w14:textId="77777777" w:rsidR="007615D6" w:rsidRPr="005B25A1" w:rsidRDefault="007615D6" w:rsidP="007615D6">
      <w:pPr>
        <w:keepNext/>
        <w:keepLines/>
        <w:rPr>
          <w:b/>
          <w:bCs/>
        </w:rPr>
      </w:pPr>
      <w:r w:rsidRPr="005B25A1">
        <w:rPr>
          <w:b/>
          <w:bCs/>
        </w:rPr>
        <w:t>Plenary Discussion:</w:t>
      </w:r>
    </w:p>
    <w:p w14:paraId="06036333" w14:textId="77777777" w:rsidR="004335B7" w:rsidRPr="004335B7" w:rsidRDefault="004335B7" w:rsidP="004335B7">
      <w:pPr>
        <w:keepNext/>
        <w:keepLines/>
      </w:pPr>
      <w:r w:rsidRPr="00E044EF">
        <w:rPr>
          <w:color w:val="FF0000"/>
        </w:rPr>
        <w:t>Block approve</w:t>
      </w:r>
      <w:r>
        <w:rPr>
          <w:color w:val="FF0000"/>
        </w:rPr>
        <w:t>d</w:t>
      </w:r>
      <w:r>
        <w:t>.</w:t>
      </w:r>
    </w:p>
    <w:p w14:paraId="017F158E" w14:textId="4B015D77" w:rsidR="007615D6" w:rsidRPr="00EB0339" w:rsidRDefault="004335B7" w:rsidP="004335B7">
      <w:r w:rsidRPr="005B25A1">
        <w:rPr>
          <w:b/>
          <w:bCs/>
        </w:rPr>
        <w:t>Status:</w:t>
      </w:r>
      <w:r>
        <w:t xml:space="preserve"> </w:t>
      </w:r>
      <w:r w:rsidRPr="00C3284B">
        <w:rPr>
          <w:color w:val="FF0000"/>
          <w:lang w:eastAsia="en-US"/>
        </w:rPr>
        <w:t>Approved</w:t>
      </w:r>
      <w:r>
        <w:t>.</w:t>
      </w:r>
    </w:p>
    <w:p w14:paraId="036A8729" w14:textId="77777777" w:rsidR="007615D6" w:rsidRDefault="007615D6" w:rsidP="0010433C">
      <w:pPr>
        <w:pStyle w:val="Heading2"/>
      </w:pPr>
      <w:bookmarkStart w:id="52" w:name="_Toc131417190"/>
      <w:r>
        <w:t>6.7</w:t>
      </w:r>
      <w:r>
        <w:tab/>
        <w:t>Specifications for Information</w:t>
      </w:r>
      <w:bookmarkEnd w:id="52"/>
    </w:p>
    <w:p w14:paraId="28CFE792" w14:textId="77777777" w:rsidR="00BB3F37" w:rsidRDefault="00000000" w:rsidP="00BB3F37">
      <w:r>
        <w:t>There were no contributions to this agenda item.</w:t>
      </w:r>
    </w:p>
    <w:p w14:paraId="4AF38970" w14:textId="77777777" w:rsidR="00BB3F37" w:rsidRDefault="00000000" w:rsidP="00BB3F37"/>
    <w:p w14:paraId="7BEC6D7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3 (to approve / note)</w:t>
      </w:r>
    </w:p>
    <w:p w14:paraId="3830FD79" w14:textId="77777777" w:rsidR="00E00DA6" w:rsidRDefault="007615D6" w:rsidP="000A3FBD">
      <w:pPr>
        <w:pStyle w:val="NormTop"/>
      </w:pPr>
      <w:r>
        <w:rPr>
          <w:color w:val="0000FF"/>
        </w:rPr>
        <w:t>SP-230219</w:t>
      </w:r>
      <w:r w:rsidRPr="00D53282">
        <w:t xml:space="preserve"> </w:t>
      </w:r>
      <w:r>
        <w:t>(DRAFT TR) TR 22.837 on 'Study on Integrated Sensing and Communication (FS_Sensing)' (Source: SA WG1)</w:t>
      </w:r>
      <w:r>
        <w:br/>
      </w:r>
      <w:r w:rsidRPr="00D53282">
        <w:rPr>
          <w:b/>
        </w:rPr>
        <w:t>Document for:</w:t>
      </w:r>
      <w:r w:rsidRPr="00D53282">
        <w:t xml:space="preserve"> </w:t>
      </w:r>
      <w:r>
        <w:t>Information</w:t>
      </w:r>
      <w:r>
        <w:br/>
      </w:r>
      <w:r w:rsidRPr="00D53282">
        <w:rPr>
          <w:b/>
        </w:rPr>
        <w:t>Abstract:</w:t>
      </w:r>
      <w:r w:rsidRPr="00D53282">
        <w:t xml:space="preserve"> </w:t>
      </w:r>
      <w:r>
        <w:br/>
        <w:t>Abstract of document: TR 22.837 captures the outcome of the SA WG1 Rel-19 study FS_Sensing. The study has progressed and is provided to TSG SA for information. The attached TR 22.837 is submitted for information. Changes since last presentation to SA: This TR has not been presented before to TSG SA. Outstanding Issues: Terminology of using sensing receiver in potential requirements is to be clarified. Requirements consolidation. There are remaining editor`s notes to be resolved. Contentious Issues: None.</w:t>
      </w:r>
    </w:p>
    <w:p w14:paraId="4A78D31D" w14:textId="77777777" w:rsidR="007615D6" w:rsidRPr="005B25A1" w:rsidRDefault="007615D6" w:rsidP="007615D6">
      <w:pPr>
        <w:keepNext/>
        <w:keepLines/>
        <w:rPr>
          <w:b/>
          <w:bCs/>
        </w:rPr>
      </w:pPr>
      <w:r w:rsidRPr="005B25A1">
        <w:rPr>
          <w:b/>
          <w:bCs/>
        </w:rPr>
        <w:t>Plenary Discussion:</w:t>
      </w:r>
    </w:p>
    <w:p w14:paraId="74F260B0" w14:textId="77777777" w:rsidR="00C13981" w:rsidRPr="00C13981" w:rsidRDefault="00C13981" w:rsidP="00C13981">
      <w:pPr>
        <w:keepNext/>
        <w:keepLines/>
      </w:pPr>
      <w:r w:rsidRPr="00E044EF">
        <w:rPr>
          <w:color w:val="0000FF"/>
        </w:rPr>
        <w:t>Block note</w:t>
      </w:r>
      <w:r>
        <w:rPr>
          <w:color w:val="0000FF"/>
        </w:rPr>
        <w:t>d</w:t>
      </w:r>
      <w:r>
        <w:t>.</w:t>
      </w:r>
    </w:p>
    <w:p w14:paraId="16F52EDA" w14:textId="11743401" w:rsidR="007615D6" w:rsidRPr="00EB0339" w:rsidRDefault="00C13981" w:rsidP="00C13981">
      <w:r w:rsidRPr="005B25A1">
        <w:rPr>
          <w:b/>
          <w:bCs/>
        </w:rPr>
        <w:t>Status:</w:t>
      </w:r>
      <w:r>
        <w:t xml:space="preserve"> </w:t>
      </w:r>
      <w:r w:rsidRPr="00C3284B">
        <w:rPr>
          <w:color w:val="0000FF"/>
        </w:rPr>
        <w:t>Noted</w:t>
      </w:r>
      <w:r>
        <w:t>.</w:t>
      </w:r>
    </w:p>
    <w:p w14:paraId="571323BB" w14:textId="77777777" w:rsidR="00E00DA6" w:rsidRDefault="007615D6" w:rsidP="000A3FBD">
      <w:pPr>
        <w:pStyle w:val="NormTop"/>
      </w:pPr>
      <w:r>
        <w:rPr>
          <w:color w:val="0000FF"/>
        </w:rPr>
        <w:t>SP-230225</w:t>
      </w:r>
      <w:r w:rsidRPr="00D53282">
        <w:t xml:space="preserve"> </w:t>
      </w:r>
      <w:r>
        <w:t>(DRAFT TR) TR 22.876 on 'Study on AI/ML Model Transfer_Phase2 (FS_AIML_MT_Ph2)' (Source: SA WG1)</w:t>
      </w:r>
      <w:r>
        <w:br/>
      </w:r>
      <w:r w:rsidRPr="00D53282">
        <w:rPr>
          <w:b/>
        </w:rPr>
        <w:t>Document for:</w:t>
      </w:r>
      <w:r w:rsidRPr="00D53282">
        <w:t xml:space="preserve"> </w:t>
      </w:r>
      <w:r>
        <w:t>Information</w:t>
      </w:r>
      <w:r>
        <w:br/>
      </w:r>
      <w:r w:rsidRPr="00D53282">
        <w:rPr>
          <w:b/>
        </w:rPr>
        <w:t>Abstract:</w:t>
      </w:r>
      <w:r w:rsidRPr="00D53282">
        <w:t xml:space="preserve"> </w:t>
      </w:r>
      <w:r>
        <w:br/>
        <w:t>Abstract of document: The FS_AIML_MT_Ph2 study TR 22.876 has advanced significantly and is provided to TSG SA for information. Changes since last presentation to TSG SA: This TR has not yet been presented to TSG SA. Outstanding Issues: The TR conclusions remain to be completed. The completion is 75%. The consolidation of potential requirements has not yet completed. Contentious Issues: None.</w:t>
      </w:r>
    </w:p>
    <w:p w14:paraId="144EA22A" w14:textId="77777777" w:rsidR="007615D6" w:rsidRPr="005B25A1" w:rsidRDefault="007615D6" w:rsidP="007615D6">
      <w:pPr>
        <w:keepNext/>
        <w:keepLines/>
        <w:rPr>
          <w:b/>
          <w:bCs/>
        </w:rPr>
      </w:pPr>
      <w:r w:rsidRPr="005B25A1">
        <w:rPr>
          <w:b/>
          <w:bCs/>
        </w:rPr>
        <w:t>Plenary Discussion:</w:t>
      </w:r>
    </w:p>
    <w:p w14:paraId="23C55ABA" w14:textId="77777777" w:rsidR="00C13981" w:rsidRPr="00C13981" w:rsidRDefault="00C13981" w:rsidP="00C13981">
      <w:pPr>
        <w:keepNext/>
        <w:keepLines/>
      </w:pPr>
      <w:r w:rsidRPr="00E044EF">
        <w:rPr>
          <w:color w:val="0000FF"/>
        </w:rPr>
        <w:t>Block note</w:t>
      </w:r>
      <w:r>
        <w:rPr>
          <w:color w:val="0000FF"/>
        </w:rPr>
        <w:t>d</w:t>
      </w:r>
      <w:r>
        <w:t>.</w:t>
      </w:r>
    </w:p>
    <w:p w14:paraId="2261FBB8" w14:textId="65364558" w:rsidR="007615D6" w:rsidRPr="00EB0339" w:rsidRDefault="00C13981" w:rsidP="00C13981">
      <w:r w:rsidRPr="005B25A1">
        <w:rPr>
          <w:b/>
          <w:bCs/>
        </w:rPr>
        <w:t>Status:</w:t>
      </w:r>
      <w:r>
        <w:t xml:space="preserve"> </w:t>
      </w:r>
      <w:r w:rsidRPr="00C3284B">
        <w:rPr>
          <w:color w:val="0000FF"/>
        </w:rPr>
        <w:t>Noted</w:t>
      </w:r>
      <w:r>
        <w:t>.</w:t>
      </w:r>
    </w:p>
    <w:p w14:paraId="24027C4A" w14:textId="77777777" w:rsidR="00E00DA6" w:rsidRDefault="007615D6" w:rsidP="000A3FBD">
      <w:pPr>
        <w:pStyle w:val="NormTop"/>
      </w:pPr>
      <w:r>
        <w:rPr>
          <w:color w:val="0000FF"/>
        </w:rPr>
        <w:lastRenderedPageBreak/>
        <w:t>SP-230224</w:t>
      </w:r>
      <w:r w:rsidRPr="00D53282">
        <w:t xml:space="preserve"> </w:t>
      </w:r>
      <w:r>
        <w:t>(DRAFT TR) TR 22.865 on 'Study on Satellite Access Phase 3 (FS_5GSAT_Ph3)' (Source: SA WG1)</w:t>
      </w:r>
      <w:r>
        <w:br/>
      </w:r>
      <w:r w:rsidRPr="00D53282">
        <w:rPr>
          <w:b/>
        </w:rPr>
        <w:t>Document for:</w:t>
      </w:r>
      <w:r w:rsidRPr="00D53282">
        <w:t xml:space="preserve"> </w:t>
      </w:r>
      <w:r>
        <w:t>Information</w:t>
      </w:r>
      <w:r>
        <w:br/>
      </w:r>
      <w:r w:rsidRPr="00D53282">
        <w:rPr>
          <w:b/>
        </w:rPr>
        <w:t>Abstract:</w:t>
      </w:r>
      <w:r w:rsidRPr="00D53282">
        <w:t xml:space="preserve"> </w:t>
      </w:r>
      <w:r>
        <w:br/>
        <w:t>Abstract of document: The FS_ 5GSAT_Ph3 study TR 22.865 has advanced significantly and is provided to TSG SA for information. Changes since last presentation to SA: Not presented before. Outstanding Issues: Requirements consolidation. Conclusion Contentious Issues: None.</w:t>
      </w:r>
    </w:p>
    <w:p w14:paraId="0E66F070" w14:textId="77777777" w:rsidR="007615D6" w:rsidRPr="005B25A1" w:rsidRDefault="007615D6" w:rsidP="007615D6">
      <w:pPr>
        <w:keepNext/>
        <w:keepLines/>
        <w:rPr>
          <w:b/>
          <w:bCs/>
        </w:rPr>
      </w:pPr>
      <w:r w:rsidRPr="005B25A1">
        <w:rPr>
          <w:b/>
          <w:bCs/>
        </w:rPr>
        <w:t>Plenary Discussion:</w:t>
      </w:r>
    </w:p>
    <w:p w14:paraId="577846DB" w14:textId="77777777" w:rsidR="00C13981" w:rsidRPr="00C13981" w:rsidRDefault="00C13981" w:rsidP="00C13981">
      <w:pPr>
        <w:keepNext/>
        <w:keepLines/>
      </w:pPr>
      <w:r w:rsidRPr="00E044EF">
        <w:rPr>
          <w:color w:val="0000FF"/>
        </w:rPr>
        <w:t>Block note</w:t>
      </w:r>
      <w:r>
        <w:rPr>
          <w:color w:val="0000FF"/>
        </w:rPr>
        <w:t>d</w:t>
      </w:r>
      <w:r>
        <w:t>.</w:t>
      </w:r>
    </w:p>
    <w:p w14:paraId="3330B90F" w14:textId="3C4335B9" w:rsidR="007615D6" w:rsidRPr="00EB0339" w:rsidRDefault="00C13981" w:rsidP="00C13981">
      <w:r w:rsidRPr="005B25A1">
        <w:rPr>
          <w:b/>
          <w:bCs/>
        </w:rPr>
        <w:t>Status:</w:t>
      </w:r>
      <w:r>
        <w:t xml:space="preserve"> </w:t>
      </w:r>
      <w:r w:rsidRPr="00C3284B">
        <w:rPr>
          <w:color w:val="0000FF"/>
        </w:rPr>
        <w:t>Noted</w:t>
      </w:r>
      <w:r>
        <w:t>.</w:t>
      </w:r>
    </w:p>
    <w:p w14:paraId="6F3851F5" w14:textId="77777777" w:rsidR="00E00DA6" w:rsidRDefault="007615D6" w:rsidP="000A3FBD">
      <w:pPr>
        <w:pStyle w:val="NormTop"/>
      </w:pPr>
      <w:r>
        <w:rPr>
          <w:color w:val="0000FF"/>
        </w:rPr>
        <w:t>SP-230226</w:t>
      </w:r>
      <w:r w:rsidRPr="00D53282">
        <w:t xml:space="preserve"> </w:t>
      </w:r>
      <w:r>
        <w:t>(DRAFT TR) TR 22.882 on 'Study on Energy Efficiency as service criteria (FS_EnergyServ)' (Source: SA WG1)</w:t>
      </w:r>
      <w:r>
        <w:br/>
      </w:r>
      <w:r w:rsidRPr="00D53282">
        <w:rPr>
          <w:b/>
        </w:rPr>
        <w:t>Document for:</w:t>
      </w:r>
      <w:r w:rsidRPr="00D53282">
        <w:t xml:space="preserve"> </w:t>
      </w:r>
      <w:r>
        <w:t>Information</w:t>
      </w:r>
      <w:r>
        <w:br/>
      </w:r>
      <w:r w:rsidRPr="00D53282">
        <w:rPr>
          <w:b/>
        </w:rPr>
        <w:t>Abstract:</w:t>
      </w:r>
      <w:r w:rsidRPr="00D53282">
        <w:t xml:space="preserve"> </w:t>
      </w:r>
      <w:r>
        <w:br/>
        <w:t>Abstract of document: TR 22.882 captures the outcome of the SA WG1 Rel-19 study FS_EnergyServ, aiming at identifying use cases, providing gap analysis and defining potential requirements in the following aspects regarding enhancement on energy efficiency of 5G system. Use cases involve energy utilization as performance criteria for best effort communication, supporting different energy efficiency modes in industrial campus, energy usage exposure considering possible deployment scenarios, energy usage information exposure under NPN ran sharing, service energy monitoring by an application server, energy usage information exposure considering QoS, supporting service-level energy efficiency analysis for verticals, application energy efficiency monitoring, renewable energy usage information exposure, supporting carbon-aware communication service. Requirements involves energy utilization as service criteria, different energy states of network functions and information exposure related to energy usage. The attached TR 22.882 is submitted for information. Changes since last presentation to SA: Not presented before. Outstanding Issues: Most of the use cases have completed from rapporteur s point of view. Potential Requirements need to be to reviewed. Consolidated requirements need to be extracted from the existing use cases. Contentious Issues: None.</w:t>
      </w:r>
    </w:p>
    <w:p w14:paraId="5EAD1837" w14:textId="77777777" w:rsidR="007615D6" w:rsidRPr="005B25A1" w:rsidRDefault="007615D6" w:rsidP="007615D6">
      <w:pPr>
        <w:keepNext/>
        <w:keepLines/>
        <w:rPr>
          <w:b/>
          <w:bCs/>
        </w:rPr>
      </w:pPr>
      <w:r w:rsidRPr="005B25A1">
        <w:rPr>
          <w:b/>
          <w:bCs/>
        </w:rPr>
        <w:t>Plenary Discussion:</w:t>
      </w:r>
    </w:p>
    <w:p w14:paraId="755626A1" w14:textId="77777777" w:rsidR="00C13981" w:rsidRPr="00C13981" w:rsidRDefault="00C13981" w:rsidP="00C13981">
      <w:pPr>
        <w:keepNext/>
        <w:keepLines/>
      </w:pPr>
      <w:r w:rsidRPr="00E044EF">
        <w:rPr>
          <w:color w:val="0000FF"/>
        </w:rPr>
        <w:t>Block note</w:t>
      </w:r>
      <w:r>
        <w:rPr>
          <w:color w:val="0000FF"/>
        </w:rPr>
        <w:t>d</w:t>
      </w:r>
      <w:r>
        <w:t>.</w:t>
      </w:r>
    </w:p>
    <w:p w14:paraId="200CCCDB" w14:textId="0514D751" w:rsidR="007615D6" w:rsidRPr="00EB0339" w:rsidRDefault="00C13981" w:rsidP="00C13981">
      <w:r w:rsidRPr="005B25A1">
        <w:rPr>
          <w:b/>
          <w:bCs/>
        </w:rPr>
        <w:t>Status:</w:t>
      </w:r>
      <w:r>
        <w:t xml:space="preserve"> </w:t>
      </w:r>
      <w:r w:rsidRPr="00C3284B">
        <w:rPr>
          <w:color w:val="0000FF"/>
        </w:rPr>
        <w:t>Noted</w:t>
      </w:r>
      <w:r>
        <w:t>.</w:t>
      </w:r>
    </w:p>
    <w:p w14:paraId="261BA216" w14:textId="77777777" w:rsidR="00E00DA6" w:rsidRDefault="007615D6" w:rsidP="000A3FBD">
      <w:pPr>
        <w:pStyle w:val="NormTop"/>
      </w:pPr>
      <w:r>
        <w:rPr>
          <w:color w:val="0000FF"/>
        </w:rPr>
        <w:t>SP-230223</w:t>
      </w:r>
      <w:r w:rsidRPr="00D53282">
        <w:t xml:space="preserve"> </w:t>
      </w:r>
      <w:r>
        <w:t>(DRAFT TR) TR 22.856 on 'Study on Localized Mobile Metaverse Services (FS_Metaverse)' (Source: SA WG1)</w:t>
      </w:r>
      <w:r>
        <w:br/>
      </w:r>
      <w:r w:rsidRPr="00D53282">
        <w:rPr>
          <w:b/>
        </w:rPr>
        <w:t>Document for:</w:t>
      </w:r>
      <w:r w:rsidRPr="00D53282">
        <w:t xml:space="preserve"> </w:t>
      </w:r>
      <w:r>
        <w:t>Information</w:t>
      </w:r>
      <w:r>
        <w:br/>
      </w:r>
      <w:r w:rsidRPr="00D53282">
        <w:rPr>
          <w:b/>
        </w:rPr>
        <w:t>Abstract:</w:t>
      </w:r>
      <w:r w:rsidRPr="00D53282">
        <w:t xml:space="preserve"> </w:t>
      </w:r>
      <w:r>
        <w:br/>
        <w:t>Abstract of document: The FS_Metaverse study TR 22.856 has advanced significantly and is provided to TSG SA for information. Changes since last presentation to TSG SA: This TR has not yet been presented to TSG SA. Outstanding Issues: The TR conclusions remain to be completed. There are remaining editor's notes. The consolidation of potential requirements has not yet completed. Contentious Issues: None.</w:t>
      </w:r>
    </w:p>
    <w:p w14:paraId="0D25E622" w14:textId="77777777" w:rsidR="007615D6" w:rsidRPr="005B25A1" w:rsidRDefault="007615D6" w:rsidP="007615D6">
      <w:pPr>
        <w:keepNext/>
        <w:keepLines/>
        <w:rPr>
          <w:b/>
          <w:bCs/>
        </w:rPr>
      </w:pPr>
      <w:r w:rsidRPr="005B25A1">
        <w:rPr>
          <w:b/>
          <w:bCs/>
        </w:rPr>
        <w:t>Plenary Discussion:</w:t>
      </w:r>
    </w:p>
    <w:p w14:paraId="6CBD74D4" w14:textId="77777777" w:rsidR="00C13981" w:rsidRPr="00C13981" w:rsidRDefault="00C13981" w:rsidP="00C13981">
      <w:pPr>
        <w:keepNext/>
        <w:keepLines/>
      </w:pPr>
      <w:r w:rsidRPr="00E044EF">
        <w:rPr>
          <w:color w:val="0000FF"/>
        </w:rPr>
        <w:t>Block note</w:t>
      </w:r>
      <w:r>
        <w:rPr>
          <w:color w:val="0000FF"/>
        </w:rPr>
        <w:t>d</w:t>
      </w:r>
      <w:r>
        <w:t>.</w:t>
      </w:r>
    </w:p>
    <w:p w14:paraId="7F1DCB9C" w14:textId="3B37D7AF" w:rsidR="007615D6" w:rsidRPr="00EB0339" w:rsidRDefault="00C13981" w:rsidP="00C13981">
      <w:r w:rsidRPr="005B25A1">
        <w:rPr>
          <w:b/>
          <w:bCs/>
        </w:rPr>
        <w:t>Status:</w:t>
      </w:r>
      <w:r>
        <w:t xml:space="preserve"> </w:t>
      </w:r>
      <w:r w:rsidRPr="00C3284B">
        <w:rPr>
          <w:color w:val="0000FF"/>
        </w:rPr>
        <w:t>Noted</w:t>
      </w:r>
      <w:r>
        <w:t>.</w:t>
      </w:r>
    </w:p>
    <w:p w14:paraId="35192D37" w14:textId="77777777" w:rsidR="00E00DA6" w:rsidRDefault="007615D6" w:rsidP="000A3FBD">
      <w:pPr>
        <w:pStyle w:val="NormTop"/>
      </w:pPr>
      <w:r>
        <w:rPr>
          <w:color w:val="0000FF"/>
        </w:rPr>
        <w:lastRenderedPageBreak/>
        <w:t>SP-230221</w:t>
      </w:r>
      <w:r w:rsidRPr="00D53282">
        <w:t xml:space="preserve"> </w:t>
      </w:r>
      <w:r>
        <w:t>(DRAFT TR) TR 22.843 on 'Study on UAV Phase 3 (FS_UAV_Ph3)' (Source: SA WG1)</w:t>
      </w:r>
      <w:r>
        <w:br/>
      </w:r>
      <w:r w:rsidRPr="00D53282">
        <w:rPr>
          <w:b/>
        </w:rPr>
        <w:t>Document for:</w:t>
      </w:r>
      <w:r w:rsidRPr="00D53282">
        <w:t xml:space="preserve"> </w:t>
      </w:r>
      <w:r>
        <w:t>Information</w:t>
      </w:r>
      <w:r>
        <w:br/>
      </w:r>
      <w:r w:rsidRPr="00D53282">
        <w:rPr>
          <w:b/>
        </w:rPr>
        <w:t>Abstract:</w:t>
      </w:r>
      <w:r w:rsidRPr="00D53282">
        <w:t xml:space="preserve"> </w:t>
      </w:r>
      <w:r>
        <w:br/>
        <w:t>Abstract of document: TR 22.843 captures the outcome of the SA WG1 Rel-19 study FS_UAV_Ph3, aiming at identifying additional use cases of UAV and identifies potential requirements to improve 5G system's support of UAV applications, drone operations and management. Requirements involves detect a connected UE as airborne, monitor and predict network conditions and QoS (e.g. bitrate, latency, reliability) along the UAV continuous geographic path for the expected duration of the flight (e.g. at a particular time). The attached TR 22.843 is submitted for information. Changes since last presentation to SA: Not presented before. Outstanding Issues: Several use cases still need further discussion and some Potential Requirements with Editors' notes need to be reviewed. Consolidated requirements need to be extracted from potential requirements of agreed use cases. Contentious Issues: None.</w:t>
      </w:r>
    </w:p>
    <w:p w14:paraId="21E86608" w14:textId="77777777" w:rsidR="007615D6" w:rsidRPr="005B25A1" w:rsidRDefault="007615D6" w:rsidP="007615D6">
      <w:pPr>
        <w:keepNext/>
        <w:keepLines/>
        <w:rPr>
          <w:b/>
          <w:bCs/>
        </w:rPr>
      </w:pPr>
      <w:r w:rsidRPr="005B25A1">
        <w:rPr>
          <w:b/>
          <w:bCs/>
        </w:rPr>
        <w:t>Plenary Discussion:</w:t>
      </w:r>
    </w:p>
    <w:p w14:paraId="6857174C" w14:textId="77777777" w:rsidR="00C13981" w:rsidRPr="00C13981" w:rsidRDefault="00C13981" w:rsidP="00C13981">
      <w:pPr>
        <w:keepNext/>
        <w:keepLines/>
      </w:pPr>
      <w:r w:rsidRPr="00E044EF">
        <w:rPr>
          <w:color w:val="0000FF"/>
        </w:rPr>
        <w:t>Block note</w:t>
      </w:r>
      <w:r>
        <w:rPr>
          <w:color w:val="0000FF"/>
        </w:rPr>
        <w:t>d</w:t>
      </w:r>
      <w:r>
        <w:t>.</w:t>
      </w:r>
    </w:p>
    <w:p w14:paraId="4FB29B80" w14:textId="7025A422" w:rsidR="007615D6" w:rsidRPr="00EB0339" w:rsidRDefault="00C13981" w:rsidP="00C13981">
      <w:r w:rsidRPr="005B25A1">
        <w:rPr>
          <w:b/>
          <w:bCs/>
        </w:rPr>
        <w:t>Status:</w:t>
      </w:r>
      <w:r>
        <w:t xml:space="preserve"> </w:t>
      </w:r>
      <w:r w:rsidRPr="00C3284B">
        <w:rPr>
          <w:color w:val="0000FF"/>
        </w:rPr>
        <w:t>Noted</w:t>
      </w:r>
      <w:r>
        <w:t>.</w:t>
      </w:r>
    </w:p>
    <w:p w14:paraId="12046295" w14:textId="77777777" w:rsidR="00E00DA6" w:rsidRDefault="007615D6" w:rsidP="000A3FBD">
      <w:pPr>
        <w:pStyle w:val="NormTop"/>
      </w:pPr>
      <w:r>
        <w:rPr>
          <w:color w:val="0000FF"/>
        </w:rPr>
        <w:t>SP-230220</w:t>
      </w:r>
      <w:r w:rsidRPr="00D53282">
        <w:t xml:space="preserve"> </w:t>
      </w:r>
      <w:r>
        <w:t>(DRAFT TR) TR 22.841on 'Study on Upper layer traffic steering, switching and split over dual 3GPP access (FS_DualSteer)' (Source: SA WG1)</w:t>
      </w:r>
      <w:r>
        <w:br/>
      </w:r>
      <w:r w:rsidRPr="00D53282">
        <w:rPr>
          <w:b/>
        </w:rPr>
        <w:t>Document for:</w:t>
      </w:r>
      <w:r w:rsidRPr="00D53282">
        <w:t xml:space="preserve"> </w:t>
      </w:r>
      <w:r>
        <w:t>Information</w:t>
      </w:r>
      <w:r>
        <w:br/>
      </w:r>
      <w:r w:rsidRPr="00D53282">
        <w:rPr>
          <w:b/>
        </w:rPr>
        <w:t>Abstract:</w:t>
      </w:r>
      <w:r w:rsidRPr="00D53282">
        <w:t xml:space="preserve"> </w:t>
      </w:r>
      <w:r>
        <w:br/>
        <w:t>Abstract of document: TR 22.841 captures the outcome of the SA WG1 Rel-19 study FS_DualSteer, aiming at identifying use cases and potential new requirements related to 5GS support of enhanced mechanisms for steering, splitting and switching of user data, pertaining to a UE data session, across two 3GPP networks (intra or inter-PLMN), where only one single subscription is assumed. The attached TR 22.841 is submitted for information. Changes since last presentation to SA: Not presented before. Outstanding Issues: Requirements consolidation. Contentious Issues: None.</w:t>
      </w:r>
    </w:p>
    <w:p w14:paraId="4D46A2E1" w14:textId="77777777" w:rsidR="007615D6" w:rsidRPr="005B25A1" w:rsidRDefault="007615D6" w:rsidP="007615D6">
      <w:pPr>
        <w:keepNext/>
        <w:keepLines/>
        <w:rPr>
          <w:b/>
          <w:bCs/>
        </w:rPr>
      </w:pPr>
      <w:r w:rsidRPr="005B25A1">
        <w:rPr>
          <w:b/>
          <w:bCs/>
        </w:rPr>
        <w:t>Plenary Discussion:</w:t>
      </w:r>
    </w:p>
    <w:p w14:paraId="549BAD42" w14:textId="77777777" w:rsidR="00C13981" w:rsidRPr="00C13981" w:rsidRDefault="00C13981" w:rsidP="00C13981">
      <w:pPr>
        <w:keepNext/>
        <w:keepLines/>
      </w:pPr>
      <w:r w:rsidRPr="00E044EF">
        <w:rPr>
          <w:color w:val="0000FF"/>
        </w:rPr>
        <w:t>Block note</w:t>
      </w:r>
      <w:r>
        <w:rPr>
          <w:color w:val="0000FF"/>
        </w:rPr>
        <w:t>d</w:t>
      </w:r>
      <w:r>
        <w:t>.</w:t>
      </w:r>
    </w:p>
    <w:p w14:paraId="13EAE6B8" w14:textId="7352AD4B" w:rsidR="007615D6" w:rsidRPr="00EB0339" w:rsidRDefault="00C13981" w:rsidP="00C13981">
      <w:r w:rsidRPr="005B25A1">
        <w:rPr>
          <w:b/>
          <w:bCs/>
        </w:rPr>
        <w:t>Status:</w:t>
      </w:r>
      <w:r>
        <w:t xml:space="preserve"> </w:t>
      </w:r>
      <w:r w:rsidRPr="00C3284B">
        <w:rPr>
          <w:color w:val="0000FF"/>
        </w:rPr>
        <w:t>Noted</w:t>
      </w:r>
      <w:r>
        <w:t>.</w:t>
      </w:r>
    </w:p>
    <w:p w14:paraId="35A1CF13" w14:textId="77777777" w:rsidR="00E00DA6" w:rsidRDefault="007615D6" w:rsidP="000A3FBD">
      <w:pPr>
        <w:pStyle w:val="NormTop"/>
      </w:pPr>
      <w:r>
        <w:rPr>
          <w:color w:val="0000FF"/>
        </w:rPr>
        <w:t>SP-230134</w:t>
      </w:r>
      <w:r w:rsidRPr="00D53282">
        <w:t xml:space="preserve"> </w:t>
      </w:r>
      <w:r>
        <w:t>(DRAFT TR) TR 33.858 'Study on security aspects of enhanced support of Non-Public Networks (NPN) phase 2' (Source: SA WG3)</w:t>
      </w:r>
      <w:r>
        <w:br/>
      </w:r>
      <w:r w:rsidRPr="00D53282">
        <w:rPr>
          <w:b/>
        </w:rPr>
        <w:t>Document for:</w:t>
      </w:r>
      <w:r w:rsidRPr="00D53282">
        <w:t xml:space="preserve"> </w:t>
      </w:r>
      <w:r>
        <w:t>Information</w:t>
      </w:r>
      <w:r>
        <w:br/>
      </w:r>
      <w:r w:rsidRPr="00D53282">
        <w:rPr>
          <w:b/>
        </w:rPr>
        <w:t>Abstract:</w:t>
      </w:r>
      <w:r w:rsidRPr="00D53282">
        <w:t xml:space="preserve"> </w:t>
      </w:r>
      <w:r>
        <w:br/>
        <w:t>Abstract of document: Study the security aspects for any potential enhancements to be developed based on the outcome of the study in TR 23.700-08 (Study on enhanced support of Non-Public Networks; Phase 2). Specific aspects covered in this study are Security of non-3GPP access for SNPN (Key Issue #1) and Authentication for UE access to hosting network (Key Issue #2). Changes since last presentation: Not applicable, first presentation to TSG SA Outstanding Issues: Editor's Notes in the conclusions of Security of non-3GPP access for SNPN (Key Issue #1) and Authentication for UE access to hosting network (Key Issue #2). Expected to be concluded by Q2/2023. Contentious Issues: None.</w:t>
      </w:r>
    </w:p>
    <w:p w14:paraId="1B91E884" w14:textId="77777777" w:rsidR="007615D6" w:rsidRPr="005B25A1" w:rsidRDefault="007615D6" w:rsidP="007615D6">
      <w:pPr>
        <w:keepNext/>
        <w:keepLines/>
        <w:rPr>
          <w:b/>
          <w:bCs/>
        </w:rPr>
      </w:pPr>
      <w:r w:rsidRPr="005B25A1">
        <w:rPr>
          <w:b/>
          <w:bCs/>
        </w:rPr>
        <w:t>Plenary Discussion:</w:t>
      </w:r>
    </w:p>
    <w:p w14:paraId="30785B52" w14:textId="77777777" w:rsidR="00C13981" w:rsidRPr="00C13981" w:rsidRDefault="00C13981" w:rsidP="00C13981">
      <w:pPr>
        <w:keepNext/>
        <w:keepLines/>
      </w:pPr>
      <w:r w:rsidRPr="00E044EF">
        <w:rPr>
          <w:color w:val="0000FF"/>
        </w:rPr>
        <w:t>Block note</w:t>
      </w:r>
      <w:r>
        <w:rPr>
          <w:color w:val="0000FF"/>
        </w:rPr>
        <w:t>d</w:t>
      </w:r>
      <w:r>
        <w:t>.</w:t>
      </w:r>
    </w:p>
    <w:p w14:paraId="40EE8302" w14:textId="14543242" w:rsidR="007615D6" w:rsidRPr="00EB0339" w:rsidRDefault="00C13981" w:rsidP="00C13981">
      <w:r w:rsidRPr="005B25A1">
        <w:rPr>
          <w:b/>
          <w:bCs/>
        </w:rPr>
        <w:t>Status:</w:t>
      </w:r>
      <w:r>
        <w:t xml:space="preserve"> </w:t>
      </w:r>
      <w:r w:rsidRPr="00C3284B">
        <w:rPr>
          <w:color w:val="0000FF"/>
        </w:rPr>
        <w:t>Noted</w:t>
      </w:r>
      <w:r>
        <w:t>.</w:t>
      </w:r>
    </w:p>
    <w:p w14:paraId="1924BFD1" w14:textId="77777777" w:rsidR="00E00DA6" w:rsidRDefault="007615D6" w:rsidP="000A3FBD">
      <w:pPr>
        <w:pStyle w:val="NormTop"/>
      </w:pPr>
      <w:r>
        <w:rPr>
          <w:color w:val="0000FF"/>
        </w:rPr>
        <w:lastRenderedPageBreak/>
        <w:t>SP-230135</w:t>
      </w:r>
      <w:r w:rsidRPr="00D53282">
        <w:t xml:space="preserve"> </w:t>
      </w:r>
      <w:r>
        <w:t>(DRAFT TR) TR 33.892 'Study on URSP rules to securely identify applications' (Source: SA WG3)</w:t>
      </w:r>
      <w:r>
        <w:br/>
      </w:r>
      <w:r w:rsidRPr="00D53282">
        <w:rPr>
          <w:b/>
        </w:rPr>
        <w:t>Document for:</w:t>
      </w:r>
      <w:r w:rsidRPr="00D53282">
        <w:t xml:space="preserve"> </w:t>
      </w:r>
      <w:r>
        <w:t>Information</w:t>
      </w:r>
      <w:r>
        <w:br/>
      </w:r>
      <w:r w:rsidRPr="00D53282">
        <w:rPr>
          <w:b/>
        </w:rPr>
        <w:t>Abstract:</w:t>
      </w:r>
      <w:r w:rsidRPr="00D53282">
        <w:t xml:space="preserve"> </w:t>
      </w:r>
      <w:r>
        <w:br/>
        <w:t>Abstract of document: TR 33.892 contains the study to enable URSP rules to securely identify Applications (FS_USIA). The TR includes security threats and requirements as well as solutions for those requirements. Changes since last presentation: This is the first presentation to SA plenary. Outstanding Issues: Conclusions on the solutions. Contentious Issues: None.</w:t>
      </w:r>
    </w:p>
    <w:p w14:paraId="31DF7178" w14:textId="77777777" w:rsidR="007615D6" w:rsidRPr="005B25A1" w:rsidRDefault="007615D6" w:rsidP="007615D6">
      <w:pPr>
        <w:keepNext/>
        <w:keepLines/>
        <w:rPr>
          <w:b/>
          <w:bCs/>
        </w:rPr>
      </w:pPr>
      <w:r w:rsidRPr="005B25A1">
        <w:rPr>
          <w:b/>
          <w:bCs/>
        </w:rPr>
        <w:t>Plenary Discussion:</w:t>
      </w:r>
    </w:p>
    <w:p w14:paraId="391018D5" w14:textId="77777777" w:rsidR="00C13981" w:rsidRPr="00C13981" w:rsidRDefault="00C13981" w:rsidP="00C13981">
      <w:pPr>
        <w:keepNext/>
        <w:keepLines/>
      </w:pPr>
      <w:r w:rsidRPr="00E044EF">
        <w:rPr>
          <w:color w:val="0000FF"/>
        </w:rPr>
        <w:t>Block note</w:t>
      </w:r>
      <w:r>
        <w:rPr>
          <w:color w:val="0000FF"/>
        </w:rPr>
        <w:t>d</w:t>
      </w:r>
      <w:r>
        <w:t>.</w:t>
      </w:r>
    </w:p>
    <w:p w14:paraId="75729D83" w14:textId="39956FBB" w:rsidR="007615D6" w:rsidRPr="00EB0339" w:rsidRDefault="00C13981" w:rsidP="00C13981">
      <w:r w:rsidRPr="005B25A1">
        <w:rPr>
          <w:b/>
          <w:bCs/>
        </w:rPr>
        <w:t>Status:</w:t>
      </w:r>
      <w:r>
        <w:t xml:space="preserve"> </w:t>
      </w:r>
      <w:r w:rsidRPr="00C3284B">
        <w:rPr>
          <w:color w:val="0000FF"/>
        </w:rPr>
        <w:t>Noted</w:t>
      </w:r>
      <w:r>
        <w:t>.</w:t>
      </w:r>
    </w:p>
    <w:p w14:paraId="4911A625" w14:textId="77777777" w:rsidR="00E00DA6" w:rsidRDefault="007615D6" w:rsidP="000A3FBD">
      <w:pPr>
        <w:pStyle w:val="NormTop"/>
      </w:pPr>
      <w:r>
        <w:rPr>
          <w:color w:val="0000FF"/>
        </w:rPr>
        <w:t>SP-230125</w:t>
      </w:r>
      <w:r w:rsidRPr="00D53282">
        <w:t xml:space="preserve"> </w:t>
      </w:r>
      <w:r>
        <w:t>(DRAFT TS) TS 33.526 'Security Assurance Specification for Management Function (MnF)' (Source: SA WG3)</w:t>
      </w:r>
      <w:r>
        <w:br/>
      </w:r>
      <w:r w:rsidRPr="00D53282">
        <w:rPr>
          <w:b/>
        </w:rPr>
        <w:t>Document for:</w:t>
      </w:r>
      <w:r w:rsidRPr="00D53282">
        <w:t xml:space="preserve"> </w:t>
      </w:r>
      <w:r>
        <w:t>Information</w:t>
      </w:r>
      <w:r>
        <w:br/>
      </w:r>
      <w:r w:rsidRPr="00D53282">
        <w:rPr>
          <w:b/>
        </w:rPr>
        <w:t>Abstract:</w:t>
      </w:r>
      <w:r w:rsidRPr="00D53282">
        <w:t xml:space="preserve"> </w:t>
      </w:r>
      <w:r>
        <w:br/>
        <w:t>Abstract of document: This document contains objectives, requirements and test cases that are specific to the MnF network product class. It refers to 3GPP TS 33.117 the Catalogue of General Security Assurance Requirements and formulates specific adaptions of the requirements and test cases given there, as well as specifying requirements and test cases unique to the MnF network product class. Changes since last presentation to TSG SA: This is the first time the document is presented to TSG SA. Outstanding Issues: Editorial updates to correct references to clauses introduced in other documents. Open issues related to the requirements and tests in the categories of web servers, network devices and SBA. Other potential updates to align with SA WG5 progress on MnF related work items. Contentious Issues: None.</w:t>
      </w:r>
    </w:p>
    <w:p w14:paraId="451FC783" w14:textId="77777777" w:rsidR="007615D6" w:rsidRPr="005B25A1" w:rsidRDefault="007615D6" w:rsidP="007615D6">
      <w:pPr>
        <w:keepNext/>
        <w:keepLines/>
        <w:rPr>
          <w:b/>
          <w:bCs/>
        </w:rPr>
      </w:pPr>
      <w:r w:rsidRPr="005B25A1">
        <w:rPr>
          <w:b/>
          <w:bCs/>
        </w:rPr>
        <w:t>Plenary Discussion:</w:t>
      </w:r>
    </w:p>
    <w:p w14:paraId="64EBC185" w14:textId="77777777" w:rsidR="00C13981" w:rsidRPr="00C13981" w:rsidRDefault="00C13981" w:rsidP="00C13981">
      <w:pPr>
        <w:keepNext/>
        <w:keepLines/>
      </w:pPr>
      <w:r w:rsidRPr="00E044EF">
        <w:rPr>
          <w:color w:val="0000FF"/>
        </w:rPr>
        <w:t>Block note</w:t>
      </w:r>
      <w:r>
        <w:rPr>
          <w:color w:val="0000FF"/>
        </w:rPr>
        <w:t>d</w:t>
      </w:r>
      <w:r>
        <w:t>.</w:t>
      </w:r>
    </w:p>
    <w:p w14:paraId="7C1026E1" w14:textId="436C0932" w:rsidR="007615D6" w:rsidRPr="00EB0339" w:rsidRDefault="00C13981" w:rsidP="00C13981">
      <w:r w:rsidRPr="005B25A1">
        <w:rPr>
          <w:b/>
          <w:bCs/>
        </w:rPr>
        <w:t>Status:</w:t>
      </w:r>
      <w:r>
        <w:t xml:space="preserve"> </w:t>
      </w:r>
      <w:r w:rsidRPr="00C3284B">
        <w:rPr>
          <w:color w:val="0000FF"/>
        </w:rPr>
        <w:t>Noted</w:t>
      </w:r>
      <w:r>
        <w:t>.</w:t>
      </w:r>
    </w:p>
    <w:p w14:paraId="12B092D5" w14:textId="77777777" w:rsidR="00E00DA6" w:rsidRDefault="007615D6" w:rsidP="000A3FBD">
      <w:pPr>
        <w:pStyle w:val="NormTop"/>
      </w:pPr>
      <w:r>
        <w:rPr>
          <w:color w:val="0000FF"/>
        </w:rPr>
        <w:t>SP-230128</w:t>
      </w:r>
      <w:r w:rsidRPr="00D53282">
        <w:t xml:space="preserve"> </w:t>
      </w:r>
      <w:r>
        <w:t>(DRAFT TS) TS 33.523 '5G Security Assurance Specification (SCAS); Split gNB product classes' (Source: SA WG3)</w:t>
      </w:r>
      <w:r>
        <w:br/>
      </w:r>
      <w:r w:rsidRPr="00D53282">
        <w:rPr>
          <w:b/>
        </w:rPr>
        <w:t>Document for:</w:t>
      </w:r>
      <w:r w:rsidRPr="00D53282">
        <w:t xml:space="preserve"> </w:t>
      </w:r>
      <w:r>
        <w:t>Information</w:t>
      </w:r>
      <w:r>
        <w:br/>
      </w:r>
      <w:r w:rsidRPr="00D53282">
        <w:rPr>
          <w:b/>
        </w:rPr>
        <w:t>Abstract:</w:t>
      </w:r>
      <w:r w:rsidRPr="00D53282">
        <w:t xml:space="preserve"> </w:t>
      </w:r>
      <w:r>
        <w:br/>
        <w:t>Abstract of document: TS 33.523 contains the SCAS test case for the various split gNB entities, i.e. gNB-CU, gNB-CU-CP, gNB-CU-UP and DU. Changes since last presentation to SA Meeting: None as this is the first presentation. Outstanding Issues: Some editorial work needed based on the other CRs being approved. Contentious Issues: None.</w:t>
      </w:r>
    </w:p>
    <w:p w14:paraId="1AFDAA0E" w14:textId="77777777" w:rsidR="007615D6" w:rsidRPr="005B25A1" w:rsidRDefault="007615D6" w:rsidP="007615D6">
      <w:pPr>
        <w:keepNext/>
        <w:keepLines/>
        <w:rPr>
          <w:b/>
          <w:bCs/>
        </w:rPr>
      </w:pPr>
      <w:r w:rsidRPr="005B25A1">
        <w:rPr>
          <w:b/>
          <w:bCs/>
        </w:rPr>
        <w:t>Plenary Discussion:</w:t>
      </w:r>
    </w:p>
    <w:p w14:paraId="60DEF6B0" w14:textId="77777777" w:rsidR="00C13981" w:rsidRPr="00C13981" w:rsidRDefault="00C13981" w:rsidP="00C13981">
      <w:pPr>
        <w:keepNext/>
        <w:keepLines/>
      </w:pPr>
      <w:r w:rsidRPr="00E044EF">
        <w:rPr>
          <w:color w:val="0000FF"/>
        </w:rPr>
        <w:t>Block note</w:t>
      </w:r>
      <w:r>
        <w:rPr>
          <w:color w:val="0000FF"/>
        </w:rPr>
        <w:t>d</w:t>
      </w:r>
      <w:r>
        <w:t>.</w:t>
      </w:r>
    </w:p>
    <w:p w14:paraId="73736E12" w14:textId="64AAA6E9" w:rsidR="007615D6" w:rsidRPr="00EB0339" w:rsidRDefault="00C13981" w:rsidP="00C13981">
      <w:r w:rsidRPr="005B25A1">
        <w:rPr>
          <w:b/>
          <w:bCs/>
        </w:rPr>
        <w:t>Status:</w:t>
      </w:r>
      <w:r>
        <w:t xml:space="preserve"> </w:t>
      </w:r>
      <w:r w:rsidRPr="00C3284B">
        <w:rPr>
          <w:color w:val="0000FF"/>
        </w:rPr>
        <w:t>Noted</w:t>
      </w:r>
      <w:r>
        <w:t>.</w:t>
      </w:r>
    </w:p>
    <w:p w14:paraId="2E52A320" w14:textId="77777777" w:rsidR="00E00DA6" w:rsidRDefault="007615D6" w:rsidP="000A3FBD">
      <w:pPr>
        <w:pStyle w:val="NormTop"/>
      </w:pPr>
      <w:r>
        <w:rPr>
          <w:color w:val="0000FF"/>
        </w:rPr>
        <w:lastRenderedPageBreak/>
        <w:t>SP-230133</w:t>
      </w:r>
      <w:r w:rsidRPr="00D53282">
        <w:t xml:space="preserve"> </w:t>
      </w:r>
      <w:r>
        <w:t>(DRAFT TR) TR 33.884 'Study on application enablement aspects for subscriber-aware northbound API access' (Source: SA WG3)</w:t>
      </w:r>
      <w:r>
        <w:br/>
      </w:r>
      <w:r w:rsidRPr="00D53282">
        <w:rPr>
          <w:b/>
        </w:rPr>
        <w:t>Document for:</w:t>
      </w:r>
      <w:r w:rsidRPr="00D53282">
        <w:t xml:space="preserve"> </w:t>
      </w:r>
      <w:r>
        <w:t>Information</w:t>
      </w:r>
      <w:r>
        <w:br/>
      </w:r>
      <w:r w:rsidRPr="00D53282">
        <w:rPr>
          <w:b/>
        </w:rPr>
        <w:t>Abstract:</w:t>
      </w:r>
      <w:r w:rsidRPr="00D53282">
        <w:t xml:space="preserve"> </w:t>
      </w:r>
      <w:r>
        <w:br/>
        <w:t>Abstract of document: The scope of present document is based on the requirements for SNA (TS 22.261 clause 6.10.2) [2] and on the Study on application enablement aspects for subscriber-aware northbound API access (TR 23.700-95) [3]. The objective of this study is to: 1. Identify potential new security requirements related to API invocation (such as user authorization) and define potential solutions to fulfil these requirements. This encompasses: - Whether and how CAPIF functions can determine the resource owner upon CAPIF invocation - Whether and how CAPIF can support obtaining authorization from the resource owner - Whether and how CAPIF can support revocation of authorization by the resource owner - Whether and how CAPIF can support security procedures with the aim to reduce authorization inquiries for a nested API invocation The study is not exclusively tailored to CAPIF, but should align with widely deployed authorization frameworks. 2. Identify potential security requirements for APIs used in SNAAPP and define potential solutions to fulfil these requirements. This objective includes UE-originated API invocation. Changes since last presentation: This is the first presentation Outstanding Issues: Resolution of editor's notes in the conclusion expected by SA WG3#111 Contentious Issues: No contentious issues.</w:t>
      </w:r>
    </w:p>
    <w:p w14:paraId="3348BC65" w14:textId="77777777" w:rsidR="007615D6" w:rsidRPr="005B25A1" w:rsidRDefault="007615D6" w:rsidP="007615D6">
      <w:pPr>
        <w:keepNext/>
        <w:keepLines/>
        <w:rPr>
          <w:b/>
          <w:bCs/>
        </w:rPr>
      </w:pPr>
      <w:r w:rsidRPr="005B25A1">
        <w:rPr>
          <w:b/>
          <w:bCs/>
        </w:rPr>
        <w:t>Plenary Discussion:</w:t>
      </w:r>
    </w:p>
    <w:p w14:paraId="75DC3108" w14:textId="77777777" w:rsidR="00C13981" w:rsidRPr="00C13981" w:rsidRDefault="00C13981" w:rsidP="00C13981">
      <w:pPr>
        <w:keepNext/>
        <w:keepLines/>
      </w:pPr>
      <w:r w:rsidRPr="00E044EF">
        <w:rPr>
          <w:color w:val="0000FF"/>
        </w:rPr>
        <w:t>Block note</w:t>
      </w:r>
      <w:r>
        <w:rPr>
          <w:color w:val="0000FF"/>
        </w:rPr>
        <w:t>d</w:t>
      </w:r>
      <w:r>
        <w:t>.</w:t>
      </w:r>
    </w:p>
    <w:p w14:paraId="56DD781A" w14:textId="1B51F373" w:rsidR="007615D6" w:rsidRPr="00EB0339" w:rsidRDefault="00C13981" w:rsidP="00C13981">
      <w:r w:rsidRPr="005B25A1">
        <w:rPr>
          <w:b/>
          <w:bCs/>
        </w:rPr>
        <w:t>Status:</w:t>
      </w:r>
      <w:r>
        <w:t xml:space="preserve"> </w:t>
      </w:r>
      <w:r w:rsidRPr="00C3284B">
        <w:rPr>
          <w:color w:val="0000FF"/>
        </w:rPr>
        <w:t>Noted</w:t>
      </w:r>
      <w:r>
        <w:t>.</w:t>
      </w:r>
    </w:p>
    <w:p w14:paraId="09556B25" w14:textId="77777777" w:rsidR="00E00DA6" w:rsidRDefault="007615D6" w:rsidP="000A3FBD">
      <w:pPr>
        <w:pStyle w:val="NormTop"/>
      </w:pPr>
      <w:r>
        <w:rPr>
          <w:color w:val="0000FF"/>
        </w:rPr>
        <w:t>SP-230132</w:t>
      </w:r>
      <w:r w:rsidRPr="00D53282">
        <w:t xml:space="preserve"> </w:t>
      </w:r>
      <w:r>
        <w:t>(DRAFT TR) TR 33.738 'Study on security aspects of enablers for network automation for the 5G system Phase 3' (Source: SA WG3)</w:t>
      </w:r>
      <w:r>
        <w:br/>
      </w:r>
      <w:r w:rsidRPr="00D53282">
        <w:rPr>
          <w:b/>
        </w:rPr>
        <w:t>Document for:</w:t>
      </w:r>
      <w:r w:rsidRPr="00D53282">
        <w:t xml:space="preserve"> </w:t>
      </w:r>
      <w:r>
        <w:t>Information</w:t>
      </w:r>
      <w:r>
        <w:br/>
      </w:r>
      <w:r w:rsidRPr="00D53282">
        <w:rPr>
          <w:b/>
        </w:rPr>
        <w:t>Abstract:</w:t>
      </w:r>
      <w:r w:rsidRPr="00D53282">
        <w:t xml:space="preserve"> </w:t>
      </w:r>
      <w:r>
        <w:br/>
        <w:t>Abstract of document: The present document studies the security aspects of enablers for network automation for the 5G system based on the outcome of TR 23.700-81 [6]. More specifically, this document will identify security issues and requirements and provide corresponding security solutions related to the following scenarios: - Security aspects of potential architecture enhancement: roaming, supporting federated learning, interaction between NWDAF and MDAS/MDAF, etc. - Handling of sensitive information inherent to application detection, roaming and location information. - KIs from R17 which don t have enough time to proceed, e.g. NWDAF detection related issues. - Any further security enhancements which need to be studied based upon the ongoing SA WG2 eNA Phase 3 work. Changes since last presentation to &lt;TSG&gt; Meeting #&lt;N&gt;: Not yet presented Outstanding Issues: KI#4 and KI#6 are not concluded yet. Contentious Issues: None.</w:t>
      </w:r>
    </w:p>
    <w:p w14:paraId="2CFC1AEC" w14:textId="77777777" w:rsidR="007615D6" w:rsidRPr="005B25A1" w:rsidRDefault="007615D6" w:rsidP="007615D6">
      <w:pPr>
        <w:keepNext/>
        <w:keepLines/>
        <w:rPr>
          <w:b/>
          <w:bCs/>
        </w:rPr>
      </w:pPr>
      <w:r w:rsidRPr="005B25A1">
        <w:rPr>
          <w:b/>
          <w:bCs/>
        </w:rPr>
        <w:t>Plenary Discussion:</w:t>
      </w:r>
    </w:p>
    <w:p w14:paraId="2B28BF81" w14:textId="77777777" w:rsidR="00C13981" w:rsidRPr="00C13981" w:rsidRDefault="00C13981" w:rsidP="00C13981">
      <w:pPr>
        <w:keepNext/>
        <w:keepLines/>
      </w:pPr>
      <w:r w:rsidRPr="00E044EF">
        <w:rPr>
          <w:color w:val="0000FF"/>
        </w:rPr>
        <w:t>Block note</w:t>
      </w:r>
      <w:r>
        <w:rPr>
          <w:color w:val="0000FF"/>
        </w:rPr>
        <w:t>d</w:t>
      </w:r>
      <w:r>
        <w:t>.</w:t>
      </w:r>
    </w:p>
    <w:p w14:paraId="7832FDC2" w14:textId="55479034" w:rsidR="007615D6" w:rsidRPr="00EB0339" w:rsidRDefault="00C13981" w:rsidP="00C13981">
      <w:r w:rsidRPr="005B25A1">
        <w:rPr>
          <w:b/>
          <w:bCs/>
        </w:rPr>
        <w:t>Status:</w:t>
      </w:r>
      <w:r>
        <w:t xml:space="preserve"> </w:t>
      </w:r>
      <w:r w:rsidRPr="00C3284B">
        <w:rPr>
          <w:color w:val="0000FF"/>
        </w:rPr>
        <w:t>Noted</w:t>
      </w:r>
      <w:r>
        <w:t>.</w:t>
      </w:r>
    </w:p>
    <w:p w14:paraId="573DE114" w14:textId="77777777" w:rsidR="00E00DA6" w:rsidRDefault="007615D6" w:rsidP="000A3FBD">
      <w:pPr>
        <w:pStyle w:val="NormTop"/>
      </w:pPr>
      <w:r>
        <w:rPr>
          <w:color w:val="0000FF"/>
        </w:rPr>
        <w:t>SP-230191</w:t>
      </w:r>
      <w:r w:rsidRPr="00D53282">
        <w:t xml:space="preserve"> </w:t>
      </w:r>
      <w:r>
        <w:t>(DRAFT TR) TR 28.829 'Study on network and service operations for energy utilities'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This feasibility study identifies use cases and requirements for exposing information and capabilities of the 3GPP management system to external energy utility service providers based on energy utility communication scenarios already considered in SA WG1's FS_5GSEI study and SEI feature. The study further considers which and how management capabilities and information can be provided to mobile network operators by the external energy utility service providers and vice versa. Changes since last presentation to TSG SA This is the first presentation of TR 28.829 to TSG SA. This TR is being brought for information. Outstanding Issues: Terminology Alignment. Addition of clarifications expected. Removal of Editor's Notes. A solution for the third objective. Contentious Issues: None.</w:t>
      </w:r>
    </w:p>
    <w:p w14:paraId="7BF0A1CA" w14:textId="77777777" w:rsidR="007615D6" w:rsidRPr="005B25A1" w:rsidRDefault="007615D6" w:rsidP="007615D6">
      <w:pPr>
        <w:keepNext/>
        <w:keepLines/>
        <w:rPr>
          <w:b/>
          <w:bCs/>
        </w:rPr>
      </w:pPr>
      <w:r w:rsidRPr="005B25A1">
        <w:rPr>
          <w:b/>
          <w:bCs/>
        </w:rPr>
        <w:t>Plenary Discussion:</w:t>
      </w:r>
    </w:p>
    <w:p w14:paraId="3D639164" w14:textId="77777777" w:rsidR="00C13981" w:rsidRPr="00C13981" w:rsidRDefault="00C13981" w:rsidP="00C13981">
      <w:pPr>
        <w:keepNext/>
        <w:keepLines/>
      </w:pPr>
      <w:r w:rsidRPr="00E044EF">
        <w:rPr>
          <w:color w:val="0000FF"/>
        </w:rPr>
        <w:t>Block note</w:t>
      </w:r>
      <w:r>
        <w:rPr>
          <w:color w:val="0000FF"/>
        </w:rPr>
        <w:t>d</w:t>
      </w:r>
      <w:r>
        <w:t>.</w:t>
      </w:r>
    </w:p>
    <w:p w14:paraId="7C99DE2A" w14:textId="2FCD7010" w:rsidR="007615D6" w:rsidRPr="00EB0339" w:rsidRDefault="00C13981" w:rsidP="00C13981">
      <w:r w:rsidRPr="005B25A1">
        <w:rPr>
          <w:b/>
          <w:bCs/>
        </w:rPr>
        <w:t>Status:</w:t>
      </w:r>
      <w:r>
        <w:t xml:space="preserve"> </w:t>
      </w:r>
      <w:r w:rsidRPr="00C3284B">
        <w:rPr>
          <w:color w:val="0000FF"/>
        </w:rPr>
        <w:t>Noted</w:t>
      </w:r>
      <w:r>
        <w:t>.</w:t>
      </w:r>
    </w:p>
    <w:p w14:paraId="35ECE180" w14:textId="77777777" w:rsidR="00E00DA6" w:rsidRDefault="007615D6" w:rsidP="000A3FBD">
      <w:pPr>
        <w:pStyle w:val="NormTop"/>
      </w:pPr>
      <w:r>
        <w:rPr>
          <w:color w:val="0000FF"/>
        </w:rPr>
        <w:lastRenderedPageBreak/>
        <w:t>SP-230189</w:t>
      </w:r>
      <w:r w:rsidRPr="00D53282">
        <w:t xml:space="preserve"> </w:t>
      </w:r>
      <w:r>
        <w:t>(DRAFT TR) TR 28.864 'Study on Enhancement of the management aspects related to NetWork Data Analytics Functions (NWDAF)'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This document is to report to the TSG the status of the Study on Enhancement of the management aspects related to NWDAF(FS_MANWDAF) and the TR 28.864 corresponding. Changes since last presentation to TSG SA Meeting # This is the first presentation of the technical report. Outstanding Issues: Text of the requirements of a few KIs need to be clarified. The name of a few requirements needs to be improved. Contentious Issues: No.</w:t>
      </w:r>
    </w:p>
    <w:p w14:paraId="5B93C93C" w14:textId="77777777" w:rsidR="007615D6" w:rsidRPr="005B25A1" w:rsidRDefault="007615D6" w:rsidP="007615D6">
      <w:pPr>
        <w:keepNext/>
        <w:keepLines/>
        <w:rPr>
          <w:b/>
          <w:bCs/>
        </w:rPr>
      </w:pPr>
      <w:r w:rsidRPr="005B25A1">
        <w:rPr>
          <w:b/>
          <w:bCs/>
        </w:rPr>
        <w:t>Plenary Discussion:</w:t>
      </w:r>
    </w:p>
    <w:p w14:paraId="73F8CE83" w14:textId="77777777" w:rsidR="00C13981" w:rsidRPr="00C13981" w:rsidRDefault="00C13981" w:rsidP="00C13981">
      <w:pPr>
        <w:keepNext/>
        <w:keepLines/>
      </w:pPr>
      <w:r w:rsidRPr="00E044EF">
        <w:rPr>
          <w:color w:val="0000FF"/>
        </w:rPr>
        <w:t>Block note</w:t>
      </w:r>
      <w:r>
        <w:rPr>
          <w:color w:val="0000FF"/>
        </w:rPr>
        <w:t>d</w:t>
      </w:r>
      <w:r>
        <w:t>.</w:t>
      </w:r>
    </w:p>
    <w:p w14:paraId="2AC23B80" w14:textId="2B177FE3" w:rsidR="007615D6" w:rsidRPr="00EB0339" w:rsidRDefault="00C13981" w:rsidP="00C13981">
      <w:r w:rsidRPr="005B25A1">
        <w:rPr>
          <w:b/>
          <w:bCs/>
        </w:rPr>
        <w:t>Status:</w:t>
      </w:r>
      <w:r>
        <w:t xml:space="preserve"> </w:t>
      </w:r>
      <w:r w:rsidRPr="00C3284B">
        <w:rPr>
          <w:color w:val="0000FF"/>
        </w:rPr>
        <w:t>Noted</w:t>
      </w:r>
      <w:r>
        <w:t>.</w:t>
      </w:r>
    </w:p>
    <w:p w14:paraId="787158D7" w14:textId="77777777" w:rsidR="00E00DA6" w:rsidRDefault="007615D6" w:rsidP="000A3FBD">
      <w:pPr>
        <w:pStyle w:val="NormTop"/>
      </w:pPr>
      <w:r>
        <w:rPr>
          <w:color w:val="0000FF"/>
        </w:rPr>
        <w:t>SP-230190</w:t>
      </w:r>
      <w:r w:rsidRPr="00D53282">
        <w:t xml:space="preserve"> </w:t>
      </w:r>
      <w:r>
        <w:t>(DRAFT TR) TR 28.834 'Study on management of cloud-native Virtualized Network Functions (VNF)'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The document TR 28.834 studies potential use cases, requirements and solutions for the management of cloud-native virtualized network function and the impacts on the 3GPP management system. The document provides conclusions and recommendations on the next steps in the standardization. Changes since last presentation to SA Meeting: This is the first presentation of the TR. Outstanding Issues: None. Contentious Issues: None.</w:t>
      </w:r>
    </w:p>
    <w:p w14:paraId="2F6A2AEA" w14:textId="77777777" w:rsidR="007615D6" w:rsidRPr="005B25A1" w:rsidRDefault="007615D6" w:rsidP="007615D6">
      <w:pPr>
        <w:keepNext/>
        <w:keepLines/>
        <w:rPr>
          <w:b/>
          <w:bCs/>
        </w:rPr>
      </w:pPr>
      <w:r w:rsidRPr="005B25A1">
        <w:rPr>
          <w:b/>
          <w:bCs/>
        </w:rPr>
        <w:t>Plenary Discussion:</w:t>
      </w:r>
    </w:p>
    <w:p w14:paraId="5BDF0652" w14:textId="77777777" w:rsidR="00C13981" w:rsidRPr="00C13981" w:rsidRDefault="00C13981" w:rsidP="00C13981">
      <w:pPr>
        <w:keepNext/>
        <w:keepLines/>
      </w:pPr>
      <w:r w:rsidRPr="00E044EF">
        <w:rPr>
          <w:color w:val="0000FF"/>
        </w:rPr>
        <w:t>Block note</w:t>
      </w:r>
      <w:r>
        <w:rPr>
          <w:color w:val="0000FF"/>
        </w:rPr>
        <w:t>d</w:t>
      </w:r>
      <w:r>
        <w:t>.</w:t>
      </w:r>
    </w:p>
    <w:p w14:paraId="0804E5A6" w14:textId="16026A5B" w:rsidR="007615D6" w:rsidRPr="00EB0339" w:rsidRDefault="00C13981" w:rsidP="00C13981">
      <w:r w:rsidRPr="005B25A1">
        <w:rPr>
          <w:b/>
          <w:bCs/>
        </w:rPr>
        <w:t>Status:</w:t>
      </w:r>
      <w:r>
        <w:t xml:space="preserve"> </w:t>
      </w:r>
      <w:r w:rsidRPr="00C3284B">
        <w:rPr>
          <w:color w:val="0000FF"/>
        </w:rPr>
        <w:t>Noted</w:t>
      </w:r>
      <w:r>
        <w:t>.</w:t>
      </w:r>
    </w:p>
    <w:p w14:paraId="3EEAC06F" w14:textId="6761F8BC" w:rsidR="00E00DA6" w:rsidRDefault="007615D6" w:rsidP="000A3FBD">
      <w:pPr>
        <w:pStyle w:val="NormTop"/>
      </w:pPr>
      <w:r>
        <w:rPr>
          <w:color w:val="0000FF"/>
        </w:rPr>
        <w:t>SP-230</w:t>
      </w:r>
      <w:r w:rsidR="00E044EF">
        <w:rPr>
          <w:color w:val="0000FF"/>
        </w:rPr>
        <w:t>346</w:t>
      </w:r>
      <w:r w:rsidRPr="00D53282">
        <w:t xml:space="preserve"> </w:t>
      </w:r>
      <w:r>
        <w:t>(DRAFT TS) Presentation of TS 23.435 v1.</w:t>
      </w:r>
      <w:r w:rsidR="00E044EF">
        <w:t>1</w:t>
      </w:r>
      <w:r>
        <w:t>.0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Abstract of document: The TS 23.435 specifies the procedures and information flows necessary for Network Slice Capability Exposure for Application Layer Enablement on the basis of SEAL. This technical specification provides Overview of the functionalities of the Network Slice Capability Exposure for Application Layer Enablement, Business relationship and architecture requirements for enabling Network Slice Capability Exposure, application layer architecture fulfilling the architecture requirements and corresponding procedures, information flows and APIs. The work is progressing on the objectives of NSCALE WID, and the technical specification includes the following: 1. Overview of the functionalities of the Network Slice Capability Exposure for Application Layer Enablement; 2. Business relationship for Network Slice Capability Exposure; 3. Architecture requirements; 4. Application layer architecture with functional entity and reference point descriptions; 5. Identities and commonly used values; 6. Detailed procedures including information flows and APIs, covering: a. Registrations; b. Slice API configuration and translation c. Application layer network slice lifecycle management d. Network slice optimization based on AF policy e. Discovery of management service exposure f. Network slice related performance and analytics monitoring g. Information collection from NSCE server(s) h. predictive slice modification in edge based NSCE deployments i. Multiple slices coordinated resource optimization j. Network slice adaptation for VAL application k. Authorization and authentication l. Slice related communication service lifecycle management exposure m. Predictive slice modification in Inter-PLMN based slice service continuity 7. Deployment models in the Annex. Changes since last presentation to SA Meeting #99 : First presentation of TS 23.435 to SA. Outstanding Issues: Following in-progress work is expected to be complete by SA#100 (June 2023): Detailed procedures including information flows and APIs for services including Network slice fault management capability, QoS verification capability, Slice requirements alignment capability, Slice policy and configuration alignment, Network Slice Information Delivery, Network Slice Allocation by VAL server. Contentious Issues: None.</w:t>
      </w:r>
    </w:p>
    <w:p w14:paraId="4CB4B83F" w14:textId="77777777" w:rsidR="00E00DA6" w:rsidRPr="00B81031" w:rsidRDefault="00000000" w:rsidP="00B81031">
      <w:pPr>
        <w:keepNext/>
        <w:keepLines/>
        <w:rPr>
          <w:i/>
        </w:rPr>
      </w:pPr>
      <w:r w:rsidRPr="00B81031">
        <w:rPr>
          <w:b/>
          <w:bCs/>
          <w:i/>
        </w:rPr>
        <w:t>Comment:</w:t>
      </w:r>
      <w:r>
        <w:rPr>
          <w:i/>
        </w:rPr>
        <w:t xml:space="preserve"> </w:t>
      </w:r>
      <w:r w:rsidR="007615D6">
        <w:rPr>
          <w:i/>
        </w:rPr>
        <w:t>SP-230346: Revision of SP-230272.</w:t>
      </w:r>
    </w:p>
    <w:p w14:paraId="4C0D27BF" w14:textId="77777777" w:rsidR="007615D6" w:rsidRPr="005B25A1" w:rsidRDefault="007615D6" w:rsidP="007615D6">
      <w:pPr>
        <w:keepNext/>
        <w:keepLines/>
        <w:rPr>
          <w:b/>
          <w:bCs/>
        </w:rPr>
      </w:pPr>
      <w:r w:rsidRPr="005B25A1">
        <w:rPr>
          <w:b/>
          <w:bCs/>
        </w:rPr>
        <w:t>Plenary Discussion:</w:t>
      </w:r>
    </w:p>
    <w:p w14:paraId="0D4AA66A" w14:textId="77777777" w:rsidR="00C13981" w:rsidRPr="00C13981" w:rsidRDefault="00C13981" w:rsidP="00C13981">
      <w:pPr>
        <w:keepNext/>
        <w:keepLines/>
      </w:pPr>
      <w:r w:rsidRPr="00E044EF">
        <w:rPr>
          <w:color w:val="0000FF"/>
        </w:rPr>
        <w:t>Block note</w:t>
      </w:r>
      <w:r>
        <w:rPr>
          <w:color w:val="0000FF"/>
        </w:rPr>
        <w:t>d</w:t>
      </w:r>
      <w:r>
        <w:t>.</w:t>
      </w:r>
    </w:p>
    <w:p w14:paraId="49D736D1" w14:textId="03DEEB8E" w:rsidR="007615D6" w:rsidRPr="00EB0339" w:rsidRDefault="00C13981" w:rsidP="00C13981">
      <w:r w:rsidRPr="005B25A1">
        <w:rPr>
          <w:b/>
          <w:bCs/>
        </w:rPr>
        <w:t>Status:</w:t>
      </w:r>
      <w:r>
        <w:t xml:space="preserve"> </w:t>
      </w:r>
      <w:r w:rsidRPr="00C3284B">
        <w:rPr>
          <w:color w:val="0000FF"/>
        </w:rPr>
        <w:t>Noted</w:t>
      </w:r>
      <w:r>
        <w:t>.</w:t>
      </w:r>
    </w:p>
    <w:p w14:paraId="605EDC45" w14:textId="77777777" w:rsidR="00E00DA6" w:rsidRDefault="007615D6" w:rsidP="000A3FBD">
      <w:pPr>
        <w:pStyle w:val="NormTop"/>
      </w:pPr>
      <w:r>
        <w:rPr>
          <w:color w:val="0000FF"/>
        </w:rPr>
        <w:lastRenderedPageBreak/>
        <w:t>SP-230273</w:t>
      </w:r>
      <w:r w:rsidRPr="00D53282">
        <w:t xml:space="preserve"> </w:t>
      </w:r>
      <w:r>
        <w:t>(DRAFT TS) Presentation of TS 23.436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Abstract of document: TS 23.436 specifies application data analytics enablement capabilities to support vertical applications' requirements. This technical specification has specified the following: 1) Architecture and architectural requirements; 2) Deployment models; 3) Identities and commonly used values; 4) ADAE layer functional description and procedures for the following features: - Support for application performance analytics - Support for slice-specific application performance analytics - Support for UE-to-UE application performance analytics - Support for location accuracy analytics - Support for service API analytics - Support for edge load analytics - Service experience to support application performance analytics Changes since last presentation to TSG SA: This is the first presentation to TSG SA. Outstanding Issues: Alignment with SA WG4 is needed on EVEX reuse. Contentious Issues: None.</w:t>
      </w:r>
    </w:p>
    <w:p w14:paraId="323535EF" w14:textId="77777777" w:rsidR="007615D6" w:rsidRPr="005B25A1" w:rsidRDefault="007615D6" w:rsidP="007615D6">
      <w:pPr>
        <w:keepNext/>
        <w:keepLines/>
        <w:rPr>
          <w:b/>
          <w:bCs/>
        </w:rPr>
      </w:pPr>
      <w:r w:rsidRPr="005B25A1">
        <w:rPr>
          <w:b/>
          <w:bCs/>
        </w:rPr>
        <w:t>Plenary Discussion:</w:t>
      </w:r>
    </w:p>
    <w:p w14:paraId="3E62D6C2" w14:textId="5A8CEBF8" w:rsidR="007615D6" w:rsidRPr="00C13981" w:rsidRDefault="00E044EF" w:rsidP="007615D6">
      <w:pPr>
        <w:keepNext/>
        <w:keepLines/>
      </w:pPr>
      <w:r w:rsidRPr="00E044EF">
        <w:rPr>
          <w:color w:val="0000FF"/>
        </w:rPr>
        <w:t>Block note</w:t>
      </w:r>
      <w:r w:rsidR="00C13981">
        <w:rPr>
          <w:color w:val="0000FF"/>
        </w:rPr>
        <w:t>d</w:t>
      </w:r>
      <w:r w:rsidR="00C13981">
        <w:t>.</w:t>
      </w:r>
    </w:p>
    <w:p w14:paraId="70D5AE82" w14:textId="43AC194E" w:rsidR="007615D6" w:rsidRPr="00C13981" w:rsidRDefault="007615D6" w:rsidP="007615D6">
      <w:r w:rsidRPr="005B25A1">
        <w:rPr>
          <w:b/>
          <w:bCs/>
        </w:rPr>
        <w:t>Status:</w:t>
      </w:r>
      <w:r>
        <w:t xml:space="preserve"> </w:t>
      </w:r>
      <w:r w:rsidR="00C13981" w:rsidRPr="00C3284B">
        <w:rPr>
          <w:color w:val="0000FF"/>
        </w:rPr>
        <w:t>Noted</w:t>
      </w:r>
      <w:r w:rsidR="00C13981">
        <w:t>.</w:t>
      </w:r>
    </w:p>
    <w:p w14:paraId="5094AFDB" w14:textId="77777777" w:rsidR="007615D6" w:rsidRDefault="007615D6" w:rsidP="0010433C">
      <w:pPr>
        <w:pStyle w:val="Heading2"/>
      </w:pPr>
      <w:bookmarkStart w:id="53" w:name="_Toc131417191"/>
      <w:r>
        <w:t>6.8</w:t>
      </w:r>
      <w:r>
        <w:tab/>
        <w:t>Specifications for Approval / for Information and Approval</w:t>
      </w:r>
      <w:bookmarkEnd w:id="53"/>
    </w:p>
    <w:p w14:paraId="732B3D7F" w14:textId="77777777" w:rsidR="00E00DA6" w:rsidRDefault="007615D6" w:rsidP="000A3FBD">
      <w:pPr>
        <w:pStyle w:val="NormTop"/>
      </w:pPr>
      <w:r>
        <w:rPr>
          <w:color w:val="0000FF"/>
        </w:rPr>
        <w:t>SP-230309</w:t>
      </w:r>
      <w:r w:rsidRPr="00D53282">
        <w:t xml:space="preserve"> </w:t>
      </w:r>
      <w:r>
        <w:t>(P-CR) 23.700-87: Editorial changes to TR 23.700-87 for approval (Source: China Mobile Com. Corporation)</w:t>
      </w:r>
      <w:r>
        <w:br/>
      </w:r>
      <w:r w:rsidRPr="00D53282">
        <w:rPr>
          <w:b/>
        </w:rPr>
        <w:t>Document for:</w:t>
      </w:r>
      <w:r w:rsidRPr="00D53282">
        <w:t xml:space="preserve"> </w:t>
      </w:r>
      <w:r>
        <w:t>Approval</w:t>
      </w:r>
      <w:r>
        <w:br/>
      </w:r>
      <w:r w:rsidRPr="00D53282">
        <w:rPr>
          <w:b/>
        </w:rPr>
        <w:t>Abstract:</w:t>
      </w:r>
      <w:r w:rsidRPr="00D53282">
        <w:t xml:space="preserve"> </w:t>
      </w:r>
      <w:r>
        <w:br/>
        <w:t>Editorial update to TR 23.700-87.</w:t>
      </w:r>
    </w:p>
    <w:p w14:paraId="5CE32247" w14:textId="77777777" w:rsidR="00E00DA6" w:rsidRPr="00B81031" w:rsidRDefault="00000000" w:rsidP="00B81031">
      <w:pPr>
        <w:keepNext/>
        <w:keepLines/>
        <w:rPr>
          <w:i/>
        </w:rPr>
      </w:pPr>
      <w:r w:rsidRPr="00B81031">
        <w:rPr>
          <w:b/>
          <w:bCs/>
          <w:i/>
        </w:rPr>
        <w:t>Comment:</w:t>
      </w:r>
      <w:r>
        <w:rPr>
          <w:i/>
        </w:rPr>
        <w:t xml:space="preserve"> </w:t>
      </w:r>
      <w:r w:rsidR="007615D6">
        <w:rPr>
          <w:i/>
        </w:rPr>
        <w:t>Update to TR in SP-230087.</w:t>
      </w:r>
    </w:p>
    <w:p w14:paraId="10A6E26D" w14:textId="77777777" w:rsidR="007615D6" w:rsidRPr="005B25A1" w:rsidRDefault="007615D6" w:rsidP="007615D6">
      <w:pPr>
        <w:keepNext/>
        <w:keepLines/>
        <w:rPr>
          <w:b/>
          <w:bCs/>
        </w:rPr>
      </w:pPr>
      <w:r w:rsidRPr="005B25A1">
        <w:rPr>
          <w:b/>
          <w:bCs/>
        </w:rPr>
        <w:t>Plenary Discussion:</w:t>
      </w:r>
    </w:p>
    <w:p w14:paraId="6D4920E6" w14:textId="2639EEB6" w:rsidR="007615D6" w:rsidRPr="00E71113" w:rsidRDefault="00E71113" w:rsidP="007615D6">
      <w:pPr>
        <w:keepNext/>
        <w:keepLines/>
      </w:pPr>
      <w:r>
        <w:t>This pCR was approved.</w:t>
      </w:r>
    </w:p>
    <w:p w14:paraId="308365D8" w14:textId="77777777" w:rsidR="00B57C06" w:rsidRPr="00EB0339" w:rsidRDefault="00B57C06" w:rsidP="00B57C06">
      <w:r w:rsidRPr="005B25A1">
        <w:rPr>
          <w:b/>
          <w:bCs/>
        </w:rPr>
        <w:t>Status:</w:t>
      </w:r>
      <w:r>
        <w:t xml:space="preserve"> </w:t>
      </w:r>
      <w:r w:rsidRPr="00C3284B">
        <w:rPr>
          <w:color w:val="FF0000"/>
          <w:lang w:eastAsia="en-US"/>
        </w:rPr>
        <w:t>Approved</w:t>
      </w:r>
      <w:r>
        <w:t>.</w:t>
      </w:r>
    </w:p>
    <w:p w14:paraId="2F591F0A" w14:textId="77777777" w:rsidR="00E00DA6" w:rsidRDefault="007615D6" w:rsidP="000A3FBD">
      <w:pPr>
        <w:pStyle w:val="NormTop"/>
      </w:pPr>
      <w:r>
        <w:rPr>
          <w:color w:val="0000FF"/>
        </w:rPr>
        <w:t>SP-230087</w:t>
      </w:r>
      <w:r w:rsidRPr="00D53282">
        <w:t xml:space="preserve"> </w:t>
      </w:r>
      <w:r>
        <w:t>(DRAFT TR) Presentation of 23.700-87: Study on system architecture enhancement for next generation real time communication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23.700-87 studies the system architecture for the next generation real time communication services based on IMS enhancement requirements from SA WG1 and SA WG4. 1. Enhancement to support Data Channel usage in IMS network; 2. IMS enhancement to support AR telephony communication; 3. IMS enhancement to support third party specific user identities; 4. Study of Applicability of Service based principles to IMS media control interfaces. NOTE: IMS enhancement to support third party specific user identities will not be part of normative work in 3GPP Rel-18 since no conclusion on this topic can be reached. Changes since last presentation to TSG SA: This is the first presentation to TSG SA for approval. The TR is considered 100% complete. Outstanding Issues: None. Contentious Issues: None.</w:t>
      </w:r>
    </w:p>
    <w:p w14:paraId="09088CF7" w14:textId="77777777" w:rsidR="007615D6" w:rsidRPr="005B25A1" w:rsidRDefault="007615D6" w:rsidP="007615D6">
      <w:pPr>
        <w:keepNext/>
        <w:keepLines/>
        <w:rPr>
          <w:b/>
          <w:bCs/>
        </w:rPr>
      </w:pPr>
      <w:r w:rsidRPr="005B25A1">
        <w:rPr>
          <w:b/>
          <w:bCs/>
        </w:rPr>
        <w:t>Plenary Discussion:</w:t>
      </w:r>
    </w:p>
    <w:p w14:paraId="28149A67" w14:textId="60EDC2AC" w:rsidR="007615D6" w:rsidRPr="00E71113" w:rsidRDefault="00E71113" w:rsidP="007615D6">
      <w:pPr>
        <w:keepNext/>
        <w:keepLines/>
      </w:pPr>
      <w:r>
        <w:t xml:space="preserve">This was </w:t>
      </w:r>
      <w:r w:rsidRPr="00E71113">
        <w:rPr>
          <w:color w:val="FF0000"/>
        </w:rPr>
        <w:t xml:space="preserve">approved </w:t>
      </w:r>
      <w:r>
        <w:t xml:space="preserve">and will be updated to include the pCR in </w:t>
      </w:r>
      <w:r w:rsidRPr="00E71113">
        <w:rPr>
          <w:color w:val="0000FF"/>
        </w:rPr>
        <w:t>SP-230309</w:t>
      </w:r>
      <w:r>
        <w:t xml:space="preserve"> before publication as version 18.0.0 by MCC.</w:t>
      </w:r>
    </w:p>
    <w:p w14:paraId="39741D83" w14:textId="20E9483B" w:rsidR="007615D6" w:rsidRPr="00B57C06" w:rsidRDefault="007615D6" w:rsidP="007615D6">
      <w:r w:rsidRPr="005B25A1">
        <w:rPr>
          <w:b/>
          <w:bCs/>
        </w:rPr>
        <w:t>Status:</w:t>
      </w:r>
      <w:r>
        <w:t xml:space="preserve"> </w:t>
      </w:r>
      <w:r w:rsidR="00B57C06" w:rsidRPr="00C3284B">
        <w:rPr>
          <w:color w:val="FF0000"/>
          <w:lang w:eastAsia="en-US"/>
        </w:rPr>
        <w:t>Approved</w:t>
      </w:r>
      <w:r w:rsidR="00B57C06">
        <w:t>.</w:t>
      </w:r>
    </w:p>
    <w:p w14:paraId="3EE2971A" w14:textId="77777777" w:rsidR="00BB3F37" w:rsidRDefault="00000000" w:rsidP="00BB3F37"/>
    <w:p w14:paraId="15CB936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Block 3 (to approve / note)</w:t>
      </w:r>
    </w:p>
    <w:p w14:paraId="3DE24017" w14:textId="77777777" w:rsidR="00E00DA6" w:rsidRDefault="007615D6" w:rsidP="000A3FBD">
      <w:pPr>
        <w:pStyle w:val="NormTop"/>
      </w:pPr>
      <w:r>
        <w:rPr>
          <w:color w:val="0000FF"/>
        </w:rPr>
        <w:t>SP-230274</w:t>
      </w:r>
      <w:r w:rsidRPr="00D53282">
        <w:t xml:space="preserve"> </w:t>
      </w:r>
      <w:r>
        <w:t>(DRAFT TR) Presentation of TR 23.700-97 v2.0.0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3GPP TR 23.700-97 studies potential enhancements to SEAL functionality to support application capability exposure to general purpose servers or 3rd party IoT applications via IoT Platforms. The study takes into consideration the existing work for Core Network exposure in 3GPP TS 23.502 and provides recommendations for normative work. 3GPP TR 23.700-97 has identified key issues and solutions necessary to ensure efficient use and deployment of IoT Platforms in the 5G network. The features being studied seek to provide optimizations in several dimensions: use of Core Network resources, abstracting Core Network exposure to IoT Servers behind an IoT Platform, optimizing IoT Server functionality, etc. Solutions are to be recommended for the normative work within the ongoing eSEAL2 Work Item in SA WG6. Changes since last presentation to TSG SA Meeting: - IoT Platform PSM monitoring and configuration - Configuration of Communication Patterns - NIDD configuration - Evaluation of solutions - Conclusion Outstanding Issues: TBD Contentious Issues:  TBD.</w:t>
      </w:r>
    </w:p>
    <w:p w14:paraId="2BC18740" w14:textId="77777777" w:rsidR="007615D6" w:rsidRPr="005B25A1" w:rsidRDefault="007615D6" w:rsidP="007615D6">
      <w:pPr>
        <w:keepNext/>
        <w:keepLines/>
        <w:rPr>
          <w:b/>
          <w:bCs/>
        </w:rPr>
      </w:pPr>
      <w:r w:rsidRPr="005B25A1">
        <w:rPr>
          <w:b/>
          <w:bCs/>
        </w:rPr>
        <w:t>Plenary Discussion:</w:t>
      </w:r>
    </w:p>
    <w:p w14:paraId="4B04268E" w14:textId="77777777" w:rsidR="004335B7" w:rsidRPr="004335B7" w:rsidRDefault="004335B7" w:rsidP="004335B7">
      <w:pPr>
        <w:keepNext/>
        <w:keepLines/>
      </w:pPr>
      <w:r w:rsidRPr="00E044EF">
        <w:rPr>
          <w:color w:val="FF0000"/>
        </w:rPr>
        <w:t>Block approve</w:t>
      </w:r>
      <w:r>
        <w:rPr>
          <w:color w:val="FF0000"/>
        </w:rPr>
        <w:t>d</w:t>
      </w:r>
      <w:r>
        <w:t>.</w:t>
      </w:r>
    </w:p>
    <w:p w14:paraId="3A733D59" w14:textId="794805C0" w:rsidR="007615D6" w:rsidRPr="00EB0339" w:rsidRDefault="004335B7" w:rsidP="004335B7">
      <w:r w:rsidRPr="005B25A1">
        <w:rPr>
          <w:b/>
          <w:bCs/>
        </w:rPr>
        <w:t>Status:</w:t>
      </w:r>
      <w:r>
        <w:t xml:space="preserve"> </w:t>
      </w:r>
      <w:r w:rsidRPr="00C3284B">
        <w:rPr>
          <w:color w:val="FF0000"/>
          <w:lang w:eastAsia="en-US"/>
        </w:rPr>
        <w:t>Approved</w:t>
      </w:r>
      <w:r>
        <w:t>.</w:t>
      </w:r>
    </w:p>
    <w:p w14:paraId="72055B31" w14:textId="77777777" w:rsidR="00E00DA6" w:rsidRDefault="007615D6" w:rsidP="000A3FBD">
      <w:pPr>
        <w:pStyle w:val="NormTop"/>
      </w:pPr>
      <w:r>
        <w:rPr>
          <w:color w:val="0000FF"/>
        </w:rPr>
        <w:t>SP-230186</w:t>
      </w:r>
      <w:r w:rsidRPr="00D53282">
        <w:t xml:space="preserve"> </w:t>
      </w:r>
      <w:r>
        <w:t>(DRAFT TR) TR 28.907 'Study on enhancement of management of non-public networks'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document TR 28.907 studies further enhancements to management of non-public networks. Changes since last presentation to SA Meeting: Conclusions for some key issues are added in the TR. Outstanding Issues: None. Contentious Issues: None.</w:t>
      </w:r>
    </w:p>
    <w:p w14:paraId="52885B2A" w14:textId="77777777" w:rsidR="007615D6" w:rsidRPr="005B25A1" w:rsidRDefault="007615D6" w:rsidP="007615D6">
      <w:pPr>
        <w:keepNext/>
        <w:keepLines/>
        <w:rPr>
          <w:b/>
          <w:bCs/>
        </w:rPr>
      </w:pPr>
      <w:r w:rsidRPr="005B25A1">
        <w:rPr>
          <w:b/>
          <w:bCs/>
        </w:rPr>
        <w:t>Plenary Discussion:</w:t>
      </w:r>
    </w:p>
    <w:p w14:paraId="4C5D45E0" w14:textId="77777777" w:rsidR="004335B7" w:rsidRPr="004335B7" w:rsidRDefault="004335B7" w:rsidP="004335B7">
      <w:pPr>
        <w:keepNext/>
        <w:keepLines/>
      </w:pPr>
      <w:r w:rsidRPr="00E044EF">
        <w:rPr>
          <w:color w:val="FF0000"/>
        </w:rPr>
        <w:t>Block approve</w:t>
      </w:r>
      <w:r>
        <w:rPr>
          <w:color w:val="FF0000"/>
        </w:rPr>
        <w:t>d</w:t>
      </w:r>
      <w:r>
        <w:t>.</w:t>
      </w:r>
    </w:p>
    <w:p w14:paraId="2645AECF" w14:textId="314E6D28" w:rsidR="007615D6" w:rsidRPr="00EB0339" w:rsidRDefault="004335B7" w:rsidP="004335B7">
      <w:r w:rsidRPr="005B25A1">
        <w:rPr>
          <w:b/>
          <w:bCs/>
        </w:rPr>
        <w:t>Status:</w:t>
      </w:r>
      <w:r>
        <w:t xml:space="preserve"> </w:t>
      </w:r>
      <w:r w:rsidRPr="00C3284B">
        <w:rPr>
          <w:color w:val="FF0000"/>
          <w:lang w:eastAsia="en-US"/>
        </w:rPr>
        <w:t>Approved</w:t>
      </w:r>
      <w:r>
        <w:t>.</w:t>
      </w:r>
    </w:p>
    <w:p w14:paraId="5A4FF079" w14:textId="77777777" w:rsidR="00E00DA6" w:rsidRDefault="007615D6" w:rsidP="000A3FBD">
      <w:pPr>
        <w:pStyle w:val="NormTop"/>
      </w:pPr>
      <w:r>
        <w:rPr>
          <w:color w:val="0000FF"/>
        </w:rPr>
        <w:t>SP-230126</w:t>
      </w:r>
      <w:r w:rsidRPr="00D53282">
        <w:t xml:space="preserve"> </w:t>
      </w:r>
      <w:r>
        <w:t>(DRAFT TR) TR 33.891 'Study on security of architecture enhancements for UAS, UAV and UAM'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TR 33.891 contains the study of Uncrewed Aerial System (UAS) Security for phase 2 of the UAS work. The TR includes security threats, requirements plus both proposed solutions for those requirements and conclusions on the way forward for normative work. Changes since last presentation to SA Meeting: None as this is the first presentation. Outstanding Issues: None. Contentious Issues: None.</w:t>
      </w:r>
    </w:p>
    <w:p w14:paraId="47C9316A" w14:textId="77777777" w:rsidR="00E00DA6" w:rsidRPr="00B81031" w:rsidRDefault="00000000" w:rsidP="00B81031">
      <w:pPr>
        <w:keepNext/>
        <w:keepLines/>
        <w:rPr>
          <w:i/>
        </w:rPr>
      </w:pPr>
      <w:r w:rsidRPr="00B81031">
        <w:rPr>
          <w:b/>
          <w:bCs/>
          <w:i/>
        </w:rPr>
        <w:t>Comment:</w:t>
      </w:r>
      <w:r>
        <w:rPr>
          <w:i/>
        </w:rPr>
        <w:t xml:space="preserve"> </w:t>
      </w:r>
      <w:r w:rsidR="007615D6">
        <w:rPr>
          <w:i/>
        </w:rPr>
        <w:t>Wrong TS version uploaded. Revised to SP-230337.</w:t>
      </w:r>
    </w:p>
    <w:p w14:paraId="0C799916" w14:textId="77777777" w:rsidR="00E00DA6" w:rsidRPr="00B81031" w:rsidRDefault="00000000" w:rsidP="00B81031">
      <w:pPr>
        <w:keepNext/>
        <w:keepLines/>
        <w:rPr>
          <w:i/>
        </w:rPr>
      </w:pPr>
      <w:r w:rsidRPr="00B81031">
        <w:rPr>
          <w:b/>
          <w:bCs/>
          <w:i/>
        </w:rPr>
        <w:t>Comment:</w:t>
      </w:r>
      <w:r>
        <w:rPr>
          <w:i/>
        </w:rPr>
        <w:t xml:space="preserve"> </w:t>
      </w:r>
      <w:r w:rsidR="007615D6">
        <w:rPr>
          <w:i/>
        </w:rPr>
        <w:t>SP-230337: Revision of SP-230126 due to wrong version of the specification uploaded.</w:t>
      </w:r>
    </w:p>
    <w:p w14:paraId="2FF291D9" w14:textId="77777777" w:rsidR="007615D6" w:rsidRPr="005B25A1" w:rsidRDefault="007615D6" w:rsidP="007615D6">
      <w:pPr>
        <w:keepNext/>
        <w:keepLines/>
        <w:rPr>
          <w:b/>
          <w:bCs/>
        </w:rPr>
      </w:pPr>
      <w:r w:rsidRPr="005B25A1">
        <w:rPr>
          <w:b/>
          <w:bCs/>
        </w:rPr>
        <w:t>Plenary Discussion:</w:t>
      </w:r>
    </w:p>
    <w:p w14:paraId="07D1F5CC" w14:textId="6EA977A9" w:rsidR="007615D6" w:rsidRPr="005B25A1" w:rsidRDefault="00E044EF" w:rsidP="007615D6">
      <w:pPr>
        <w:keepNext/>
        <w:keepLines/>
      </w:pPr>
      <w:r w:rsidRPr="00E044EF">
        <w:rPr>
          <w:color w:val="FF0000"/>
        </w:rPr>
        <w:t>Block approve?</w:t>
      </w:r>
    </w:p>
    <w:p w14:paraId="1CCF3CEC" w14:textId="77777777" w:rsidR="007615D6" w:rsidRPr="005B25A1" w:rsidRDefault="007615D6" w:rsidP="007615D6">
      <w:pPr>
        <w:keepNext/>
        <w:keepLines/>
        <w:rPr>
          <w:b/>
          <w:bCs/>
        </w:rPr>
      </w:pPr>
      <w:r w:rsidRPr="005B25A1">
        <w:rPr>
          <w:b/>
          <w:bCs/>
        </w:rPr>
        <w:t>Plenary Discussion:</w:t>
      </w:r>
    </w:p>
    <w:p w14:paraId="28E88B09" w14:textId="77777777" w:rsidR="004335B7" w:rsidRPr="004335B7" w:rsidRDefault="004335B7" w:rsidP="004335B7">
      <w:pPr>
        <w:keepNext/>
        <w:keepLines/>
      </w:pPr>
      <w:r w:rsidRPr="00E044EF">
        <w:rPr>
          <w:color w:val="FF0000"/>
        </w:rPr>
        <w:t>Block approve</w:t>
      </w:r>
      <w:r>
        <w:rPr>
          <w:color w:val="FF0000"/>
        </w:rPr>
        <w:t>d</w:t>
      </w:r>
      <w:r>
        <w:t>.</w:t>
      </w:r>
    </w:p>
    <w:p w14:paraId="021E5AC1" w14:textId="7C2AA7EA" w:rsidR="007615D6" w:rsidRPr="00EB0339" w:rsidRDefault="004335B7" w:rsidP="004335B7">
      <w:r w:rsidRPr="005B25A1">
        <w:rPr>
          <w:b/>
          <w:bCs/>
        </w:rPr>
        <w:t>Status:</w:t>
      </w:r>
      <w:r>
        <w:t xml:space="preserve"> </w:t>
      </w:r>
      <w:r w:rsidRPr="00C3284B">
        <w:rPr>
          <w:color w:val="FF0000"/>
          <w:lang w:eastAsia="en-US"/>
        </w:rPr>
        <w:t>Approved</w:t>
      </w:r>
      <w:r>
        <w:t>.</w:t>
      </w:r>
    </w:p>
    <w:p w14:paraId="618C625F" w14:textId="77777777" w:rsidR="00E00DA6" w:rsidRDefault="007615D6" w:rsidP="000A3FBD">
      <w:pPr>
        <w:pStyle w:val="NormTop"/>
      </w:pPr>
      <w:r>
        <w:rPr>
          <w:color w:val="0000FF"/>
        </w:rPr>
        <w:lastRenderedPageBreak/>
        <w:t>SP-230131</w:t>
      </w:r>
      <w:r w:rsidRPr="00D53282">
        <w:t xml:space="preserve"> </w:t>
      </w:r>
      <w:r>
        <w:t>(DRAFT TR) TR 33.936 'Security Assurance Methodology (SECAM) for 3GPP virtualized network products'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document captures methodology of security assurance for virtualized network product class It contains generic aspects like role definition, procedures, process, etc. that are believed to apply to more than one network product classes. Changes since last presentation to TSG Meeting : It is the first time to send to TSG meeting. Outstanding Issues: none Contentious Issues: It needs clean up to remove existing editor s note.</w:t>
      </w:r>
    </w:p>
    <w:p w14:paraId="61A6C28F" w14:textId="77777777" w:rsidR="007615D6" w:rsidRPr="005B25A1" w:rsidRDefault="007615D6" w:rsidP="007615D6">
      <w:pPr>
        <w:keepNext/>
        <w:keepLines/>
        <w:rPr>
          <w:b/>
          <w:bCs/>
        </w:rPr>
      </w:pPr>
      <w:r w:rsidRPr="005B25A1">
        <w:rPr>
          <w:b/>
          <w:bCs/>
        </w:rPr>
        <w:t>Plenary Discussion:</w:t>
      </w:r>
    </w:p>
    <w:p w14:paraId="3254CFE1" w14:textId="77777777" w:rsidR="004335B7" w:rsidRPr="004335B7" w:rsidRDefault="004335B7" w:rsidP="004335B7">
      <w:pPr>
        <w:keepNext/>
        <w:keepLines/>
      </w:pPr>
      <w:r w:rsidRPr="00E044EF">
        <w:rPr>
          <w:color w:val="FF0000"/>
        </w:rPr>
        <w:t>Block approve</w:t>
      </w:r>
      <w:r>
        <w:rPr>
          <w:color w:val="FF0000"/>
        </w:rPr>
        <w:t>d</w:t>
      </w:r>
      <w:r>
        <w:t>.</w:t>
      </w:r>
    </w:p>
    <w:p w14:paraId="17567145" w14:textId="7AB7BA4F" w:rsidR="007615D6" w:rsidRPr="00EB0339" w:rsidRDefault="004335B7" w:rsidP="004335B7">
      <w:r w:rsidRPr="005B25A1">
        <w:rPr>
          <w:b/>
          <w:bCs/>
        </w:rPr>
        <w:t>Status:</w:t>
      </w:r>
      <w:r>
        <w:t xml:space="preserve"> </w:t>
      </w:r>
      <w:r w:rsidRPr="00C3284B">
        <w:rPr>
          <w:color w:val="FF0000"/>
          <w:lang w:eastAsia="en-US"/>
        </w:rPr>
        <w:t>Approved</w:t>
      </w:r>
      <w:r>
        <w:t>.</w:t>
      </w:r>
    </w:p>
    <w:p w14:paraId="6A441B10" w14:textId="77777777" w:rsidR="00E00DA6" w:rsidRDefault="007615D6" w:rsidP="000A3FBD">
      <w:pPr>
        <w:pStyle w:val="NormTop"/>
      </w:pPr>
      <w:r>
        <w:rPr>
          <w:color w:val="0000FF"/>
        </w:rPr>
        <w:t>SP-230187</w:t>
      </w:r>
      <w:r w:rsidRPr="00D53282">
        <w:t xml:space="preserve"> </w:t>
      </w:r>
      <w:r>
        <w:t>(DRAFT TR) TR 28.828 'Study on charging aspects for enhanced support of non-public networks'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objective of study on charging aspects for enhanced support of non-public networks is to investigate and make recommendations on charging aspects for non-public networks based on the TS 23.501, TS 23.502, TS 23.503, TS 23.228 and TS 23.167: - Charging scenarios and potential charging requirements for non-public networks (i.e. Stand-alone Non-Public Network (SNPN) or Public Network Integrated NPN (PNI-NPN)). - Possible charging solutions for non-public networks with potential impact on charging architecture, charging functions and charging procedures. - End user charging and inter-provider charging by considering the different business roles. Changes since last presentation to SA Meeting #97e: All following key issues are addressed with solutions: - Converged charging for access connection in SNPN. - End user charging in SNPN interworking with PLMN. - Inter-provider charging in SNPN interworking with PLMN. - Converged charging for access connection in PNI-NPN. - Converged charging for data connectivity in PNI-NPN. Outstanding Issues: N/A Contentious Issues: N/A.</w:t>
      </w:r>
    </w:p>
    <w:p w14:paraId="51CF1B17" w14:textId="77777777" w:rsidR="007615D6" w:rsidRPr="005B25A1" w:rsidRDefault="007615D6" w:rsidP="007615D6">
      <w:pPr>
        <w:keepNext/>
        <w:keepLines/>
        <w:rPr>
          <w:b/>
          <w:bCs/>
        </w:rPr>
      </w:pPr>
      <w:r w:rsidRPr="005B25A1">
        <w:rPr>
          <w:b/>
          <w:bCs/>
        </w:rPr>
        <w:t>Plenary Discussion:</w:t>
      </w:r>
    </w:p>
    <w:p w14:paraId="66FC7E21" w14:textId="77777777" w:rsidR="004335B7" w:rsidRPr="004335B7" w:rsidRDefault="004335B7" w:rsidP="004335B7">
      <w:pPr>
        <w:keepNext/>
        <w:keepLines/>
      </w:pPr>
      <w:r w:rsidRPr="00E044EF">
        <w:rPr>
          <w:color w:val="FF0000"/>
        </w:rPr>
        <w:t>Block approve</w:t>
      </w:r>
      <w:r>
        <w:rPr>
          <w:color w:val="FF0000"/>
        </w:rPr>
        <w:t>d</w:t>
      </w:r>
      <w:r>
        <w:t>.</w:t>
      </w:r>
    </w:p>
    <w:p w14:paraId="227A02D9" w14:textId="7F7FA6A7" w:rsidR="007615D6" w:rsidRPr="00EB0339" w:rsidRDefault="004335B7" w:rsidP="004335B7">
      <w:r w:rsidRPr="005B25A1">
        <w:rPr>
          <w:b/>
          <w:bCs/>
        </w:rPr>
        <w:t>Status:</w:t>
      </w:r>
      <w:r>
        <w:t xml:space="preserve"> </w:t>
      </w:r>
      <w:r w:rsidRPr="00C3284B">
        <w:rPr>
          <w:color w:val="FF0000"/>
          <w:lang w:eastAsia="en-US"/>
        </w:rPr>
        <w:t>Approved</w:t>
      </w:r>
      <w:r>
        <w:t>.</w:t>
      </w:r>
    </w:p>
    <w:p w14:paraId="3DCBFE86" w14:textId="77777777" w:rsidR="00E00DA6" w:rsidRDefault="007615D6" w:rsidP="000A3FBD">
      <w:pPr>
        <w:pStyle w:val="NormTop"/>
      </w:pPr>
      <w:r>
        <w:rPr>
          <w:color w:val="0000FF"/>
        </w:rPr>
        <w:t>SP-230127</w:t>
      </w:r>
      <w:r w:rsidRPr="00D53282">
        <w:t xml:space="preserve"> </w:t>
      </w:r>
      <w:r>
        <w:t>(DRAFT TR) TR 33.741 'Study of home network triggered primary authentication'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This document contains the potential threat, potential requirement, solutions and the conclusion. Changes since last presentation to TSG SA: This is the first time the document is presented to TSG SA. Outstanding Issues: None. Contentious Issues: None.</w:t>
      </w:r>
    </w:p>
    <w:p w14:paraId="55F01D4A" w14:textId="77777777" w:rsidR="007615D6" w:rsidRPr="005B25A1" w:rsidRDefault="007615D6" w:rsidP="007615D6">
      <w:pPr>
        <w:keepNext/>
        <w:keepLines/>
        <w:rPr>
          <w:b/>
          <w:bCs/>
        </w:rPr>
      </w:pPr>
      <w:r w:rsidRPr="005B25A1">
        <w:rPr>
          <w:b/>
          <w:bCs/>
        </w:rPr>
        <w:t>Plenary Discussion:</w:t>
      </w:r>
    </w:p>
    <w:p w14:paraId="514A8DEE" w14:textId="77777777" w:rsidR="004335B7" w:rsidRPr="004335B7" w:rsidRDefault="004335B7" w:rsidP="004335B7">
      <w:pPr>
        <w:keepNext/>
        <w:keepLines/>
      </w:pPr>
      <w:r w:rsidRPr="00E044EF">
        <w:rPr>
          <w:color w:val="FF0000"/>
        </w:rPr>
        <w:t>Block approve</w:t>
      </w:r>
      <w:r>
        <w:rPr>
          <w:color w:val="FF0000"/>
        </w:rPr>
        <w:t>d</w:t>
      </w:r>
      <w:r>
        <w:t>.</w:t>
      </w:r>
    </w:p>
    <w:p w14:paraId="652AC031" w14:textId="3433CD1C" w:rsidR="007615D6" w:rsidRPr="00EB0339" w:rsidRDefault="004335B7" w:rsidP="004335B7">
      <w:r w:rsidRPr="005B25A1">
        <w:rPr>
          <w:b/>
          <w:bCs/>
        </w:rPr>
        <w:t>Status:</w:t>
      </w:r>
      <w:r>
        <w:t xml:space="preserve"> </w:t>
      </w:r>
      <w:r w:rsidRPr="00C3284B">
        <w:rPr>
          <w:color w:val="FF0000"/>
          <w:lang w:eastAsia="en-US"/>
        </w:rPr>
        <w:t>Approved</w:t>
      </w:r>
      <w:r>
        <w:t>.</w:t>
      </w:r>
    </w:p>
    <w:p w14:paraId="341C0B6B" w14:textId="77777777" w:rsidR="00E00DA6" w:rsidRDefault="007615D6" w:rsidP="000A3FBD">
      <w:pPr>
        <w:pStyle w:val="NormTop"/>
      </w:pPr>
      <w:r>
        <w:rPr>
          <w:color w:val="0000FF"/>
        </w:rPr>
        <w:lastRenderedPageBreak/>
        <w:t>SP-230192</w:t>
      </w:r>
      <w:r w:rsidRPr="00D53282">
        <w:t xml:space="preserve"> </w:t>
      </w:r>
      <w:r>
        <w:t>(DRAFT TR) TR 32.847 'Study on Charging Aspects for Network Slicing Phase 2'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It is the TR of Rel-18 study on charging aspects for enhancements of Network Slicing Phase 2 in continuation of the converged charging limited to data collection functionalities, to investigate in terms of: - Network slice converged charging for Network Slices enabled over 3GPP 5GS; - Correlation aspects between Network Slice charging and the end user charging accessing the Network Slice; - Inter-Provider (B2B) charging aspects by considering the different Organizations (e.g. MNO, Verticals). - Conducted by considering TS 23.501 and TS 23.502. - Consider service-based management framework for Network Slicing management specified under TSs series (TS 28.533, TS 28.532 and TS 28.541). Changes since last presentation to SA Meeting #94E: All following Key issues are addressed with solutions: - Converged Charging for NSACF (simultaneous number of UEs/max. number of UEs per network slice and simultaneous number of PDU sessions/max. number of PDU sessions per network slice) - volume based converged charging per network slice - UE Converged Charging based on network slice charging - Converged Charging for actual duration per network slice - Converged Charging for NSSAA Outstanding Issues: None. Contentious Issues: None.</w:t>
      </w:r>
    </w:p>
    <w:p w14:paraId="32EEC5C3" w14:textId="77777777" w:rsidR="007615D6" w:rsidRPr="005B25A1" w:rsidRDefault="007615D6" w:rsidP="007615D6">
      <w:pPr>
        <w:keepNext/>
        <w:keepLines/>
        <w:rPr>
          <w:b/>
          <w:bCs/>
        </w:rPr>
      </w:pPr>
      <w:r w:rsidRPr="005B25A1">
        <w:rPr>
          <w:b/>
          <w:bCs/>
        </w:rPr>
        <w:t>Plenary Discussion:</w:t>
      </w:r>
    </w:p>
    <w:p w14:paraId="26B24E43" w14:textId="77777777" w:rsidR="004335B7" w:rsidRPr="004335B7" w:rsidRDefault="004335B7" w:rsidP="004335B7">
      <w:pPr>
        <w:keepNext/>
        <w:keepLines/>
      </w:pPr>
      <w:r w:rsidRPr="00E044EF">
        <w:rPr>
          <w:color w:val="FF0000"/>
        </w:rPr>
        <w:t>Block approve</w:t>
      </w:r>
      <w:r>
        <w:rPr>
          <w:color w:val="FF0000"/>
        </w:rPr>
        <w:t>d</w:t>
      </w:r>
      <w:r>
        <w:t>.</w:t>
      </w:r>
    </w:p>
    <w:p w14:paraId="7838D98D" w14:textId="217130E4" w:rsidR="007615D6" w:rsidRPr="00EB0339" w:rsidRDefault="004335B7" w:rsidP="004335B7">
      <w:r w:rsidRPr="005B25A1">
        <w:rPr>
          <w:b/>
          <w:bCs/>
        </w:rPr>
        <w:t>Status:</w:t>
      </w:r>
      <w:r>
        <w:t xml:space="preserve"> </w:t>
      </w:r>
      <w:r w:rsidRPr="00C3284B">
        <w:rPr>
          <w:color w:val="FF0000"/>
          <w:lang w:eastAsia="en-US"/>
        </w:rPr>
        <w:t>Approved</w:t>
      </w:r>
      <w:r>
        <w:t>.</w:t>
      </w:r>
    </w:p>
    <w:p w14:paraId="37FEF886" w14:textId="77777777" w:rsidR="00E00DA6" w:rsidRDefault="007615D6" w:rsidP="000A3FBD">
      <w:pPr>
        <w:pStyle w:val="NormTop"/>
      </w:pPr>
      <w:r>
        <w:rPr>
          <w:color w:val="0000FF"/>
        </w:rPr>
        <w:t>SP-230129</w:t>
      </w:r>
      <w:r w:rsidRPr="00D53282">
        <w:t xml:space="preserve"> </w:t>
      </w:r>
      <w:r>
        <w:t>(DRAFT TS) TS 33.537 'Security Assurance Specification (SCAS) for the Authentication and Key Management for Applications (AKMA) Anchor Function Function (AAnF)'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document contains requirements and test cases that are specific to the AAnF network product class. It refers to the Catalogue of General Security Assurance Requirements and formulates specific adaptions of the requirements and test cases given there, as well as specifying requirements and test cases unique to the AAnF network product class. Changes since last presentation to &lt;TSG&gt; Meeting #&lt;N&gt;: Not yet presented Outstanding Issues: None Contentious Issues: None.</w:t>
      </w:r>
    </w:p>
    <w:p w14:paraId="4B9101B9" w14:textId="77777777" w:rsidR="007615D6" w:rsidRPr="005B25A1" w:rsidRDefault="007615D6" w:rsidP="007615D6">
      <w:pPr>
        <w:keepNext/>
        <w:keepLines/>
        <w:rPr>
          <w:b/>
          <w:bCs/>
        </w:rPr>
      </w:pPr>
      <w:r w:rsidRPr="005B25A1">
        <w:rPr>
          <w:b/>
          <w:bCs/>
        </w:rPr>
        <w:t>Plenary Discussion:</w:t>
      </w:r>
    </w:p>
    <w:p w14:paraId="13E5E68D" w14:textId="77777777" w:rsidR="004335B7" w:rsidRPr="004335B7" w:rsidRDefault="004335B7" w:rsidP="004335B7">
      <w:pPr>
        <w:keepNext/>
        <w:keepLines/>
      </w:pPr>
      <w:r w:rsidRPr="00E044EF">
        <w:rPr>
          <w:color w:val="FF0000"/>
        </w:rPr>
        <w:t>Block approve</w:t>
      </w:r>
      <w:r>
        <w:rPr>
          <w:color w:val="FF0000"/>
        </w:rPr>
        <w:t>d</w:t>
      </w:r>
      <w:r>
        <w:t>.</w:t>
      </w:r>
    </w:p>
    <w:p w14:paraId="2123634D" w14:textId="75CA755A" w:rsidR="007615D6" w:rsidRPr="00EB0339" w:rsidRDefault="004335B7" w:rsidP="004335B7">
      <w:r w:rsidRPr="005B25A1">
        <w:rPr>
          <w:b/>
          <w:bCs/>
        </w:rPr>
        <w:t>Status:</w:t>
      </w:r>
      <w:r>
        <w:t xml:space="preserve"> </w:t>
      </w:r>
      <w:r w:rsidRPr="00C3284B">
        <w:rPr>
          <w:color w:val="FF0000"/>
          <w:lang w:eastAsia="en-US"/>
        </w:rPr>
        <w:t>Approved</w:t>
      </w:r>
      <w:r>
        <w:t>.</w:t>
      </w:r>
    </w:p>
    <w:p w14:paraId="65A53738" w14:textId="77777777" w:rsidR="00E00DA6" w:rsidRDefault="007615D6" w:rsidP="000A3FBD">
      <w:pPr>
        <w:pStyle w:val="NormTop"/>
      </w:pPr>
      <w:r>
        <w:rPr>
          <w:color w:val="0000FF"/>
        </w:rPr>
        <w:t>SP-230130</w:t>
      </w:r>
      <w:r w:rsidRPr="00D53282">
        <w:t xml:space="preserve"> </w:t>
      </w:r>
      <w:r>
        <w:t>(DRAFT TR) TR 33.927 'Security Assurance Specification (SCAS) threats and critical assets in 3GPP virtualized network product classes'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document captures the virtualized network product class descriptions, threats and critical assets that have been identified in the course of the work on 3GPP security assurance specifications. It contains generic aspects that are believed to apply to more than one network product classes. Changes since last presentation to TSG Meeting : It is the first time to send to TSG meeting. Outstanding Issues: none Contentious Issues: It needs clean up to remove existing editor s note.</w:t>
      </w:r>
    </w:p>
    <w:p w14:paraId="0E444CAB" w14:textId="77777777" w:rsidR="007615D6" w:rsidRPr="005B25A1" w:rsidRDefault="007615D6" w:rsidP="007615D6">
      <w:pPr>
        <w:keepNext/>
        <w:keepLines/>
        <w:rPr>
          <w:b/>
          <w:bCs/>
        </w:rPr>
      </w:pPr>
      <w:r w:rsidRPr="005B25A1">
        <w:rPr>
          <w:b/>
          <w:bCs/>
        </w:rPr>
        <w:t>Plenary Discussion:</w:t>
      </w:r>
    </w:p>
    <w:p w14:paraId="21A43145" w14:textId="77777777" w:rsidR="004335B7" w:rsidRPr="004335B7" w:rsidRDefault="004335B7" w:rsidP="004335B7">
      <w:pPr>
        <w:keepNext/>
        <w:keepLines/>
      </w:pPr>
      <w:r w:rsidRPr="00E044EF">
        <w:rPr>
          <w:color w:val="FF0000"/>
        </w:rPr>
        <w:t>Block approve</w:t>
      </w:r>
      <w:r>
        <w:rPr>
          <w:color w:val="FF0000"/>
        </w:rPr>
        <w:t>d</w:t>
      </w:r>
      <w:r>
        <w:t>.</w:t>
      </w:r>
    </w:p>
    <w:p w14:paraId="7C31B158" w14:textId="3302E388" w:rsidR="007615D6" w:rsidRPr="00EB0339" w:rsidRDefault="004335B7" w:rsidP="004335B7">
      <w:r w:rsidRPr="005B25A1">
        <w:rPr>
          <w:b/>
          <w:bCs/>
        </w:rPr>
        <w:t>Status:</w:t>
      </w:r>
      <w:r>
        <w:t xml:space="preserve"> </w:t>
      </w:r>
      <w:r w:rsidRPr="00C3284B">
        <w:rPr>
          <w:color w:val="FF0000"/>
          <w:lang w:eastAsia="en-US"/>
        </w:rPr>
        <w:t>Approved</w:t>
      </w:r>
      <w:r>
        <w:t>.</w:t>
      </w:r>
    </w:p>
    <w:p w14:paraId="196D8651" w14:textId="77777777" w:rsidR="00E00DA6" w:rsidRDefault="007615D6" w:rsidP="000A3FBD">
      <w:pPr>
        <w:pStyle w:val="NormTop"/>
      </w:pPr>
      <w:r>
        <w:rPr>
          <w:color w:val="0000FF"/>
        </w:rPr>
        <w:lastRenderedPageBreak/>
        <w:t>SP-230136</w:t>
      </w:r>
      <w:r w:rsidRPr="00D53282">
        <w:t xml:space="preserve"> </w:t>
      </w:r>
      <w:r>
        <w:t>(DRAFT TR) TR 33.875 'Study on enhanced security aspects of the 5G Service Based Architecture (eSBA)'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studies enhanced security aspects of the 5G Service Based Architecture. It analyses potential threats, studies necessary security enhancements, and documents decisions of solutions to be adopted or not adopted after evaluating the risks versus the complexity.  Changes since last presentation to TSG SA Meeting #94: KI#10-12 added, 15 more solutions on 10 of 12 KIs added, clean-up of editor's notes. Conclusions to KI#1-9 added. In SA WG3#109Adhoc it was decided that KI#10+KI#12 and 4 related solutions (related to N32/SEPP) will be outsourced to a dedicated Rel-19 study to continue work on those topics. The SBA study concludes accordingly for those KIs. Outstanding Issues: Analysis update on KI#11. Resolution of 2 pending ENs in Sol. 21 and 22. Editorial: Removal of N32/SEPP KIs and solutions, once the new Rel-19 study is agreed to avoid double documentations. Contentious Issues: none.</w:t>
      </w:r>
    </w:p>
    <w:p w14:paraId="19C682F5" w14:textId="77777777" w:rsidR="007615D6" w:rsidRPr="005B25A1" w:rsidRDefault="007615D6" w:rsidP="007615D6">
      <w:pPr>
        <w:keepNext/>
        <w:keepLines/>
        <w:rPr>
          <w:b/>
          <w:bCs/>
        </w:rPr>
      </w:pPr>
      <w:r w:rsidRPr="005B25A1">
        <w:rPr>
          <w:b/>
          <w:bCs/>
        </w:rPr>
        <w:t>Plenary Discussion:</w:t>
      </w:r>
    </w:p>
    <w:p w14:paraId="6FE89684" w14:textId="77777777" w:rsidR="004335B7" w:rsidRPr="004335B7" w:rsidRDefault="004335B7" w:rsidP="004335B7">
      <w:pPr>
        <w:keepNext/>
        <w:keepLines/>
      </w:pPr>
      <w:r w:rsidRPr="00E044EF">
        <w:rPr>
          <w:color w:val="FF0000"/>
        </w:rPr>
        <w:t>Block approve</w:t>
      </w:r>
      <w:r>
        <w:rPr>
          <w:color w:val="FF0000"/>
        </w:rPr>
        <w:t>d</w:t>
      </w:r>
      <w:r>
        <w:t>.</w:t>
      </w:r>
    </w:p>
    <w:p w14:paraId="1B03B017" w14:textId="48E329C2" w:rsidR="007615D6" w:rsidRPr="00EB0339" w:rsidRDefault="004335B7" w:rsidP="004335B7">
      <w:r w:rsidRPr="005B25A1">
        <w:rPr>
          <w:b/>
          <w:bCs/>
        </w:rPr>
        <w:t>Status:</w:t>
      </w:r>
      <w:r>
        <w:t xml:space="preserve"> </w:t>
      </w:r>
      <w:r w:rsidRPr="00C3284B">
        <w:rPr>
          <w:color w:val="FF0000"/>
          <w:lang w:eastAsia="en-US"/>
        </w:rPr>
        <w:t>Approved</w:t>
      </w:r>
      <w:r>
        <w:t>.</w:t>
      </w:r>
    </w:p>
    <w:p w14:paraId="778726E9" w14:textId="77777777" w:rsidR="00E00DA6" w:rsidRDefault="007615D6" w:rsidP="000A3FBD">
      <w:pPr>
        <w:pStyle w:val="NormTop"/>
      </w:pPr>
      <w:r>
        <w:rPr>
          <w:color w:val="0000FF"/>
        </w:rPr>
        <w:t>SP-230188</w:t>
      </w:r>
      <w:r w:rsidRPr="00D53282">
        <w:t xml:space="preserve"> </w:t>
      </w:r>
      <w:r>
        <w:t>(DRAFT TR) TR 28.833 'Study on management aspects of 5GLAN'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document TR 28.833 studies the potential use cases, requirements, and enhancements for the management (e.g. performance measurement and related new KPIs regarding VN group communication) to support 5G-LAN capabilities defined by TS 23.501. The document provides conclusions and recommendations on standardization phase. Changes since last presentation to SA Meeting: This is the first presentation of the TR. Outstanding Issues: None. Contentious Issues: None.</w:t>
      </w:r>
    </w:p>
    <w:p w14:paraId="16ECC091" w14:textId="77777777" w:rsidR="007615D6" w:rsidRPr="005B25A1" w:rsidRDefault="007615D6" w:rsidP="007615D6">
      <w:pPr>
        <w:keepNext/>
        <w:keepLines/>
        <w:rPr>
          <w:b/>
          <w:bCs/>
        </w:rPr>
      </w:pPr>
      <w:r w:rsidRPr="005B25A1">
        <w:rPr>
          <w:b/>
          <w:bCs/>
        </w:rPr>
        <w:t>Plenary Discussion:</w:t>
      </w:r>
    </w:p>
    <w:p w14:paraId="38AB65B8" w14:textId="77777777" w:rsidR="004335B7" w:rsidRPr="004335B7" w:rsidRDefault="004335B7" w:rsidP="004335B7">
      <w:pPr>
        <w:keepNext/>
        <w:keepLines/>
      </w:pPr>
      <w:r w:rsidRPr="00E044EF">
        <w:rPr>
          <w:color w:val="FF0000"/>
        </w:rPr>
        <w:t>Block approve</w:t>
      </w:r>
      <w:r>
        <w:rPr>
          <w:color w:val="FF0000"/>
        </w:rPr>
        <w:t>d</w:t>
      </w:r>
      <w:r>
        <w:t>.</w:t>
      </w:r>
    </w:p>
    <w:p w14:paraId="1F6B3EBC" w14:textId="226A1D89" w:rsidR="007615D6" w:rsidRPr="00EB0339" w:rsidRDefault="004335B7" w:rsidP="004335B7">
      <w:r w:rsidRPr="005B25A1">
        <w:rPr>
          <w:b/>
          <w:bCs/>
        </w:rPr>
        <w:t>Status:</w:t>
      </w:r>
      <w:r>
        <w:t xml:space="preserve"> </w:t>
      </w:r>
      <w:r w:rsidRPr="00C3284B">
        <w:rPr>
          <w:color w:val="FF0000"/>
          <w:lang w:eastAsia="en-US"/>
        </w:rPr>
        <w:t>Approved</w:t>
      </w:r>
      <w:r>
        <w:t>.</w:t>
      </w:r>
    </w:p>
    <w:p w14:paraId="70527881" w14:textId="77777777" w:rsidR="00E00DA6" w:rsidRDefault="007615D6" w:rsidP="000A3FBD">
      <w:pPr>
        <w:pStyle w:val="NormTop"/>
      </w:pPr>
      <w:r>
        <w:rPr>
          <w:color w:val="0000FF"/>
        </w:rPr>
        <w:t>SP-230082</w:t>
      </w:r>
      <w:r w:rsidRPr="00D53282">
        <w:t xml:space="preserve"> </w:t>
      </w:r>
      <w:r>
        <w:t>(DRAFT TR) Presentation of 23.700-08: Study on enhanced support of Non-Public Networks; Phase 2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in 23.700-08 studies further enhancements of the 5GS to support Non-Public Networks including the following aspects: 1. Support for enhanced mobility by enabling support for idle and connected mode mobility between SNPNs without new network selection. 2. Support for non-3GPP access for SNPN. 3. Address SA WG1 requirements in TS 22.261 related to support for Providing Access to Localized Services. NOTE: The TS 22.261 requirements for Providing Access to Local Services related to Multicast/Broadcast are not part of the scope. Changes since last presentation to TSG SA: The outstanding issue on whether to standardize any additional Localized Service related information that may be sent to the UE to aid manual selection of hosting network has been resolved without further normative changes. Added optional location validity conditions to Credentials Holder controlled prioritized lists for automatic SNPN selection. The TR is considered 100% complete. Outstanding Issues: None Contentious Issues: None.</w:t>
      </w:r>
    </w:p>
    <w:p w14:paraId="26E5CE46" w14:textId="77777777" w:rsidR="007615D6" w:rsidRPr="005B25A1" w:rsidRDefault="007615D6" w:rsidP="007615D6">
      <w:pPr>
        <w:keepNext/>
        <w:keepLines/>
        <w:rPr>
          <w:b/>
          <w:bCs/>
        </w:rPr>
      </w:pPr>
      <w:r w:rsidRPr="005B25A1">
        <w:rPr>
          <w:b/>
          <w:bCs/>
        </w:rPr>
        <w:t>Plenary Discussion:</w:t>
      </w:r>
    </w:p>
    <w:p w14:paraId="67143A7E" w14:textId="77777777" w:rsidR="004335B7" w:rsidRPr="004335B7" w:rsidRDefault="004335B7" w:rsidP="004335B7">
      <w:pPr>
        <w:keepNext/>
        <w:keepLines/>
      </w:pPr>
      <w:r w:rsidRPr="00E044EF">
        <w:rPr>
          <w:color w:val="FF0000"/>
        </w:rPr>
        <w:t>Block approve</w:t>
      </w:r>
      <w:r>
        <w:rPr>
          <w:color w:val="FF0000"/>
        </w:rPr>
        <w:t>d</w:t>
      </w:r>
      <w:r>
        <w:t>.</w:t>
      </w:r>
    </w:p>
    <w:p w14:paraId="4A043B29" w14:textId="0E14E79E" w:rsidR="007615D6" w:rsidRPr="00EB0339" w:rsidRDefault="004335B7" w:rsidP="004335B7">
      <w:r w:rsidRPr="005B25A1">
        <w:rPr>
          <w:b/>
          <w:bCs/>
        </w:rPr>
        <w:t>Status:</w:t>
      </w:r>
      <w:r>
        <w:t xml:space="preserve"> </w:t>
      </w:r>
      <w:r w:rsidRPr="00C3284B">
        <w:rPr>
          <w:color w:val="FF0000"/>
          <w:lang w:eastAsia="en-US"/>
        </w:rPr>
        <w:t>Approved</w:t>
      </w:r>
      <w:r>
        <w:t>.</w:t>
      </w:r>
    </w:p>
    <w:p w14:paraId="1F5E6199" w14:textId="77777777" w:rsidR="00E00DA6" w:rsidRDefault="007615D6" w:rsidP="000A3FBD">
      <w:pPr>
        <w:pStyle w:val="NormTop"/>
      </w:pPr>
      <w:r>
        <w:rPr>
          <w:color w:val="0000FF"/>
        </w:rPr>
        <w:lastRenderedPageBreak/>
        <w:t>SP-230083</w:t>
      </w:r>
      <w:r w:rsidRPr="00D53282">
        <w:t xml:space="preserve"> </w:t>
      </w:r>
      <w:r>
        <w:t>(DRAFT TR) Presentation of 23.700-17: Study on Wireless and Wireline Convergence for the 5G System (5GS) (5WWC); Phase 2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studies and performs evaluations of potential architecture enhancements to enhance the support of Wireline-Wireless convergence in the 5G Core network (5GC). Specifically, two objectives are included: - Key Issue #1: Whether and how to improve the support of devices connecting behind 5G-RG - Key Issue #2: Trusted/untrusted Non-3GPP access network: How to select a TNGF/N3IWF that supports the S-NSSAI(s) needed by the UE. Changes since last presentation to TSG SA: Conclusions for all KI have been defined (including conclusions for KI 1). Outstanding Issues: None. Contentious Issues: None.</w:t>
      </w:r>
    </w:p>
    <w:p w14:paraId="02D2EBEC" w14:textId="77777777" w:rsidR="007615D6" w:rsidRPr="005B25A1" w:rsidRDefault="007615D6" w:rsidP="007615D6">
      <w:pPr>
        <w:keepNext/>
        <w:keepLines/>
        <w:rPr>
          <w:b/>
          <w:bCs/>
        </w:rPr>
      </w:pPr>
      <w:r w:rsidRPr="005B25A1">
        <w:rPr>
          <w:b/>
          <w:bCs/>
        </w:rPr>
        <w:t>Plenary Discussion:</w:t>
      </w:r>
    </w:p>
    <w:p w14:paraId="328B6E34" w14:textId="77777777" w:rsidR="004335B7" w:rsidRPr="004335B7" w:rsidRDefault="004335B7" w:rsidP="004335B7">
      <w:pPr>
        <w:keepNext/>
        <w:keepLines/>
      </w:pPr>
      <w:r w:rsidRPr="00E044EF">
        <w:rPr>
          <w:color w:val="FF0000"/>
        </w:rPr>
        <w:t>Block approve</w:t>
      </w:r>
      <w:r>
        <w:rPr>
          <w:color w:val="FF0000"/>
        </w:rPr>
        <w:t>d</w:t>
      </w:r>
      <w:r>
        <w:t>.</w:t>
      </w:r>
    </w:p>
    <w:p w14:paraId="64697F6D" w14:textId="2A0F9E07" w:rsidR="007615D6" w:rsidRPr="00EB0339" w:rsidRDefault="004335B7" w:rsidP="004335B7">
      <w:r w:rsidRPr="005B25A1">
        <w:rPr>
          <w:b/>
          <w:bCs/>
        </w:rPr>
        <w:t>Status:</w:t>
      </w:r>
      <w:r>
        <w:t xml:space="preserve"> </w:t>
      </w:r>
      <w:r w:rsidRPr="00C3284B">
        <w:rPr>
          <w:color w:val="FF0000"/>
          <w:lang w:eastAsia="en-US"/>
        </w:rPr>
        <w:t>Approved</w:t>
      </w:r>
      <w:r>
        <w:t>.</w:t>
      </w:r>
    </w:p>
    <w:p w14:paraId="3E4A567C" w14:textId="77777777" w:rsidR="00E00DA6" w:rsidRDefault="007615D6" w:rsidP="000A3FBD">
      <w:pPr>
        <w:pStyle w:val="NormTop"/>
      </w:pPr>
      <w:r>
        <w:rPr>
          <w:color w:val="0000FF"/>
        </w:rPr>
        <w:t>SP-230084</w:t>
      </w:r>
      <w:r w:rsidRPr="00D53282">
        <w:t xml:space="preserve"> </w:t>
      </w:r>
      <w:r>
        <w:t>(DRAFT TR) Presentation of 23.700-62: Study on UPF enhancement for Exposure And SBA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in 23.700-62 studies further enhancements on UPF event exposure capability to support better integration of UPF into the 5GC SBA. Specifically, the following aspects are in the scope of the study: - Study UPF event exposure service(s) registration/deregistration, and discovery via the NRF. - Study UPF event exposure service(s) that would support, e.g.: - Consumption of UPF exposure services. NOTE 1: This will not define solutions where UPF exposes information that it is not originator of, i.e. not re-expose information owned and exposed by other NFs. - Relevant Event IDs. - Evaluate usage of UPF event exposure service(s) as defined in WT#2 also considering the architectural impacts. NOTE 2: SMF is responsible for controlling UPF packet processing. NOTE 3: The performance of UP traffic handling shall not be degraded due to mechanisms defined in this study. NOTE 4: The study shall address generic UPF data exposure mechanisms via SBA based mechanisms, and the coordination with other SIDs for this aspect may be needed in study phase. This study shall maintain the Rel 17 backward compatibility on the N3, N6, N9, N4 interfaces. Changes since last presentation to TSG SA: Open issues have been resolved to fully conclude on KI#1 and KI#2. The TR is considered 100% complete. Outstanding Issues: None. Contentious Issues: None.</w:t>
      </w:r>
    </w:p>
    <w:p w14:paraId="44E49D60" w14:textId="77777777" w:rsidR="007615D6" w:rsidRPr="005B25A1" w:rsidRDefault="007615D6" w:rsidP="007615D6">
      <w:pPr>
        <w:keepNext/>
        <w:keepLines/>
        <w:rPr>
          <w:b/>
          <w:bCs/>
        </w:rPr>
      </w:pPr>
      <w:r w:rsidRPr="005B25A1">
        <w:rPr>
          <w:b/>
          <w:bCs/>
        </w:rPr>
        <w:t>Plenary Discussion:</w:t>
      </w:r>
    </w:p>
    <w:p w14:paraId="6DF04BE2" w14:textId="77777777" w:rsidR="004335B7" w:rsidRPr="004335B7" w:rsidRDefault="004335B7" w:rsidP="004335B7">
      <w:pPr>
        <w:keepNext/>
        <w:keepLines/>
      </w:pPr>
      <w:r w:rsidRPr="00E044EF">
        <w:rPr>
          <w:color w:val="FF0000"/>
        </w:rPr>
        <w:t>Block approve</w:t>
      </w:r>
      <w:r>
        <w:rPr>
          <w:color w:val="FF0000"/>
        </w:rPr>
        <w:t>d</w:t>
      </w:r>
      <w:r>
        <w:t>.</w:t>
      </w:r>
    </w:p>
    <w:p w14:paraId="027142BE" w14:textId="369C222D" w:rsidR="007615D6" w:rsidRPr="00EB0339" w:rsidRDefault="004335B7" w:rsidP="004335B7">
      <w:r w:rsidRPr="005B25A1">
        <w:rPr>
          <w:b/>
          <w:bCs/>
        </w:rPr>
        <w:t>Status:</w:t>
      </w:r>
      <w:r>
        <w:t xml:space="preserve"> </w:t>
      </w:r>
      <w:r w:rsidRPr="00C3284B">
        <w:rPr>
          <w:color w:val="FF0000"/>
          <w:lang w:eastAsia="en-US"/>
        </w:rPr>
        <w:t>Approved</w:t>
      </w:r>
      <w:r>
        <w:t>.</w:t>
      </w:r>
    </w:p>
    <w:p w14:paraId="4E1A1A10" w14:textId="77777777" w:rsidR="00E00DA6" w:rsidRDefault="007615D6" w:rsidP="000A3FBD">
      <w:pPr>
        <w:pStyle w:val="NormTop"/>
      </w:pPr>
      <w:r>
        <w:rPr>
          <w:color w:val="0000FF"/>
        </w:rPr>
        <w:lastRenderedPageBreak/>
        <w:t>SP-230085</w:t>
      </w:r>
      <w:r w:rsidRPr="00D53282">
        <w:t xml:space="preserve"> </w:t>
      </w:r>
      <w:r>
        <w:t>(DRAFT TR) Presentation of 23.700-74: Study on generic group management, exposure and communication enhancements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in 23.700-74 studies potential enhancements on generic group management, exposure and communication. Specifically, the following aspects are in the scope of the study: - Enhance group attribute management and group status event reporting: - set/modify the group attributes: provisioning of service area or QoS applicable to each UE of a given group; - subscribe to group status event reporting for the event 'newly registered or (de)-registered group member'. - Study whether and how to enhance NEF exposure framework to enable capability exposure for provisioning of traffic characteristics and monitoring of performance characteristics applicable to each UE of a given group. - Support group communication for a 5G VN, which supports multiple SMFs, including support of SMF redundancy for reliability of the 5G VN group communication. - Whether additional mechanism or enhancement is needed and how to support group communication allowing UE to simultaneously send data to different groups, where each group has a different QoS policy. Changes since last presentation to TSG SA: FS_GMEC TR 23.700-74 v1.3.0 is available after SA WG2#154AHE/155 meeting, this includes TR skeleton, TR scope, Architecture Assumptions and Requirements, definitions of terms and abbreviations, 5 key issues, 22 solutions, complete evaluations and conclusion for KI#1, KI#2, KI#3, KI#4 and KI #5. The TR is considered 100% complete after completing the evaluations and conclusions for outstanding issues and contentious issues for KI#4 at SA WG2#154AHE. Outstanding Issues: None Contentious Issues: None.</w:t>
      </w:r>
    </w:p>
    <w:p w14:paraId="5A66A3A4" w14:textId="77777777" w:rsidR="007615D6" w:rsidRPr="005B25A1" w:rsidRDefault="007615D6" w:rsidP="007615D6">
      <w:pPr>
        <w:keepNext/>
        <w:keepLines/>
        <w:rPr>
          <w:b/>
          <w:bCs/>
        </w:rPr>
      </w:pPr>
      <w:r w:rsidRPr="005B25A1">
        <w:rPr>
          <w:b/>
          <w:bCs/>
        </w:rPr>
        <w:t>Plenary Discussion:</w:t>
      </w:r>
    </w:p>
    <w:p w14:paraId="5B1D0802" w14:textId="77777777" w:rsidR="004335B7" w:rsidRPr="004335B7" w:rsidRDefault="004335B7" w:rsidP="004335B7">
      <w:pPr>
        <w:keepNext/>
        <w:keepLines/>
      </w:pPr>
      <w:r w:rsidRPr="00E044EF">
        <w:rPr>
          <w:color w:val="FF0000"/>
        </w:rPr>
        <w:t>Block approve</w:t>
      </w:r>
      <w:r>
        <w:rPr>
          <w:color w:val="FF0000"/>
        </w:rPr>
        <w:t>d</w:t>
      </w:r>
      <w:r>
        <w:t>.</w:t>
      </w:r>
    </w:p>
    <w:p w14:paraId="663A72BC" w14:textId="03C91B4F" w:rsidR="007615D6" w:rsidRPr="00EB0339" w:rsidRDefault="004335B7" w:rsidP="004335B7">
      <w:r w:rsidRPr="005B25A1">
        <w:rPr>
          <w:b/>
          <w:bCs/>
        </w:rPr>
        <w:t>Status:</w:t>
      </w:r>
      <w:r>
        <w:t xml:space="preserve"> </w:t>
      </w:r>
      <w:r w:rsidRPr="00C3284B">
        <w:rPr>
          <w:color w:val="FF0000"/>
          <w:lang w:eastAsia="en-US"/>
        </w:rPr>
        <w:t>Approved</w:t>
      </w:r>
      <w:r>
        <w:t>.</w:t>
      </w:r>
    </w:p>
    <w:p w14:paraId="6B509260" w14:textId="77777777" w:rsidR="00E00DA6" w:rsidRDefault="007615D6" w:rsidP="000A3FBD">
      <w:pPr>
        <w:pStyle w:val="NormTop"/>
      </w:pPr>
      <w:r>
        <w:rPr>
          <w:color w:val="0000FF"/>
        </w:rPr>
        <w:t>SP-230086</w:t>
      </w:r>
      <w:r w:rsidRPr="00D53282">
        <w:t xml:space="preserve"> </w:t>
      </w:r>
      <w:r>
        <w:t>(DRAFT TR) Presentation of 23.700-85: Study on enhancement of 5G UE Policy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includes key issue description, solution and conclusion on the enhancement of 5G UE Policy aspect by covering following objectives: - URSP rule provisioning and updating procedures for home-routed and LBO roaming scenario, while keeping the existing framework of policy control based on HPLMN. - Investigate whether and how the network can be made aware when the UE enforces URSP rule and investigate whether and what actions the 5G network can perform. - Investigate if enhancements are needed for provisioning UE with consistent URSP across 5GC and EPC, and study the mechanism if needed. - Investigate how to support standardized and operator-specific traffic categories in the traffic descriptor of URSP. Changes since last presentation to TSG SA: This is the third presentation to TSG SA. The TR is considered 100% complete. Outstanding Issues: None. Contentious Issues: None.</w:t>
      </w:r>
    </w:p>
    <w:p w14:paraId="0D0C654A" w14:textId="77777777" w:rsidR="007615D6" w:rsidRPr="005B25A1" w:rsidRDefault="007615D6" w:rsidP="007615D6">
      <w:pPr>
        <w:keepNext/>
        <w:keepLines/>
        <w:rPr>
          <w:b/>
          <w:bCs/>
        </w:rPr>
      </w:pPr>
      <w:r w:rsidRPr="005B25A1">
        <w:rPr>
          <w:b/>
          <w:bCs/>
        </w:rPr>
        <w:t>Plenary Discussion:</w:t>
      </w:r>
    </w:p>
    <w:p w14:paraId="2C635B23" w14:textId="77777777" w:rsidR="004335B7" w:rsidRPr="004335B7" w:rsidRDefault="004335B7" w:rsidP="004335B7">
      <w:pPr>
        <w:keepNext/>
        <w:keepLines/>
      </w:pPr>
      <w:r w:rsidRPr="00E044EF">
        <w:rPr>
          <w:color w:val="FF0000"/>
        </w:rPr>
        <w:t>Block approve</w:t>
      </w:r>
      <w:r>
        <w:rPr>
          <w:color w:val="FF0000"/>
        </w:rPr>
        <w:t>d</w:t>
      </w:r>
      <w:r>
        <w:t>.</w:t>
      </w:r>
    </w:p>
    <w:p w14:paraId="3A71D0D2" w14:textId="7AAC0EE6" w:rsidR="007615D6" w:rsidRPr="00EB0339" w:rsidRDefault="004335B7" w:rsidP="004335B7">
      <w:r w:rsidRPr="005B25A1">
        <w:rPr>
          <w:b/>
          <w:bCs/>
        </w:rPr>
        <w:t>Status:</w:t>
      </w:r>
      <w:r>
        <w:t xml:space="preserve"> </w:t>
      </w:r>
      <w:r w:rsidRPr="00C3284B">
        <w:rPr>
          <w:color w:val="FF0000"/>
          <w:lang w:eastAsia="en-US"/>
        </w:rPr>
        <w:t>Approved</w:t>
      </w:r>
      <w:r>
        <w:t>.</w:t>
      </w:r>
    </w:p>
    <w:p w14:paraId="3B64D1CB" w14:textId="77777777" w:rsidR="00E00DA6" w:rsidRDefault="007615D6" w:rsidP="000A3FBD">
      <w:pPr>
        <w:pStyle w:val="NormTop"/>
      </w:pPr>
      <w:r>
        <w:rPr>
          <w:color w:val="0000FF"/>
        </w:rPr>
        <w:t>SP-230088</w:t>
      </w:r>
      <w:r w:rsidRPr="00D53282">
        <w:t xml:space="preserve"> </w:t>
      </w:r>
      <w:r>
        <w:t>(DRAFT TR) Presentation of 23.700-88: Study on architecture enhancements for Personal IoT Network (PIN)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3GPP has specified requirements for Personal IoT Network in Rel-18. The scope of the Technical Report is to study the architecture aspects and call flows of the Personal IoT Network in the 5GC. 7 key issues, 32 solutions, evaluations and final conclusions are documented in the Technical Report. Changes since last presentation to TSG SA: This is the second presentation to TSG SA. The TR is considered 100% complete. Outstanding Issues: None. Contentious Issues: None.</w:t>
      </w:r>
    </w:p>
    <w:p w14:paraId="25D139DB" w14:textId="77777777" w:rsidR="007615D6" w:rsidRPr="005B25A1" w:rsidRDefault="007615D6" w:rsidP="007615D6">
      <w:pPr>
        <w:keepNext/>
        <w:keepLines/>
        <w:rPr>
          <w:b/>
          <w:bCs/>
        </w:rPr>
      </w:pPr>
      <w:r w:rsidRPr="005B25A1">
        <w:rPr>
          <w:b/>
          <w:bCs/>
        </w:rPr>
        <w:t>Plenary Discussion:</w:t>
      </w:r>
    </w:p>
    <w:p w14:paraId="50A75B69" w14:textId="77777777" w:rsidR="004335B7" w:rsidRPr="004335B7" w:rsidRDefault="004335B7" w:rsidP="004335B7">
      <w:pPr>
        <w:keepNext/>
        <w:keepLines/>
      </w:pPr>
      <w:r w:rsidRPr="00E044EF">
        <w:rPr>
          <w:color w:val="FF0000"/>
        </w:rPr>
        <w:t>Block approve</w:t>
      </w:r>
      <w:r>
        <w:rPr>
          <w:color w:val="FF0000"/>
        </w:rPr>
        <w:t>d</w:t>
      </w:r>
      <w:r>
        <w:t>.</w:t>
      </w:r>
    </w:p>
    <w:p w14:paraId="6E06220A" w14:textId="3F6ABE89" w:rsidR="007615D6" w:rsidRPr="00EB0339" w:rsidRDefault="004335B7" w:rsidP="004335B7">
      <w:r w:rsidRPr="005B25A1">
        <w:rPr>
          <w:b/>
          <w:bCs/>
        </w:rPr>
        <w:t>Status:</w:t>
      </w:r>
      <w:r>
        <w:t xml:space="preserve"> </w:t>
      </w:r>
      <w:r w:rsidRPr="00C3284B">
        <w:rPr>
          <w:color w:val="FF0000"/>
          <w:lang w:eastAsia="en-US"/>
        </w:rPr>
        <w:t>Approved</w:t>
      </w:r>
      <w:r>
        <w:t>.</w:t>
      </w:r>
    </w:p>
    <w:p w14:paraId="7C54CC32" w14:textId="77777777" w:rsidR="00E00DA6" w:rsidRDefault="007615D6" w:rsidP="000A3FBD">
      <w:pPr>
        <w:pStyle w:val="NormTop"/>
      </w:pPr>
      <w:r>
        <w:rPr>
          <w:color w:val="0000FF"/>
        </w:rPr>
        <w:lastRenderedPageBreak/>
        <w:t>SP-230124</w:t>
      </w:r>
      <w:r w:rsidRPr="00D53282">
        <w:t xml:space="preserve"> </w:t>
      </w:r>
      <w:r>
        <w:t>(TS OR TR COVER) Presentation of Report to TSG: TR 23.700-86, Version 2.0.0 (Source: Xiaomi)</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23.700-86 v2.0.0 to TSG SA for approval.</w:t>
      </w:r>
    </w:p>
    <w:p w14:paraId="5C2A9006" w14:textId="77777777" w:rsidR="007615D6" w:rsidRPr="005B25A1" w:rsidRDefault="007615D6" w:rsidP="007615D6">
      <w:pPr>
        <w:keepNext/>
        <w:keepLines/>
        <w:rPr>
          <w:b/>
          <w:bCs/>
        </w:rPr>
      </w:pPr>
      <w:r w:rsidRPr="005B25A1">
        <w:rPr>
          <w:b/>
          <w:bCs/>
        </w:rPr>
        <w:t>Plenary Discussion:</w:t>
      </w:r>
    </w:p>
    <w:p w14:paraId="442D2F73" w14:textId="77777777" w:rsidR="004335B7" w:rsidRPr="004335B7" w:rsidRDefault="004335B7" w:rsidP="004335B7">
      <w:pPr>
        <w:keepNext/>
        <w:keepLines/>
      </w:pPr>
      <w:r w:rsidRPr="00E044EF">
        <w:rPr>
          <w:color w:val="FF0000"/>
        </w:rPr>
        <w:t>Block approve</w:t>
      </w:r>
      <w:r>
        <w:rPr>
          <w:color w:val="FF0000"/>
        </w:rPr>
        <w:t>d</w:t>
      </w:r>
      <w:r>
        <w:t>.</w:t>
      </w:r>
    </w:p>
    <w:p w14:paraId="376EF1A3" w14:textId="148229D1" w:rsidR="007615D6" w:rsidRPr="00EB0339" w:rsidRDefault="004335B7" w:rsidP="004335B7">
      <w:r w:rsidRPr="005B25A1">
        <w:rPr>
          <w:b/>
          <w:bCs/>
        </w:rPr>
        <w:t>Status:</w:t>
      </w:r>
      <w:r>
        <w:t xml:space="preserve"> </w:t>
      </w:r>
      <w:r w:rsidRPr="00C3284B">
        <w:rPr>
          <w:color w:val="FF0000"/>
          <w:lang w:eastAsia="en-US"/>
        </w:rPr>
        <w:t>Approved</w:t>
      </w:r>
      <w:r>
        <w:t>.</w:t>
      </w:r>
    </w:p>
    <w:p w14:paraId="3638DD59" w14:textId="77777777" w:rsidR="00E00DA6" w:rsidRDefault="007615D6" w:rsidP="000A3FBD">
      <w:pPr>
        <w:pStyle w:val="NormTop"/>
      </w:pPr>
      <w:r>
        <w:rPr>
          <w:color w:val="0000FF"/>
        </w:rPr>
        <w:t>SP-230117</w:t>
      </w:r>
      <w:r w:rsidRPr="00D53282">
        <w:t xml:space="preserve"> </w:t>
      </w:r>
      <w:r>
        <w:t>(DRAFT TR) 23.700-86: Study on Architecture Enhancement to support Ranging based services and sidelink positioning (Source: MCC)</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Presentation cover sheet will be provided by the Rapporteur to TSG SA#99.</w:t>
      </w:r>
    </w:p>
    <w:p w14:paraId="3E905EB9" w14:textId="77777777" w:rsidR="00E00DA6" w:rsidRPr="00B81031" w:rsidRDefault="00000000" w:rsidP="00B81031">
      <w:pPr>
        <w:keepNext/>
        <w:keepLines/>
        <w:rPr>
          <w:i/>
        </w:rPr>
      </w:pPr>
      <w:r w:rsidRPr="00B81031">
        <w:rPr>
          <w:b/>
          <w:bCs/>
          <w:i/>
        </w:rPr>
        <w:t>Comment:</w:t>
      </w:r>
      <w:r>
        <w:rPr>
          <w:i/>
        </w:rPr>
        <w:t xml:space="preserve"> </w:t>
      </w:r>
      <w:r w:rsidR="007615D6">
        <w:rPr>
          <w:i/>
        </w:rPr>
        <w:t>Presentation cover sheet in SP-230124.</w:t>
      </w:r>
    </w:p>
    <w:p w14:paraId="438EAC4F" w14:textId="77777777" w:rsidR="007615D6" w:rsidRPr="005B25A1" w:rsidRDefault="007615D6" w:rsidP="007615D6">
      <w:pPr>
        <w:keepNext/>
        <w:keepLines/>
        <w:rPr>
          <w:b/>
          <w:bCs/>
        </w:rPr>
      </w:pPr>
      <w:r w:rsidRPr="005B25A1">
        <w:rPr>
          <w:b/>
          <w:bCs/>
        </w:rPr>
        <w:t>Plenary Discussion:</w:t>
      </w:r>
    </w:p>
    <w:p w14:paraId="504BB52E" w14:textId="77777777" w:rsidR="004335B7" w:rsidRPr="004335B7" w:rsidRDefault="004335B7" w:rsidP="004335B7">
      <w:pPr>
        <w:keepNext/>
        <w:keepLines/>
      </w:pPr>
      <w:r w:rsidRPr="00E044EF">
        <w:rPr>
          <w:color w:val="FF0000"/>
        </w:rPr>
        <w:t>Block approve</w:t>
      </w:r>
      <w:r>
        <w:rPr>
          <w:color w:val="FF0000"/>
        </w:rPr>
        <w:t>d</w:t>
      </w:r>
      <w:r>
        <w:t>.</w:t>
      </w:r>
    </w:p>
    <w:p w14:paraId="50B361E2" w14:textId="037279EF" w:rsidR="007615D6" w:rsidRPr="00EB0339" w:rsidRDefault="004335B7" w:rsidP="004335B7">
      <w:r w:rsidRPr="005B25A1">
        <w:rPr>
          <w:b/>
          <w:bCs/>
        </w:rPr>
        <w:t>Status:</w:t>
      </w:r>
      <w:r>
        <w:t xml:space="preserve"> </w:t>
      </w:r>
      <w:r w:rsidRPr="00C3284B">
        <w:rPr>
          <w:color w:val="FF0000"/>
          <w:lang w:eastAsia="en-US"/>
        </w:rPr>
        <w:t>Approved</w:t>
      </w:r>
      <w:r>
        <w:t>.</w:t>
      </w:r>
    </w:p>
    <w:p w14:paraId="0CBEF65E" w14:textId="77777777" w:rsidR="00E00DA6" w:rsidRDefault="007615D6" w:rsidP="000A3FBD">
      <w:pPr>
        <w:pStyle w:val="NormTop"/>
      </w:pPr>
      <w:r>
        <w:rPr>
          <w:color w:val="0000FF"/>
        </w:rPr>
        <w:t>SP-230123</w:t>
      </w:r>
      <w:r w:rsidRPr="00D53282">
        <w:t xml:space="preserve"> </w:t>
      </w:r>
      <w:r>
        <w:t>(TS OR TR COVER) Presentation of Report to TSG: TR 23.700-46, Version 2.0.0 (Source: Ericsson Inc.)</w:t>
      </w:r>
      <w:r>
        <w:br/>
      </w:r>
      <w:r w:rsidRPr="00D53282">
        <w:rPr>
          <w:b/>
        </w:rPr>
        <w:t>Document for:</w:t>
      </w:r>
      <w:r w:rsidRPr="00D53282">
        <w:t xml:space="preserve"> </w:t>
      </w:r>
      <w:r>
        <w:t>Approval</w:t>
      </w:r>
      <w:r>
        <w:br/>
      </w:r>
      <w:r w:rsidRPr="00D53282">
        <w:rPr>
          <w:b/>
        </w:rPr>
        <w:t>Abstract:</w:t>
      </w:r>
      <w:r w:rsidRPr="00D53282">
        <w:t xml:space="preserve"> </w:t>
      </w:r>
      <w:r>
        <w:br/>
        <w:t>Cover sheet for DetNet Feasibility TR completion.</w:t>
      </w:r>
    </w:p>
    <w:p w14:paraId="14FE30C5" w14:textId="77777777" w:rsidR="007615D6" w:rsidRPr="005B25A1" w:rsidRDefault="007615D6" w:rsidP="007615D6">
      <w:pPr>
        <w:keepNext/>
        <w:keepLines/>
        <w:rPr>
          <w:b/>
          <w:bCs/>
        </w:rPr>
      </w:pPr>
      <w:r w:rsidRPr="005B25A1">
        <w:rPr>
          <w:b/>
          <w:bCs/>
        </w:rPr>
        <w:t>Plenary Discussion:</w:t>
      </w:r>
    </w:p>
    <w:p w14:paraId="2F77C5C8" w14:textId="77777777" w:rsidR="004335B7" w:rsidRPr="004335B7" w:rsidRDefault="004335B7" w:rsidP="004335B7">
      <w:pPr>
        <w:keepNext/>
        <w:keepLines/>
      </w:pPr>
      <w:r w:rsidRPr="00E044EF">
        <w:rPr>
          <w:color w:val="FF0000"/>
        </w:rPr>
        <w:t>Block approve</w:t>
      </w:r>
      <w:r>
        <w:rPr>
          <w:color w:val="FF0000"/>
        </w:rPr>
        <w:t>d</w:t>
      </w:r>
      <w:r>
        <w:t>.</w:t>
      </w:r>
    </w:p>
    <w:p w14:paraId="32914029" w14:textId="20EB6226" w:rsidR="007615D6" w:rsidRPr="00EB0339" w:rsidRDefault="004335B7" w:rsidP="004335B7">
      <w:r w:rsidRPr="005B25A1">
        <w:rPr>
          <w:b/>
          <w:bCs/>
        </w:rPr>
        <w:t>Status:</w:t>
      </w:r>
      <w:r>
        <w:t xml:space="preserve"> </w:t>
      </w:r>
      <w:r w:rsidRPr="00C3284B">
        <w:rPr>
          <w:color w:val="FF0000"/>
          <w:lang w:eastAsia="en-US"/>
        </w:rPr>
        <w:t>Approved</w:t>
      </w:r>
      <w:r>
        <w:t>.</w:t>
      </w:r>
    </w:p>
    <w:p w14:paraId="09573A8B" w14:textId="77777777" w:rsidR="00E00DA6" w:rsidRDefault="007615D6" w:rsidP="000A3FBD">
      <w:pPr>
        <w:pStyle w:val="NormTop"/>
      </w:pPr>
      <w:r>
        <w:rPr>
          <w:color w:val="0000FF"/>
        </w:rPr>
        <w:t>SP-230118</w:t>
      </w:r>
      <w:r w:rsidRPr="00D53282">
        <w:t xml:space="preserve"> </w:t>
      </w:r>
      <w:r>
        <w:t>(DRAFT TR) 23.700-66: Study on DetNet Interworking (Source: MCC)</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Presentation cover sheet will be provided by the Rapporteur to TSG SA#99.</w:t>
      </w:r>
    </w:p>
    <w:p w14:paraId="726D8B35" w14:textId="77777777" w:rsidR="00E00DA6" w:rsidRPr="00B81031" w:rsidRDefault="00000000" w:rsidP="00B81031">
      <w:pPr>
        <w:keepNext/>
        <w:keepLines/>
        <w:rPr>
          <w:i/>
        </w:rPr>
      </w:pPr>
      <w:r w:rsidRPr="00B81031">
        <w:rPr>
          <w:b/>
          <w:bCs/>
          <w:i/>
        </w:rPr>
        <w:t>Comment:</w:t>
      </w:r>
      <w:r>
        <w:rPr>
          <w:i/>
        </w:rPr>
        <w:t xml:space="preserve"> </w:t>
      </w:r>
      <w:r w:rsidR="007615D6">
        <w:rPr>
          <w:i/>
        </w:rPr>
        <w:t>Presentation cover sheet in SP-230123.</w:t>
      </w:r>
    </w:p>
    <w:p w14:paraId="6F82709A" w14:textId="77777777" w:rsidR="007615D6" w:rsidRPr="005B25A1" w:rsidRDefault="007615D6" w:rsidP="007615D6">
      <w:pPr>
        <w:keepNext/>
        <w:keepLines/>
        <w:rPr>
          <w:b/>
          <w:bCs/>
        </w:rPr>
      </w:pPr>
      <w:r w:rsidRPr="005B25A1">
        <w:rPr>
          <w:b/>
          <w:bCs/>
        </w:rPr>
        <w:t>Plenary Discussion:</w:t>
      </w:r>
    </w:p>
    <w:p w14:paraId="6CE7FC8E" w14:textId="77777777" w:rsidR="004335B7" w:rsidRPr="004335B7" w:rsidRDefault="004335B7" w:rsidP="004335B7">
      <w:pPr>
        <w:keepNext/>
        <w:keepLines/>
      </w:pPr>
      <w:r w:rsidRPr="00E044EF">
        <w:rPr>
          <w:color w:val="FF0000"/>
        </w:rPr>
        <w:t>Block approve</w:t>
      </w:r>
      <w:r>
        <w:rPr>
          <w:color w:val="FF0000"/>
        </w:rPr>
        <w:t>d</w:t>
      </w:r>
      <w:r>
        <w:t>.</w:t>
      </w:r>
    </w:p>
    <w:p w14:paraId="3D1FED77" w14:textId="1AD0C16F" w:rsidR="007615D6" w:rsidRPr="00EB0339" w:rsidRDefault="004335B7" w:rsidP="004335B7">
      <w:r w:rsidRPr="005B25A1">
        <w:rPr>
          <w:b/>
          <w:bCs/>
        </w:rPr>
        <w:t>Status:</w:t>
      </w:r>
      <w:r>
        <w:t xml:space="preserve"> </w:t>
      </w:r>
      <w:r w:rsidRPr="00C3284B">
        <w:rPr>
          <w:color w:val="FF0000"/>
          <w:lang w:eastAsia="en-US"/>
        </w:rPr>
        <w:t>Approved</w:t>
      </w:r>
      <w:r>
        <w:t>.</w:t>
      </w:r>
    </w:p>
    <w:p w14:paraId="0992DA32" w14:textId="77777777" w:rsidR="00E044EF" w:rsidRDefault="00E044EF" w:rsidP="00E044EF"/>
    <w:p w14:paraId="0CE5C021" w14:textId="77777777" w:rsidR="007615D6" w:rsidRDefault="007615D6" w:rsidP="007615D6">
      <w:pPr>
        <w:pStyle w:val="Heading1"/>
      </w:pPr>
      <w:bookmarkStart w:id="54" w:name="_Toc131417192"/>
      <w:r>
        <w:t>7</w:t>
      </w:r>
      <w:r>
        <w:tab/>
        <w:t>Release Planning</w:t>
      </w:r>
      <w:bookmarkEnd w:id="54"/>
    </w:p>
    <w:p w14:paraId="650879EB" w14:textId="77777777" w:rsidR="007615D6" w:rsidRDefault="007615D6" w:rsidP="0010433C">
      <w:pPr>
        <w:pStyle w:val="Heading2"/>
      </w:pPr>
      <w:bookmarkStart w:id="55" w:name="_Toc131417193"/>
      <w:r>
        <w:t>7.1</w:t>
      </w:r>
      <w:r>
        <w:tab/>
        <w:t>General Release Planning issues</w:t>
      </w:r>
      <w:bookmarkEnd w:id="55"/>
    </w:p>
    <w:p w14:paraId="113A1499" w14:textId="77777777" w:rsidR="00BB3F37" w:rsidRDefault="00000000" w:rsidP="00BB3F37">
      <w:r>
        <w:t>There were no contributions to this agenda item.</w:t>
      </w:r>
    </w:p>
    <w:p w14:paraId="7C34FE75" w14:textId="77777777" w:rsidR="00BB3F37" w:rsidRDefault="00000000" w:rsidP="00BB3F37"/>
    <w:p w14:paraId="1812B648" w14:textId="77777777" w:rsidR="007615D6" w:rsidRDefault="007615D6" w:rsidP="0010433C">
      <w:pPr>
        <w:pStyle w:val="Heading2"/>
      </w:pPr>
      <w:bookmarkStart w:id="56" w:name="_Toc131417194"/>
      <w:r>
        <w:t>7.2</w:t>
      </w:r>
      <w:r>
        <w:tab/>
        <w:t>Issues related to Release 17 and earlier planning</w:t>
      </w:r>
      <w:bookmarkEnd w:id="56"/>
    </w:p>
    <w:p w14:paraId="20E7B1AA" w14:textId="77777777" w:rsidR="00BB3F37" w:rsidRDefault="00000000" w:rsidP="00BB3F37">
      <w:r>
        <w:t>There were no contributions to this agenda item.</w:t>
      </w:r>
    </w:p>
    <w:p w14:paraId="73978180" w14:textId="77777777" w:rsidR="00BB3F37" w:rsidRDefault="00000000" w:rsidP="00BB3F37"/>
    <w:p w14:paraId="164FF4ED" w14:textId="77777777" w:rsidR="007615D6" w:rsidRDefault="007615D6" w:rsidP="0010433C">
      <w:pPr>
        <w:pStyle w:val="Heading2"/>
      </w:pPr>
      <w:bookmarkStart w:id="57" w:name="_Toc131417195"/>
      <w:r>
        <w:lastRenderedPageBreak/>
        <w:t>7.3</w:t>
      </w:r>
      <w:r>
        <w:tab/>
        <w:t>Release 18 Planning</w:t>
      </w:r>
      <w:bookmarkEnd w:id="57"/>
    </w:p>
    <w:p w14:paraId="1473F175" w14:textId="77777777" w:rsidR="00BB3F37" w:rsidRDefault="00000000" w:rsidP="00BB3F37">
      <w:r>
        <w:t>There were no contributions to this agenda item.</w:t>
      </w:r>
    </w:p>
    <w:p w14:paraId="3F02C250" w14:textId="77777777" w:rsidR="00BB3F37" w:rsidRDefault="00000000" w:rsidP="00BB3F37"/>
    <w:p w14:paraId="67E5425D" w14:textId="77777777" w:rsidR="007615D6" w:rsidRDefault="007615D6" w:rsidP="0010433C">
      <w:pPr>
        <w:pStyle w:val="Heading2"/>
      </w:pPr>
      <w:bookmarkStart w:id="58" w:name="_Toc131417196"/>
      <w:r>
        <w:t>7.4</w:t>
      </w:r>
      <w:r>
        <w:tab/>
        <w:t>Release 19 Planning (schedule, prioritization, etc.)</w:t>
      </w:r>
      <w:bookmarkEnd w:id="58"/>
    </w:p>
    <w:p w14:paraId="299BA654" w14:textId="12210F7D" w:rsidR="003876B9" w:rsidRDefault="003876B9" w:rsidP="003876B9">
      <w:pPr>
        <w:pStyle w:val="NormTop"/>
      </w:pPr>
      <w:r>
        <w:rPr>
          <w:color w:val="0000FF"/>
        </w:rPr>
        <w:t>SP-230388</w:t>
      </w:r>
      <w:r w:rsidRPr="00D53282">
        <w:t xml:space="preserve"> </w:t>
      </w:r>
      <w:r>
        <w:t>(OTHER) Rel-19 Planning - way forward proposal (Source: Huawei)</w:t>
      </w:r>
      <w:r>
        <w:br/>
      </w:r>
      <w:r w:rsidRPr="00D53282">
        <w:rPr>
          <w:b/>
        </w:rPr>
        <w:t>Document for:</w:t>
      </w:r>
      <w:r w:rsidRPr="00D53282">
        <w:t xml:space="preserve"> </w:t>
      </w:r>
      <w:r>
        <w:t>Endorsement</w:t>
      </w:r>
      <w:r>
        <w:br/>
      </w:r>
      <w:r w:rsidRPr="00D53282">
        <w:rPr>
          <w:b/>
        </w:rPr>
        <w:t>Abstract:</w:t>
      </w:r>
      <w:r w:rsidRPr="00D53282">
        <w:t xml:space="preserve"> </w:t>
      </w:r>
      <w:r>
        <w:br/>
        <w:t>Rel-19 Planning - way forward proposal.</w:t>
      </w:r>
    </w:p>
    <w:p w14:paraId="195BD8AC" w14:textId="54CF6BEF" w:rsidR="003876B9" w:rsidRPr="003876B9" w:rsidRDefault="003876B9" w:rsidP="003876B9">
      <w:pPr>
        <w:rPr>
          <w:i/>
          <w:iCs/>
          <w:lang w:eastAsia="ja-JP"/>
        </w:rPr>
      </w:pPr>
      <w:r w:rsidRPr="003876B9">
        <w:rPr>
          <w:b/>
          <w:bCs/>
          <w:i/>
          <w:iCs/>
          <w:lang w:eastAsia="ja-JP"/>
        </w:rPr>
        <w:t>Comment:</w:t>
      </w:r>
      <w:r w:rsidRPr="003876B9">
        <w:rPr>
          <w:i/>
          <w:iCs/>
          <w:lang w:eastAsia="ja-JP"/>
        </w:rPr>
        <w:t xml:space="preserve"> Created at meeting.</w:t>
      </w:r>
    </w:p>
    <w:p w14:paraId="53489CDC" w14:textId="77777777" w:rsidR="003876B9" w:rsidRPr="005B25A1" w:rsidRDefault="003876B9" w:rsidP="003876B9">
      <w:pPr>
        <w:keepNext/>
        <w:keepLines/>
        <w:rPr>
          <w:b/>
          <w:bCs/>
        </w:rPr>
      </w:pPr>
      <w:r w:rsidRPr="005B25A1">
        <w:rPr>
          <w:b/>
          <w:bCs/>
        </w:rPr>
        <w:t>Plenary Discussion:</w:t>
      </w:r>
    </w:p>
    <w:p w14:paraId="23B6948B" w14:textId="1D681B3A" w:rsidR="003876B9" w:rsidRDefault="00F92330" w:rsidP="003876B9">
      <w:pPr>
        <w:keepNext/>
        <w:keepLines/>
      </w:pPr>
      <w:r>
        <w:t xml:space="preserve">InterDigital suggested only the first proposal should be necessary at this time. OPPO suggested that the third bullet should be clarified that it is for information only. Nokia questioned the need for this as the first proposal is the guidance already endorsed from the previous meeting and SA WG2 will of course try to agree proposals at their meeting and no guidance is needed for this. The guidance for SA2#158 can be developed at the next meeting instead of at this time. Huawei replied that as a delegate to SA WG2 such guidance would be welcome as this urges delegates to bring input to the Workshop rather than postponing items until after the workshop. The SA WG2 Chair commented that there may be confusion over the two package mechanism, the final bullet guidance has already been provided, the third bullet will not impact the contributions and fourth bullet has already been provided. Samsung commented that these proposals are either already agreed or are business as usual, but did not see the harm in reiterating the guidance in a single document. Vodafone suggested adopting the RAN approach and do not have Rapporteurs on the WI proposals. </w:t>
      </w:r>
      <w:r w:rsidR="009078E9">
        <w:t>Huawei commented that bullet 2 is important and asked to give this two-package guidance and considered providing guidance in June would be too late to achieve the 'early start' of some work that is intended. Nokia commented that the two stage approach had already been agreed and SA WG2 can be trusted to adopt this. AT&amp;T commented that for the Rapporteur issue, SA WG2 should discuss the objectives without adding the Rapporteur, which can be added when the principles are agreed, rather than discussing this at TSG SA. Huawei commented that SA WG2 should be able to define the Release content before Rel</w:t>
      </w:r>
      <w:r w:rsidR="009078E9">
        <w:noBreakHyphen/>
        <w:t xml:space="preserve">18 is complete. Telecom Italia commented that if further guidance is given, it should be clarified what is new or changed compared to the previous guidance. The TSG SA Vice Chair suggested this is updated to clarify the Rapporteurship proposal. </w:t>
      </w:r>
      <w:r w:rsidR="00A37265">
        <w:t xml:space="preserve">It was decided to minute guidance in this report instead and this was </w:t>
      </w:r>
      <w:r w:rsidR="00A37265" w:rsidRPr="00C3284B">
        <w:rPr>
          <w:color w:val="0000FF"/>
        </w:rPr>
        <w:t>noted</w:t>
      </w:r>
      <w:r w:rsidR="00A37265">
        <w:t>.</w:t>
      </w:r>
    </w:p>
    <w:p w14:paraId="4946B717" w14:textId="47DC8253" w:rsidR="00E71113" w:rsidRPr="00A37265" w:rsidRDefault="00E71113" w:rsidP="003876B9">
      <w:pPr>
        <w:keepNext/>
        <w:keepLines/>
        <w:rPr>
          <w:b/>
          <w:bCs/>
          <w:color w:val="0000FF"/>
        </w:rPr>
      </w:pPr>
      <w:r w:rsidRPr="00A37265">
        <w:rPr>
          <w:b/>
          <w:bCs/>
          <w:color w:val="0000FF"/>
        </w:rPr>
        <w:t xml:space="preserve">All SA Working Groups were asked to provide input of their resource capacities to the June TSG SA Meeting for input to the  Workshop. </w:t>
      </w:r>
    </w:p>
    <w:p w14:paraId="4841C788" w14:textId="77777777" w:rsidR="00A37265" w:rsidRPr="00A37265" w:rsidRDefault="00A37265" w:rsidP="00A37265">
      <w:pPr>
        <w:keepNext/>
        <w:keepLines/>
        <w:rPr>
          <w:b/>
          <w:bCs/>
          <w:color w:val="0000FF"/>
        </w:rPr>
      </w:pPr>
      <w:r w:rsidRPr="00A37265">
        <w:rPr>
          <w:b/>
          <w:bCs/>
          <w:color w:val="0000FF"/>
        </w:rPr>
        <w:t>TSG SA asked companies to bring Work Item Proposals to the May 2023 SA WG2 meeting.</w:t>
      </w:r>
    </w:p>
    <w:p w14:paraId="601FC989" w14:textId="5C363584" w:rsidR="00E71113" w:rsidRPr="00E71113" w:rsidRDefault="00E71113" w:rsidP="003876B9">
      <w:pPr>
        <w:keepNext/>
        <w:keepLines/>
        <w:rPr>
          <w:b/>
          <w:bCs/>
          <w:color w:val="0000FF"/>
        </w:rPr>
      </w:pPr>
      <w:r w:rsidRPr="00E71113">
        <w:rPr>
          <w:b/>
          <w:bCs/>
          <w:color w:val="0000FF"/>
        </w:rPr>
        <w:t xml:space="preserve">For the first package approval date of September 2023, the SA WG2 Leadership were asked to allocate time to facilitate input to the September TSG SA Meeting. </w:t>
      </w:r>
    </w:p>
    <w:p w14:paraId="2E6D4C33" w14:textId="25BFE6A1" w:rsidR="003876B9" w:rsidRPr="00EB0339" w:rsidRDefault="003876B9" w:rsidP="003876B9">
      <w:r w:rsidRPr="005B25A1">
        <w:rPr>
          <w:b/>
          <w:bCs/>
        </w:rPr>
        <w:t>Status:</w:t>
      </w:r>
      <w:r>
        <w:t xml:space="preserve"> </w:t>
      </w:r>
      <w:r w:rsidR="00A37265" w:rsidRPr="00C3284B">
        <w:rPr>
          <w:color w:val="0000FF"/>
        </w:rPr>
        <w:t>Noted</w:t>
      </w:r>
      <w:r w:rsidR="00A37265">
        <w:t>.</w:t>
      </w:r>
    </w:p>
    <w:p w14:paraId="03985E76" w14:textId="77777777" w:rsidR="00BB3F37" w:rsidRDefault="00000000" w:rsidP="00BB3F37"/>
    <w:p w14:paraId="076C80C7" w14:textId="77777777" w:rsidR="007615D6" w:rsidRDefault="007615D6" w:rsidP="007615D6">
      <w:pPr>
        <w:pStyle w:val="Heading1"/>
      </w:pPr>
      <w:bookmarkStart w:id="59" w:name="_Toc131417197"/>
      <w:r>
        <w:t>8</w:t>
      </w:r>
      <w:r>
        <w:tab/>
        <w:t>Rel-8 CRs</w:t>
      </w:r>
      <w:bookmarkEnd w:id="59"/>
    </w:p>
    <w:p w14:paraId="689516B3" w14:textId="77777777" w:rsidR="00BB3F37" w:rsidRDefault="00000000" w:rsidP="00BB3F37">
      <w:r>
        <w:t>There were no contributions to this agenda item.</w:t>
      </w:r>
    </w:p>
    <w:p w14:paraId="3A94CB03" w14:textId="77777777" w:rsidR="00BB3F37" w:rsidRDefault="00000000" w:rsidP="00BB3F37"/>
    <w:p w14:paraId="793D00D6" w14:textId="77777777" w:rsidR="007615D6" w:rsidRDefault="007615D6" w:rsidP="007615D6">
      <w:pPr>
        <w:pStyle w:val="Heading1"/>
      </w:pPr>
      <w:bookmarkStart w:id="60" w:name="_Toc131417198"/>
      <w:r>
        <w:t>9</w:t>
      </w:r>
      <w:r>
        <w:tab/>
        <w:t>Rel-9 CRs</w:t>
      </w:r>
      <w:bookmarkEnd w:id="60"/>
    </w:p>
    <w:p w14:paraId="34560E46" w14:textId="77777777" w:rsidR="00BB3F37" w:rsidRDefault="00000000" w:rsidP="00BB3F37">
      <w:r>
        <w:t>There were no contributions to this agenda item.</w:t>
      </w:r>
    </w:p>
    <w:p w14:paraId="646E6912" w14:textId="77777777" w:rsidR="00BB3F37" w:rsidRDefault="00000000" w:rsidP="00BB3F37"/>
    <w:p w14:paraId="7AC1C8FA" w14:textId="77777777" w:rsidR="007615D6" w:rsidRDefault="007615D6" w:rsidP="007615D6">
      <w:pPr>
        <w:pStyle w:val="Heading1"/>
      </w:pPr>
      <w:bookmarkStart w:id="61" w:name="_Toc131417199"/>
      <w:r>
        <w:lastRenderedPageBreak/>
        <w:t>10</w:t>
      </w:r>
      <w:r>
        <w:tab/>
        <w:t>Rel-10 CRs</w:t>
      </w:r>
      <w:bookmarkEnd w:id="61"/>
    </w:p>
    <w:p w14:paraId="77481F2B" w14:textId="77777777" w:rsidR="00BB3F37" w:rsidRDefault="00000000" w:rsidP="00BB3F37">
      <w:r>
        <w:t>There were no contributions to this agenda item.</w:t>
      </w:r>
    </w:p>
    <w:p w14:paraId="24E0BAAB" w14:textId="77777777" w:rsidR="00BB3F37" w:rsidRDefault="00000000" w:rsidP="00BB3F37"/>
    <w:p w14:paraId="5C660A4F" w14:textId="77777777" w:rsidR="007615D6" w:rsidRDefault="007615D6" w:rsidP="007615D6">
      <w:pPr>
        <w:pStyle w:val="Heading1"/>
      </w:pPr>
      <w:bookmarkStart w:id="62" w:name="_Toc131417200"/>
      <w:r>
        <w:t>11</w:t>
      </w:r>
      <w:r>
        <w:tab/>
        <w:t>Rel-11 CRs</w:t>
      </w:r>
      <w:bookmarkEnd w:id="62"/>
    </w:p>
    <w:p w14:paraId="51A670E2" w14:textId="77777777" w:rsidR="00E00DA6" w:rsidRDefault="007615D6" w:rsidP="000A3FBD">
      <w:pPr>
        <w:pStyle w:val="NormTop"/>
      </w:pPr>
      <w:r>
        <w:rPr>
          <w:color w:val="0000FF"/>
        </w:rPr>
        <w:t>SP-230202</w:t>
      </w:r>
      <w:r w:rsidRPr="00D53282">
        <w:t xml:space="preserve"> </w:t>
      </w:r>
      <w:r>
        <w:t>(CR PACK) Rel-11 CRs on TEI (Source: SA WG5)</w:t>
      </w:r>
      <w:r>
        <w:br/>
      </w:r>
      <w:r w:rsidRPr="00D53282">
        <w:rPr>
          <w:b/>
        </w:rPr>
        <w:t>Document for:</w:t>
      </w:r>
      <w:r w:rsidRPr="00D53282">
        <w:t xml:space="preserve"> </w:t>
      </w:r>
      <w:r>
        <w:t>Approval</w:t>
      </w:r>
      <w:r>
        <w:br/>
      </w:r>
      <w:r w:rsidRPr="00D53282">
        <w:rPr>
          <w:b/>
        </w:rPr>
        <w:t>Abstract:</w:t>
      </w:r>
      <w:r w:rsidRPr="00D53282">
        <w:t xml:space="preserve"> </w:t>
      </w:r>
      <w:r>
        <w:br/>
        <w:t>28.622 CR0234; 28.622 CR0235; 28.622 CR0236; 28.622 CR0237; 28.622 CR0238; 28.622 CR0239; 28.622 CR0240; 28.622 CR0241R1.</w:t>
      </w:r>
    </w:p>
    <w:p w14:paraId="7945756D" w14:textId="77777777" w:rsidR="007615D6" w:rsidRPr="005B25A1" w:rsidRDefault="007615D6" w:rsidP="007615D6">
      <w:pPr>
        <w:keepNext/>
        <w:keepLines/>
        <w:rPr>
          <w:b/>
          <w:bCs/>
        </w:rPr>
      </w:pPr>
      <w:r w:rsidRPr="005B25A1">
        <w:rPr>
          <w:b/>
          <w:bCs/>
        </w:rPr>
        <w:t>Plenary Discussion:</w:t>
      </w:r>
    </w:p>
    <w:p w14:paraId="78B6C2F1" w14:textId="6832555E" w:rsidR="007615D6" w:rsidRPr="00951041" w:rsidRDefault="00951041" w:rsidP="007615D6">
      <w:pPr>
        <w:keepNext/>
        <w:keepLines/>
      </w:pPr>
      <w:r>
        <w:t xml:space="preserve">This CR Pack was </w:t>
      </w:r>
      <w:r w:rsidRPr="00C3284B">
        <w:rPr>
          <w:color w:val="FF0000"/>
          <w:lang w:eastAsia="en-US"/>
        </w:rPr>
        <w:t>approved</w:t>
      </w:r>
      <w:r>
        <w:t>.</w:t>
      </w:r>
    </w:p>
    <w:p w14:paraId="16618A92" w14:textId="4D8D37F8" w:rsidR="007615D6" w:rsidRPr="00EB0339" w:rsidRDefault="007615D6" w:rsidP="007615D6">
      <w:r w:rsidRPr="005B25A1">
        <w:rPr>
          <w:b/>
          <w:bCs/>
        </w:rPr>
        <w:t>Status:</w:t>
      </w:r>
      <w:r>
        <w:t xml:space="preserve"> </w:t>
      </w:r>
      <w:r w:rsidR="00951041" w:rsidRPr="00C3284B">
        <w:rPr>
          <w:color w:val="FF0000"/>
          <w:lang w:eastAsia="en-US"/>
        </w:rPr>
        <w:t>Approved</w:t>
      </w:r>
      <w:r w:rsidR="00951041">
        <w:t>.</w:t>
      </w:r>
    </w:p>
    <w:p w14:paraId="370DAF9F" w14:textId="77777777" w:rsidR="00BB3F37" w:rsidRDefault="00000000" w:rsidP="00BB3F37"/>
    <w:p w14:paraId="4E864093" w14:textId="77777777" w:rsidR="007615D6" w:rsidRDefault="007615D6" w:rsidP="007615D6">
      <w:pPr>
        <w:pStyle w:val="Heading1"/>
      </w:pPr>
      <w:bookmarkStart w:id="63" w:name="_Toc131417201"/>
      <w:r>
        <w:t>12</w:t>
      </w:r>
      <w:r>
        <w:tab/>
        <w:t>Rel-12 CRs</w:t>
      </w:r>
      <w:bookmarkEnd w:id="63"/>
    </w:p>
    <w:p w14:paraId="27A80685" w14:textId="77777777" w:rsidR="00BB3F37" w:rsidRDefault="00000000" w:rsidP="00BB3F37">
      <w:r>
        <w:t>There were no contributions to this agenda item.</w:t>
      </w:r>
    </w:p>
    <w:p w14:paraId="740ED1D0" w14:textId="77777777" w:rsidR="00BB3F37" w:rsidRDefault="00000000" w:rsidP="00BB3F37"/>
    <w:p w14:paraId="77940CEC" w14:textId="77777777" w:rsidR="007615D6" w:rsidRDefault="007615D6" w:rsidP="007615D6">
      <w:pPr>
        <w:pStyle w:val="Heading1"/>
      </w:pPr>
      <w:bookmarkStart w:id="64" w:name="_Toc131417202"/>
      <w:r>
        <w:t>13</w:t>
      </w:r>
      <w:r>
        <w:tab/>
        <w:t>Rel-13 CRs</w:t>
      </w:r>
      <w:bookmarkEnd w:id="64"/>
    </w:p>
    <w:p w14:paraId="05C0BD63" w14:textId="77777777" w:rsidR="00BB3F37" w:rsidRDefault="00000000" w:rsidP="00BB3F37">
      <w:r>
        <w:t>There were no contributions to this agenda item.</w:t>
      </w:r>
    </w:p>
    <w:p w14:paraId="4E2E37FC" w14:textId="77777777" w:rsidR="00BB3F37" w:rsidRDefault="00000000" w:rsidP="00BB3F37"/>
    <w:p w14:paraId="5E26A127" w14:textId="77777777" w:rsidR="007615D6" w:rsidRDefault="007615D6" w:rsidP="007615D6">
      <w:pPr>
        <w:pStyle w:val="Heading1"/>
      </w:pPr>
      <w:bookmarkStart w:id="65" w:name="_Toc131417203"/>
      <w:r>
        <w:t>14</w:t>
      </w:r>
      <w:r>
        <w:tab/>
        <w:t>Rel-14 CRs</w:t>
      </w:r>
      <w:bookmarkEnd w:id="65"/>
    </w:p>
    <w:p w14:paraId="0B013082" w14:textId="77777777" w:rsidR="00BB3F37" w:rsidRDefault="00000000" w:rsidP="00BB3F37">
      <w:r>
        <w:t>There were no contributions to this agenda item.</w:t>
      </w:r>
    </w:p>
    <w:p w14:paraId="47AEAED0" w14:textId="77777777" w:rsidR="00BB3F37" w:rsidRDefault="00000000" w:rsidP="00BB3F37"/>
    <w:p w14:paraId="13753543" w14:textId="77777777" w:rsidR="007615D6" w:rsidRDefault="007615D6" w:rsidP="007615D6">
      <w:pPr>
        <w:pStyle w:val="Heading1"/>
      </w:pPr>
      <w:bookmarkStart w:id="66" w:name="_Toc131417204"/>
      <w:r>
        <w:t>15</w:t>
      </w:r>
      <w:r>
        <w:tab/>
        <w:t>Rel-15 CRs</w:t>
      </w:r>
      <w:bookmarkEnd w:id="66"/>
    </w:p>
    <w:p w14:paraId="1288FAB3" w14:textId="77777777" w:rsidR="00E00DA6" w:rsidRDefault="007615D6" w:rsidP="000A3FBD">
      <w:pPr>
        <w:pStyle w:val="NormTop"/>
      </w:pPr>
      <w:r>
        <w:rPr>
          <w:color w:val="0000FF"/>
        </w:rPr>
        <w:t>SP-230237</w:t>
      </w:r>
      <w:r w:rsidRPr="00D53282">
        <w:t xml:space="preserve"> </w:t>
      </w:r>
      <w:r>
        <w:t>(CR PACK) Rel-15 CR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CR0485R1.</w:t>
      </w:r>
    </w:p>
    <w:p w14:paraId="2C0650B6" w14:textId="77777777" w:rsidR="00E00DA6" w:rsidRPr="00B81031" w:rsidRDefault="00000000" w:rsidP="00B81031">
      <w:pPr>
        <w:keepNext/>
        <w:keepLines/>
        <w:rPr>
          <w:i/>
        </w:rPr>
      </w:pPr>
      <w:r w:rsidRPr="00B81031">
        <w:rPr>
          <w:b/>
          <w:bCs/>
          <w:i/>
        </w:rPr>
        <w:t>Comment:</w:t>
      </w:r>
      <w:r>
        <w:rPr>
          <w:i/>
        </w:rPr>
        <w:t xml:space="preserve"> </w:t>
      </w:r>
      <w:r w:rsidR="007615D6">
        <w:rPr>
          <w:i/>
        </w:rPr>
        <w:t>Rel-16 mirror CR in SP-230238, Rel-17 mirror CR in SP-230239, Rel-18 mirror CR in SP-230240.</w:t>
      </w:r>
    </w:p>
    <w:p w14:paraId="09532BFD" w14:textId="77777777" w:rsidR="007615D6" w:rsidRPr="005B25A1" w:rsidRDefault="007615D6" w:rsidP="007615D6">
      <w:pPr>
        <w:keepNext/>
        <w:keepLines/>
        <w:rPr>
          <w:b/>
          <w:bCs/>
        </w:rPr>
      </w:pPr>
      <w:r w:rsidRPr="005B25A1">
        <w:rPr>
          <w:b/>
          <w:bCs/>
        </w:rPr>
        <w:t>Plenary Discussion:</w:t>
      </w:r>
    </w:p>
    <w:p w14:paraId="2F88110D" w14:textId="77777777" w:rsidR="00951041" w:rsidRPr="00951041" w:rsidRDefault="00951041" w:rsidP="00951041">
      <w:pPr>
        <w:keepNext/>
        <w:keepLines/>
      </w:pPr>
      <w:r>
        <w:t xml:space="preserve">This CR Pack was </w:t>
      </w:r>
      <w:r w:rsidRPr="00C3284B">
        <w:rPr>
          <w:color w:val="FF0000"/>
          <w:lang w:eastAsia="en-US"/>
        </w:rPr>
        <w:t>approved</w:t>
      </w:r>
      <w:r>
        <w:t>.</w:t>
      </w:r>
    </w:p>
    <w:p w14:paraId="1202E08A" w14:textId="77777777" w:rsidR="00951041" w:rsidRPr="00EB0339" w:rsidRDefault="00951041" w:rsidP="00951041">
      <w:r w:rsidRPr="005B25A1">
        <w:rPr>
          <w:b/>
          <w:bCs/>
        </w:rPr>
        <w:t>Status:</w:t>
      </w:r>
      <w:r>
        <w:t xml:space="preserve"> </w:t>
      </w:r>
      <w:r w:rsidRPr="00C3284B">
        <w:rPr>
          <w:color w:val="FF0000"/>
          <w:lang w:eastAsia="en-US"/>
        </w:rPr>
        <w:t>Approved</w:t>
      </w:r>
      <w:r>
        <w:t>.</w:t>
      </w:r>
    </w:p>
    <w:p w14:paraId="5666F8A3" w14:textId="77777777" w:rsidR="00E00DA6" w:rsidRDefault="007615D6" w:rsidP="000A3FBD">
      <w:pPr>
        <w:pStyle w:val="NormTop"/>
      </w:pPr>
      <w:r>
        <w:rPr>
          <w:color w:val="0000FF"/>
        </w:rPr>
        <w:lastRenderedPageBreak/>
        <w:t>SP-230200</w:t>
      </w:r>
      <w:r w:rsidRPr="00D53282">
        <w:t xml:space="preserve"> </w:t>
      </w:r>
      <w:r>
        <w:t>(CR PACK) Rel-15 CRs on TEI (Source: SA WG5)</w:t>
      </w:r>
      <w:r>
        <w:br/>
      </w:r>
      <w:r w:rsidRPr="00D53282">
        <w:rPr>
          <w:b/>
        </w:rPr>
        <w:t>Document for:</w:t>
      </w:r>
      <w:r w:rsidRPr="00D53282">
        <w:t xml:space="preserve"> </w:t>
      </w:r>
      <w:r>
        <w:t>Approval</w:t>
      </w:r>
      <w:r>
        <w:br/>
      </w:r>
      <w:r w:rsidRPr="00D53282">
        <w:rPr>
          <w:b/>
        </w:rPr>
        <w:t>Abstract:</w:t>
      </w:r>
      <w:r w:rsidRPr="00D53282">
        <w:t xml:space="preserve"> </w:t>
      </w:r>
      <w:r>
        <w:br/>
        <w:t>28.623 CR0227; 28.623 CR0228; 28.623 CR0229; 28.623 CR0230; 28.532 CR0245; 28.532 CR0246; 28.532 CR0247; 28.554 CR0111; 28.554 CR0112; 28.554 CR0113; 28.554 CR0114; 28.533 CR0102R1; 28.533 CR0103R1; 28.533 CR0104R1; 28.541 CR0878R1; 28.541 CR0879R1; 28.541 CR0880R1; 28.541 CR0881R1.</w:t>
      </w:r>
    </w:p>
    <w:p w14:paraId="475D7229" w14:textId="77777777" w:rsidR="007615D6" w:rsidRPr="005B25A1" w:rsidRDefault="007615D6" w:rsidP="007615D6">
      <w:pPr>
        <w:keepNext/>
        <w:keepLines/>
        <w:rPr>
          <w:b/>
          <w:bCs/>
        </w:rPr>
      </w:pPr>
      <w:r w:rsidRPr="005B25A1">
        <w:rPr>
          <w:b/>
          <w:bCs/>
        </w:rPr>
        <w:t>Plenary Discussion:</w:t>
      </w:r>
    </w:p>
    <w:p w14:paraId="136CC62F" w14:textId="77777777" w:rsidR="00951041" w:rsidRPr="00951041" w:rsidRDefault="00951041" w:rsidP="00951041">
      <w:pPr>
        <w:keepNext/>
        <w:keepLines/>
      </w:pPr>
      <w:r>
        <w:t xml:space="preserve">This CR Pack was </w:t>
      </w:r>
      <w:r w:rsidRPr="00C3284B">
        <w:rPr>
          <w:color w:val="FF0000"/>
          <w:lang w:eastAsia="en-US"/>
        </w:rPr>
        <w:t>approved</w:t>
      </w:r>
      <w:r>
        <w:t>.</w:t>
      </w:r>
    </w:p>
    <w:p w14:paraId="4EFBA774" w14:textId="77777777" w:rsidR="00951041" w:rsidRPr="00EB0339" w:rsidRDefault="00951041" w:rsidP="00951041">
      <w:r w:rsidRPr="005B25A1">
        <w:rPr>
          <w:b/>
          <w:bCs/>
        </w:rPr>
        <w:t>Status:</w:t>
      </w:r>
      <w:r>
        <w:t xml:space="preserve"> </w:t>
      </w:r>
      <w:r w:rsidRPr="00C3284B">
        <w:rPr>
          <w:color w:val="FF0000"/>
          <w:lang w:eastAsia="en-US"/>
        </w:rPr>
        <w:t>Approved</w:t>
      </w:r>
      <w:r>
        <w:t>.</w:t>
      </w:r>
    </w:p>
    <w:p w14:paraId="47C41239" w14:textId="77777777" w:rsidR="00BB3F37" w:rsidRDefault="00000000" w:rsidP="00BB3F37"/>
    <w:p w14:paraId="47FBE242" w14:textId="77777777" w:rsidR="007615D6" w:rsidRDefault="007615D6" w:rsidP="007615D6">
      <w:pPr>
        <w:pStyle w:val="Heading1"/>
      </w:pPr>
      <w:bookmarkStart w:id="67" w:name="_Toc131417205"/>
      <w:r>
        <w:t>16</w:t>
      </w:r>
      <w:r>
        <w:tab/>
        <w:t>Rel-16 CRs</w:t>
      </w:r>
      <w:bookmarkEnd w:id="67"/>
    </w:p>
    <w:p w14:paraId="208F400A" w14:textId="77777777" w:rsidR="002A6951" w:rsidRDefault="002A6951" w:rsidP="002A6951">
      <w:pPr>
        <w:pStyle w:val="NormTop"/>
      </w:pPr>
      <w:r>
        <w:rPr>
          <w:color w:val="0000FF"/>
        </w:rPr>
        <w:t>SP-230210</w:t>
      </w:r>
      <w:r w:rsidRPr="00D53282">
        <w:t xml:space="preserve"> </w:t>
      </w:r>
      <w:r>
        <w:t>(CR PACK) Rel-16 CRs on Management of MDT in 5G (Source: SA WG5)</w:t>
      </w:r>
      <w:r>
        <w:br/>
      </w:r>
      <w:r w:rsidRPr="00D53282">
        <w:rPr>
          <w:b/>
        </w:rPr>
        <w:t>Document for:</w:t>
      </w:r>
      <w:r w:rsidRPr="00D53282">
        <w:t xml:space="preserve"> </w:t>
      </w:r>
      <w:r>
        <w:t>Approval</w:t>
      </w:r>
      <w:r>
        <w:br/>
      </w:r>
      <w:r w:rsidRPr="00D53282">
        <w:rPr>
          <w:b/>
        </w:rPr>
        <w:t>Abstract:</w:t>
      </w:r>
      <w:r w:rsidRPr="00D53282">
        <w:t xml:space="preserve"> </w:t>
      </w:r>
      <w:r>
        <w:br/>
        <w:t>28.622 CR0218; 28.623 CR0235; 28.623 CR0236; 28.623 CR0237; 32.422 CR0409R1; 32.422 CR0410R1; 28.622 CR0210R1; 28.622 CR0211R1; 28.622 CR0212R1; 28.623 CR0231R1; 28.623 CR0232R1; 28.623 CR0233R1.</w:t>
      </w:r>
    </w:p>
    <w:p w14:paraId="0DD54085" w14:textId="293698FE" w:rsidR="002A6951" w:rsidRPr="00B81031" w:rsidRDefault="002A6951" w:rsidP="002A6951">
      <w:pPr>
        <w:keepNext/>
        <w:keepLines/>
        <w:rPr>
          <w:i/>
        </w:rPr>
      </w:pPr>
      <w:r w:rsidRPr="00B81031">
        <w:rPr>
          <w:b/>
          <w:bCs/>
          <w:i/>
        </w:rPr>
        <w:t>Comment:</w:t>
      </w:r>
      <w:r>
        <w:rPr>
          <w:i/>
        </w:rPr>
        <w:t xml:space="preserve"> TS 28.623 CR0237 to be withdrawn due to overlap with another CR.</w:t>
      </w:r>
    </w:p>
    <w:p w14:paraId="32988970" w14:textId="77777777" w:rsidR="002A6951" w:rsidRPr="005B25A1" w:rsidRDefault="002A6951" w:rsidP="002A6951">
      <w:pPr>
        <w:keepNext/>
        <w:keepLines/>
        <w:rPr>
          <w:b/>
          <w:bCs/>
        </w:rPr>
      </w:pPr>
      <w:r w:rsidRPr="005B25A1">
        <w:rPr>
          <w:b/>
          <w:bCs/>
        </w:rPr>
        <w:t>Plenary Discussion:</w:t>
      </w:r>
    </w:p>
    <w:p w14:paraId="20DD644F" w14:textId="56154D18" w:rsidR="002A6951" w:rsidRPr="00951041" w:rsidRDefault="00951041" w:rsidP="002A6951">
      <w:pPr>
        <w:keepNext/>
        <w:keepLines/>
        <w:rPr>
          <w:iCs/>
        </w:rPr>
      </w:pPr>
      <w:r w:rsidRPr="00951041">
        <w:rPr>
          <w:iCs/>
        </w:rPr>
        <w:t xml:space="preserve">28.623 CR0237 was </w:t>
      </w:r>
      <w:r w:rsidRPr="00951041">
        <w:rPr>
          <w:iCs/>
          <w:color w:val="FF0000"/>
        </w:rPr>
        <w:t>withdrawn</w:t>
      </w:r>
      <w:r w:rsidRPr="00951041">
        <w:rPr>
          <w:iCs/>
        </w:rPr>
        <w:t xml:space="preserve">. The other CRs in this CR pack were </w:t>
      </w:r>
      <w:r w:rsidRPr="00951041">
        <w:rPr>
          <w:iCs/>
          <w:color w:val="FF0000"/>
          <w:lang w:eastAsia="en-US"/>
        </w:rPr>
        <w:t>approved</w:t>
      </w:r>
      <w:r w:rsidRPr="00951041">
        <w:rPr>
          <w:iCs/>
        </w:rPr>
        <w:t>.</w:t>
      </w:r>
    </w:p>
    <w:p w14:paraId="685DDD46" w14:textId="54FFCBCE" w:rsidR="002A6951" w:rsidRPr="00951041" w:rsidRDefault="002A6951" w:rsidP="002A6951">
      <w:r w:rsidRPr="005B25A1">
        <w:rPr>
          <w:b/>
          <w:bCs/>
        </w:rPr>
        <w:t>Status:</w:t>
      </w:r>
      <w:r>
        <w:t xml:space="preserve"> </w:t>
      </w:r>
      <w:r w:rsidR="00951041" w:rsidRPr="00951041">
        <w:rPr>
          <w:color w:val="FF0000"/>
        </w:rPr>
        <w:t xml:space="preserve">Partially </w:t>
      </w:r>
      <w:r w:rsidR="00951041" w:rsidRPr="00C3284B">
        <w:rPr>
          <w:color w:val="FF0000"/>
          <w:lang w:eastAsia="en-US"/>
        </w:rPr>
        <w:t>approved</w:t>
      </w:r>
      <w:r w:rsidR="00951041">
        <w:t>.</w:t>
      </w:r>
    </w:p>
    <w:p w14:paraId="6B185EBA" w14:textId="77777777" w:rsidR="00BB3F37" w:rsidRDefault="00000000" w:rsidP="00BB3F37"/>
    <w:p w14:paraId="20F6E31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3A726A7B" w14:textId="77777777" w:rsidR="00E00DA6" w:rsidRDefault="007615D6" w:rsidP="000A3FBD">
      <w:pPr>
        <w:pStyle w:val="NormTop"/>
      </w:pPr>
      <w:r>
        <w:rPr>
          <w:color w:val="0000FF"/>
        </w:rPr>
        <w:t>SP-230032</w:t>
      </w:r>
      <w:r w:rsidRPr="00D53282">
        <w:t xml:space="preserve"> </w:t>
      </w:r>
      <w:r>
        <w:t>(CR PACK) CRs on 5G_eLCS (Rel-16, Rel-17, Rel-18) (Source: SA WG2)</w:t>
      </w:r>
      <w:r>
        <w:br/>
      </w:r>
      <w:r w:rsidRPr="00D53282">
        <w:rPr>
          <w:b/>
        </w:rPr>
        <w:t>Document for:</w:t>
      </w:r>
      <w:r w:rsidRPr="00D53282">
        <w:t xml:space="preserve"> </w:t>
      </w:r>
      <w:r>
        <w:t>Approval</w:t>
      </w:r>
      <w:r>
        <w:br/>
      </w:r>
      <w:r w:rsidRPr="00D53282">
        <w:rPr>
          <w:b/>
        </w:rPr>
        <w:t>Abstract:</w:t>
      </w:r>
      <w:r w:rsidRPr="00D53282">
        <w:t xml:space="preserve"> </w:t>
      </w:r>
      <w:r>
        <w:br/>
        <w:t>23.273 CR0292R1; 23.273 CR0293R1; 23.273 CR0294R1.</w:t>
      </w:r>
    </w:p>
    <w:p w14:paraId="526BBFF5" w14:textId="77777777" w:rsidR="007615D6" w:rsidRPr="005B25A1" w:rsidRDefault="007615D6" w:rsidP="007615D6">
      <w:pPr>
        <w:keepNext/>
        <w:keepLines/>
        <w:rPr>
          <w:b/>
          <w:bCs/>
        </w:rPr>
      </w:pPr>
      <w:r w:rsidRPr="005B25A1">
        <w:rPr>
          <w:b/>
          <w:bCs/>
        </w:rPr>
        <w:t>Plenary Discussion:</w:t>
      </w:r>
    </w:p>
    <w:p w14:paraId="7E344D58" w14:textId="77777777" w:rsidR="004335B7" w:rsidRPr="004335B7" w:rsidRDefault="004335B7" w:rsidP="004335B7">
      <w:pPr>
        <w:keepNext/>
        <w:keepLines/>
      </w:pPr>
      <w:r w:rsidRPr="00E044EF">
        <w:rPr>
          <w:color w:val="FF0000"/>
        </w:rPr>
        <w:t>Block approve</w:t>
      </w:r>
      <w:r>
        <w:rPr>
          <w:color w:val="FF0000"/>
        </w:rPr>
        <w:t>d</w:t>
      </w:r>
      <w:r>
        <w:t>.</w:t>
      </w:r>
    </w:p>
    <w:p w14:paraId="1C2D2B81" w14:textId="37882008" w:rsidR="007615D6" w:rsidRPr="00EB0339" w:rsidRDefault="004335B7" w:rsidP="004335B7">
      <w:r w:rsidRPr="005B25A1">
        <w:rPr>
          <w:b/>
          <w:bCs/>
        </w:rPr>
        <w:t>Status:</w:t>
      </w:r>
      <w:r>
        <w:t xml:space="preserve"> </w:t>
      </w:r>
      <w:r w:rsidRPr="00C3284B">
        <w:rPr>
          <w:color w:val="FF0000"/>
          <w:lang w:eastAsia="en-US"/>
        </w:rPr>
        <w:t>Approved</w:t>
      </w:r>
      <w:r>
        <w:t>.</w:t>
      </w:r>
    </w:p>
    <w:p w14:paraId="0BEAB3A1" w14:textId="77777777" w:rsidR="00E00DA6" w:rsidRDefault="007615D6" w:rsidP="000A3FBD">
      <w:pPr>
        <w:pStyle w:val="NormTop"/>
      </w:pPr>
      <w:r>
        <w:rPr>
          <w:color w:val="0000FF"/>
        </w:rPr>
        <w:t>SP-230033</w:t>
      </w:r>
      <w:r w:rsidRPr="00D53282">
        <w:t xml:space="preserve"> </w:t>
      </w:r>
      <w:r>
        <w:t>(CR PACK) CRs on 5G_URLLC (Rel-16, Rel-17, Rel-18) (Source: SA WG2)</w:t>
      </w:r>
      <w:r>
        <w:br/>
      </w:r>
      <w:r w:rsidRPr="00D53282">
        <w:rPr>
          <w:b/>
        </w:rPr>
        <w:t>Document for:</w:t>
      </w:r>
      <w:r w:rsidRPr="00D53282">
        <w:t xml:space="preserve"> </w:t>
      </w:r>
      <w:r>
        <w:t>Approval</w:t>
      </w:r>
      <w:r>
        <w:br/>
      </w:r>
      <w:r w:rsidRPr="00D53282">
        <w:rPr>
          <w:b/>
        </w:rPr>
        <w:t>Abstract:</w:t>
      </w:r>
      <w:r w:rsidRPr="00D53282">
        <w:t xml:space="preserve"> </w:t>
      </w:r>
      <w:r>
        <w:br/>
        <w:t>23.503 CR0917; 23.503 CR0918; 23.503 CR0882R1.</w:t>
      </w:r>
    </w:p>
    <w:p w14:paraId="45F9F111" w14:textId="77777777" w:rsidR="007615D6" w:rsidRPr="005B25A1" w:rsidRDefault="007615D6" w:rsidP="007615D6">
      <w:pPr>
        <w:keepNext/>
        <w:keepLines/>
        <w:rPr>
          <w:b/>
          <w:bCs/>
        </w:rPr>
      </w:pPr>
      <w:r w:rsidRPr="005B25A1">
        <w:rPr>
          <w:b/>
          <w:bCs/>
        </w:rPr>
        <w:t>Plenary Discussion:</w:t>
      </w:r>
    </w:p>
    <w:p w14:paraId="7C6AC5A1" w14:textId="77777777" w:rsidR="004335B7" w:rsidRPr="004335B7" w:rsidRDefault="004335B7" w:rsidP="004335B7">
      <w:pPr>
        <w:keepNext/>
        <w:keepLines/>
      </w:pPr>
      <w:r w:rsidRPr="00E044EF">
        <w:rPr>
          <w:color w:val="FF0000"/>
        </w:rPr>
        <w:t>Block approve</w:t>
      </w:r>
      <w:r>
        <w:rPr>
          <w:color w:val="FF0000"/>
        </w:rPr>
        <w:t>d</w:t>
      </w:r>
      <w:r>
        <w:t>.</w:t>
      </w:r>
    </w:p>
    <w:p w14:paraId="0216D98F" w14:textId="272C9A9D" w:rsidR="007615D6" w:rsidRPr="00EB0339" w:rsidRDefault="004335B7" w:rsidP="004335B7">
      <w:r w:rsidRPr="005B25A1">
        <w:rPr>
          <w:b/>
          <w:bCs/>
        </w:rPr>
        <w:t>Status:</w:t>
      </w:r>
      <w:r>
        <w:t xml:space="preserve"> </w:t>
      </w:r>
      <w:r w:rsidRPr="00C3284B">
        <w:rPr>
          <w:color w:val="FF0000"/>
          <w:lang w:eastAsia="en-US"/>
        </w:rPr>
        <w:t>Approved</w:t>
      </w:r>
      <w:r>
        <w:t>.</w:t>
      </w:r>
    </w:p>
    <w:p w14:paraId="41A4E63E" w14:textId="77777777" w:rsidR="00E00DA6" w:rsidRDefault="007615D6" w:rsidP="000A3FBD">
      <w:pPr>
        <w:pStyle w:val="NormTop"/>
      </w:pPr>
      <w:r>
        <w:rPr>
          <w:color w:val="0000FF"/>
        </w:rPr>
        <w:lastRenderedPageBreak/>
        <w:t>SP-230034</w:t>
      </w:r>
      <w:r w:rsidRPr="00D53282">
        <w:t xml:space="preserve"> </w:t>
      </w:r>
      <w:r>
        <w:t>(CR PACK) CRs on TEI16 (Rel-16, Rel-17, Rel-18) (Source: SA WG2)</w:t>
      </w:r>
      <w:r>
        <w:br/>
      </w:r>
      <w:r w:rsidRPr="00D53282">
        <w:rPr>
          <w:b/>
        </w:rPr>
        <w:t>Document for:</w:t>
      </w:r>
      <w:r w:rsidRPr="00D53282">
        <w:t xml:space="preserve"> </w:t>
      </w:r>
      <w:r>
        <w:t>Approval</w:t>
      </w:r>
      <w:r>
        <w:br/>
      </w:r>
      <w:r w:rsidRPr="00D53282">
        <w:rPr>
          <w:b/>
        </w:rPr>
        <w:t>Abstract:</w:t>
      </w:r>
      <w:r w:rsidRPr="00D53282">
        <w:t xml:space="preserve"> </w:t>
      </w:r>
      <w:r>
        <w:br/>
        <w:t>23.503 CR0801R1; 23.501 CR3838R1; 23.503 CR0802R1; 23.503 CR0803R1; 23.501 CR3839R1; 23.501 CR3840R1.</w:t>
      </w:r>
    </w:p>
    <w:p w14:paraId="6E21A134" w14:textId="77777777" w:rsidR="007615D6" w:rsidRPr="005B25A1" w:rsidRDefault="007615D6" w:rsidP="007615D6">
      <w:pPr>
        <w:keepNext/>
        <w:keepLines/>
        <w:rPr>
          <w:b/>
          <w:bCs/>
        </w:rPr>
      </w:pPr>
      <w:r w:rsidRPr="005B25A1">
        <w:rPr>
          <w:b/>
          <w:bCs/>
        </w:rPr>
        <w:t>Plenary Discussion:</w:t>
      </w:r>
    </w:p>
    <w:p w14:paraId="72763764" w14:textId="77777777" w:rsidR="004335B7" w:rsidRPr="004335B7" w:rsidRDefault="004335B7" w:rsidP="004335B7">
      <w:pPr>
        <w:keepNext/>
        <w:keepLines/>
      </w:pPr>
      <w:r w:rsidRPr="00E044EF">
        <w:rPr>
          <w:color w:val="FF0000"/>
        </w:rPr>
        <w:t>Block approve</w:t>
      </w:r>
      <w:r>
        <w:rPr>
          <w:color w:val="FF0000"/>
        </w:rPr>
        <w:t>d</w:t>
      </w:r>
      <w:r>
        <w:t>.</w:t>
      </w:r>
    </w:p>
    <w:p w14:paraId="71D1003A" w14:textId="3C37E7A5" w:rsidR="007615D6" w:rsidRPr="00EB0339" w:rsidRDefault="004335B7" w:rsidP="004335B7">
      <w:r w:rsidRPr="005B25A1">
        <w:rPr>
          <w:b/>
          <w:bCs/>
        </w:rPr>
        <w:t>Status:</w:t>
      </w:r>
      <w:r>
        <w:t xml:space="preserve"> </w:t>
      </w:r>
      <w:r w:rsidRPr="00C3284B">
        <w:rPr>
          <w:color w:val="FF0000"/>
          <w:lang w:eastAsia="en-US"/>
        </w:rPr>
        <w:t>Approved</w:t>
      </w:r>
      <w:r>
        <w:t>.</w:t>
      </w:r>
    </w:p>
    <w:p w14:paraId="7A029D6A" w14:textId="77777777" w:rsidR="00E00DA6" w:rsidRDefault="007615D6" w:rsidP="000A3FBD">
      <w:pPr>
        <w:pStyle w:val="NormTop"/>
      </w:pPr>
      <w:r>
        <w:rPr>
          <w:color w:val="0000FF"/>
        </w:rPr>
        <w:t>SP-230238</w:t>
      </w:r>
      <w:r w:rsidRPr="00D53282">
        <w:t xml:space="preserve"> </w:t>
      </w:r>
      <w:r>
        <w:t>(CR PACK) Rel-16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CR0480R1; 33.128 CR0486R1.</w:t>
      </w:r>
    </w:p>
    <w:p w14:paraId="515DDE86" w14:textId="77777777" w:rsidR="007615D6" w:rsidRPr="005B25A1" w:rsidRDefault="007615D6" w:rsidP="007615D6">
      <w:pPr>
        <w:keepNext/>
        <w:keepLines/>
        <w:rPr>
          <w:b/>
          <w:bCs/>
        </w:rPr>
      </w:pPr>
      <w:r w:rsidRPr="005B25A1">
        <w:rPr>
          <w:b/>
          <w:bCs/>
        </w:rPr>
        <w:t>Plenary Discussion:</w:t>
      </w:r>
    </w:p>
    <w:p w14:paraId="73B07DB4" w14:textId="77777777" w:rsidR="004335B7" w:rsidRPr="004335B7" w:rsidRDefault="004335B7" w:rsidP="004335B7">
      <w:pPr>
        <w:keepNext/>
        <w:keepLines/>
      </w:pPr>
      <w:r w:rsidRPr="00E044EF">
        <w:rPr>
          <w:color w:val="FF0000"/>
        </w:rPr>
        <w:t>Block approve</w:t>
      </w:r>
      <w:r>
        <w:rPr>
          <w:color w:val="FF0000"/>
        </w:rPr>
        <w:t>d</w:t>
      </w:r>
      <w:r>
        <w:t>.</w:t>
      </w:r>
    </w:p>
    <w:p w14:paraId="29FC0FE3" w14:textId="54D35029" w:rsidR="007615D6" w:rsidRPr="00EB0339" w:rsidRDefault="004335B7" w:rsidP="004335B7">
      <w:r w:rsidRPr="005B25A1">
        <w:rPr>
          <w:b/>
          <w:bCs/>
        </w:rPr>
        <w:t>Status:</w:t>
      </w:r>
      <w:r>
        <w:t xml:space="preserve"> </w:t>
      </w:r>
      <w:r w:rsidRPr="00C3284B">
        <w:rPr>
          <w:color w:val="FF0000"/>
          <w:lang w:eastAsia="en-US"/>
        </w:rPr>
        <w:t>Approved</w:t>
      </w:r>
      <w:r>
        <w:t>.</w:t>
      </w:r>
    </w:p>
    <w:p w14:paraId="45FA4C5C" w14:textId="77777777" w:rsidR="00E00DA6" w:rsidRDefault="007615D6" w:rsidP="000A3FBD">
      <w:pPr>
        <w:pStyle w:val="NormTop"/>
      </w:pPr>
      <w:r>
        <w:rPr>
          <w:color w:val="0000FF"/>
        </w:rPr>
        <w:t>SP-230140</w:t>
      </w:r>
      <w:r w:rsidRPr="00D53282">
        <w:t xml:space="preserve"> </w:t>
      </w:r>
      <w:r>
        <w:t>(CR PACK) Rel 16 CRs on TEI (Source: SA WG3)</w:t>
      </w:r>
      <w:r>
        <w:br/>
      </w:r>
      <w:r w:rsidRPr="00D53282">
        <w:rPr>
          <w:b/>
        </w:rPr>
        <w:t>Document for:</w:t>
      </w:r>
      <w:r w:rsidRPr="00D53282">
        <w:t xml:space="preserve"> </w:t>
      </w:r>
      <w:r>
        <w:t>Approval</w:t>
      </w:r>
      <w:r>
        <w:br/>
      </w:r>
      <w:r w:rsidRPr="00D53282">
        <w:rPr>
          <w:b/>
        </w:rPr>
        <w:t>Abstract:</w:t>
      </w:r>
      <w:r w:rsidRPr="00D53282">
        <w:t xml:space="preserve"> </w:t>
      </w:r>
      <w:r>
        <w:br/>
        <w:t>33.501 CR1526R1; 33.310 CR0146R1; 33.310 CR0145R1; 33.501 CR1527R1; 33.501 CR1528R1.</w:t>
      </w:r>
    </w:p>
    <w:p w14:paraId="2E50378B" w14:textId="77777777" w:rsidR="007615D6" w:rsidRPr="005B25A1" w:rsidRDefault="007615D6" w:rsidP="007615D6">
      <w:pPr>
        <w:keepNext/>
        <w:keepLines/>
        <w:rPr>
          <w:b/>
          <w:bCs/>
        </w:rPr>
      </w:pPr>
      <w:r w:rsidRPr="005B25A1">
        <w:rPr>
          <w:b/>
          <w:bCs/>
        </w:rPr>
        <w:t>Plenary Discussion:</w:t>
      </w:r>
    </w:p>
    <w:p w14:paraId="0F584CFD" w14:textId="77777777" w:rsidR="004335B7" w:rsidRPr="004335B7" w:rsidRDefault="004335B7" w:rsidP="004335B7">
      <w:pPr>
        <w:keepNext/>
        <w:keepLines/>
      </w:pPr>
      <w:r w:rsidRPr="00E044EF">
        <w:rPr>
          <w:color w:val="FF0000"/>
        </w:rPr>
        <w:t>Block approve</w:t>
      </w:r>
      <w:r>
        <w:rPr>
          <w:color w:val="FF0000"/>
        </w:rPr>
        <w:t>d</w:t>
      </w:r>
      <w:r>
        <w:t>.</w:t>
      </w:r>
    </w:p>
    <w:p w14:paraId="153314BE" w14:textId="498E4094" w:rsidR="007615D6" w:rsidRPr="00EB0339" w:rsidRDefault="004335B7" w:rsidP="004335B7">
      <w:r w:rsidRPr="005B25A1">
        <w:rPr>
          <w:b/>
          <w:bCs/>
        </w:rPr>
        <w:t>Status:</w:t>
      </w:r>
      <w:r>
        <w:t xml:space="preserve"> </w:t>
      </w:r>
      <w:r w:rsidRPr="00C3284B">
        <w:rPr>
          <w:color w:val="FF0000"/>
          <w:lang w:eastAsia="en-US"/>
        </w:rPr>
        <w:t>Approved</w:t>
      </w:r>
      <w:r>
        <w:t>.</w:t>
      </w:r>
    </w:p>
    <w:p w14:paraId="63AF8B06" w14:textId="77777777" w:rsidR="00E00DA6" w:rsidRDefault="007615D6" w:rsidP="000A3FBD">
      <w:pPr>
        <w:pStyle w:val="NormTop"/>
      </w:pPr>
      <w:r>
        <w:rPr>
          <w:color w:val="0000FF"/>
        </w:rPr>
        <w:t>SP-230138</w:t>
      </w:r>
      <w:r w:rsidRPr="00D53282">
        <w:t xml:space="preserve"> </w:t>
      </w:r>
      <w:r>
        <w:t>(CR PACK) Rel-16 CRs on Security Assurance Specification for 5G (Source: SA WG3)</w:t>
      </w:r>
      <w:r>
        <w:br/>
      </w:r>
      <w:r w:rsidRPr="00D53282">
        <w:rPr>
          <w:b/>
        </w:rPr>
        <w:t>Document for:</w:t>
      </w:r>
      <w:r w:rsidRPr="00D53282">
        <w:t xml:space="preserve"> </w:t>
      </w:r>
      <w:r>
        <w:t>Approval</w:t>
      </w:r>
      <w:r>
        <w:br/>
      </w:r>
      <w:r w:rsidRPr="00D53282">
        <w:rPr>
          <w:b/>
        </w:rPr>
        <w:t>Abstract:</w:t>
      </w:r>
      <w:r w:rsidRPr="00D53282">
        <w:t xml:space="preserve"> </w:t>
      </w:r>
      <w:r>
        <w:br/>
        <w:t>33.117 CR0107; 33.117 CR0108.</w:t>
      </w:r>
    </w:p>
    <w:p w14:paraId="60754264" w14:textId="77777777" w:rsidR="007615D6" w:rsidRPr="005B25A1" w:rsidRDefault="007615D6" w:rsidP="007615D6">
      <w:pPr>
        <w:keepNext/>
        <w:keepLines/>
        <w:rPr>
          <w:b/>
          <w:bCs/>
        </w:rPr>
      </w:pPr>
      <w:r w:rsidRPr="005B25A1">
        <w:rPr>
          <w:b/>
          <w:bCs/>
        </w:rPr>
        <w:t>Plenary Discussion:</w:t>
      </w:r>
    </w:p>
    <w:p w14:paraId="3122681C" w14:textId="77777777" w:rsidR="004335B7" w:rsidRPr="004335B7" w:rsidRDefault="004335B7" w:rsidP="004335B7">
      <w:pPr>
        <w:keepNext/>
        <w:keepLines/>
      </w:pPr>
      <w:r w:rsidRPr="00E044EF">
        <w:rPr>
          <w:color w:val="FF0000"/>
        </w:rPr>
        <w:t>Block approve</w:t>
      </w:r>
      <w:r>
        <w:rPr>
          <w:color w:val="FF0000"/>
        </w:rPr>
        <w:t>d</w:t>
      </w:r>
      <w:r>
        <w:t>.</w:t>
      </w:r>
    </w:p>
    <w:p w14:paraId="218555E2" w14:textId="1000C614" w:rsidR="007615D6" w:rsidRPr="00EB0339" w:rsidRDefault="004335B7" w:rsidP="004335B7">
      <w:r w:rsidRPr="005B25A1">
        <w:rPr>
          <w:b/>
          <w:bCs/>
        </w:rPr>
        <w:t>Status:</w:t>
      </w:r>
      <w:r>
        <w:t xml:space="preserve"> </w:t>
      </w:r>
      <w:r w:rsidRPr="00C3284B">
        <w:rPr>
          <w:color w:val="FF0000"/>
          <w:lang w:eastAsia="en-US"/>
        </w:rPr>
        <w:t>Approved</w:t>
      </w:r>
      <w:r>
        <w:t>.</w:t>
      </w:r>
    </w:p>
    <w:p w14:paraId="133C77D3" w14:textId="77777777" w:rsidR="00E00DA6" w:rsidRDefault="007615D6" w:rsidP="000A3FBD">
      <w:pPr>
        <w:pStyle w:val="NormTop"/>
      </w:pPr>
      <w:r>
        <w:rPr>
          <w:color w:val="0000FF"/>
        </w:rPr>
        <w:t>SP-230139</w:t>
      </w:r>
      <w:r w:rsidRPr="00D53282">
        <w:t xml:space="preserve"> </w:t>
      </w:r>
      <w:r>
        <w:t>(CR PACK) Rel-16 CRs on Mission Critical Services Security Enhancements (Source: SA WG3)</w:t>
      </w:r>
      <w:r>
        <w:br/>
      </w:r>
      <w:r w:rsidRPr="00D53282">
        <w:rPr>
          <w:b/>
        </w:rPr>
        <w:t>Document for:</w:t>
      </w:r>
      <w:r w:rsidRPr="00D53282">
        <w:t xml:space="preserve"> </w:t>
      </w:r>
      <w:r>
        <w:t>Approval</w:t>
      </w:r>
      <w:r>
        <w:br/>
      </w:r>
      <w:r w:rsidRPr="00D53282">
        <w:rPr>
          <w:b/>
        </w:rPr>
        <w:t>Abstract:</w:t>
      </w:r>
      <w:r w:rsidRPr="00D53282">
        <w:t xml:space="preserve"> </w:t>
      </w:r>
      <w:r>
        <w:br/>
        <w:t>33.180 CR0207; 33.180 CR0208; 33.180 CR0205R1; 33.180 CR0206R1.</w:t>
      </w:r>
    </w:p>
    <w:p w14:paraId="11CDA063" w14:textId="77777777" w:rsidR="007615D6" w:rsidRPr="005B25A1" w:rsidRDefault="007615D6" w:rsidP="007615D6">
      <w:pPr>
        <w:keepNext/>
        <w:keepLines/>
        <w:rPr>
          <w:b/>
          <w:bCs/>
        </w:rPr>
      </w:pPr>
      <w:r w:rsidRPr="005B25A1">
        <w:rPr>
          <w:b/>
          <w:bCs/>
        </w:rPr>
        <w:t>Plenary Discussion:</w:t>
      </w:r>
    </w:p>
    <w:p w14:paraId="21154A91" w14:textId="77777777" w:rsidR="004335B7" w:rsidRPr="004335B7" w:rsidRDefault="004335B7" w:rsidP="004335B7">
      <w:pPr>
        <w:keepNext/>
        <w:keepLines/>
      </w:pPr>
      <w:r w:rsidRPr="00E044EF">
        <w:rPr>
          <w:color w:val="FF0000"/>
        </w:rPr>
        <w:t>Block approve</w:t>
      </w:r>
      <w:r>
        <w:rPr>
          <w:color w:val="FF0000"/>
        </w:rPr>
        <w:t>d</w:t>
      </w:r>
      <w:r>
        <w:t>.</w:t>
      </w:r>
    </w:p>
    <w:p w14:paraId="36B906AF" w14:textId="48DA71F2" w:rsidR="007615D6" w:rsidRPr="00EB0339" w:rsidRDefault="004335B7" w:rsidP="004335B7">
      <w:r w:rsidRPr="005B25A1">
        <w:rPr>
          <w:b/>
          <w:bCs/>
        </w:rPr>
        <w:t>Status:</w:t>
      </w:r>
      <w:r>
        <w:t xml:space="preserve"> </w:t>
      </w:r>
      <w:r w:rsidRPr="00C3284B">
        <w:rPr>
          <w:color w:val="FF0000"/>
          <w:lang w:eastAsia="en-US"/>
        </w:rPr>
        <w:t>Approved</w:t>
      </w:r>
      <w:r>
        <w:t>.</w:t>
      </w:r>
    </w:p>
    <w:p w14:paraId="7342495A" w14:textId="77777777" w:rsidR="00E00DA6" w:rsidRDefault="007615D6" w:rsidP="000A3FBD">
      <w:pPr>
        <w:pStyle w:val="NormTop"/>
      </w:pPr>
      <w:r>
        <w:rPr>
          <w:color w:val="0000FF"/>
        </w:rPr>
        <w:t>SP-230141</w:t>
      </w:r>
      <w:r w:rsidRPr="00D53282">
        <w:t xml:space="preserve"> </w:t>
      </w:r>
      <w:r>
        <w:t>(CR PACK) Rel-16 CRs on Security for 5G_eSBA (Source: SA WG3)</w:t>
      </w:r>
      <w:r>
        <w:br/>
      </w:r>
      <w:r w:rsidRPr="00D53282">
        <w:rPr>
          <w:b/>
        </w:rPr>
        <w:t>Document for:</w:t>
      </w:r>
      <w:r w:rsidRPr="00D53282">
        <w:t xml:space="preserve"> </w:t>
      </w:r>
      <w:r>
        <w:t>Approval</w:t>
      </w:r>
      <w:r>
        <w:br/>
      </w:r>
      <w:r w:rsidRPr="00D53282">
        <w:rPr>
          <w:b/>
        </w:rPr>
        <w:t>Abstract:</w:t>
      </w:r>
      <w:r w:rsidRPr="00D53282">
        <w:t xml:space="preserve"> </w:t>
      </w:r>
      <w:r>
        <w:br/>
        <w:t>33.310 CR0147; 33.310 CR0148; 33.310 CR0149; 33.310 CR0150.</w:t>
      </w:r>
    </w:p>
    <w:p w14:paraId="51050378" w14:textId="77777777" w:rsidR="007615D6" w:rsidRPr="005B25A1" w:rsidRDefault="007615D6" w:rsidP="007615D6">
      <w:pPr>
        <w:keepNext/>
        <w:keepLines/>
        <w:rPr>
          <w:b/>
          <w:bCs/>
        </w:rPr>
      </w:pPr>
      <w:r w:rsidRPr="005B25A1">
        <w:rPr>
          <w:b/>
          <w:bCs/>
        </w:rPr>
        <w:t>Plenary Discussion:</w:t>
      </w:r>
    </w:p>
    <w:p w14:paraId="0C8FD330" w14:textId="77777777" w:rsidR="004335B7" w:rsidRPr="004335B7" w:rsidRDefault="004335B7" w:rsidP="004335B7">
      <w:pPr>
        <w:keepNext/>
        <w:keepLines/>
      </w:pPr>
      <w:r w:rsidRPr="00E044EF">
        <w:rPr>
          <w:color w:val="FF0000"/>
        </w:rPr>
        <w:t>Block approve</w:t>
      </w:r>
      <w:r>
        <w:rPr>
          <w:color w:val="FF0000"/>
        </w:rPr>
        <w:t>d</w:t>
      </w:r>
      <w:r>
        <w:t>.</w:t>
      </w:r>
    </w:p>
    <w:p w14:paraId="198A882B" w14:textId="04A58FD0" w:rsidR="007615D6" w:rsidRPr="00EB0339" w:rsidRDefault="004335B7" w:rsidP="004335B7">
      <w:r w:rsidRPr="005B25A1">
        <w:rPr>
          <w:b/>
          <w:bCs/>
        </w:rPr>
        <w:t>Status:</w:t>
      </w:r>
      <w:r>
        <w:t xml:space="preserve"> </w:t>
      </w:r>
      <w:r w:rsidRPr="00C3284B">
        <w:rPr>
          <w:color w:val="FF0000"/>
          <w:lang w:eastAsia="en-US"/>
        </w:rPr>
        <w:t>Approved</w:t>
      </w:r>
      <w:r>
        <w:t>.</w:t>
      </w:r>
    </w:p>
    <w:p w14:paraId="72968959" w14:textId="77777777" w:rsidR="00E00DA6" w:rsidRDefault="007615D6" w:rsidP="000A3FBD">
      <w:pPr>
        <w:pStyle w:val="NormTop"/>
      </w:pPr>
      <w:r>
        <w:rPr>
          <w:color w:val="0000FF"/>
        </w:rPr>
        <w:lastRenderedPageBreak/>
        <w:t>SP-230253</w:t>
      </w:r>
      <w:r w:rsidRPr="00D53282">
        <w:t xml:space="preserve"> </w:t>
      </w:r>
      <w:r>
        <w:t>(CR PACK) CR Pack on WI 5GMS3 (Source: SA WG4)</w:t>
      </w:r>
      <w:r>
        <w:br/>
      </w:r>
      <w:r w:rsidRPr="00D53282">
        <w:rPr>
          <w:b/>
        </w:rPr>
        <w:t>Document for:</w:t>
      </w:r>
      <w:r w:rsidRPr="00D53282">
        <w:t xml:space="preserve"> </w:t>
      </w:r>
      <w:r>
        <w:t>Approval</w:t>
      </w:r>
      <w:r>
        <w:br/>
      </w:r>
      <w:r w:rsidRPr="00D53282">
        <w:rPr>
          <w:b/>
        </w:rPr>
        <w:t>Abstract:</w:t>
      </w:r>
      <w:r w:rsidRPr="00D53282">
        <w:t xml:space="preserve"> </w:t>
      </w:r>
      <w:r>
        <w:br/>
        <w:t>26.512 CR0031R1; 26.512 CR0032R1.</w:t>
      </w:r>
    </w:p>
    <w:p w14:paraId="14201039" w14:textId="77777777" w:rsidR="007615D6" w:rsidRPr="005B25A1" w:rsidRDefault="007615D6" w:rsidP="007615D6">
      <w:pPr>
        <w:keepNext/>
        <w:keepLines/>
        <w:rPr>
          <w:b/>
          <w:bCs/>
        </w:rPr>
      </w:pPr>
      <w:r w:rsidRPr="005B25A1">
        <w:rPr>
          <w:b/>
          <w:bCs/>
        </w:rPr>
        <w:t>Plenary Discussion:</w:t>
      </w:r>
    </w:p>
    <w:p w14:paraId="0FFEABEB" w14:textId="77777777" w:rsidR="004335B7" w:rsidRPr="004335B7" w:rsidRDefault="004335B7" w:rsidP="004335B7">
      <w:pPr>
        <w:keepNext/>
        <w:keepLines/>
      </w:pPr>
      <w:r w:rsidRPr="00E044EF">
        <w:rPr>
          <w:color w:val="FF0000"/>
        </w:rPr>
        <w:t>Block approve</w:t>
      </w:r>
      <w:r>
        <w:rPr>
          <w:color w:val="FF0000"/>
        </w:rPr>
        <w:t>d</w:t>
      </w:r>
      <w:r>
        <w:t>.</w:t>
      </w:r>
    </w:p>
    <w:p w14:paraId="040CDAF4" w14:textId="381611B7" w:rsidR="007615D6" w:rsidRPr="00EB0339" w:rsidRDefault="004335B7" w:rsidP="004335B7">
      <w:r w:rsidRPr="005B25A1">
        <w:rPr>
          <w:b/>
          <w:bCs/>
        </w:rPr>
        <w:t>Status:</w:t>
      </w:r>
      <w:r>
        <w:t xml:space="preserve"> </w:t>
      </w:r>
      <w:r w:rsidRPr="00C3284B">
        <w:rPr>
          <w:color w:val="FF0000"/>
          <w:lang w:eastAsia="en-US"/>
        </w:rPr>
        <w:t>Approved</w:t>
      </w:r>
      <w:r>
        <w:t>.</w:t>
      </w:r>
    </w:p>
    <w:p w14:paraId="7C387EA8" w14:textId="77777777" w:rsidR="00E00DA6" w:rsidRDefault="007615D6" w:rsidP="000A3FBD">
      <w:pPr>
        <w:pStyle w:val="NormTop"/>
      </w:pPr>
      <w:r>
        <w:rPr>
          <w:color w:val="0000FF"/>
        </w:rPr>
        <w:t>SP-230250</w:t>
      </w:r>
      <w:r w:rsidRPr="00D53282">
        <w:t xml:space="preserve"> </w:t>
      </w:r>
      <w:r>
        <w:t>(CR PACK) CR Pack on QOED (Source: SA WG4)</w:t>
      </w:r>
      <w:r>
        <w:br/>
      </w:r>
      <w:r w:rsidRPr="00D53282">
        <w:rPr>
          <w:b/>
        </w:rPr>
        <w:t>Document for:</w:t>
      </w:r>
      <w:r w:rsidRPr="00D53282">
        <w:t xml:space="preserve"> </w:t>
      </w:r>
      <w:r>
        <w:t>Approval</w:t>
      </w:r>
      <w:r>
        <w:br/>
      </w:r>
      <w:r w:rsidRPr="00D53282">
        <w:rPr>
          <w:b/>
        </w:rPr>
        <w:t>Abstract:</w:t>
      </w:r>
      <w:r w:rsidRPr="00D53282">
        <w:t xml:space="preserve"> </w:t>
      </w:r>
      <w:r>
        <w:br/>
        <w:t>26.114 CR0542; 26.114 CR0543; 26.114 CR0544.</w:t>
      </w:r>
    </w:p>
    <w:p w14:paraId="1E5FDFD4" w14:textId="77777777" w:rsidR="007615D6" w:rsidRPr="005B25A1" w:rsidRDefault="007615D6" w:rsidP="007615D6">
      <w:pPr>
        <w:keepNext/>
        <w:keepLines/>
        <w:rPr>
          <w:b/>
          <w:bCs/>
        </w:rPr>
      </w:pPr>
      <w:r w:rsidRPr="005B25A1">
        <w:rPr>
          <w:b/>
          <w:bCs/>
        </w:rPr>
        <w:t>Plenary Discussion:</w:t>
      </w:r>
    </w:p>
    <w:p w14:paraId="752FEBC5" w14:textId="77777777" w:rsidR="004335B7" w:rsidRPr="004335B7" w:rsidRDefault="004335B7" w:rsidP="004335B7">
      <w:pPr>
        <w:keepNext/>
        <w:keepLines/>
      </w:pPr>
      <w:r w:rsidRPr="00E044EF">
        <w:rPr>
          <w:color w:val="FF0000"/>
        </w:rPr>
        <w:t>Block approve</w:t>
      </w:r>
      <w:r>
        <w:rPr>
          <w:color w:val="FF0000"/>
        </w:rPr>
        <w:t>d</w:t>
      </w:r>
      <w:r>
        <w:t>.</w:t>
      </w:r>
    </w:p>
    <w:p w14:paraId="1A44B14E" w14:textId="4A74DA21" w:rsidR="007615D6" w:rsidRPr="00EB0339" w:rsidRDefault="004335B7" w:rsidP="004335B7">
      <w:r w:rsidRPr="005B25A1">
        <w:rPr>
          <w:b/>
          <w:bCs/>
        </w:rPr>
        <w:t>Status:</w:t>
      </w:r>
      <w:r>
        <w:t xml:space="preserve"> </w:t>
      </w:r>
      <w:r w:rsidRPr="00C3284B">
        <w:rPr>
          <w:color w:val="FF0000"/>
          <w:lang w:eastAsia="en-US"/>
        </w:rPr>
        <w:t>Approved</w:t>
      </w:r>
      <w:r>
        <w:t>.</w:t>
      </w:r>
    </w:p>
    <w:p w14:paraId="5852B741" w14:textId="77777777" w:rsidR="00E00DA6" w:rsidRDefault="007615D6" w:rsidP="000A3FBD">
      <w:pPr>
        <w:pStyle w:val="NormTop"/>
      </w:pPr>
      <w:r>
        <w:rPr>
          <w:color w:val="0000FF"/>
        </w:rPr>
        <w:t>SP-230249</w:t>
      </w:r>
      <w:r w:rsidRPr="00D53282">
        <w:t xml:space="preserve"> </w:t>
      </w:r>
      <w:r>
        <w:t>(CR PACK) CR Pack on WIs eDASH, QOED (Source: SA WG4)</w:t>
      </w:r>
      <w:r>
        <w:br/>
      </w:r>
      <w:r w:rsidRPr="00D53282">
        <w:rPr>
          <w:b/>
        </w:rPr>
        <w:t>Document for:</w:t>
      </w:r>
      <w:r w:rsidRPr="00D53282">
        <w:t xml:space="preserve"> </w:t>
      </w:r>
      <w:r>
        <w:t>Approval</w:t>
      </w:r>
      <w:r>
        <w:br/>
      </w:r>
      <w:r w:rsidRPr="00D53282">
        <w:rPr>
          <w:b/>
        </w:rPr>
        <w:t>Abstract:</w:t>
      </w:r>
      <w:r w:rsidRPr="00D53282">
        <w:t xml:space="preserve"> </w:t>
      </w:r>
      <w:r>
        <w:br/>
        <w:t>26.247 CR0177; 26.247 CR0178.</w:t>
      </w:r>
    </w:p>
    <w:p w14:paraId="784D221C" w14:textId="77777777" w:rsidR="007615D6" w:rsidRPr="005B25A1" w:rsidRDefault="007615D6" w:rsidP="007615D6">
      <w:pPr>
        <w:keepNext/>
        <w:keepLines/>
        <w:rPr>
          <w:b/>
          <w:bCs/>
        </w:rPr>
      </w:pPr>
      <w:r w:rsidRPr="005B25A1">
        <w:rPr>
          <w:b/>
          <w:bCs/>
        </w:rPr>
        <w:t>Plenary Discussion:</w:t>
      </w:r>
    </w:p>
    <w:p w14:paraId="7570BFF1" w14:textId="77777777" w:rsidR="004335B7" w:rsidRPr="004335B7" w:rsidRDefault="004335B7" w:rsidP="004335B7">
      <w:pPr>
        <w:keepNext/>
        <w:keepLines/>
      </w:pPr>
      <w:r w:rsidRPr="00E044EF">
        <w:rPr>
          <w:color w:val="FF0000"/>
        </w:rPr>
        <w:t>Block approve</w:t>
      </w:r>
      <w:r>
        <w:rPr>
          <w:color w:val="FF0000"/>
        </w:rPr>
        <w:t>d</w:t>
      </w:r>
      <w:r>
        <w:t>.</w:t>
      </w:r>
    </w:p>
    <w:p w14:paraId="4100212D" w14:textId="0180888D" w:rsidR="007615D6" w:rsidRPr="00EB0339" w:rsidRDefault="004335B7" w:rsidP="004335B7">
      <w:r w:rsidRPr="005B25A1">
        <w:rPr>
          <w:b/>
          <w:bCs/>
        </w:rPr>
        <w:t>Status:</w:t>
      </w:r>
      <w:r>
        <w:t xml:space="preserve"> </w:t>
      </w:r>
      <w:r w:rsidRPr="00C3284B">
        <w:rPr>
          <w:color w:val="FF0000"/>
          <w:lang w:eastAsia="en-US"/>
        </w:rPr>
        <w:t>Approved</w:t>
      </w:r>
      <w:r>
        <w:t>.</w:t>
      </w:r>
    </w:p>
    <w:p w14:paraId="3D05921D" w14:textId="77777777" w:rsidR="00E00DA6" w:rsidRDefault="007615D6" w:rsidP="000A3FBD">
      <w:pPr>
        <w:pStyle w:val="NormTop"/>
      </w:pPr>
      <w:r>
        <w:rPr>
          <w:color w:val="0000FF"/>
        </w:rPr>
        <w:t>SP-230199</w:t>
      </w:r>
      <w:r w:rsidRPr="00D53282">
        <w:t xml:space="preserve"> </w:t>
      </w:r>
      <w:r>
        <w:t>(CR PACK) Rel-16 CRs on TEI Batch 2 (Source: SA WG5)</w:t>
      </w:r>
      <w:r>
        <w:br/>
      </w:r>
      <w:r w:rsidRPr="00D53282">
        <w:rPr>
          <w:b/>
        </w:rPr>
        <w:t>Document for:</w:t>
      </w:r>
      <w:r w:rsidRPr="00D53282">
        <w:t xml:space="preserve"> </w:t>
      </w:r>
      <w:r>
        <w:t>Approval</w:t>
      </w:r>
      <w:r>
        <w:br/>
      </w:r>
      <w:r w:rsidRPr="00D53282">
        <w:rPr>
          <w:b/>
        </w:rPr>
        <w:t>Abstract:</w:t>
      </w:r>
      <w:r w:rsidRPr="00D53282">
        <w:t xml:space="preserve"> </w:t>
      </w:r>
      <w:r>
        <w:br/>
        <w:t>28.541 CR0865; 28.541 CR0866; 28.622 CR0213; 28.622 CR0215; 28.532 CR0240; 28.532 CR0241; 28.541 CR0867R1; 28.622 CR0231; 28.622 CR0232; 28.622 CR0233; 28.532 CR0242R1; 28.532 CR0243R1; 28.530 CR0055R1; 28.530 CR0056R1; 28.623 CR0221R1; 28.623 CR0222R2; 28.623 CR0223R1.</w:t>
      </w:r>
    </w:p>
    <w:p w14:paraId="19C3496A" w14:textId="77777777" w:rsidR="007615D6" w:rsidRPr="005B25A1" w:rsidRDefault="007615D6" w:rsidP="007615D6">
      <w:pPr>
        <w:keepNext/>
        <w:keepLines/>
        <w:rPr>
          <w:b/>
          <w:bCs/>
        </w:rPr>
      </w:pPr>
      <w:r w:rsidRPr="005B25A1">
        <w:rPr>
          <w:b/>
          <w:bCs/>
        </w:rPr>
        <w:t>Plenary Discussion:</w:t>
      </w:r>
    </w:p>
    <w:p w14:paraId="046505EA" w14:textId="77777777" w:rsidR="004335B7" w:rsidRPr="004335B7" w:rsidRDefault="004335B7" w:rsidP="004335B7">
      <w:pPr>
        <w:keepNext/>
        <w:keepLines/>
      </w:pPr>
      <w:r w:rsidRPr="00E044EF">
        <w:rPr>
          <w:color w:val="FF0000"/>
        </w:rPr>
        <w:t>Block approve</w:t>
      </w:r>
      <w:r>
        <w:rPr>
          <w:color w:val="FF0000"/>
        </w:rPr>
        <w:t>d</w:t>
      </w:r>
      <w:r>
        <w:t>.</w:t>
      </w:r>
    </w:p>
    <w:p w14:paraId="132DCD3A" w14:textId="32A091D0" w:rsidR="007615D6" w:rsidRPr="00EB0339" w:rsidRDefault="004335B7" w:rsidP="004335B7">
      <w:r w:rsidRPr="005B25A1">
        <w:rPr>
          <w:b/>
          <w:bCs/>
        </w:rPr>
        <w:t>Status:</w:t>
      </w:r>
      <w:r>
        <w:t xml:space="preserve"> </w:t>
      </w:r>
      <w:r w:rsidRPr="00C3284B">
        <w:rPr>
          <w:color w:val="FF0000"/>
          <w:lang w:eastAsia="en-US"/>
        </w:rPr>
        <w:t>Approved</w:t>
      </w:r>
      <w:r>
        <w:t>.</w:t>
      </w:r>
    </w:p>
    <w:p w14:paraId="5F26ECD4" w14:textId="77777777" w:rsidR="00E00DA6" w:rsidRDefault="007615D6" w:rsidP="000A3FBD">
      <w:pPr>
        <w:pStyle w:val="NormTop"/>
      </w:pPr>
      <w:r>
        <w:rPr>
          <w:color w:val="0000FF"/>
        </w:rPr>
        <w:t>SP-230203</w:t>
      </w:r>
      <w:r w:rsidRPr="00D53282">
        <w:t xml:space="preserve"> </w:t>
      </w:r>
      <w:r>
        <w:t>(CR PACK) Rel-16 CRs on Self-Organizing Networks (SON) for 5G networks (Source: SA WG5)</w:t>
      </w:r>
      <w:r>
        <w:br/>
      </w:r>
      <w:r w:rsidRPr="00D53282">
        <w:rPr>
          <w:b/>
        </w:rPr>
        <w:t>Document for:</w:t>
      </w:r>
      <w:r w:rsidRPr="00D53282">
        <w:t xml:space="preserve"> </w:t>
      </w:r>
      <w:r>
        <w:t>Approval</w:t>
      </w:r>
      <w:r>
        <w:br/>
      </w:r>
      <w:r w:rsidRPr="00D53282">
        <w:rPr>
          <w:b/>
        </w:rPr>
        <w:t>Abstract:</w:t>
      </w:r>
      <w:r w:rsidRPr="00D53282">
        <w:t xml:space="preserve"> </w:t>
      </w:r>
      <w:r>
        <w:br/>
        <w:t>28.313 CR0054; 28.313 CR0055.</w:t>
      </w:r>
    </w:p>
    <w:p w14:paraId="73587B25" w14:textId="77777777" w:rsidR="007615D6" w:rsidRPr="005B25A1" w:rsidRDefault="007615D6" w:rsidP="007615D6">
      <w:pPr>
        <w:keepNext/>
        <w:keepLines/>
        <w:rPr>
          <w:b/>
          <w:bCs/>
        </w:rPr>
      </w:pPr>
      <w:r w:rsidRPr="005B25A1">
        <w:rPr>
          <w:b/>
          <w:bCs/>
        </w:rPr>
        <w:t>Plenary Discussion:</w:t>
      </w:r>
    </w:p>
    <w:p w14:paraId="7C503296" w14:textId="77777777" w:rsidR="004335B7" w:rsidRPr="004335B7" w:rsidRDefault="004335B7" w:rsidP="004335B7">
      <w:pPr>
        <w:keepNext/>
        <w:keepLines/>
      </w:pPr>
      <w:r w:rsidRPr="00E044EF">
        <w:rPr>
          <w:color w:val="FF0000"/>
        </w:rPr>
        <w:t>Block approve</w:t>
      </w:r>
      <w:r>
        <w:rPr>
          <w:color w:val="FF0000"/>
        </w:rPr>
        <w:t>d</w:t>
      </w:r>
      <w:r>
        <w:t>.</w:t>
      </w:r>
    </w:p>
    <w:p w14:paraId="5A38D8C6" w14:textId="2BB1AD17" w:rsidR="007615D6" w:rsidRPr="00EB0339" w:rsidRDefault="004335B7" w:rsidP="004335B7">
      <w:r w:rsidRPr="005B25A1">
        <w:rPr>
          <w:b/>
          <w:bCs/>
        </w:rPr>
        <w:t>Status:</w:t>
      </w:r>
      <w:r>
        <w:t xml:space="preserve"> </w:t>
      </w:r>
      <w:r w:rsidRPr="00C3284B">
        <w:rPr>
          <w:color w:val="FF0000"/>
          <w:lang w:eastAsia="en-US"/>
        </w:rPr>
        <w:t>Approved</w:t>
      </w:r>
      <w:r>
        <w:t>.</w:t>
      </w:r>
    </w:p>
    <w:p w14:paraId="3C839B23" w14:textId="77777777" w:rsidR="00E00DA6" w:rsidRDefault="007615D6" w:rsidP="000A3FBD">
      <w:pPr>
        <w:pStyle w:val="NormTop"/>
      </w:pPr>
      <w:r>
        <w:rPr>
          <w:color w:val="0000FF"/>
        </w:rPr>
        <w:lastRenderedPageBreak/>
        <w:t>SP-230198</w:t>
      </w:r>
      <w:r w:rsidRPr="00D53282">
        <w:t xml:space="preserve"> </w:t>
      </w:r>
      <w:r>
        <w:t>(CR PACK) Rel-16 CRs on TEI Batch 1 (Source: SA WG5)</w:t>
      </w:r>
      <w:r>
        <w:br/>
      </w:r>
      <w:r w:rsidRPr="00D53282">
        <w:rPr>
          <w:b/>
        </w:rPr>
        <w:t>Document for:</w:t>
      </w:r>
      <w:r w:rsidRPr="00D53282">
        <w:t xml:space="preserve"> </w:t>
      </w:r>
      <w:r>
        <w:t>Approval</w:t>
      </w:r>
      <w:r>
        <w:br/>
      </w:r>
      <w:r w:rsidRPr="00D53282">
        <w:rPr>
          <w:b/>
        </w:rPr>
        <w:t>Abstract:</w:t>
      </w:r>
      <w:r w:rsidRPr="00D53282">
        <w:t xml:space="preserve"> </w:t>
      </w:r>
      <w:r>
        <w:br/>
        <w:t>32.158 CR0080; 32.158 CR0081; 32.158 CR0082; 32.158 CR0083; 32.158 CR0086; 32.158 CR0087; 32.158 CR0088; 32.158 CR0089; 32.158 CR0090; 32.158 CR0091; 32.158 CR0092; 32.158 CR0093; 32.158 CR0094; 32.158 CR0096; 32.158 CR0097; 32.255 CR0414; 32.158 CR0098; 32.158 CR0079R1; 32.158 CR0084R1; 32.158 CR0085R1; 32.158 CR0078R2.</w:t>
      </w:r>
    </w:p>
    <w:p w14:paraId="1FE3532D" w14:textId="77777777" w:rsidR="007615D6" w:rsidRPr="005B25A1" w:rsidRDefault="007615D6" w:rsidP="007615D6">
      <w:pPr>
        <w:keepNext/>
        <w:keepLines/>
        <w:rPr>
          <w:b/>
          <w:bCs/>
        </w:rPr>
      </w:pPr>
      <w:r w:rsidRPr="005B25A1">
        <w:rPr>
          <w:b/>
          <w:bCs/>
        </w:rPr>
        <w:t>Plenary Discussion:</w:t>
      </w:r>
    </w:p>
    <w:p w14:paraId="64857A41" w14:textId="77777777" w:rsidR="004335B7" w:rsidRPr="004335B7" w:rsidRDefault="004335B7" w:rsidP="004335B7">
      <w:pPr>
        <w:keepNext/>
        <w:keepLines/>
      </w:pPr>
      <w:r w:rsidRPr="00E044EF">
        <w:rPr>
          <w:color w:val="FF0000"/>
        </w:rPr>
        <w:t>Block approve</w:t>
      </w:r>
      <w:r>
        <w:rPr>
          <w:color w:val="FF0000"/>
        </w:rPr>
        <w:t>d</w:t>
      </w:r>
      <w:r>
        <w:t>.</w:t>
      </w:r>
    </w:p>
    <w:p w14:paraId="20F62F1C" w14:textId="6FB003AD" w:rsidR="007615D6" w:rsidRPr="00EB0339" w:rsidRDefault="004335B7" w:rsidP="004335B7">
      <w:r w:rsidRPr="005B25A1">
        <w:rPr>
          <w:b/>
          <w:bCs/>
        </w:rPr>
        <w:t>Status:</w:t>
      </w:r>
      <w:r>
        <w:t xml:space="preserve"> </w:t>
      </w:r>
      <w:r w:rsidRPr="00C3284B">
        <w:rPr>
          <w:color w:val="FF0000"/>
          <w:lang w:eastAsia="en-US"/>
        </w:rPr>
        <w:t>Approved</w:t>
      </w:r>
      <w:r>
        <w:t>.</w:t>
      </w:r>
    </w:p>
    <w:p w14:paraId="1F79FA4C" w14:textId="77777777" w:rsidR="00E00DA6" w:rsidRDefault="007615D6" w:rsidP="000A3FBD">
      <w:pPr>
        <w:pStyle w:val="NormTop"/>
      </w:pPr>
      <w:r>
        <w:rPr>
          <w:color w:val="0000FF"/>
        </w:rPr>
        <w:t>SP-230208</w:t>
      </w:r>
      <w:r w:rsidRPr="00D53282">
        <w:t xml:space="preserve"> </w:t>
      </w:r>
      <w:r>
        <w:t>(CR PACK) Rel-16 CRs on NRM enhancements (Source: SA WG5)</w:t>
      </w:r>
      <w:r>
        <w:br/>
      </w:r>
      <w:r w:rsidRPr="00D53282">
        <w:rPr>
          <w:b/>
        </w:rPr>
        <w:t>Document for:</w:t>
      </w:r>
      <w:r w:rsidRPr="00D53282">
        <w:t xml:space="preserve"> </w:t>
      </w:r>
      <w:r>
        <w:t>Approval</w:t>
      </w:r>
      <w:r>
        <w:br/>
      </w:r>
      <w:r w:rsidRPr="00D53282">
        <w:rPr>
          <w:b/>
        </w:rPr>
        <w:t>Abstract:</w:t>
      </w:r>
      <w:r w:rsidRPr="00D53282">
        <w:t xml:space="preserve"> </w:t>
      </w:r>
      <w:r>
        <w:br/>
        <w:t>28.541 CR0891; 28.622 CR0228R1; 28.622 CR0229R1; 28.622 CR0230R1; 28.623 CR0238R1; 28.623 CR0239R1; 28.623 CR0240R1.</w:t>
      </w:r>
    </w:p>
    <w:p w14:paraId="25840722" w14:textId="77777777" w:rsidR="007615D6" w:rsidRPr="005B25A1" w:rsidRDefault="007615D6" w:rsidP="007615D6">
      <w:pPr>
        <w:keepNext/>
        <w:keepLines/>
        <w:rPr>
          <w:b/>
          <w:bCs/>
        </w:rPr>
      </w:pPr>
      <w:r w:rsidRPr="005B25A1">
        <w:rPr>
          <w:b/>
          <w:bCs/>
        </w:rPr>
        <w:t>Plenary Discussion:</w:t>
      </w:r>
    </w:p>
    <w:p w14:paraId="1C1E42B0" w14:textId="77777777" w:rsidR="004335B7" w:rsidRPr="004335B7" w:rsidRDefault="004335B7" w:rsidP="004335B7">
      <w:pPr>
        <w:keepNext/>
        <w:keepLines/>
      </w:pPr>
      <w:r w:rsidRPr="00E044EF">
        <w:rPr>
          <w:color w:val="FF0000"/>
        </w:rPr>
        <w:t>Block approve</w:t>
      </w:r>
      <w:r>
        <w:rPr>
          <w:color w:val="FF0000"/>
        </w:rPr>
        <w:t>d</w:t>
      </w:r>
      <w:r>
        <w:t>.</w:t>
      </w:r>
    </w:p>
    <w:p w14:paraId="3F31AB4E" w14:textId="4FF111D5" w:rsidR="007615D6" w:rsidRPr="00EB0339" w:rsidRDefault="004335B7" w:rsidP="004335B7">
      <w:r w:rsidRPr="005B25A1">
        <w:rPr>
          <w:b/>
          <w:bCs/>
        </w:rPr>
        <w:t>Status:</w:t>
      </w:r>
      <w:r>
        <w:t xml:space="preserve"> </w:t>
      </w:r>
      <w:r w:rsidRPr="00C3284B">
        <w:rPr>
          <w:color w:val="FF0000"/>
          <w:lang w:eastAsia="en-US"/>
        </w:rPr>
        <w:t>Approved</w:t>
      </w:r>
      <w:r>
        <w:t>.</w:t>
      </w:r>
    </w:p>
    <w:p w14:paraId="6F859A56" w14:textId="77777777" w:rsidR="007615D6" w:rsidRDefault="007615D6" w:rsidP="007615D6">
      <w:pPr>
        <w:pStyle w:val="Heading1"/>
      </w:pPr>
      <w:bookmarkStart w:id="68" w:name="_Toc131417206"/>
      <w:r>
        <w:t>17</w:t>
      </w:r>
      <w:r>
        <w:tab/>
        <w:t>Rel-17 CRs</w:t>
      </w:r>
      <w:bookmarkEnd w:id="68"/>
    </w:p>
    <w:p w14:paraId="737ECEA0" w14:textId="77777777" w:rsidR="00E00DA6" w:rsidRDefault="007615D6" w:rsidP="000A3FBD">
      <w:pPr>
        <w:pStyle w:val="NormTop"/>
      </w:pPr>
      <w:r>
        <w:rPr>
          <w:color w:val="0000FF"/>
        </w:rPr>
        <w:t>SP-230304</w:t>
      </w:r>
      <w:r w:rsidRPr="00D53282">
        <w:t xml:space="preserve"> </w:t>
      </w:r>
      <w:r>
        <w:t>(CR) 23.503 CR0872R3 (Rel-17, 'F'): Corrections to use of RSD validation criteria in URSP rules (Source: MediaTek Inc.,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Update NOTE 8 from clause 6.6.2.1.</w:t>
      </w:r>
    </w:p>
    <w:p w14:paraId="62C9B3DA" w14:textId="77777777" w:rsidR="00E00DA6" w:rsidRPr="00B81031" w:rsidRDefault="00000000" w:rsidP="00B81031">
      <w:pPr>
        <w:keepNext/>
        <w:keepLines/>
        <w:rPr>
          <w:i/>
        </w:rPr>
      </w:pPr>
      <w:r w:rsidRPr="00B81031">
        <w:rPr>
          <w:b/>
          <w:bCs/>
          <w:i/>
        </w:rPr>
        <w:t>Comment:</w:t>
      </w:r>
      <w:r>
        <w:rPr>
          <w:i/>
        </w:rPr>
        <w:t xml:space="preserve"> </w:t>
      </w:r>
      <w:r w:rsidR="007615D6">
        <w:rPr>
          <w:i/>
        </w:rPr>
        <w:t>Revision of S2-2302439. (Update of 23.503 CR0872R1 in CR Pack SP-230114).</w:t>
      </w:r>
    </w:p>
    <w:p w14:paraId="6F05A967" w14:textId="77777777" w:rsidR="007615D6" w:rsidRPr="005B25A1" w:rsidRDefault="007615D6" w:rsidP="007615D6">
      <w:pPr>
        <w:keepNext/>
        <w:keepLines/>
        <w:rPr>
          <w:b/>
          <w:bCs/>
        </w:rPr>
      </w:pPr>
      <w:r w:rsidRPr="005B25A1">
        <w:rPr>
          <w:b/>
          <w:bCs/>
        </w:rPr>
        <w:t>Plenary Discussion:</w:t>
      </w:r>
    </w:p>
    <w:p w14:paraId="4740D43F" w14:textId="3B32B97C" w:rsidR="007615D6" w:rsidRPr="00654A9D" w:rsidRDefault="00654A9D" w:rsidP="007615D6">
      <w:pPr>
        <w:keepNext/>
        <w:keepLines/>
      </w:pPr>
      <w:r>
        <w:t xml:space="preserve">Revised to </w:t>
      </w:r>
      <w:r w:rsidRPr="00654A9D">
        <w:rPr>
          <w:color w:val="0000FF"/>
        </w:rPr>
        <w:t>SP-230370</w:t>
      </w:r>
      <w:r>
        <w:t xml:space="preserve">. </w:t>
      </w:r>
      <w:r w:rsidR="003F2CE3">
        <w:t xml:space="preserve">Google suggested removing NOTE 8 as it has </w:t>
      </w:r>
      <w:r w:rsidR="00766015">
        <w:t>little</w:t>
      </w:r>
      <w:r w:rsidR="003F2CE3">
        <w:t xml:space="preserve"> value and may confuse implementors. </w:t>
      </w:r>
      <w:r w:rsidR="00766015">
        <w:t xml:space="preserve">Nokia considered it better to explicitly indicate the issue in the note. This was then </w:t>
      </w:r>
      <w:r w:rsidR="00766015" w:rsidRPr="00C3284B">
        <w:rPr>
          <w:color w:val="FF0000"/>
          <w:lang w:eastAsia="en-US"/>
        </w:rPr>
        <w:t>approved</w:t>
      </w:r>
      <w:r w:rsidR="00766015">
        <w:t>.</w:t>
      </w:r>
    </w:p>
    <w:p w14:paraId="1D1B4A3C" w14:textId="5DF6167A" w:rsidR="007615D6" w:rsidRPr="00766015" w:rsidRDefault="007615D6" w:rsidP="007615D6">
      <w:r w:rsidRPr="005B25A1">
        <w:rPr>
          <w:b/>
          <w:bCs/>
        </w:rPr>
        <w:t>Status:</w:t>
      </w:r>
      <w:r>
        <w:t xml:space="preserve"> </w:t>
      </w:r>
      <w:r w:rsidR="00766015" w:rsidRPr="00C3284B">
        <w:rPr>
          <w:color w:val="FF0000"/>
          <w:lang w:eastAsia="en-US"/>
        </w:rPr>
        <w:t>Approved</w:t>
      </w:r>
      <w:r w:rsidR="00766015">
        <w:t>.</w:t>
      </w:r>
    </w:p>
    <w:p w14:paraId="3AFB8F01" w14:textId="77777777" w:rsidR="00E00DA6" w:rsidRDefault="007615D6" w:rsidP="000A3FBD">
      <w:pPr>
        <w:pStyle w:val="NormTop"/>
      </w:pPr>
      <w:r>
        <w:rPr>
          <w:color w:val="0000FF"/>
        </w:rPr>
        <w:t>SP-230306</w:t>
      </w:r>
      <w:r w:rsidRPr="00D53282">
        <w:t xml:space="preserve"> </w:t>
      </w:r>
      <w:r>
        <w:t>(CR) 23.503 CR0873R3 (Rel-18, 'A'): Corrections to use of RSD validation criteria in URSP rules (Source: MediaTek Inc., Ericsson)</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Update 'NOTE 8' from clause 6.6.2.1.</w:t>
      </w:r>
    </w:p>
    <w:p w14:paraId="5FA9DD79" w14:textId="77777777" w:rsidR="00E00DA6" w:rsidRPr="00B81031" w:rsidRDefault="00000000" w:rsidP="00B81031">
      <w:pPr>
        <w:keepNext/>
        <w:keepLines/>
        <w:rPr>
          <w:i/>
        </w:rPr>
      </w:pPr>
      <w:r w:rsidRPr="00B81031">
        <w:rPr>
          <w:b/>
          <w:bCs/>
          <w:i/>
        </w:rPr>
        <w:t>Comment:</w:t>
      </w:r>
      <w:r>
        <w:rPr>
          <w:i/>
        </w:rPr>
        <w:t xml:space="preserve"> </w:t>
      </w:r>
      <w:r w:rsidR="007615D6">
        <w:rPr>
          <w:i/>
        </w:rPr>
        <w:t>Revision of S2-2302440 (Update of 23.503 CR0873R1 in CR Pack SP-230114).</w:t>
      </w:r>
    </w:p>
    <w:p w14:paraId="12A24912" w14:textId="77777777" w:rsidR="007615D6" w:rsidRPr="005B25A1" w:rsidRDefault="007615D6" w:rsidP="007615D6">
      <w:pPr>
        <w:keepNext/>
        <w:keepLines/>
        <w:rPr>
          <w:b/>
          <w:bCs/>
        </w:rPr>
      </w:pPr>
      <w:r w:rsidRPr="005B25A1">
        <w:rPr>
          <w:b/>
          <w:bCs/>
        </w:rPr>
        <w:t>Plenary Discussion:</w:t>
      </w:r>
    </w:p>
    <w:p w14:paraId="33DE96A4" w14:textId="378FB352" w:rsidR="00654A9D" w:rsidRPr="00766015" w:rsidRDefault="00654A9D" w:rsidP="00654A9D">
      <w:pPr>
        <w:keepNext/>
        <w:keepLines/>
      </w:pPr>
      <w:r>
        <w:t xml:space="preserve">Revised to </w:t>
      </w:r>
      <w:r w:rsidRPr="00654A9D">
        <w:rPr>
          <w:color w:val="0000FF"/>
        </w:rPr>
        <w:t>SP-23037</w:t>
      </w:r>
      <w:r>
        <w:rPr>
          <w:color w:val="0000FF"/>
        </w:rPr>
        <w:t>1</w:t>
      </w:r>
      <w:r>
        <w:t xml:space="preserve">. </w:t>
      </w:r>
      <w:r w:rsidR="00766015">
        <w:t xml:space="preserve">This CR was </w:t>
      </w:r>
      <w:r w:rsidR="00766015" w:rsidRPr="00C3284B">
        <w:rPr>
          <w:color w:val="FF0000"/>
          <w:lang w:eastAsia="en-US"/>
        </w:rPr>
        <w:t>approved</w:t>
      </w:r>
      <w:r w:rsidR="00766015">
        <w:t>.</w:t>
      </w:r>
    </w:p>
    <w:p w14:paraId="61FAAA87" w14:textId="77777777" w:rsidR="00766015" w:rsidRPr="00766015" w:rsidRDefault="00766015" w:rsidP="00766015">
      <w:r w:rsidRPr="005B25A1">
        <w:rPr>
          <w:b/>
          <w:bCs/>
        </w:rPr>
        <w:t>Status:</w:t>
      </w:r>
      <w:r>
        <w:t xml:space="preserve"> </w:t>
      </w:r>
      <w:r w:rsidRPr="00C3284B">
        <w:rPr>
          <w:color w:val="FF0000"/>
          <w:lang w:eastAsia="en-US"/>
        </w:rPr>
        <w:t>Approved</w:t>
      </w:r>
      <w:r>
        <w:t>.</w:t>
      </w:r>
    </w:p>
    <w:p w14:paraId="7939CF4A" w14:textId="77777777" w:rsidR="00E00DA6" w:rsidRDefault="007615D6" w:rsidP="000A3FBD">
      <w:pPr>
        <w:pStyle w:val="NormTop"/>
      </w:pPr>
      <w:r>
        <w:rPr>
          <w:color w:val="0000FF"/>
        </w:rPr>
        <w:lastRenderedPageBreak/>
        <w:t>SP-230114</w:t>
      </w:r>
      <w:r w:rsidRPr="00D53282">
        <w:t xml:space="preserve"> </w:t>
      </w:r>
      <w:r>
        <w:t>(CR PACK) SA WG2 CRs where company inputs are expected (Rel-17, Rel-18) (Source: SA WG2)</w:t>
      </w:r>
      <w:r>
        <w:br/>
      </w:r>
      <w:r w:rsidRPr="00D53282">
        <w:rPr>
          <w:b/>
        </w:rPr>
        <w:t>Document for:</w:t>
      </w:r>
      <w:r w:rsidRPr="00D53282">
        <w:t xml:space="preserve"> </w:t>
      </w:r>
      <w:r>
        <w:t>Approval</w:t>
      </w:r>
      <w:r>
        <w:br/>
      </w:r>
      <w:r w:rsidRPr="00D53282">
        <w:rPr>
          <w:b/>
        </w:rPr>
        <w:t>Abstract:</w:t>
      </w:r>
      <w:r w:rsidRPr="00D53282">
        <w:t xml:space="preserve"> </w:t>
      </w:r>
      <w:r>
        <w:br/>
        <w:t>23.503 CR0872R1; 23.503 CR0873R1.</w:t>
      </w:r>
    </w:p>
    <w:p w14:paraId="39D24105" w14:textId="77777777" w:rsidR="00E00DA6" w:rsidRPr="00B81031" w:rsidRDefault="00000000" w:rsidP="00B81031">
      <w:pPr>
        <w:keepNext/>
        <w:keepLines/>
        <w:rPr>
          <w:i/>
        </w:rPr>
      </w:pPr>
      <w:r w:rsidRPr="00B81031">
        <w:rPr>
          <w:b/>
          <w:bCs/>
          <w:i/>
        </w:rPr>
        <w:t>Comment:</w:t>
      </w:r>
      <w:r>
        <w:rPr>
          <w:i/>
        </w:rPr>
        <w:t xml:space="preserve"> </w:t>
      </w:r>
      <w:r w:rsidR="007615D6">
        <w:rPr>
          <w:i/>
        </w:rPr>
        <w:t>Proposed revisions of these CRs in SP-230304 and SP-230306.</w:t>
      </w:r>
    </w:p>
    <w:p w14:paraId="52152F76" w14:textId="77777777" w:rsidR="007615D6" w:rsidRPr="005B25A1" w:rsidRDefault="007615D6" w:rsidP="007615D6">
      <w:pPr>
        <w:keepNext/>
        <w:keepLines/>
        <w:rPr>
          <w:b/>
          <w:bCs/>
        </w:rPr>
      </w:pPr>
      <w:r w:rsidRPr="005B25A1">
        <w:rPr>
          <w:b/>
          <w:bCs/>
        </w:rPr>
        <w:t>Plenary Discussion:</w:t>
      </w:r>
    </w:p>
    <w:p w14:paraId="11CAA91F" w14:textId="5C37AE26" w:rsidR="007615D6" w:rsidRPr="00654A9D" w:rsidRDefault="00654A9D" w:rsidP="007615D6">
      <w:pPr>
        <w:keepNext/>
        <w:keepLines/>
      </w:pPr>
      <w:r>
        <w:t xml:space="preserve">The CRs </w:t>
      </w:r>
      <w:r w:rsidR="00766015">
        <w:t xml:space="preserve">in this CR Pack </w:t>
      </w:r>
      <w:r>
        <w:t xml:space="preserve">were revised and this CR pack was </w:t>
      </w:r>
      <w:r w:rsidRPr="00C3284B">
        <w:rPr>
          <w:color w:val="0000FF"/>
        </w:rPr>
        <w:t>noted</w:t>
      </w:r>
      <w:r>
        <w:t>.</w:t>
      </w:r>
    </w:p>
    <w:p w14:paraId="26C6C947" w14:textId="04CE47E3" w:rsidR="007615D6" w:rsidRPr="00EB0339" w:rsidRDefault="007615D6" w:rsidP="007615D6">
      <w:r w:rsidRPr="005B25A1">
        <w:rPr>
          <w:b/>
          <w:bCs/>
        </w:rPr>
        <w:t>Status:</w:t>
      </w:r>
      <w:r>
        <w:t xml:space="preserve"> </w:t>
      </w:r>
      <w:r w:rsidR="00654A9D" w:rsidRPr="00C3284B">
        <w:rPr>
          <w:color w:val="0000FF"/>
        </w:rPr>
        <w:t>Noted</w:t>
      </w:r>
      <w:r w:rsidR="00654A9D">
        <w:t>.</w:t>
      </w:r>
    </w:p>
    <w:p w14:paraId="3324796B" w14:textId="77777777" w:rsidR="00BB3F37" w:rsidRDefault="00000000" w:rsidP="00BB3F37"/>
    <w:p w14:paraId="16F9D78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09CDCFD4" w14:textId="77777777" w:rsidR="00E00DA6" w:rsidRDefault="007615D6" w:rsidP="000A3FBD">
      <w:pPr>
        <w:pStyle w:val="NormTop"/>
      </w:pPr>
      <w:r>
        <w:rPr>
          <w:color w:val="0000FF"/>
        </w:rPr>
        <w:t>SP-230035</w:t>
      </w:r>
      <w:r w:rsidRPr="00D53282">
        <w:t xml:space="preserve"> </w:t>
      </w:r>
      <w:r>
        <w:t>(CR PACK) CRs on 5G_eLCS_Ph2 (Rel-17, Rel-18) (Source: SA WG2)</w:t>
      </w:r>
      <w:r>
        <w:br/>
      </w:r>
      <w:r w:rsidRPr="00D53282">
        <w:rPr>
          <w:b/>
        </w:rPr>
        <w:t>Document for:</w:t>
      </w:r>
      <w:r w:rsidRPr="00D53282">
        <w:t xml:space="preserve"> </w:t>
      </w:r>
      <w:r>
        <w:t>Approval</w:t>
      </w:r>
      <w:r>
        <w:br/>
      </w:r>
      <w:r w:rsidRPr="00D53282">
        <w:rPr>
          <w:b/>
        </w:rPr>
        <w:t>Abstract:</w:t>
      </w:r>
      <w:r w:rsidRPr="00D53282">
        <w:t xml:space="preserve"> </w:t>
      </w:r>
      <w:r>
        <w:br/>
        <w:t>23.273 CR0282; 23.273 CR0296.</w:t>
      </w:r>
    </w:p>
    <w:p w14:paraId="37AAA892" w14:textId="77777777" w:rsidR="007615D6" w:rsidRPr="005B25A1" w:rsidRDefault="007615D6" w:rsidP="007615D6">
      <w:pPr>
        <w:keepNext/>
        <w:keepLines/>
        <w:rPr>
          <w:b/>
          <w:bCs/>
        </w:rPr>
      </w:pPr>
      <w:r w:rsidRPr="005B25A1">
        <w:rPr>
          <w:b/>
          <w:bCs/>
        </w:rPr>
        <w:t>Plenary Discussion:</w:t>
      </w:r>
    </w:p>
    <w:p w14:paraId="0F4FBEA7" w14:textId="77777777" w:rsidR="004335B7" w:rsidRPr="004335B7" w:rsidRDefault="004335B7" w:rsidP="004335B7">
      <w:pPr>
        <w:keepNext/>
        <w:keepLines/>
      </w:pPr>
      <w:r w:rsidRPr="00E044EF">
        <w:rPr>
          <w:color w:val="FF0000"/>
        </w:rPr>
        <w:t>Block approve</w:t>
      </w:r>
      <w:r>
        <w:rPr>
          <w:color w:val="FF0000"/>
        </w:rPr>
        <w:t>d</w:t>
      </w:r>
      <w:r>
        <w:t>.</w:t>
      </w:r>
    </w:p>
    <w:p w14:paraId="27B91712" w14:textId="0151CAA3" w:rsidR="007615D6" w:rsidRPr="00EB0339" w:rsidRDefault="004335B7" w:rsidP="004335B7">
      <w:r w:rsidRPr="005B25A1">
        <w:rPr>
          <w:b/>
          <w:bCs/>
        </w:rPr>
        <w:t>Status:</w:t>
      </w:r>
      <w:r>
        <w:t xml:space="preserve"> </w:t>
      </w:r>
      <w:r w:rsidRPr="00C3284B">
        <w:rPr>
          <w:color w:val="FF0000"/>
          <w:lang w:eastAsia="en-US"/>
        </w:rPr>
        <w:t>Approved</w:t>
      </w:r>
      <w:r>
        <w:t>.</w:t>
      </w:r>
    </w:p>
    <w:p w14:paraId="02B6CD28" w14:textId="77777777" w:rsidR="00E00DA6" w:rsidRDefault="007615D6" w:rsidP="000A3FBD">
      <w:pPr>
        <w:pStyle w:val="NormTop"/>
      </w:pPr>
      <w:r>
        <w:rPr>
          <w:color w:val="0000FF"/>
        </w:rPr>
        <w:t>SP-230036</w:t>
      </w:r>
      <w:r w:rsidRPr="00D53282">
        <w:t xml:space="preserve"> </w:t>
      </w:r>
      <w:r>
        <w:t>(CR PACK) CRs on 5G_ProSe (Rel-17, Rel-18) (Source: SA WG2)</w:t>
      </w:r>
      <w:r>
        <w:br/>
      </w:r>
      <w:r w:rsidRPr="00D53282">
        <w:rPr>
          <w:b/>
        </w:rPr>
        <w:t>Document for:</w:t>
      </w:r>
      <w:r w:rsidRPr="00D53282">
        <w:t xml:space="preserve"> </w:t>
      </w:r>
      <w:r>
        <w:t>Approval</w:t>
      </w:r>
      <w:r>
        <w:br/>
      </w:r>
      <w:r w:rsidRPr="00D53282">
        <w:rPr>
          <w:b/>
        </w:rPr>
        <w:t>Abstract:</w:t>
      </w:r>
      <w:r w:rsidRPr="00D53282">
        <w:t xml:space="preserve"> </w:t>
      </w:r>
      <w:r>
        <w:br/>
        <w:t>23.503 CR0743R1; 23.503 CR0809; 23.304 CR0115R1; 23.304 CR0157; 23.304 CR0158; 23.304 CR0159; 23.304 CR0184R1; 23.304 CR0185R1; 23.304 CR0213R1; 23.304 CR0214R1; 23.304 CR0210R1; 23.304 CR0211R1.</w:t>
      </w:r>
    </w:p>
    <w:p w14:paraId="39E9332D" w14:textId="77777777" w:rsidR="007615D6" w:rsidRPr="005B25A1" w:rsidRDefault="007615D6" w:rsidP="007615D6">
      <w:pPr>
        <w:keepNext/>
        <w:keepLines/>
        <w:rPr>
          <w:b/>
          <w:bCs/>
        </w:rPr>
      </w:pPr>
      <w:r w:rsidRPr="005B25A1">
        <w:rPr>
          <w:b/>
          <w:bCs/>
        </w:rPr>
        <w:t>Plenary Discussion:</w:t>
      </w:r>
    </w:p>
    <w:p w14:paraId="1CFCA39F" w14:textId="77777777" w:rsidR="004335B7" w:rsidRPr="004335B7" w:rsidRDefault="004335B7" w:rsidP="004335B7">
      <w:pPr>
        <w:keepNext/>
        <w:keepLines/>
      </w:pPr>
      <w:r w:rsidRPr="00E044EF">
        <w:rPr>
          <w:color w:val="FF0000"/>
        </w:rPr>
        <w:t>Block approve</w:t>
      </w:r>
      <w:r>
        <w:rPr>
          <w:color w:val="FF0000"/>
        </w:rPr>
        <w:t>d</w:t>
      </w:r>
      <w:r>
        <w:t>.</w:t>
      </w:r>
    </w:p>
    <w:p w14:paraId="0720F888" w14:textId="231DCC2D" w:rsidR="007615D6" w:rsidRPr="00EB0339" w:rsidRDefault="004335B7" w:rsidP="004335B7">
      <w:r w:rsidRPr="005B25A1">
        <w:rPr>
          <w:b/>
          <w:bCs/>
        </w:rPr>
        <w:t>Status:</w:t>
      </w:r>
      <w:r>
        <w:t xml:space="preserve"> </w:t>
      </w:r>
      <w:r w:rsidRPr="00C3284B">
        <w:rPr>
          <w:color w:val="FF0000"/>
          <w:lang w:eastAsia="en-US"/>
        </w:rPr>
        <w:t>Approved</w:t>
      </w:r>
      <w:r>
        <w:t>.</w:t>
      </w:r>
    </w:p>
    <w:p w14:paraId="16EB410A" w14:textId="77777777" w:rsidR="00E00DA6" w:rsidRDefault="007615D6" w:rsidP="000A3FBD">
      <w:pPr>
        <w:pStyle w:val="NormTop"/>
      </w:pPr>
      <w:r>
        <w:rPr>
          <w:color w:val="0000FF"/>
        </w:rPr>
        <w:t>SP-230037</w:t>
      </w:r>
      <w:r w:rsidRPr="00D53282">
        <w:t xml:space="preserve"> </w:t>
      </w:r>
      <w:r>
        <w:t>(CR PACK) CRs on 5MBS (Rel-17, Rel-18) (Source: SA WG2)</w:t>
      </w:r>
      <w:r>
        <w:br/>
      </w:r>
      <w:r w:rsidRPr="00D53282">
        <w:rPr>
          <w:b/>
        </w:rPr>
        <w:t>Document for:</w:t>
      </w:r>
      <w:r w:rsidRPr="00D53282">
        <w:t xml:space="preserve"> </w:t>
      </w:r>
      <w:r>
        <w:t>Approval</w:t>
      </w:r>
      <w:r>
        <w:br/>
      </w:r>
      <w:r w:rsidRPr="00D53282">
        <w:rPr>
          <w:b/>
        </w:rPr>
        <w:t>Abstract:</w:t>
      </w:r>
      <w:r w:rsidRPr="00D53282">
        <w:t xml:space="preserve"> </w:t>
      </w:r>
      <w:r>
        <w:br/>
        <w:t>23.247 CR0169R1; 23.247 CR0155R1; 23.247 CR0156R1; 23.247 CR0157R1; 23.247 CR0158R1; 23.247 CR0151R1; 23.247 CR0152R2; 23.247 CR0153R1; 23.247 CR0154R2; 23.247 CR0166R1; 23.247 CR0170R3; 23.247 CR0140R4; 23.247 CR0186R2; 23.247 CR0187R2.</w:t>
      </w:r>
    </w:p>
    <w:p w14:paraId="5A2AE8FC" w14:textId="77777777" w:rsidR="00E00DA6" w:rsidRPr="00B81031" w:rsidRDefault="00000000" w:rsidP="00B81031">
      <w:pPr>
        <w:keepNext/>
        <w:keepLines/>
        <w:rPr>
          <w:i/>
        </w:rPr>
      </w:pPr>
      <w:r w:rsidRPr="00B81031">
        <w:rPr>
          <w:b/>
          <w:bCs/>
          <w:i/>
        </w:rPr>
        <w:t>Comment:</w:t>
      </w:r>
      <w:r>
        <w:rPr>
          <w:i/>
        </w:rPr>
        <w:t xml:space="preserve"> </w:t>
      </w:r>
      <w:r w:rsidR="007615D6">
        <w:rPr>
          <w:i/>
        </w:rPr>
        <w:t>23.247 CR0140R4 is a revision of the CR in SP-221211, postponed from TSG SA#98-e.</w:t>
      </w:r>
    </w:p>
    <w:p w14:paraId="3B38E8E8" w14:textId="77777777" w:rsidR="007615D6" w:rsidRPr="005B25A1" w:rsidRDefault="007615D6" w:rsidP="007615D6">
      <w:pPr>
        <w:keepNext/>
        <w:keepLines/>
        <w:rPr>
          <w:b/>
          <w:bCs/>
        </w:rPr>
      </w:pPr>
      <w:r w:rsidRPr="005B25A1">
        <w:rPr>
          <w:b/>
          <w:bCs/>
        </w:rPr>
        <w:t>Plenary Discussion:</w:t>
      </w:r>
    </w:p>
    <w:p w14:paraId="1D4DE36F" w14:textId="77777777" w:rsidR="004335B7" w:rsidRPr="004335B7" w:rsidRDefault="004335B7" w:rsidP="004335B7">
      <w:pPr>
        <w:keepNext/>
        <w:keepLines/>
      </w:pPr>
      <w:r w:rsidRPr="00E044EF">
        <w:rPr>
          <w:color w:val="FF0000"/>
        </w:rPr>
        <w:t>Block approve</w:t>
      </w:r>
      <w:r>
        <w:rPr>
          <w:color w:val="FF0000"/>
        </w:rPr>
        <w:t>d</w:t>
      </w:r>
      <w:r>
        <w:t>.</w:t>
      </w:r>
    </w:p>
    <w:p w14:paraId="29A52F78" w14:textId="501AE081" w:rsidR="007615D6" w:rsidRPr="00EB0339" w:rsidRDefault="004335B7" w:rsidP="004335B7">
      <w:r w:rsidRPr="005B25A1">
        <w:rPr>
          <w:b/>
          <w:bCs/>
        </w:rPr>
        <w:t>Status:</w:t>
      </w:r>
      <w:r>
        <w:t xml:space="preserve"> </w:t>
      </w:r>
      <w:r w:rsidRPr="00C3284B">
        <w:rPr>
          <w:color w:val="FF0000"/>
          <w:lang w:eastAsia="en-US"/>
        </w:rPr>
        <w:t>Approved</w:t>
      </w:r>
      <w:r>
        <w:t>.</w:t>
      </w:r>
    </w:p>
    <w:p w14:paraId="411AC810" w14:textId="77777777" w:rsidR="00E00DA6" w:rsidRDefault="007615D6" w:rsidP="000A3FBD">
      <w:pPr>
        <w:pStyle w:val="NormTop"/>
      </w:pPr>
      <w:r>
        <w:rPr>
          <w:color w:val="0000FF"/>
        </w:rPr>
        <w:t>SP-230038</w:t>
      </w:r>
      <w:r w:rsidRPr="00D53282">
        <w:t xml:space="preserve"> </w:t>
      </w:r>
      <w:r>
        <w:t>(CR PACK) CRs on eEDGE_5GC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CR4018R1; 23.501 CR4017R1.</w:t>
      </w:r>
    </w:p>
    <w:p w14:paraId="3B79F3DE" w14:textId="77777777" w:rsidR="007615D6" w:rsidRPr="005B25A1" w:rsidRDefault="007615D6" w:rsidP="007615D6">
      <w:pPr>
        <w:keepNext/>
        <w:keepLines/>
        <w:rPr>
          <w:b/>
          <w:bCs/>
        </w:rPr>
      </w:pPr>
      <w:r w:rsidRPr="005B25A1">
        <w:rPr>
          <w:b/>
          <w:bCs/>
        </w:rPr>
        <w:t>Plenary Discussion:</w:t>
      </w:r>
    </w:p>
    <w:p w14:paraId="1C5C7C14" w14:textId="77777777" w:rsidR="004335B7" w:rsidRPr="004335B7" w:rsidRDefault="004335B7" w:rsidP="004335B7">
      <w:pPr>
        <w:keepNext/>
        <w:keepLines/>
      </w:pPr>
      <w:r w:rsidRPr="00E044EF">
        <w:rPr>
          <w:color w:val="FF0000"/>
        </w:rPr>
        <w:t>Block approve</w:t>
      </w:r>
      <w:r>
        <w:rPr>
          <w:color w:val="FF0000"/>
        </w:rPr>
        <w:t>d</w:t>
      </w:r>
      <w:r>
        <w:t>.</w:t>
      </w:r>
    </w:p>
    <w:p w14:paraId="5800262C" w14:textId="2310C8EF" w:rsidR="007615D6" w:rsidRPr="00EB0339" w:rsidRDefault="004335B7" w:rsidP="004335B7">
      <w:r w:rsidRPr="005B25A1">
        <w:rPr>
          <w:b/>
          <w:bCs/>
        </w:rPr>
        <w:t>Status:</w:t>
      </w:r>
      <w:r>
        <w:t xml:space="preserve"> </w:t>
      </w:r>
      <w:r w:rsidRPr="00C3284B">
        <w:rPr>
          <w:color w:val="FF0000"/>
          <w:lang w:eastAsia="en-US"/>
        </w:rPr>
        <w:t>Approved</w:t>
      </w:r>
      <w:r>
        <w:t>.</w:t>
      </w:r>
    </w:p>
    <w:p w14:paraId="18C54AEA" w14:textId="77777777" w:rsidR="00E00DA6" w:rsidRDefault="007615D6" w:rsidP="000A3FBD">
      <w:pPr>
        <w:pStyle w:val="NormTop"/>
      </w:pPr>
      <w:r>
        <w:rPr>
          <w:color w:val="0000FF"/>
        </w:rPr>
        <w:lastRenderedPageBreak/>
        <w:t>SP-230039</w:t>
      </w:r>
      <w:r w:rsidRPr="00D53282">
        <w:t xml:space="preserve"> </w:t>
      </w:r>
      <w:r>
        <w:t>(CR PACK) CRs on eNA_Ph2 (Rel-17, Rel-18) (Source: SA WG2)</w:t>
      </w:r>
      <w:r>
        <w:br/>
      </w:r>
      <w:r w:rsidRPr="00D53282">
        <w:rPr>
          <w:b/>
        </w:rPr>
        <w:t>Document for:</w:t>
      </w:r>
      <w:r w:rsidRPr="00D53282">
        <w:t xml:space="preserve"> </w:t>
      </w:r>
      <w:r>
        <w:t>Approval</w:t>
      </w:r>
      <w:r>
        <w:br/>
      </w:r>
      <w:r w:rsidRPr="00D53282">
        <w:rPr>
          <w:b/>
        </w:rPr>
        <w:t>Abstract:</w:t>
      </w:r>
      <w:r w:rsidRPr="00D53282">
        <w:t xml:space="preserve"> </w:t>
      </w:r>
      <w:r>
        <w:br/>
        <w:t>23.288 CR0676; 23.288 CR0695; 23.288 CR0607R1; 23.288 CR0696R1; 23.288 CR0613R1; 23.288 CR0614R1; 23.288 CR0648R1; 23.288 CR0697R1.</w:t>
      </w:r>
    </w:p>
    <w:p w14:paraId="63D7C02F" w14:textId="77777777" w:rsidR="007615D6" w:rsidRPr="005B25A1" w:rsidRDefault="007615D6" w:rsidP="007615D6">
      <w:pPr>
        <w:keepNext/>
        <w:keepLines/>
        <w:rPr>
          <w:b/>
          <w:bCs/>
        </w:rPr>
      </w:pPr>
      <w:r w:rsidRPr="005B25A1">
        <w:rPr>
          <w:b/>
          <w:bCs/>
        </w:rPr>
        <w:t>Plenary Discussion:</w:t>
      </w:r>
    </w:p>
    <w:p w14:paraId="55F6D72F" w14:textId="77777777" w:rsidR="004335B7" w:rsidRPr="004335B7" w:rsidRDefault="004335B7" w:rsidP="004335B7">
      <w:pPr>
        <w:keepNext/>
        <w:keepLines/>
      </w:pPr>
      <w:r w:rsidRPr="00E044EF">
        <w:rPr>
          <w:color w:val="FF0000"/>
        </w:rPr>
        <w:t>Block approve</w:t>
      </w:r>
      <w:r>
        <w:rPr>
          <w:color w:val="FF0000"/>
        </w:rPr>
        <w:t>d</w:t>
      </w:r>
      <w:r>
        <w:t>.</w:t>
      </w:r>
    </w:p>
    <w:p w14:paraId="52EBB0BB" w14:textId="79AA00E2" w:rsidR="007615D6" w:rsidRPr="00EB0339" w:rsidRDefault="004335B7" w:rsidP="004335B7">
      <w:r w:rsidRPr="005B25A1">
        <w:rPr>
          <w:b/>
          <w:bCs/>
        </w:rPr>
        <w:t>Status:</w:t>
      </w:r>
      <w:r>
        <w:t xml:space="preserve"> </w:t>
      </w:r>
      <w:r w:rsidRPr="00C3284B">
        <w:rPr>
          <w:color w:val="FF0000"/>
          <w:lang w:eastAsia="en-US"/>
        </w:rPr>
        <w:t>Approved</w:t>
      </w:r>
      <w:r>
        <w:t>.</w:t>
      </w:r>
    </w:p>
    <w:p w14:paraId="36E7D192" w14:textId="77777777" w:rsidR="00E00DA6" w:rsidRDefault="007615D6" w:rsidP="000A3FBD">
      <w:pPr>
        <w:pStyle w:val="NormTop"/>
      </w:pPr>
      <w:r>
        <w:rPr>
          <w:color w:val="0000FF"/>
        </w:rPr>
        <w:t>SP-230040</w:t>
      </w:r>
      <w:r w:rsidRPr="00D53282">
        <w:t xml:space="preserve"> </w:t>
      </w:r>
      <w:r>
        <w:t>(CR PACK) CRs on eNS_Ph2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CR3934R1; 23.501 CR3935R1; 23.501 CR4068R1; 23.502 CR3803R1; 23.502 CR3870R1; 23.501 CR3694R3; 23.501 CR3998R1; 23.502 CR3766R1; 23.502 CR3767R1; 23.501 CR4137R1.</w:t>
      </w:r>
    </w:p>
    <w:p w14:paraId="765FAD7F" w14:textId="77777777" w:rsidR="007615D6" w:rsidRPr="005B25A1" w:rsidRDefault="007615D6" w:rsidP="007615D6">
      <w:pPr>
        <w:keepNext/>
        <w:keepLines/>
        <w:rPr>
          <w:b/>
          <w:bCs/>
        </w:rPr>
      </w:pPr>
      <w:r w:rsidRPr="005B25A1">
        <w:rPr>
          <w:b/>
          <w:bCs/>
        </w:rPr>
        <w:t>Plenary Discussion:</w:t>
      </w:r>
    </w:p>
    <w:p w14:paraId="79679E40" w14:textId="77777777" w:rsidR="004335B7" w:rsidRPr="004335B7" w:rsidRDefault="004335B7" w:rsidP="004335B7">
      <w:pPr>
        <w:keepNext/>
        <w:keepLines/>
      </w:pPr>
      <w:r w:rsidRPr="00E044EF">
        <w:rPr>
          <w:color w:val="FF0000"/>
        </w:rPr>
        <w:t>Block approve</w:t>
      </w:r>
      <w:r>
        <w:rPr>
          <w:color w:val="FF0000"/>
        </w:rPr>
        <w:t>d</w:t>
      </w:r>
      <w:r>
        <w:t>.</w:t>
      </w:r>
    </w:p>
    <w:p w14:paraId="5A607F68" w14:textId="172EFDAE" w:rsidR="007615D6" w:rsidRPr="00EB0339" w:rsidRDefault="004335B7" w:rsidP="004335B7">
      <w:r w:rsidRPr="005B25A1">
        <w:rPr>
          <w:b/>
          <w:bCs/>
        </w:rPr>
        <w:t>Status:</w:t>
      </w:r>
      <w:r>
        <w:t xml:space="preserve"> </w:t>
      </w:r>
      <w:r w:rsidRPr="00C3284B">
        <w:rPr>
          <w:color w:val="FF0000"/>
          <w:lang w:eastAsia="en-US"/>
        </w:rPr>
        <w:t>Approved</w:t>
      </w:r>
      <w:r>
        <w:t>.</w:t>
      </w:r>
    </w:p>
    <w:p w14:paraId="4304AA13" w14:textId="77777777" w:rsidR="00E00DA6" w:rsidRDefault="007615D6" w:rsidP="000A3FBD">
      <w:pPr>
        <w:pStyle w:val="NormTop"/>
      </w:pPr>
      <w:r>
        <w:rPr>
          <w:color w:val="0000FF"/>
        </w:rPr>
        <w:t>SP-230041</w:t>
      </w:r>
      <w:r w:rsidRPr="00D53282">
        <w:t xml:space="preserve"> </w:t>
      </w:r>
      <w:r>
        <w:t>(CR PACK) CR on ID_UAS (Rel-17) (Source: SA WG2)</w:t>
      </w:r>
      <w:r>
        <w:br/>
      </w:r>
      <w:r w:rsidRPr="00D53282">
        <w:rPr>
          <w:b/>
        </w:rPr>
        <w:t>Document for:</w:t>
      </w:r>
      <w:r w:rsidRPr="00D53282">
        <w:t xml:space="preserve"> </w:t>
      </w:r>
      <w:r>
        <w:t>Approval</w:t>
      </w:r>
      <w:r>
        <w:br/>
      </w:r>
      <w:r w:rsidRPr="00D53282">
        <w:rPr>
          <w:b/>
        </w:rPr>
        <w:t>Abstract:</w:t>
      </w:r>
      <w:r w:rsidRPr="00D53282">
        <w:t xml:space="preserve"> </w:t>
      </w:r>
      <w:r>
        <w:br/>
        <w:t>23.256 CR0073R1.</w:t>
      </w:r>
    </w:p>
    <w:p w14:paraId="24FD66F5" w14:textId="77777777" w:rsidR="007615D6" w:rsidRPr="005B25A1" w:rsidRDefault="007615D6" w:rsidP="007615D6">
      <w:pPr>
        <w:keepNext/>
        <w:keepLines/>
        <w:rPr>
          <w:b/>
          <w:bCs/>
        </w:rPr>
      </w:pPr>
      <w:r w:rsidRPr="005B25A1">
        <w:rPr>
          <w:b/>
          <w:bCs/>
        </w:rPr>
        <w:t>Plenary Discussion:</w:t>
      </w:r>
    </w:p>
    <w:p w14:paraId="633D2E5D" w14:textId="77777777" w:rsidR="004335B7" w:rsidRPr="004335B7" w:rsidRDefault="004335B7" w:rsidP="004335B7">
      <w:pPr>
        <w:keepNext/>
        <w:keepLines/>
      </w:pPr>
      <w:r w:rsidRPr="00E044EF">
        <w:rPr>
          <w:color w:val="FF0000"/>
        </w:rPr>
        <w:t>Block approve</w:t>
      </w:r>
      <w:r>
        <w:rPr>
          <w:color w:val="FF0000"/>
        </w:rPr>
        <w:t>d</w:t>
      </w:r>
      <w:r>
        <w:t>.</w:t>
      </w:r>
    </w:p>
    <w:p w14:paraId="0D2B602D" w14:textId="3D289342" w:rsidR="007615D6" w:rsidRPr="00EB0339" w:rsidRDefault="004335B7" w:rsidP="004335B7">
      <w:r w:rsidRPr="005B25A1">
        <w:rPr>
          <w:b/>
          <w:bCs/>
        </w:rPr>
        <w:t>Status:</w:t>
      </w:r>
      <w:r>
        <w:t xml:space="preserve"> </w:t>
      </w:r>
      <w:r w:rsidRPr="00C3284B">
        <w:rPr>
          <w:color w:val="FF0000"/>
          <w:lang w:eastAsia="en-US"/>
        </w:rPr>
        <w:t>Approved</w:t>
      </w:r>
      <w:r>
        <w:t>.</w:t>
      </w:r>
    </w:p>
    <w:p w14:paraId="54154E00" w14:textId="77777777" w:rsidR="00E00DA6" w:rsidRDefault="007615D6" w:rsidP="000A3FBD">
      <w:pPr>
        <w:pStyle w:val="NormTop"/>
      </w:pPr>
      <w:r>
        <w:rPr>
          <w:color w:val="0000FF"/>
        </w:rPr>
        <w:t>SP-230042</w:t>
      </w:r>
      <w:r w:rsidRPr="00D53282">
        <w:t xml:space="preserve"> </w:t>
      </w:r>
      <w:r>
        <w:t>(CR PACK) CRs on IIoT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CR3845R1; 23.502 CR3695R1; 23.502 CR3701R1.</w:t>
      </w:r>
    </w:p>
    <w:p w14:paraId="505E43EB" w14:textId="77777777" w:rsidR="007615D6" w:rsidRPr="005B25A1" w:rsidRDefault="007615D6" w:rsidP="007615D6">
      <w:pPr>
        <w:keepNext/>
        <w:keepLines/>
        <w:rPr>
          <w:b/>
          <w:bCs/>
        </w:rPr>
      </w:pPr>
      <w:r w:rsidRPr="005B25A1">
        <w:rPr>
          <w:b/>
          <w:bCs/>
        </w:rPr>
        <w:t>Plenary Discussion:</w:t>
      </w:r>
    </w:p>
    <w:p w14:paraId="77020D10" w14:textId="77777777" w:rsidR="004335B7" w:rsidRPr="004335B7" w:rsidRDefault="004335B7" w:rsidP="004335B7">
      <w:pPr>
        <w:keepNext/>
        <w:keepLines/>
      </w:pPr>
      <w:r w:rsidRPr="00E044EF">
        <w:rPr>
          <w:color w:val="FF0000"/>
        </w:rPr>
        <w:t>Block approve</w:t>
      </w:r>
      <w:r>
        <w:rPr>
          <w:color w:val="FF0000"/>
        </w:rPr>
        <w:t>d</w:t>
      </w:r>
      <w:r>
        <w:t>.</w:t>
      </w:r>
    </w:p>
    <w:p w14:paraId="4F39B261" w14:textId="24BC1820" w:rsidR="007615D6" w:rsidRPr="00EB0339" w:rsidRDefault="004335B7" w:rsidP="004335B7">
      <w:r w:rsidRPr="005B25A1">
        <w:rPr>
          <w:b/>
          <w:bCs/>
        </w:rPr>
        <w:t>Status:</w:t>
      </w:r>
      <w:r>
        <w:t xml:space="preserve"> </w:t>
      </w:r>
      <w:r w:rsidRPr="00C3284B">
        <w:rPr>
          <w:color w:val="FF0000"/>
          <w:lang w:eastAsia="en-US"/>
        </w:rPr>
        <w:t>Approved</w:t>
      </w:r>
      <w:r>
        <w:t>.</w:t>
      </w:r>
    </w:p>
    <w:p w14:paraId="737D1923" w14:textId="77777777" w:rsidR="00E00DA6" w:rsidRDefault="007615D6" w:rsidP="000A3FBD">
      <w:pPr>
        <w:pStyle w:val="NormTop"/>
      </w:pPr>
      <w:r>
        <w:rPr>
          <w:color w:val="0000FF"/>
        </w:rPr>
        <w:t>SP-230043</w:t>
      </w:r>
      <w:r w:rsidRPr="00D53282">
        <w:t xml:space="preserve"> </w:t>
      </w:r>
      <w:r>
        <w:t>(CR PACK) CRs on NSWO_5G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CR3947R1; 23.501 CR3948R1.</w:t>
      </w:r>
    </w:p>
    <w:p w14:paraId="213A551E" w14:textId="77777777" w:rsidR="007615D6" w:rsidRPr="005B25A1" w:rsidRDefault="007615D6" w:rsidP="007615D6">
      <w:pPr>
        <w:keepNext/>
        <w:keepLines/>
        <w:rPr>
          <w:b/>
          <w:bCs/>
        </w:rPr>
      </w:pPr>
      <w:r w:rsidRPr="005B25A1">
        <w:rPr>
          <w:b/>
          <w:bCs/>
        </w:rPr>
        <w:t>Plenary Discussion:</w:t>
      </w:r>
    </w:p>
    <w:p w14:paraId="271FACF2" w14:textId="77777777" w:rsidR="004335B7" w:rsidRPr="004335B7" w:rsidRDefault="004335B7" w:rsidP="004335B7">
      <w:pPr>
        <w:keepNext/>
        <w:keepLines/>
      </w:pPr>
      <w:r w:rsidRPr="00E044EF">
        <w:rPr>
          <w:color w:val="FF0000"/>
        </w:rPr>
        <w:t>Block approve</w:t>
      </w:r>
      <w:r>
        <w:rPr>
          <w:color w:val="FF0000"/>
        </w:rPr>
        <w:t>d</w:t>
      </w:r>
      <w:r>
        <w:t>.</w:t>
      </w:r>
    </w:p>
    <w:p w14:paraId="14536D83" w14:textId="053A8DEB" w:rsidR="007615D6" w:rsidRPr="00EB0339" w:rsidRDefault="004335B7" w:rsidP="004335B7">
      <w:r w:rsidRPr="005B25A1">
        <w:rPr>
          <w:b/>
          <w:bCs/>
        </w:rPr>
        <w:t>Status:</w:t>
      </w:r>
      <w:r>
        <w:t xml:space="preserve"> </w:t>
      </w:r>
      <w:r w:rsidRPr="00C3284B">
        <w:rPr>
          <w:color w:val="FF0000"/>
          <w:lang w:eastAsia="en-US"/>
        </w:rPr>
        <w:t>Approved</w:t>
      </w:r>
      <w:r>
        <w:t>.</w:t>
      </w:r>
    </w:p>
    <w:p w14:paraId="5F9CE453" w14:textId="77777777" w:rsidR="00E00DA6" w:rsidRDefault="007615D6" w:rsidP="000A3FBD">
      <w:pPr>
        <w:pStyle w:val="NormTop"/>
      </w:pPr>
      <w:r>
        <w:rPr>
          <w:color w:val="0000FF"/>
        </w:rPr>
        <w:t>SP-230044</w:t>
      </w:r>
      <w:r w:rsidRPr="00D53282">
        <w:t xml:space="preserve"> </w:t>
      </w:r>
      <w:r>
        <w:t>(CR PACK) CRs on TEI17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CR3847; 23.501 CR3848; 23.287 CR0188; 23.503 CR0821; 23.503 CR0822; 23.501 CR3729R2; 23.501 CR4076R1; 23.501 CR4100R1; 23.501 CR4101R1; 23.502 CR3668R1; 23.502 CR3669R1.</w:t>
      </w:r>
    </w:p>
    <w:p w14:paraId="20F024AA" w14:textId="77777777" w:rsidR="007615D6" w:rsidRPr="005B25A1" w:rsidRDefault="007615D6" w:rsidP="007615D6">
      <w:pPr>
        <w:keepNext/>
        <w:keepLines/>
        <w:rPr>
          <w:b/>
          <w:bCs/>
        </w:rPr>
      </w:pPr>
      <w:r w:rsidRPr="005B25A1">
        <w:rPr>
          <w:b/>
          <w:bCs/>
        </w:rPr>
        <w:t>Plenary Discussion:</w:t>
      </w:r>
    </w:p>
    <w:p w14:paraId="20E467B0" w14:textId="77777777" w:rsidR="004335B7" w:rsidRPr="004335B7" w:rsidRDefault="004335B7" w:rsidP="004335B7">
      <w:pPr>
        <w:keepNext/>
        <w:keepLines/>
      </w:pPr>
      <w:r w:rsidRPr="00E044EF">
        <w:rPr>
          <w:color w:val="FF0000"/>
        </w:rPr>
        <w:t>Block approve</w:t>
      </w:r>
      <w:r>
        <w:rPr>
          <w:color w:val="FF0000"/>
        </w:rPr>
        <w:t>d</w:t>
      </w:r>
      <w:r>
        <w:t>.</w:t>
      </w:r>
    </w:p>
    <w:p w14:paraId="257D6F93" w14:textId="756A8454" w:rsidR="007615D6" w:rsidRPr="00EB0339" w:rsidRDefault="004335B7" w:rsidP="004335B7">
      <w:r w:rsidRPr="005B25A1">
        <w:rPr>
          <w:b/>
          <w:bCs/>
        </w:rPr>
        <w:t>Status:</w:t>
      </w:r>
      <w:r>
        <w:t xml:space="preserve"> </w:t>
      </w:r>
      <w:r w:rsidRPr="00C3284B">
        <w:rPr>
          <w:color w:val="FF0000"/>
          <w:lang w:eastAsia="en-US"/>
        </w:rPr>
        <w:t>Approved</w:t>
      </w:r>
      <w:r>
        <w:t>.</w:t>
      </w:r>
    </w:p>
    <w:p w14:paraId="582E239B" w14:textId="77777777" w:rsidR="00E00DA6" w:rsidRDefault="007615D6" w:rsidP="000A3FBD">
      <w:pPr>
        <w:pStyle w:val="NormTop"/>
      </w:pPr>
      <w:r>
        <w:rPr>
          <w:color w:val="0000FF"/>
        </w:rPr>
        <w:lastRenderedPageBreak/>
        <w:t>SP-230239</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CR0467; 33.128 CR0471; 33.128 CR0473; 33.127 CR0197R1; 33.128 CR0493R1; 33.128 CR0481R1; 33.127 CR0202R1; 33.127 CR0204R1; 33.128 CR0464R1; 33.128 CR0468R1; 33.128 CR0478R1; 33.128 CR0487R1.</w:t>
      </w:r>
    </w:p>
    <w:p w14:paraId="7D18DCE7" w14:textId="77777777" w:rsidR="007615D6" w:rsidRPr="005B25A1" w:rsidRDefault="007615D6" w:rsidP="007615D6">
      <w:pPr>
        <w:keepNext/>
        <w:keepLines/>
        <w:rPr>
          <w:b/>
          <w:bCs/>
        </w:rPr>
      </w:pPr>
      <w:r w:rsidRPr="005B25A1">
        <w:rPr>
          <w:b/>
          <w:bCs/>
        </w:rPr>
        <w:t>Plenary Discussion:</w:t>
      </w:r>
    </w:p>
    <w:p w14:paraId="1096BD8A" w14:textId="77777777" w:rsidR="004335B7" w:rsidRPr="004335B7" w:rsidRDefault="004335B7" w:rsidP="004335B7">
      <w:pPr>
        <w:keepNext/>
        <w:keepLines/>
      </w:pPr>
      <w:r w:rsidRPr="00E044EF">
        <w:rPr>
          <w:color w:val="FF0000"/>
        </w:rPr>
        <w:t>Block approve</w:t>
      </w:r>
      <w:r>
        <w:rPr>
          <w:color w:val="FF0000"/>
        </w:rPr>
        <w:t>d</w:t>
      </w:r>
      <w:r>
        <w:t>.</w:t>
      </w:r>
    </w:p>
    <w:p w14:paraId="42D123DF" w14:textId="01F22390" w:rsidR="007615D6" w:rsidRPr="00EB0339" w:rsidRDefault="004335B7" w:rsidP="004335B7">
      <w:r w:rsidRPr="005B25A1">
        <w:rPr>
          <w:b/>
          <w:bCs/>
        </w:rPr>
        <w:t>Status:</w:t>
      </w:r>
      <w:r>
        <w:t xml:space="preserve"> </w:t>
      </w:r>
      <w:r w:rsidRPr="00C3284B">
        <w:rPr>
          <w:color w:val="FF0000"/>
          <w:lang w:eastAsia="en-US"/>
        </w:rPr>
        <w:t>Approved</w:t>
      </w:r>
      <w:r>
        <w:t>.</w:t>
      </w:r>
    </w:p>
    <w:p w14:paraId="6C5A0344" w14:textId="77777777" w:rsidR="00E00DA6" w:rsidRDefault="007615D6" w:rsidP="000A3FBD">
      <w:pPr>
        <w:pStyle w:val="NormTop"/>
      </w:pPr>
      <w:r>
        <w:rPr>
          <w:color w:val="0000FF"/>
        </w:rPr>
        <w:t>SP-230146</w:t>
      </w:r>
      <w:r w:rsidRPr="00D53282">
        <w:t xml:space="preserve"> </w:t>
      </w:r>
      <w:r>
        <w:t>(CR PACK) Rel-17 CRs on Security Aspects of Proximity based Services in 5GS (Source: SA WG3)</w:t>
      </w:r>
      <w:r>
        <w:br/>
      </w:r>
      <w:r w:rsidRPr="00D53282">
        <w:rPr>
          <w:b/>
        </w:rPr>
        <w:t>Document for:</w:t>
      </w:r>
      <w:r w:rsidRPr="00D53282">
        <w:t xml:space="preserve"> </w:t>
      </w:r>
      <w:r>
        <w:t>Approval</w:t>
      </w:r>
      <w:r>
        <w:br/>
      </w:r>
      <w:r w:rsidRPr="00D53282">
        <w:rPr>
          <w:b/>
        </w:rPr>
        <w:t>Abstract:</w:t>
      </w:r>
      <w:r w:rsidRPr="00D53282">
        <w:t xml:space="preserve"> </w:t>
      </w:r>
      <w:r>
        <w:br/>
        <w:t>33.503 CR0072; 33.503 CR0073; 33.503 CR0074; 33.503 CR0075; 33.503 CR0076; 33.503 CR0079; 33.503 CR0093; 33.503 CR0078R1; 33.503 CR0083R1; 33.503 CR0085R1; 33.503 CR0086R1.</w:t>
      </w:r>
    </w:p>
    <w:p w14:paraId="543C3F10" w14:textId="77777777" w:rsidR="007615D6" w:rsidRPr="005B25A1" w:rsidRDefault="007615D6" w:rsidP="007615D6">
      <w:pPr>
        <w:keepNext/>
        <w:keepLines/>
        <w:rPr>
          <w:b/>
          <w:bCs/>
        </w:rPr>
      </w:pPr>
      <w:r w:rsidRPr="005B25A1">
        <w:rPr>
          <w:b/>
          <w:bCs/>
        </w:rPr>
        <w:t>Plenary Discussion:</w:t>
      </w:r>
    </w:p>
    <w:p w14:paraId="76AFCAF3" w14:textId="77777777" w:rsidR="004335B7" w:rsidRPr="004335B7" w:rsidRDefault="004335B7" w:rsidP="004335B7">
      <w:pPr>
        <w:keepNext/>
        <w:keepLines/>
      </w:pPr>
      <w:r w:rsidRPr="00E044EF">
        <w:rPr>
          <w:color w:val="FF0000"/>
        </w:rPr>
        <w:t>Block approve</w:t>
      </w:r>
      <w:r>
        <w:rPr>
          <w:color w:val="FF0000"/>
        </w:rPr>
        <w:t>d</w:t>
      </w:r>
      <w:r>
        <w:t>.</w:t>
      </w:r>
    </w:p>
    <w:p w14:paraId="53E55ACD" w14:textId="5109BB2C" w:rsidR="007615D6" w:rsidRPr="00EB0339" w:rsidRDefault="004335B7" w:rsidP="004335B7">
      <w:r w:rsidRPr="005B25A1">
        <w:rPr>
          <w:b/>
          <w:bCs/>
        </w:rPr>
        <w:t>Status:</w:t>
      </w:r>
      <w:r>
        <w:t xml:space="preserve"> </w:t>
      </w:r>
      <w:r w:rsidRPr="00C3284B">
        <w:rPr>
          <w:color w:val="FF0000"/>
          <w:lang w:eastAsia="en-US"/>
        </w:rPr>
        <w:t>Approved</w:t>
      </w:r>
      <w:r>
        <w:t>.</w:t>
      </w:r>
    </w:p>
    <w:p w14:paraId="20D95519" w14:textId="77777777" w:rsidR="00E00DA6" w:rsidRDefault="007615D6" w:rsidP="000A3FBD">
      <w:pPr>
        <w:pStyle w:val="NormTop"/>
      </w:pPr>
      <w:r>
        <w:rPr>
          <w:color w:val="0000FF"/>
        </w:rPr>
        <w:t>SP-230144</w:t>
      </w:r>
      <w:r w:rsidRPr="00D53282">
        <w:t xml:space="preserve"> </w:t>
      </w:r>
      <w:r>
        <w:t>(CR PACK) Rel-17 CRs on TEI (Source: SA WG3)</w:t>
      </w:r>
      <w:r>
        <w:br/>
      </w:r>
      <w:r w:rsidRPr="00D53282">
        <w:rPr>
          <w:b/>
        </w:rPr>
        <w:t>Document for:</w:t>
      </w:r>
      <w:r w:rsidRPr="00D53282">
        <w:t xml:space="preserve"> </w:t>
      </w:r>
      <w:r>
        <w:t>Approval</w:t>
      </w:r>
      <w:r>
        <w:br/>
      </w:r>
      <w:r w:rsidRPr="00D53282">
        <w:rPr>
          <w:b/>
        </w:rPr>
        <w:t>Abstract:</w:t>
      </w:r>
      <w:r w:rsidRPr="00D53282">
        <w:t xml:space="preserve"> </w:t>
      </w:r>
      <w:r>
        <w:br/>
        <w:t>33.503 CR0092; 33.501 CR1561R1; 33.501 CR1599; 33.501 CR1562R2; 33.501 CR1600; 33.501 CR1576R1; 33.501 CR1577R1; 33.503 CR0087R1; 33.501 CR1547R1; 33.501 CR1548R1; 33.501 CR1572R1; 33.501 CR1573R1.</w:t>
      </w:r>
    </w:p>
    <w:p w14:paraId="4CA265C4" w14:textId="77777777" w:rsidR="007615D6" w:rsidRPr="005B25A1" w:rsidRDefault="007615D6" w:rsidP="007615D6">
      <w:pPr>
        <w:keepNext/>
        <w:keepLines/>
        <w:rPr>
          <w:b/>
          <w:bCs/>
        </w:rPr>
      </w:pPr>
      <w:r w:rsidRPr="005B25A1">
        <w:rPr>
          <w:b/>
          <w:bCs/>
        </w:rPr>
        <w:t>Plenary Discussion:</w:t>
      </w:r>
    </w:p>
    <w:p w14:paraId="27B85BB5" w14:textId="77777777" w:rsidR="004335B7" w:rsidRPr="004335B7" w:rsidRDefault="004335B7" w:rsidP="004335B7">
      <w:pPr>
        <w:keepNext/>
        <w:keepLines/>
      </w:pPr>
      <w:r w:rsidRPr="00E044EF">
        <w:rPr>
          <w:color w:val="FF0000"/>
        </w:rPr>
        <w:t>Block approve</w:t>
      </w:r>
      <w:r>
        <w:rPr>
          <w:color w:val="FF0000"/>
        </w:rPr>
        <w:t>d</w:t>
      </w:r>
      <w:r>
        <w:t>.</w:t>
      </w:r>
    </w:p>
    <w:p w14:paraId="28803E96" w14:textId="66A2F350" w:rsidR="007615D6" w:rsidRPr="00EB0339" w:rsidRDefault="004335B7" w:rsidP="004335B7">
      <w:r w:rsidRPr="005B25A1">
        <w:rPr>
          <w:b/>
          <w:bCs/>
        </w:rPr>
        <w:t>Status:</w:t>
      </w:r>
      <w:r>
        <w:t xml:space="preserve"> </w:t>
      </w:r>
      <w:r w:rsidRPr="00C3284B">
        <w:rPr>
          <w:color w:val="FF0000"/>
          <w:lang w:eastAsia="en-US"/>
        </w:rPr>
        <w:t>Approved</w:t>
      </w:r>
      <w:r>
        <w:t>.</w:t>
      </w:r>
    </w:p>
    <w:p w14:paraId="5AEDB6AA" w14:textId="77777777" w:rsidR="00E00DA6" w:rsidRDefault="007615D6" w:rsidP="000A3FBD">
      <w:pPr>
        <w:pStyle w:val="NormTop"/>
      </w:pPr>
      <w:r>
        <w:rPr>
          <w:color w:val="0000FF"/>
        </w:rPr>
        <w:t>SP-230147</w:t>
      </w:r>
      <w:r w:rsidRPr="00D53282">
        <w:t xml:space="preserve"> </w:t>
      </w:r>
      <w:r>
        <w:t>(CR PACK) Rel-17 CRs on SA WG3 aspects of AKMA (Source: SA WG3)</w:t>
      </w:r>
      <w:r>
        <w:br/>
      </w:r>
      <w:r w:rsidRPr="00D53282">
        <w:rPr>
          <w:b/>
        </w:rPr>
        <w:t>Document for:</w:t>
      </w:r>
      <w:r w:rsidRPr="00D53282">
        <w:t xml:space="preserve"> </w:t>
      </w:r>
      <w:r>
        <w:t>Approval</w:t>
      </w:r>
      <w:r>
        <w:br/>
      </w:r>
      <w:r w:rsidRPr="00D53282">
        <w:rPr>
          <w:b/>
        </w:rPr>
        <w:t>Abstract:</w:t>
      </w:r>
      <w:r w:rsidRPr="00D53282">
        <w:t xml:space="preserve"> </w:t>
      </w:r>
      <w:r>
        <w:br/>
        <w:t>33.535 CR0147; 33.535 CR0151R1; 33.535 CR0148R1.</w:t>
      </w:r>
    </w:p>
    <w:p w14:paraId="6C857E1C" w14:textId="77777777" w:rsidR="007615D6" w:rsidRPr="005B25A1" w:rsidRDefault="007615D6" w:rsidP="007615D6">
      <w:pPr>
        <w:keepNext/>
        <w:keepLines/>
        <w:rPr>
          <w:b/>
          <w:bCs/>
        </w:rPr>
      </w:pPr>
      <w:r w:rsidRPr="005B25A1">
        <w:rPr>
          <w:b/>
          <w:bCs/>
        </w:rPr>
        <w:t>Plenary Discussion:</w:t>
      </w:r>
    </w:p>
    <w:p w14:paraId="54790B45" w14:textId="77777777" w:rsidR="004335B7" w:rsidRPr="004335B7" w:rsidRDefault="004335B7" w:rsidP="004335B7">
      <w:pPr>
        <w:keepNext/>
        <w:keepLines/>
      </w:pPr>
      <w:r w:rsidRPr="00E044EF">
        <w:rPr>
          <w:color w:val="FF0000"/>
        </w:rPr>
        <w:t>Block approve</w:t>
      </w:r>
      <w:r>
        <w:rPr>
          <w:color w:val="FF0000"/>
        </w:rPr>
        <w:t>d</w:t>
      </w:r>
      <w:r>
        <w:t>.</w:t>
      </w:r>
    </w:p>
    <w:p w14:paraId="3D8EC6D2" w14:textId="42B22CFC" w:rsidR="007615D6" w:rsidRPr="00EB0339" w:rsidRDefault="004335B7" w:rsidP="004335B7">
      <w:r w:rsidRPr="005B25A1">
        <w:rPr>
          <w:b/>
          <w:bCs/>
        </w:rPr>
        <w:t>Status:</w:t>
      </w:r>
      <w:r>
        <w:t xml:space="preserve"> </w:t>
      </w:r>
      <w:r w:rsidRPr="00C3284B">
        <w:rPr>
          <w:color w:val="FF0000"/>
          <w:lang w:eastAsia="en-US"/>
        </w:rPr>
        <w:t>Approved</w:t>
      </w:r>
      <w:r>
        <w:t>.</w:t>
      </w:r>
    </w:p>
    <w:p w14:paraId="296E2D53" w14:textId="77777777" w:rsidR="00E00DA6" w:rsidRDefault="007615D6" w:rsidP="000A3FBD">
      <w:pPr>
        <w:pStyle w:val="NormTop"/>
      </w:pPr>
      <w:r>
        <w:rPr>
          <w:color w:val="0000FF"/>
        </w:rPr>
        <w:t>SP-230137</w:t>
      </w:r>
      <w:r w:rsidRPr="00D53282">
        <w:t xml:space="preserve"> </w:t>
      </w:r>
      <w:r>
        <w:t>(CR PACK) Rel-17 CRs on Security Assurance Specification for 5G (eSCAS_5G) (Source: SA WG3)</w:t>
      </w:r>
      <w:r>
        <w:br/>
      </w:r>
      <w:r w:rsidRPr="00D53282">
        <w:rPr>
          <w:b/>
        </w:rPr>
        <w:t>Document for:</w:t>
      </w:r>
      <w:r w:rsidRPr="00D53282">
        <w:t xml:space="preserve"> </w:t>
      </w:r>
      <w:r>
        <w:t>Approval</w:t>
      </w:r>
      <w:r>
        <w:br/>
      </w:r>
      <w:r w:rsidRPr="00D53282">
        <w:rPr>
          <w:b/>
        </w:rPr>
        <w:t>Abstract:</w:t>
      </w:r>
      <w:r w:rsidRPr="00D53282">
        <w:t xml:space="preserve"> </w:t>
      </w:r>
      <w:r>
        <w:br/>
        <w:t>33.117 CR0098R1; 33.117 CR0099R1; 33.117 CR0101R1; 33.117 CR0102R1; 33.117 CR0103R1; 33.117 CR0105R1; 33.117 CR0106R2.</w:t>
      </w:r>
    </w:p>
    <w:p w14:paraId="02CD8420" w14:textId="77777777" w:rsidR="007615D6" w:rsidRPr="005B25A1" w:rsidRDefault="007615D6" w:rsidP="007615D6">
      <w:pPr>
        <w:keepNext/>
        <w:keepLines/>
        <w:rPr>
          <w:b/>
          <w:bCs/>
        </w:rPr>
      </w:pPr>
      <w:r w:rsidRPr="005B25A1">
        <w:rPr>
          <w:b/>
          <w:bCs/>
        </w:rPr>
        <w:t>Plenary Discussion:</w:t>
      </w:r>
    </w:p>
    <w:p w14:paraId="3A78504B" w14:textId="77777777" w:rsidR="004335B7" w:rsidRPr="004335B7" w:rsidRDefault="004335B7" w:rsidP="004335B7">
      <w:pPr>
        <w:keepNext/>
        <w:keepLines/>
      </w:pPr>
      <w:r w:rsidRPr="00E044EF">
        <w:rPr>
          <w:color w:val="FF0000"/>
        </w:rPr>
        <w:t>Block approve</w:t>
      </w:r>
      <w:r>
        <w:rPr>
          <w:color w:val="FF0000"/>
        </w:rPr>
        <w:t>d</w:t>
      </w:r>
      <w:r>
        <w:t>.</w:t>
      </w:r>
    </w:p>
    <w:p w14:paraId="72CEA15A" w14:textId="34AD3339" w:rsidR="007615D6" w:rsidRPr="00EB0339" w:rsidRDefault="004335B7" w:rsidP="004335B7">
      <w:r w:rsidRPr="005B25A1">
        <w:rPr>
          <w:b/>
          <w:bCs/>
        </w:rPr>
        <w:t>Status:</w:t>
      </w:r>
      <w:r>
        <w:t xml:space="preserve"> </w:t>
      </w:r>
      <w:r w:rsidRPr="00C3284B">
        <w:rPr>
          <w:color w:val="FF0000"/>
          <w:lang w:eastAsia="en-US"/>
        </w:rPr>
        <w:t>Approved</w:t>
      </w:r>
      <w:r>
        <w:t>.</w:t>
      </w:r>
    </w:p>
    <w:p w14:paraId="7C10DE05" w14:textId="77777777" w:rsidR="00E00DA6" w:rsidRDefault="007615D6" w:rsidP="000A3FBD">
      <w:pPr>
        <w:pStyle w:val="NormTop"/>
      </w:pPr>
      <w:r>
        <w:rPr>
          <w:color w:val="0000FF"/>
        </w:rPr>
        <w:lastRenderedPageBreak/>
        <w:t>SP-230255</w:t>
      </w:r>
      <w:r w:rsidRPr="00D53282">
        <w:t xml:space="preserve"> </w:t>
      </w:r>
      <w:r>
        <w:t>(CR PACK) CR Pack on WI 5MBUSA (Source: SA WG4)</w:t>
      </w:r>
      <w:r>
        <w:br/>
      </w:r>
      <w:r w:rsidRPr="00D53282">
        <w:rPr>
          <w:b/>
        </w:rPr>
        <w:t>Document for:</w:t>
      </w:r>
      <w:r w:rsidRPr="00D53282">
        <w:t xml:space="preserve"> </w:t>
      </w:r>
      <w:r>
        <w:t>Approval</w:t>
      </w:r>
      <w:r>
        <w:br/>
      </w:r>
      <w:r w:rsidRPr="00D53282">
        <w:rPr>
          <w:b/>
        </w:rPr>
        <w:t>Abstract:</w:t>
      </w:r>
      <w:r w:rsidRPr="00D53282">
        <w:t xml:space="preserve"> </w:t>
      </w:r>
      <w:r>
        <w:br/>
        <w:t>26.501 CR0049R2; 26.501 CR0058R1; 26.502 CR0017R1; 26.502 CR0009R4; 26.502 CR0014R2.</w:t>
      </w:r>
    </w:p>
    <w:p w14:paraId="2E226E69" w14:textId="77777777" w:rsidR="007615D6" w:rsidRPr="005B25A1" w:rsidRDefault="007615D6" w:rsidP="007615D6">
      <w:pPr>
        <w:keepNext/>
        <w:keepLines/>
        <w:rPr>
          <w:b/>
          <w:bCs/>
        </w:rPr>
      </w:pPr>
      <w:r w:rsidRPr="005B25A1">
        <w:rPr>
          <w:b/>
          <w:bCs/>
        </w:rPr>
        <w:t>Plenary Discussion:</w:t>
      </w:r>
    </w:p>
    <w:p w14:paraId="679C7D6F" w14:textId="77777777" w:rsidR="004335B7" w:rsidRPr="004335B7" w:rsidRDefault="004335B7" w:rsidP="004335B7">
      <w:pPr>
        <w:keepNext/>
        <w:keepLines/>
      </w:pPr>
      <w:r w:rsidRPr="00E044EF">
        <w:rPr>
          <w:color w:val="FF0000"/>
        </w:rPr>
        <w:t>Block approve</w:t>
      </w:r>
      <w:r>
        <w:rPr>
          <w:color w:val="FF0000"/>
        </w:rPr>
        <w:t>d</w:t>
      </w:r>
      <w:r>
        <w:t>.</w:t>
      </w:r>
    </w:p>
    <w:p w14:paraId="69B48B6C" w14:textId="7984EFF3" w:rsidR="007615D6" w:rsidRPr="00EB0339" w:rsidRDefault="004335B7" w:rsidP="004335B7">
      <w:r w:rsidRPr="005B25A1">
        <w:rPr>
          <w:b/>
          <w:bCs/>
        </w:rPr>
        <w:t>Status:</w:t>
      </w:r>
      <w:r>
        <w:t xml:space="preserve"> </w:t>
      </w:r>
      <w:r w:rsidRPr="00C3284B">
        <w:rPr>
          <w:color w:val="FF0000"/>
          <w:lang w:eastAsia="en-US"/>
        </w:rPr>
        <w:t>Approved</w:t>
      </w:r>
      <w:r>
        <w:t>.</w:t>
      </w:r>
    </w:p>
    <w:p w14:paraId="4E55A273" w14:textId="77777777" w:rsidR="00E00DA6" w:rsidRDefault="007615D6" w:rsidP="000A3FBD">
      <w:pPr>
        <w:pStyle w:val="NormTop"/>
      </w:pPr>
      <w:r>
        <w:rPr>
          <w:color w:val="0000FF"/>
        </w:rPr>
        <w:t>SP-230262</w:t>
      </w:r>
      <w:r w:rsidRPr="00D53282">
        <w:t xml:space="preserve"> </w:t>
      </w:r>
      <w:r>
        <w:t>(CR PACK) CR Pack on WI NR_QoE-Core (Source: SA WG4)</w:t>
      </w:r>
      <w:r>
        <w:br/>
      </w:r>
      <w:r w:rsidRPr="00D53282">
        <w:rPr>
          <w:b/>
        </w:rPr>
        <w:t>Document for:</w:t>
      </w:r>
      <w:r w:rsidRPr="00D53282">
        <w:t xml:space="preserve"> </w:t>
      </w:r>
      <w:r>
        <w:t>Approval</w:t>
      </w:r>
      <w:r>
        <w:br/>
      </w:r>
      <w:r w:rsidRPr="00D53282">
        <w:rPr>
          <w:b/>
        </w:rPr>
        <w:t>Abstract:</w:t>
      </w:r>
      <w:r w:rsidRPr="00D53282">
        <w:t xml:space="preserve"> </w:t>
      </w:r>
      <w:r>
        <w:br/>
        <w:t>26.247 CR0179R1.</w:t>
      </w:r>
    </w:p>
    <w:p w14:paraId="4645E50D" w14:textId="77777777" w:rsidR="007615D6" w:rsidRPr="005B25A1" w:rsidRDefault="007615D6" w:rsidP="007615D6">
      <w:pPr>
        <w:keepNext/>
        <w:keepLines/>
        <w:rPr>
          <w:b/>
          <w:bCs/>
        </w:rPr>
      </w:pPr>
      <w:r w:rsidRPr="005B25A1">
        <w:rPr>
          <w:b/>
          <w:bCs/>
        </w:rPr>
        <w:t>Plenary Discussion:</w:t>
      </w:r>
    </w:p>
    <w:p w14:paraId="304E0D42" w14:textId="77777777" w:rsidR="004335B7" w:rsidRPr="004335B7" w:rsidRDefault="004335B7" w:rsidP="004335B7">
      <w:pPr>
        <w:keepNext/>
        <w:keepLines/>
      </w:pPr>
      <w:r w:rsidRPr="00E044EF">
        <w:rPr>
          <w:color w:val="FF0000"/>
        </w:rPr>
        <w:t>Block approve</w:t>
      </w:r>
      <w:r>
        <w:rPr>
          <w:color w:val="FF0000"/>
        </w:rPr>
        <w:t>d</w:t>
      </w:r>
      <w:r>
        <w:t>.</w:t>
      </w:r>
    </w:p>
    <w:p w14:paraId="44BF0358" w14:textId="3D5F6270" w:rsidR="007615D6" w:rsidRPr="00EB0339" w:rsidRDefault="004335B7" w:rsidP="004335B7">
      <w:r w:rsidRPr="005B25A1">
        <w:rPr>
          <w:b/>
          <w:bCs/>
        </w:rPr>
        <w:t>Status:</w:t>
      </w:r>
      <w:r>
        <w:t xml:space="preserve"> </w:t>
      </w:r>
      <w:r w:rsidRPr="00C3284B">
        <w:rPr>
          <w:color w:val="FF0000"/>
          <w:lang w:eastAsia="en-US"/>
        </w:rPr>
        <w:t>Approved</w:t>
      </w:r>
      <w:r>
        <w:t>.</w:t>
      </w:r>
    </w:p>
    <w:p w14:paraId="6EF02D19" w14:textId="77777777" w:rsidR="00E00DA6" w:rsidRDefault="007615D6" w:rsidP="000A3FBD">
      <w:pPr>
        <w:pStyle w:val="NormTop"/>
      </w:pPr>
      <w:r>
        <w:rPr>
          <w:color w:val="0000FF"/>
        </w:rPr>
        <w:t>SP-230254</w:t>
      </w:r>
      <w:r w:rsidRPr="00D53282">
        <w:t xml:space="preserve"> </w:t>
      </w:r>
      <w:r>
        <w:t>(CR PACK) CR Pack on WI 5MBP3 (Source: SA WG4)</w:t>
      </w:r>
      <w:r>
        <w:br/>
      </w:r>
      <w:r w:rsidRPr="00D53282">
        <w:rPr>
          <w:b/>
        </w:rPr>
        <w:t>Document for:</w:t>
      </w:r>
      <w:r w:rsidRPr="00D53282">
        <w:t xml:space="preserve"> </w:t>
      </w:r>
      <w:r>
        <w:t>Approval</w:t>
      </w:r>
      <w:r>
        <w:br/>
      </w:r>
      <w:r w:rsidRPr="00D53282">
        <w:rPr>
          <w:b/>
        </w:rPr>
        <w:t>Abstract:</w:t>
      </w:r>
      <w:r w:rsidRPr="00D53282">
        <w:t xml:space="preserve"> </w:t>
      </w:r>
      <w:r>
        <w:br/>
        <w:t>26.517 CR0006R1.</w:t>
      </w:r>
    </w:p>
    <w:p w14:paraId="0EFEF8AB" w14:textId="77777777" w:rsidR="007615D6" w:rsidRPr="005B25A1" w:rsidRDefault="007615D6" w:rsidP="007615D6">
      <w:pPr>
        <w:keepNext/>
        <w:keepLines/>
        <w:rPr>
          <w:b/>
          <w:bCs/>
        </w:rPr>
      </w:pPr>
      <w:r w:rsidRPr="005B25A1">
        <w:rPr>
          <w:b/>
          <w:bCs/>
        </w:rPr>
        <w:t>Plenary Discussion:</w:t>
      </w:r>
    </w:p>
    <w:p w14:paraId="109FA1B7" w14:textId="77777777" w:rsidR="004335B7" w:rsidRPr="004335B7" w:rsidRDefault="004335B7" w:rsidP="004335B7">
      <w:pPr>
        <w:keepNext/>
        <w:keepLines/>
      </w:pPr>
      <w:r w:rsidRPr="00E044EF">
        <w:rPr>
          <w:color w:val="FF0000"/>
        </w:rPr>
        <w:t>Block approve</w:t>
      </w:r>
      <w:r>
        <w:rPr>
          <w:color w:val="FF0000"/>
        </w:rPr>
        <w:t>d</w:t>
      </w:r>
      <w:r>
        <w:t>.</w:t>
      </w:r>
    </w:p>
    <w:p w14:paraId="3473D534" w14:textId="570B9E87" w:rsidR="007615D6" w:rsidRPr="00EB0339" w:rsidRDefault="004335B7" w:rsidP="004335B7">
      <w:r w:rsidRPr="005B25A1">
        <w:rPr>
          <w:b/>
          <w:bCs/>
        </w:rPr>
        <w:t>Status:</w:t>
      </w:r>
      <w:r>
        <w:t xml:space="preserve"> </w:t>
      </w:r>
      <w:r w:rsidRPr="00C3284B">
        <w:rPr>
          <w:color w:val="FF0000"/>
          <w:lang w:eastAsia="en-US"/>
        </w:rPr>
        <w:t>Approved</w:t>
      </w:r>
      <w:r>
        <w:t>.</w:t>
      </w:r>
    </w:p>
    <w:p w14:paraId="5AC6F159" w14:textId="77777777" w:rsidR="00E00DA6" w:rsidRDefault="007615D6" w:rsidP="000A3FBD">
      <w:pPr>
        <w:pStyle w:val="NormTop"/>
      </w:pPr>
      <w:r>
        <w:rPr>
          <w:color w:val="0000FF"/>
        </w:rPr>
        <w:t>SP-230261</w:t>
      </w:r>
      <w:r w:rsidRPr="00D53282">
        <w:t xml:space="preserve"> </w:t>
      </w:r>
      <w:r>
        <w:t>(CR PACK) CR Pack on WI ITT4RT (Source: SA WG4)</w:t>
      </w:r>
      <w:r>
        <w:br/>
      </w:r>
      <w:r w:rsidRPr="00D53282">
        <w:rPr>
          <w:b/>
        </w:rPr>
        <w:t>Document for:</w:t>
      </w:r>
      <w:r w:rsidRPr="00D53282">
        <w:t xml:space="preserve"> </w:t>
      </w:r>
      <w:r>
        <w:t>Approval</w:t>
      </w:r>
      <w:r>
        <w:br/>
      </w:r>
      <w:r w:rsidRPr="00D53282">
        <w:rPr>
          <w:b/>
        </w:rPr>
        <w:t>Abstract:</w:t>
      </w:r>
      <w:r w:rsidRPr="00D53282">
        <w:t xml:space="preserve"> </w:t>
      </w:r>
      <w:r>
        <w:br/>
        <w:t>26.114 CR0547R1; 26.114 CR0548R1; 26.114 CR0541R2; 26.114 CR0549R1.</w:t>
      </w:r>
    </w:p>
    <w:p w14:paraId="1D25CBC9" w14:textId="77777777" w:rsidR="007615D6" w:rsidRPr="005B25A1" w:rsidRDefault="007615D6" w:rsidP="007615D6">
      <w:pPr>
        <w:keepNext/>
        <w:keepLines/>
        <w:rPr>
          <w:b/>
          <w:bCs/>
        </w:rPr>
      </w:pPr>
      <w:r w:rsidRPr="005B25A1">
        <w:rPr>
          <w:b/>
          <w:bCs/>
        </w:rPr>
        <w:t>Plenary Discussion:</w:t>
      </w:r>
    </w:p>
    <w:p w14:paraId="306559F1" w14:textId="77777777" w:rsidR="004335B7" w:rsidRPr="004335B7" w:rsidRDefault="004335B7" w:rsidP="004335B7">
      <w:pPr>
        <w:keepNext/>
        <w:keepLines/>
      </w:pPr>
      <w:r w:rsidRPr="00E044EF">
        <w:rPr>
          <w:color w:val="FF0000"/>
        </w:rPr>
        <w:t>Block approve</w:t>
      </w:r>
      <w:r>
        <w:rPr>
          <w:color w:val="FF0000"/>
        </w:rPr>
        <w:t>d</w:t>
      </w:r>
      <w:r>
        <w:t>.</w:t>
      </w:r>
    </w:p>
    <w:p w14:paraId="1496391A" w14:textId="3B3848CB" w:rsidR="007615D6" w:rsidRPr="00EB0339" w:rsidRDefault="004335B7" w:rsidP="004335B7">
      <w:r w:rsidRPr="005B25A1">
        <w:rPr>
          <w:b/>
          <w:bCs/>
        </w:rPr>
        <w:t>Status:</w:t>
      </w:r>
      <w:r>
        <w:t xml:space="preserve"> </w:t>
      </w:r>
      <w:r w:rsidRPr="00C3284B">
        <w:rPr>
          <w:color w:val="FF0000"/>
          <w:lang w:eastAsia="en-US"/>
        </w:rPr>
        <w:t>Approved</w:t>
      </w:r>
      <w:r>
        <w:t>.</w:t>
      </w:r>
    </w:p>
    <w:p w14:paraId="621964FF" w14:textId="77777777" w:rsidR="00E00DA6" w:rsidRDefault="007615D6" w:rsidP="000A3FBD">
      <w:pPr>
        <w:pStyle w:val="NormTop"/>
      </w:pPr>
      <w:r>
        <w:rPr>
          <w:color w:val="0000FF"/>
        </w:rPr>
        <w:t>SP-230263</w:t>
      </w:r>
      <w:r w:rsidRPr="00D53282">
        <w:t xml:space="preserve"> </w:t>
      </w:r>
      <w:r>
        <w:t>(CR PACK) CR Pack on WI TEI17 (Source: SA WG4)</w:t>
      </w:r>
      <w:r>
        <w:br/>
      </w:r>
      <w:r w:rsidRPr="00D53282">
        <w:rPr>
          <w:b/>
        </w:rPr>
        <w:t>Document for:</w:t>
      </w:r>
      <w:r w:rsidRPr="00D53282">
        <w:t xml:space="preserve"> </w:t>
      </w:r>
      <w:r>
        <w:t>Approval</w:t>
      </w:r>
      <w:r>
        <w:br/>
      </w:r>
      <w:r w:rsidRPr="00D53282">
        <w:rPr>
          <w:b/>
        </w:rPr>
        <w:t>Abstract:</w:t>
      </w:r>
      <w:r w:rsidRPr="00D53282">
        <w:t xml:space="preserve"> </w:t>
      </w:r>
      <w:r>
        <w:br/>
        <w:t>26.204 CR0022R2; 26.173 CR0035R2.</w:t>
      </w:r>
    </w:p>
    <w:p w14:paraId="03448094" w14:textId="77777777" w:rsidR="007615D6" w:rsidRPr="005B25A1" w:rsidRDefault="007615D6" w:rsidP="007615D6">
      <w:pPr>
        <w:keepNext/>
        <w:keepLines/>
        <w:rPr>
          <w:b/>
          <w:bCs/>
        </w:rPr>
      </w:pPr>
      <w:r w:rsidRPr="005B25A1">
        <w:rPr>
          <w:b/>
          <w:bCs/>
        </w:rPr>
        <w:t>Plenary Discussion:</w:t>
      </w:r>
    </w:p>
    <w:p w14:paraId="2AD680A4" w14:textId="77777777" w:rsidR="004335B7" w:rsidRPr="004335B7" w:rsidRDefault="004335B7" w:rsidP="004335B7">
      <w:pPr>
        <w:keepNext/>
        <w:keepLines/>
      </w:pPr>
      <w:r w:rsidRPr="00E044EF">
        <w:rPr>
          <w:color w:val="FF0000"/>
        </w:rPr>
        <w:t>Block approve</w:t>
      </w:r>
      <w:r>
        <w:rPr>
          <w:color w:val="FF0000"/>
        </w:rPr>
        <w:t>d</w:t>
      </w:r>
      <w:r>
        <w:t>.</w:t>
      </w:r>
    </w:p>
    <w:p w14:paraId="46E09FAA" w14:textId="0211CFE6" w:rsidR="007615D6" w:rsidRPr="00EB0339" w:rsidRDefault="004335B7" w:rsidP="004335B7">
      <w:r w:rsidRPr="005B25A1">
        <w:rPr>
          <w:b/>
          <w:bCs/>
        </w:rPr>
        <w:t>Status:</w:t>
      </w:r>
      <w:r>
        <w:t xml:space="preserve"> </w:t>
      </w:r>
      <w:r w:rsidRPr="00C3284B">
        <w:rPr>
          <w:color w:val="FF0000"/>
          <w:lang w:eastAsia="en-US"/>
        </w:rPr>
        <w:t>Approved</w:t>
      </w:r>
      <w:r>
        <w:t>.</w:t>
      </w:r>
    </w:p>
    <w:p w14:paraId="325A1519" w14:textId="77777777" w:rsidR="00E00DA6" w:rsidRDefault="007615D6" w:rsidP="000A3FBD">
      <w:pPr>
        <w:pStyle w:val="NormTop"/>
      </w:pPr>
      <w:r>
        <w:rPr>
          <w:color w:val="0000FF"/>
        </w:rPr>
        <w:t>SP-230257</w:t>
      </w:r>
      <w:r w:rsidRPr="00D53282">
        <w:t xml:space="preserve"> </w:t>
      </w:r>
      <w:r>
        <w:t>(CR PACK) CR Pack on WI AMRWB (Source: SA WG4)</w:t>
      </w:r>
      <w:r>
        <w:br/>
      </w:r>
      <w:r w:rsidRPr="00D53282">
        <w:rPr>
          <w:b/>
        </w:rPr>
        <w:t>Document for:</w:t>
      </w:r>
      <w:r w:rsidRPr="00D53282">
        <w:t xml:space="preserve"> </w:t>
      </w:r>
      <w:r>
        <w:t>Approval</w:t>
      </w:r>
      <w:r>
        <w:br/>
      </w:r>
      <w:r w:rsidRPr="00D53282">
        <w:rPr>
          <w:b/>
        </w:rPr>
        <w:t>Abstract:</w:t>
      </w:r>
      <w:r w:rsidRPr="00D53282">
        <w:t xml:space="preserve"> </w:t>
      </w:r>
      <w:r>
        <w:br/>
        <w:t>26.173 CR0036; 26.174 CR0007.</w:t>
      </w:r>
    </w:p>
    <w:p w14:paraId="44E83FD7" w14:textId="77777777" w:rsidR="007615D6" w:rsidRPr="005B25A1" w:rsidRDefault="007615D6" w:rsidP="007615D6">
      <w:pPr>
        <w:keepNext/>
        <w:keepLines/>
        <w:rPr>
          <w:b/>
          <w:bCs/>
        </w:rPr>
      </w:pPr>
      <w:r w:rsidRPr="005B25A1">
        <w:rPr>
          <w:b/>
          <w:bCs/>
        </w:rPr>
        <w:t>Plenary Discussion:</w:t>
      </w:r>
    </w:p>
    <w:p w14:paraId="33A5FBF8" w14:textId="77777777" w:rsidR="004335B7" w:rsidRPr="004335B7" w:rsidRDefault="004335B7" w:rsidP="004335B7">
      <w:pPr>
        <w:keepNext/>
        <w:keepLines/>
      </w:pPr>
      <w:r w:rsidRPr="00E044EF">
        <w:rPr>
          <w:color w:val="FF0000"/>
        </w:rPr>
        <w:t>Block approve</w:t>
      </w:r>
      <w:r>
        <w:rPr>
          <w:color w:val="FF0000"/>
        </w:rPr>
        <w:t>d</w:t>
      </w:r>
      <w:r>
        <w:t>.</w:t>
      </w:r>
    </w:p>
    <w:p w14:paraId="3DBBF089" w14:textId="01C01DCD" w:rsidR="007615D6" w:rsidRPr="00EB0339" w:rsidRDefault="004335B7" w:rsidP="004335B7">
      <w:r w:rsidRPr="005B25A1">
        <w:rPr>
          <w:b/>
          <w:bCs/>
        </w:rPr>
        <w:t>Status:</w:t>
      </w:r>
      <w:r>
        <w:t xml:space="preserve"> </w:t>
      </w:r>
      <w:r w:rsidRPr="00C3284B">
        <w:rPr>
          <w:color w:val="FF0000"/>
          <w:lang w:eastAsia="en-US"/>
        </w:rPr>
        <w:t>Approved</w:t>
      </w:r>
      <w:r>
        <w:t>.</w:t>
      </w:r>
    </w:p>
    <w:p w14:paraId="6E077D3A" w14:textId="77777777" w:rsidR="00E00DA6" w:rsidRDefault="007615D6" w:rsidP="000A3FBD">
      <w:pPr>
        <w:pStyle w:val="NormTop"/>
      </w:pPr>
      <w:r>
        <w:rPr>
          <w:color w:val="0000FF"/>
        </w:rPr>
        <w:lastRenderedPageBreak/>
        <w:t>SP-230258</w:t>
      </w:r>
      <w:r w:rsidRPr="00D53282">
        <w:t xml:space="preserve"> </w:t>
      </w:r>
      <w:r>
        <w:t>(CR PACK) CR Pack on WI ART_LTE-UED, TEI17 (Source: SA WG4)</w:t>
      </w:r>
      <w:r>
        <w:br/>
      </w:r>
      <w:r w:rsidRPr="00D53282">
        <w:rPr>
          <w:b/>
        </w:rPr>
        <w:t>Document for:</w:t>
      </w:r>
      <w:r w:rsidRPr="00D53282">
        <w:t xml:space="preserve"> </w:t>
      </w:r>
      <w:r>
        <w:t>Approval</w:t>
      </w:r>
      <w:r>
        <w:br/>
      </w:r>
      <w:r w:rsidRPr="00D53282">
        <w:rPr>
          <w:b/>
        </w:rPr>
        <w:t>Abstract:</w:t>
      </w:r>
      <w:r w:rsidRPr="00D53282">
        <w:t xml:space="preserve"> </w:t>
      </w:r>
      <w:r>
        <w:br/>
        <w:t>26.132 CR0108R1; 26.132 CR0109.</w:t>
      </w:r>
    </w:p>
    <w:p w14:paraId="305C0286" w14:textId="77777777" w:rsidR="007615D6" w:rsidRPr="005B25A1" w:rsidRDefault="007615D6" w:rsidP="007615D6">
      <w:pPr>
        <w:keepNext/>
        <w:keepLines/>
        <w:rPr>
          <w:b/>
          <w:bCs/>
        </w:rPr>
      </w:pPr>
      <w:r w:rsidRPr="005B25A1">
        <w:rPr>
          <w:b/>
          <w:bCs/>
        </w:rPr>
        <w:t>Plenary Discussion:</w:t>
      </w:r>
    </w:p>
    <w:p w14:paraId="44E7D6A4" w14:textId="77777777" w:rsidR="004335B7" w:rsidRPr="004335B7" w:rsidRDefault="004335B7" w:rsidP="004335B7">
      <w:pPr>
        <w:keepNext/>
        <w:keepLines/>
      </w:pPr>
      <w:r w:rsidRPr="00E044EF">
        <w:rPr>
          <w:color w:val="FF0000"/>
        </w:rPr>
        <w:t>Block approve</w:t>
      </w:r>
      <w:r>
        <w:rPr>
          <w:color w:val="FF0000"/>
        </w:rPr>
        <w:t>d</w:t>
      </w:r>
      <w:r>
        <w:t>.</w:t>
      </w:r>
    </w:p>
    <w:p w14:paraId="38997C3D" w14:textId="0D2225CD" w:rsidR="007615D6" w:rsidRPr="00EB0339" w:rsidRDefault="004335B7" w:rsidP="004335B7">
      <w:r w:rsidRPr="005B25A1">
        <w:rPr>
          <w:b/>
          <w:bCs/>
        </w:rPr>
        <w:t>Status:</w:t>
      </w:r>
      <w:r>
        <w:t xml:space="preserve"> </w:t>
      </w:r>
      <w:r w:rsidRPr="00C3284B">
        <w:rPr>
          <w:color w:val="FF0000"/>
          <w:lang w:eastAsia="en-US"/>
        </w:rPr>
        <w:t>Approved</w:t>
      </w:r>
      <w:r>
        <w:t>.</w:t>
      </w:r>
    </w:p>
    <w:p w14:paraId="733FF278" w14:textId="77777777" w:rsidR="00E00DA6" w:rsidRDefault="007615D6" w:rsidP="000A3FBD">
      <w:pPr>
        <w:pStyle w:val="NormTop"/>
      </w:pPr>
      <w:r>
        <w:rPr>
          <w:color w:val="0000FF"/>
        </w:rPr>
        <w:t>SP-230256</w:t>
      </w:r>
      <w:r w:rsidRPr="00D53282">
        <w:t xml:space="preserve"> </w:t>
      </w:r>
      <w:r>
        <w:t>(CR PACK) CR Pack on WI AE_enTV-S4, TEI17 (Source: SA WG4)</w:t>
      </w:r>
      <w:r>
        <w:br/>
      </w:r>
      <w:r w:rsidRPr="00D53282">
        <w:rPr>
          <w:b/>
        </w:rPr>
        <w:t>Document for:</w:t>
      </w:r>
      <w:r w:rsidRPr="00D53282">
        <w:t xml:space="preserve"> </w:t>
      </w:r>
      <w:r>
        <w:t>Approval</w:t>
      </w:r>
      <w:r>
        <w:br/>
      </w:r>
      <w:r w:rsidRPr="00D53282">
        <w:rPr>
          <w:b/>
        </w:rPr>
        <w:t>Abstract:</w:t>
      </w:r>
      <w:r w:rsidRPr="00D53282">
        <w:t xml:space="preserve"> </w:t>
      </w:r>
      <w:r>
        <w:br/>
        <w:t>26.346 CR0668R1.</w:t>
      </w:r>
    </w:p>
    <w:p w14:paraId="7745DC47" w14:textId="77777777" w:rsidR="007615D6" w:rsidRPr="005B25A1" w:rsidRDefault="007615D6" w:rsidP="007615D6">
      <w:pPr>
        <w:keepNext/>
        <w:keepLines/>
        <w:rPr>
          <w:b/>
          <w:bCs/>
        </w:rPr>
      </w:pPr>
      <w:r w:rsidRPr="005B25A1">
        <w:rPr>
          <w:b/>
          <w:bCs/>
        </w:rPr>
        <w:t>Plenary Discussion:</w:t>
      </w:r>
    </w:p>
    <w:p w14:paraId="0CEA9D17" w14:textId="77777777" w:rsidR="004335B7" w:rsidRPr="004335B7" w:rsidRDefault="004335B7" w:rsidP="004335B7">
      <w:pPr>
        <w:keepNext/>
        <w:keepLines/>
      </w:pPr>
      <w:r w:rsidRPr="00E044EF">
        <w:rPr>
          <w:color w:val="FF0000"/>
        </w:rPr>
        <w:t>Block approve</w:t>
      </w:r>
      <w:r>
        <w:rPr>
          <w:color w:val="FF0000"/>
        </w:rPr>
        <w:t>d</w:t>
      </w:r>
      <w:r>
        <w:t>.</w:t>
      </w:r>
    </w:p>
    <w:p w14:paraId="50A30E01" w14:textId="1F992DA2" w:rsidR="007615D6" w:rsidRPr="00EB0339" w:rsidRDefault="004335B7" w:rsidP="004335B7">
      <w:r w:rsidRPr="005B25A1">
        <w:rPr>
          <w:b/>
          <w:bCs/>
        </w:rPr>
        <w:t>Status:</w:t>
      </w:r>
      <w:r>
        <w:t xml:space="preserve"> </w:t>
      </w:r>
      <w:r w:rsidRPr="00C3284B">
        <w:rPr>
          <w:color w:val="FF0000"/>
          <w:lang w:eastAsia="en-US"/>
        </w:rPr>
        <w:t>Approved</w:t>
      </w:r>
      <w:r>
        <w:t>.</w:t>
      </w:r>
    </w:p>
    <w:p w14:paraId="1A5D2EB5" w14:textId="77777777" w:rsidR="00E00DA6" w:rsidRDefault="007615D6" w:rsidP="000A3FBD">
      <w:pPr>
        <w:pStyle w:val="NormTop"/>
      </w:pPr>
      <w:r>
        <w:rPr>
          <w:color w:val="0000FF"/>
        </w:rPr>
        <w:t>SP-230196</w:t>
      </w:r>
      <w:r w:rsidRPr="00D53282">
        <w:t xml:space="preserve"> </w:t>
      </w:r>
      <w:r>
        <w:t>(CR PACK) Rel-17 CRs on TEI Batch 1 (Source: SA WG5)</w:t>
      </w:r>
      <w:r>
        <w:br/>
      </w:r>
      <w:r w:rsidRPr="00D53282">
        <w:rPr>
          <w:b/>
        </w:rPr>
        <w:t>Document for:</w:t>
      </w:r>
      <w:r w:rsidRPr="00D53282">
        <w:t xml:space="preserve"> </w:t>
      </w:r>
      <w:r>
        <w:t>Approval</w:t>
      </w:r>
      <w:r>
        <w:br/>
      </w:r>
      <w:r w:rsidRPr="00D53282">
        <w:rPr>
          <w:b/>
        </w:rPr>
        <w:t>Abstract:</w:t>
      </w:r>
      <w:r w:rsidRPr="00D53282">
        <w:t xml:space="preserve"> </w:t>
      </w:r>
      <w:r>
        <w:br/>
        <w:t>28.541 CR0854; 28.541 CR0855; 28.541 CR0856; 28.541 CR0857; 28.531 CR0164; 28.538 CR0028; 28.538 CR0029; 28.536 CR0057; 28.541 CR0869R1; 28.312 CR0018R1; 28.535 CR0068; 28.535 CR0069; 32.130 CR0023; 28.557 CR0001; 28.312 CR0026R3; 28.541 CR0870R1; 28.532 CR0244R1; 28.541 CR0889R2; 28.541 CR0890R2.</w:t>
      </w:r>
    </w:p>
    <w:p w14:paraId="03D59047" w14:textId="77777777" w:rsidR="00E00DA6" w:rsidRPr="00B81031" w:rsidRDefault="00000000" w:rsidP="00B81031">
      <w:pPr>
        <w:keepNext/>
        <w:keepLines/>
        <w:rPr>
          <w:i/>
        </w:rPr>
      </w:pPr>
      <w:r w:rsidRPr="00B81031">
        <w:rPr>
          <w:b/>
          <w:bCs/>
          <w:i/>
        </w:rPr>
        <w:t>Comment:</w:t>
      </w:r>
      <w:r>
        <w:rPr>
          <w:i/>
        </w:rPr>
        <w:t xml:space="preserve"> </w:t>
      </w:r>
      <w:r w:rsidR="007615D6">
        <w:rPr>
          <w:i/>
        </w:rPr>
        <w:t>TS 28.531 CR 0164 (Rel-17): There is no Rel-18 mirror CR for this, as this is already removed in Rel-18.</w:t>
      </w:r>
    </w:p>
    <w:p w14:paraId="330CA1F3" w14:textId="77777777" w:rsidR="007615D6" w:rsidRPr="005B25A1" w:rsidRDefault="007615D6" w:rsidP="007615D6">
      <w:pPr>
        <w:keepNext/>
        <w:keepLines/>
        <w:rPr>
          <w:b/>
          <w:bCs/>
        </w:rPr>
      </w:pPr>
      <w:r w:rsidRPr="005B25A1">
        <w:rPr>
          <w:b/>
          <w:bCs/>
        </w:rPr>
        <w:t>Plenary Discussion:</w:t>
      </w:r>
    </w:p>
    <w:p w14:paraId="7231F4DC" w14:textId="77777777" w:rsidR="004335B7" w:rsidRPr="004335B7" w:rsidRDefault="004335B7" w:rsidP="004335B7">
      <w:pPr>
        <w:keepNext/>
        <w:keepLines/>
      </w:pPr>
      <w:r w:rsidRPr="00E044EF">
        <w:rPr>
          <w:color w:val="FF0000"/>
        </w:rPr>
        <w:t>Block approve</w:t>
      </w:r>
      <w:r>
        <w:rPr>
          <w:color w:val="FF0000"/>
        </w:rPr>
        <w:t>d</w:t>
      </w:r>
      <w:r>
        <w:t>.</w:t>
      </w:r>
    </w:p>
    <w:p w14:paraId="523574D0" w14:textId="018B8A85" w:rsidR="007615D6" w:rsidRPr="00EB0339" w:rsidRDefault="004335B7" w:rsidP="004335B7">
      <w:r w:rsidRPr="005B25A1">
        <w:rPr>
          <w:b/>
          <w:bCs/>
        </w:rPr>
        <w:t>Status:</w:t>
      </w:r>
      <w:r>
        <w:t xml:space="preserve"> </w:t>
      </w:r>
      <w:r w:rsidRPr="00C3284B">
        <w:rPr>
          <w:color w:val="FF0000"/>
          <w:lang w:eastAsia="en-US"/>
        </w:rPr>
        <w:t>Approved</w:t>
      </w:r>
      <w:r>
        <w:t>.</w:t>
      </w:r>
    </w:p>
    <w:p w14:paraId="67CF298D" w14:textId="77777777" w:rsidR="00E00DA6" w:rsidRDefault="007615D6" w:rsidP="000A3FBD">
      <w:pPr>
        <w:pStyle w:val="NormTop"/>
      </w:pPr>
      <w:r>
        <w:rPr>
          <w:color w:val="0000FF"/>
        </w:rPr>
        <w:t>SP-230197</w:t>
      </w:r>
      <w:r w:rsidRPr="00D53282">
        <w:t xml:space="preserve"> </w:t>
      </w:r>
      <w:r>
        <w:t>(CR PACK) Rel-17 CRs on TEI Batch 2 (Source: SA WG5)</w:t>
      </w:r>
      <w:r>
        <w:br/>
      </w:r>
      <w:r w:rsidRPr="00D53282">
        <w:rPr>
          <w:b/>
        </w:rPr>
        <w:t>Document for:</w:t>
      </w:r>
      <w:r w:rsidRPr="00D53282">
        <w:t xml:space="preserve"> </w:t>
      </w:r>
      <w:r>
        <w:t>Approval</w:t>
      </w:r>
      <w:r>
        <w:br/>
      </w:r>
      <w:r w:rsidRPr="00D53282">
        <w:rPr>
          <w:b/>
        </w:rPr>
        <w:t>Abstract:</w:t>
      </w:r>
      <w:r w:rsidRPr="00D53282">
        <w:t xml:space="preserve"> </w:t>
      </w:r>
      <w:r>
        <w:br/>
        <w:t>32.160 CR0033; 32.160 CR0034; 32.422 CR0408; 32.240 CR0455; 32.240 CR0456; 32.291 CR0463; 32.291 CR0464; 32.291 CR0456R1; 32.291 CR0465; 32.291 CR0457R1; 32.255 CR0415R1; 32.291 CR0459R1; 32.291 CR0460R1; 32.298 CR0927R1; 32.298 CR0928R1; 32.255 CR0416R1; 32.240 CR0453R1; 32.240 CR0454R1; 32.298 CR0925R1; 32.298 CR0926R1.</w:t>
      </w:r>
    </w:p>
    <w:p w14:paraId="1179E5D6" w14:textId="77777777" w:rsidR="007615D6" w:rsidRPr="005B25A1" w:rsidRDefault="007615D6" w:rsidP="007615D6">
      <w:pPr>
        <w:keepNext/>
        <w:keepLines/>
        <w:rPr>
          <w:b/>
          <w:bCs/>
        </w:rPr>
      </w:pPr>
      <w:r w:rsidRPr="005B25A1">
        <w:rPr>
          <w:b/>
          <w:bCs/>
        </w:rPr>
        <w:t>Plenary Discussion:</w:t>
      </w:r>
    </w:p>
    <w:p w14:paraId="7FF28DB1" w14:textId="77777777" w:rsidR="004335B7" w:rsidRPr="004335B7" w:rsidRDefault="004335B7" w:rsidP="004335B7">
      <w:pPr>
        <w:keepNext/>
        <w:keepLines/>
      </w:pPr>
      <w:r w:rsidRPr="00E044EF">
        <w:rPr>
          <w:color w:val="FF0000"/>
        </w:rPr>
        <w:t>Block approve</w:t>
      </w:r>
      <w:r>
        <w:rPr>
          <w:color w:val="FF0000"/>
        </w:rPr>
        <w:t>d</w:t>
      </w:r>
      <w:r>
        <w:t>.</w:t>
      </w:r>
    </w:p>
    <w:p w14:paraId="300F2305" w14:textId="1732B40B" w:rsidR="007615D6" w:rsidRPr="00EB0339" w:rsidRDefault="004335B7" w:rsidP="004335B7">
      <w:r w:rsidRPr="005B25A1">
        <w:rPr>
          <w:b/>
          <w:bCs/>
        </w:rPr>
        <w:t>Status:</w:t>
      </w:r>
      <w:r>
        <w:t xml:space="preserve"> </w:t>
      </w:r>
      <w:r w:rsidRPr="00C3284B">
        <w:rPr>
          <w:color w:val="FF0000"/>
          <w:lang w:eastAsia="en-US"/>
        </w:rPr>
        <w:t>Approved</w:t>
      </w:r>
      <w:r>
        <w:t>.</w:t>
      </w:r>
    </w:p>
    <w:p w14:paraId="4FBF3B86" w14:textId="77777777" w:rsidR="00E00DA6" w:rsidRDefault="007615D6" w:rsidP="000A3FBD">
      <w:pPr>
        <w:pStyle w:val="NormTop"/>
      </w:pPr>
      <w:r>
        <w:rPr>
          <w:color w:val="0000FF"/>
        </w:rPr>
        <w:t>SP-230195</w:t>
      </w:r>
      <w:r w:rsidRPr="00D53282">
        <w:t xml:space="preserve"> </w:t>
      </w:r>
      <w:r>
        <w:t>(CR PACK) Rel-17 CRs on Intent driven management service for mobile network (Source: SA WG5)</w:t>
      </w:r>
      <w:r>
        <w:br/>
      </w:r>
      <w:r w:rsidRPr="00D53282">
        <w:rPr>
          <w:b/>
        </w:rPr>
        <w:t>Document for:</w:t>
      </w:r>
      <w:r w:rsidRPr="00D53282">
        <w:t xml:space="preserve"> </w:t>
      </w:r>
      <w:r>
        <w:t>Approval</w:t>
      </w:r>
      <w:r>
        <w:br/>
      </w:r>
      <w:r w:rsidRPr="00D53282">
        <w:rPr>
          <w:b/>
        </w:rPr>
        <w:t>Abstract:</w:t>
      </w:r>
      <w:r w:rsidRPr="00D53282">
        <w:t xml:space="preserve"> </w:t>
      </w:r>
      <w:r>
        <w:br/>
        <w:t>28.312 CR0020; 28.312 CR0021; 28.312 CR0023; 28.312 CR0024; 28.312 CR0015R1; 28.312 CR0016R1; 28.312 CR0017R1; 28.312 CR0019R1; 28.312 CR0022R1.</w:t>
      </w:r>
    </w:p>
    <w:p w14:paraId="765B732C" w14:textId="77777777" w:rsidR="007615D6" w:rsidRPr="005B25A1" w:rsidRDefault="007615D6" w:rsidP="007615D6">
      <w:pPr>
        <w:keepNext/>
        <w:keepLines/>
        <w:rPr>
          <w:b/>
          <w:bCs/>
        </w:rPr>
      </w:pPr>
      <w:r w:rsidRPr="005B25A1">
        <w:rPr>
          <w:b/>
          <w:bCs/>
        </w:rPr>
        <w:t>Plenary Discussion:</w:t>
      </w:r>
    </w:p>
    <w:p w14:paraId="023E9CA2" w14:textId="77777777" w:rsidR="004335B7" w:rsidRPr="004335B7" w:rsidRDefault="004335B7" w:rsidP="004335B7">
      <w:pPr>
        <w:keepNext/>
        <w:keepLines/>
      </w:pPr>
      <w:r w:rsidRPr="00E044EF">
        <w:rPr>
          <w:color w:val="FF0000"/>
        </w:rPr>
        <w:t>Block approve</w:t>
      </w:r>
      <w:r>
        <w:rPr>
          <w:color w:val="FF0000"/>
        </w:rPr>
        <w:t>d</w:t>
      </w:r>
      <w:r>
        <w:t>.</w:t>
      </w:r>
    </w:p>
    <w:p w14:paraId="1454B5C7" w14:textId="370BA5E1" w:rsidR="007615D6" w:rsidRPr="00EB0339" w:rsidRDefault="004335B7" w:rsidP="004335B7">
      <w:r w:rsidRPr="005B25A1">
        <w:rPr>
          <w:b/>
          <w:bCs/>
        </w:rPr>
        <w:t>Status:</w:t>
      </w:r>
      <w:r>
        <w:t xml:space="preserve"> </w:t>
      </w:r>
      <w:r w:rsidRPr="00C3284B">
        <w:rPr>
          <w:color w:val="FF0000"/>
          <w:lang w:eastAsia="en-US"/>
        </w:rPr>
        <w:t>Approved</w:t>
      </w:r>
      <w:r>
        <w:t>.</w:t>
      </w:r>
    </w:p>
    <w:p w14:paraId="10CE61AC" w14:textId="77777777" w:rsidR="00E00DA6" w:rsidRDefault="007615D6" w:rsidP="000A3FBD">
      <w:pPr>
        <w:pStyle w:val="NormTop"/>
      </w:pPr>
      <w:r>
        <w:rPr>
          <w:color w:val="0000FF"/>
        </w:rPr>
        <w:lastRenderedPageBreak/>
        <w:t>SP-230194</w:t>
      </w:r>
      <w:r w:rsidRPr="00D53282">
        <w:t xml:space="preserve"> </w:t>
      </w:r>
      <w:r>
        <w:t>(CR PACK) Rel-17 CRs on Enhancements on EE for 5G networks (Source: SA WG5)</w:t>
      </w:r>
      <w:r>
        <w:br/>
      </w:r>
      <w:r w:rsidRPr="00D53282">
        <w:rPr>
          <w:b/>
        </w:rPr>
        <w:t>Document for:</w:t>
      </w:r>
      <w:r w:rsidRPr="00D53282">
        <w:t xml:space="preserve"> </w:t>
      </w:r>
      <w:r>
        <w:t>Approval</w:t>
      </w:r>
      <w:r>
        <w:br/>
      </w:r>
      <w:r w:rsidRPr="00D53282">
        <w:rPr>
          <w:b/>
        </w:rPr>
        <w:t>Abstract:</w:t>
      </w:r>
      <w:r w:rsidRPr="00D53282">
        <w:t xml:space="preserve"> </w:t>
      </w:r>
      <w:r>
        <w:br/>
        <w:t>28.310 CR0023; 28.310 CR0024; 28.310 CR0025; 28.310 CR0026; 28.554 CR0108; 28.554 CR0109.</w:t>
      </w:r>
    </w:p>
    <w:p w14:paraId="5885B6CF" w14:textId="77777777" w:rsidR="007615D6" w:rsidRPr="005B25A1" w:rsidRDefault="007615D6" w:rsidP="007615D6">
      <w:pPr>
        <w:keepNext/>
        <w:keepLines/>
        <w:rPr>
          <w:b/>
          <w:bCs/>
        </w:rPr>
      </w:pPr>
      <w:r w:rsidRPr="005B25A1">
        <w:rPr>
          <w:b/>
          <w:bCs/>
        </w:rPr>
        <w:t>Plenary Discussion:</w:t>
      </w:r>
    </w:p>
    <w:p w14:paraId="4ECBC47C" w14:textId="77777777" w:rsidR="004335B7" w:rsidRPr="004335B7" w:rsidRDefault="004335B7" w:rsidP="004335B7">
      <w:pPr>
        <w:keepNext/>
        <w:keepLines/>
      </w:pPr>
      <w:r w:rsidRPr="00E044EF">
        <w:rPr>
          <w:color w:val="FF0000"/>
        </w:rPr>
        <w:t>Block approve</w:t>
      </w:r>
      <w:r>
        <w:rPr>
          <w:color w:val="FF0000"/>
        </w:rPr>
        <w:t>d</w:t>
      </w:r>
      <w:r>
        <w:t>.</w:t>
      </w:r>
    </w:p>
    <w:p w14:paraId="01E1FE3F" w14:textId="7A3DB251" w:rsidR="007615D6" w:rsidRPr="00EB0339" w:rsidRDefault="004335B7" w:rsidP="004335B7">
      <w:r w:rsidRPr="005B25A1">
        <w:rPr>
          <w:b/>
          <w:bCs/>
        </w:rPr>
        <w:t>Status:</w:t>
      </w:r>
      <w:r>
        <w:t xml:space="preserve"> </w:t>
      </w:r>
      <w:r w:rsidRPr="00C3284B">
        <w:rPr>
          <w:color w:val="FF0000"/>
          <w:lang w:eastAsia="en-US"/>
        </w:rPr>
        <w:t>Approved</w:t>
      </w:r>
      <w:r>
        <w:t>.</w:t>
      </w:r>
    </w:p>
    <w:p w14:paraId="55E35E00" w14:textId="77777777" w:rsidR="00E00DA6" w:rsidRDefault="007615D6" w:rsidP="000A3FBD">
      <w:pPr>
        <w:pStyle w:val="NormTop"/>
      </w:pPr>
      <w:r>
        <w:rPr>
          <w:color w:val="0000FF"/>
        </w:rPr>
        <w:t>SP-230193</w:t>
      </w:r>
      <w:r w:rsidRPr="00D53282">
        <w:t xml:space="preserve"> </w:t>
      </w:r>
      <w:r>
        <w:t>(CR PACK) Rel-17 CRs on Enhancements of Management Data Analytics Service (Source: SA WG5)</w:t>
      </w:r>
      <w:r>
        <w:br/>
      </w:r>
      <w:r w:rsidRPr="00D53282">
        <w:rPr>
          <w:b/>
        </w:rPr>
        <w:t>Document for:</w:t>
      </w:r>
      <w:r w:rsidRPr="00D53282">
        <w:t xml:space="preserve"> </w:t>
      </w:r>
      <w:r>
        <w:t>Approval</w:t>
      </w:r>
      <w:r>
        <w:br/>
      </w:r>
      <w:r w:rsidRPr="00D53282">
        <w:rPr>
          <w:b/>
        </w:rPr>
        <w:t>Abstract:</w:t>
      </w:r>
      <w:r w:rsidRPr="00D53282">
        <w:t xml:space="preserve"> </w:t>
      </w:r>
      <w:r>
        <w:br/>
        <w:t>28.104 CR0030; 28.105 CR0011; 28.104 CR0031; 28.104 CR0033; 28.104 CR0034; 28.104 CR0040; 28.104 CR0041R1; 28.105 CR0014R1; 28.105 CR0015R1; 28.105 CR0017R1; 28.105 CR0013R1; 28.105 CR0018R1; 28.105 CR0019R1.</w:t>
      </w:r>
    </w:p>
    <w:p w14:paraId="0E99F8CD" w14:textId="77777777" w:rsidR="007615D6" w:rsidRPr="005B25A1" w:rsidRDefault="007615D6" w:rsidP="007615D6">
      <w:pPr>
        <w:keepNext/>
        <w:keepLines/>
        <w:rPr>
          <w:b/>
          <w:bCs/>
        </w:rPr>
      </w:pPr>
      <w:r w:rsidRPr="005B25A1">
        <w:rPr>
          <w:b/>
          <w:bCs/>
        </w:rPr>
        <w:t>Plenary Discussion:</w:t>
      </w:r>
    </w:p>
    <w:p w14:paraId="04813D96" w14:textId="77777777" w:rsidR="004335B7" w:rsidRPr="004335B7" w:rsidRDefault="004335B7" w:rsidP="004335B7">
      <w:pPr>
        <w:keepNext/>
        <w:keepLines/>
      </w:pPr>
      <w:r w:rsidRPr="00E044EF">
        <w:rPr>
          <w:color w:val="FF0000"/>
        </w:rPr>
        <w:t>Block approve</w:t>
      </w:r>
      <w:r>
        <w:rPr>
          <w:color w:val="FF0000"/>
        </w:rPr>
        <w:t>d</w:t>
      </w:r>
      <w:r>
        <w:t>.</w:t>
      </w:r>
    </w:p>
    <w:p w14:paraId="18A0BE43" w14:textId="6D244BCD" w:rsidR="007615D6" w:rsidRPr="00EB0339" w:rsidRDefault="004335B7" w:rsidP="004335B7">
      <w:r w:rsidRPr="005B25A1">
        <w:rPr>
          <w:b/>
          <w:bCs/>
        </w:rPr>
        <w:t>Status:</w:t>
      </w:r>
      <w:r>
        <w:t xml:space="preserve"> </w:t>
      </w:r>
      <w:r w:rsidRPr="00C3284B">
        <w:rPr>
          <w:color w:val="FF0000"/>
          <w:lang w:eastAsia="en-US"/>
        </w:rPr>
        <w:t>Approved</w:t>
      </w:r>
      <w:r>
        <w:t>.</w:t>
      </w:r>
    </w:p>
    <w:p w14:paraId="69AFBC2C" w14:textId="77777777" w:rsidR="00E00DA6" w:rsidRDefault="007615D6" w:rsidP="000A3FBD">
      <w:pPr>
        <w:pStyle w:val="NormTop"/>
      </w:pPr>
      <w:r>
        <w:rPr>
          <w:color w:val="0000FF"/>
        </w:rPr>
        <w:t>SP-230207</w:t>
      </w:r>
      <w:r w:rsidRPr="00D53282">
        <w:t xml:space="preserve"> </w:t>
      </w:r>
      <w:r>
        <w:t>(CR PACK) Rel-17 CRs on Additional NRM features (Source: SA WG5)</w:t>
      </w:r>
      <w:r>
        <w:br/>
      </w:r>
      <w:r w:rsidRPr="00D53282">
        <w:rPr>
          <w:b/>
        </w:rPr>
        <w:t>Document for:</w:t>
      </w:r>
      <w:r w:rsidRPr="00D53282">
        <w:t xml:space="preserve"> </w:t>
      </w:r>
      <w:r>
        <w:t>Approval</w:t>
      </w:r>
      <w:r>
        <w:br/>
      </w:r>
      <w:r w:rsidRPr="00D53282">
        <w:rPr>
          <w:b/>
        </w:rPr>
        <w:t>Abstract:</w:t>
      </w:r>
      <w:r w:rsidRPr="00D53282">
        <w:t xml:space="preserve"> </w:t>
      </w:r>
      <w:r>
        <w:br/>
        <w:t>28.541 CR0871; 28.541 CR0872; 28.622 CR0214; 28.623 CR0224; 28.622 CR0217; 28.623 CR0226; 28.541 CR0873R1; 28.541 CR0874R1; 28.622 CR0219R1; 28.622 CR0220R1.</w:t>
      </w:r>
    </w:p>
    <w:p w14:paraId="15D2C7CB" w14:textId="77777777" w:rsidR="007615D6" w:rsidRPr="005B25A1" w:rsidRDefault="007615D6" w:rsidP="007615D6">
      <w:pPr>
        <w:keepNext/>
        <w:keepLines/>
        <w:rPr>
          <w:b/>
          <w:bCs/>
        </w:rPr>
      </w:pPr>
      <w:r w:rsidRPr="005B25A1">
        <w:rPr>
          <w:b/>
          <w:bCs/>
        </w:rPr>
        <w:t>Plenary Discussion:</w:t>
      </w:r>
    </w:p>
    <w:p w14:paraId="679E4BF5" w14:textId="77777777" w:rsidR="004335B7" w:rsidRPr="004335B7" w:rsidRDefault="004335B7" w:rsidP="004335B7">
      <w:pPr>
        <w:keepNext/>
        <w:keepLines/>
      </w:pPr>
      <w:r w:rsidRPr="00E044EF">
        <w:rPr>
          <w:color w:val="FF0000"/>
        </w:rPr>
        <w:t>Block approve</w:t>
      </w:r>
      <w:r>
        <w:rPr>
          <w:color w:val="FF0000"/>
        </w:rPr>
        <w:t>d</w:t>
      </w:r>
      <w:r>
        <w:t>.</w:t>
      </w:r>
    </w:p>
    <w:p w14:paraId="18726201" w14:textId="3ED4E01A" w:rsidR="007615D6" w:rsidRPr="00EB0339" w:rsidRDefault="004335B7" w:rsidP="004335B7">
      <w:r w:rsidRPr="005B25A1">
        <w:rPr>
          <w:b/>
          <w:bCs/>
        </w:rPr>
        <w:t>Status:</w:t>
      </w:r>
      <w:r>
        <w:t xml:space="preserve"> </w:t>
      </w:r>
      <w:r w:rsidRPr="00C3284B">
        <w:rPr>
          <w:color w:val="FF0000"/>
          <w:lang w:eastAsia="en-US"/>
        </w:rPr>
        <w:t>Approved</w:t>
      </w:r>
      <w:r>
        <w:t>.</w:t>
      </w:r>
    </w:p>
    <w:p w14:paraId="772673B0" w14:textId="77777777" w:rsidR="00E00DA6" w:rsidRDefault="007615D6" w:rsidP="000A3FBD">
      <w:pPr>
        <w:pStyle w:val="NormTop"/>
      </w:pPr>
      <w:r>
        <w:rPr>
          <w:color w:val="0000FF"/>
        </w:rPr>
        <w:t>SP-230213</w:t>
      </w:r>
      <w:r w:rsidRPr="00D53282">
        <w:t xml:space="preserve"> </w:t>
      </w:r>
      <w:r>
        <w:t>(CR PACK) Rel-17 CRs on Charging aspects of Edge Computing (Source: SA WG5)</w:t>
      </w:r>
      <w:r>
        <w:br/>
      </w:r>
      <w:r w:rsidRPr="00D53282">
        <w:rPr>
          <w:b/>
        </w:rPr>
        <w:t>Document for:</w:t>
      </w:r>
      <w:r w:rsidRPr="00D53282">
        <w:t xml:space="preserve"> </w:t>
      </w:r>
      <w:r>
        <w:t>Approval</w:t>
      </w:r>
      <w:r>
        <w:br/>
      </w:r>
      <w:r w:rsidRPr="00D53282">
        <w:rPr>
          <w:b/>
        </w:rPr>
        <w:t>Abstract:</w:t>
      </w:r>
      <w:r w:rsidRPr="00D53282">
        <w:t xml:space="preserve"> </w:t>
      </w:r>
      <w:r>
        <w:br/>
        <w:t>32.291 CR0454R1; 32.291 CR0455R1.</w:t>
      </w:r>
    </w:p>
    <w:p w14:paraId="1931110A" w14:textId="77777777" w:rsidR="007615D6" w:rsidRPr="005B25A1" w:rsidRDefault="007615D6" w:rsidP="007615D6">
      <w:pPr>
        <w:keepNext/>
        <w:keepLines/>
        <w:rPr>
          <w:b/>
          <w:bCs/>
        </w:rPr>
      </w:pPr>
      <w:r w:rsidRPr="005B25A1">
        <w:rPr>
          <w:b/>
          <w:bCs/>
        </w:rPr>
        <w:t>Plenary Discussion:</w:t>
      </w:r>
    </w:p>
    <w:p w14:paraId="0C35F7BF" w14:textId="77777777" w:rsidR="004335B7" w:rsidRPr="004335B7" w:rsidRDefault="004335B7" w:rsidP="004335B7">
      <w:pPr>
        <w:keepNext/>
        <w:keepLines/>
      </w:pPr>
      <w:r w:rsidRPr="00E044EF">
        <w:rPr>
          <w:color w:val="FF0000"/>
        </w:rPr>
        <w:t>Block approve</w:t>
      </w:r>
      <w:r>
        <w:rPr>
          <w:color w:val="FF0000"/>
        </w:rPr>
        <w:t>d</w:t>
      </w:r>
      <w:r>
        <w:t>.</w:t>
      </w:r>
    </w:p>
    <w:p w14:paraId="3C09D665" w14:textId="0D6E06D3" w:rsidR="007615D6" w:rsidRPr="00EB0339" w:rsidRDefault="004335B7" w:rsidP="004335B7">
      <w:r w:rsidRPr="005B25A1">
        <w:rPr>
          <w:b/>
          <w:bCs/>
        </w:rPr>
        <w:t>Status:</w:t>
      </w:r>
      <w:r>
        <w:t xml:space="preserve"> </w:t>
      </w:r>
      <w:r w:rsidRPr="00C3284B">
        <w:rPr>
          <w:color w:val="FF0000"/>
          <w:lang w:eastAsia="en-US"/>
        </w:rPr>
        <w:t>Approved</w:t>
      </w:r>
      <w:r>
        <w:t>.</w:t>
      </w:r>
    </w:p>
    <w:p w14:paraId="6072B37C" w14:textId="77777777" w:rsidR="00E00DA6" w:rsidRDefault="007615D6" w:rsidP="000A3FBD">
      <w:pPr>
        <w:pStyle w:val="NormTop"/>
      </w:pPr>
      <w:r>
        <w:rPr>
          <w:color w:val="0000FF"/>
        </w:rPr>
        <w:t>SP-230244</w:t>
      </w:r>
      <w:r w:rsidRPr="00D53282">
        <w:t xml:space="preserve"> </w:t>
      </w:r>
      <w:r>
        <w:t>(CR PACK) Rel-17 CRs on Enhancements of 5G performance measurements and KPIs (Source: SA WG5)</w:t>
      </w:r>
      <w:r>
        <w:br/>
      </w:r>
      <w:r w:rsidRPr="00D53282">
        <w:rPr>
          <w:b/>
        </w:rPr>
        <w:t>Document for:</w:t>
      </w:r>
      <w:r w:rsidRPr="00D53282">
        <w:t xml:space="preserve"> </w:t>
      </w:r>
      <w:r>
        <w:t>Approval</w:t>
      </w:r>
      <w:r>
        <w:br/>
      </w:r>
      <w:r w:rsidRPr="00D53282">
        <w:rPr>
          <w:b/>
        </w:rPr>
        <w:t>Abstract:</w:t>
      </w:r>
      <w:r w:rsidRPr="00D53282">
        <w:t xml:space="preserve"> </w:t>
      </w:r>
      <w:r>
        <w:br/>
        <w:t>28.552 CR0407; 28.552 CR0408; 28.552 CR0405R1; 28.552 CR0406R1.</w:t>
      </w:r>
    </w:p>
    <w:p w14:paraId="2B5C913C" w14:textId="77777777" w:rsidR="007615D6" w:rsidRPr="005B25A1" w:rsidRDefault="007615D6" w:rsidP="007615D6">
      <w:pPr>
        <w:keepNext/>
        <w:keepLines/>
        <w:rPr>
          <w:b/>
          <w:bCs/>
        </w:rPr>
      </w:pPr>
      <w:r w:rsidRPr="005B25A1">
        <w:rPr>
          <w:b/>
          <w:bCs/>
        </w:rPr>
        <w:t>Plenary Discussion:</w:t>
      </w:r>
    </w:p>
    <w:p w14:paraId="4C81B6AC" w14:textId="77777777" w:rsidR="004335B7" w:rsidRPr="004335B7" w:rsidRDefault="004335B7" w:rsidP="004335B7">
      <w:pPr>
        <w:keepNext/>
        <w:keepLines/>
      </w:pPr>
      <w:r w:rsidRPr="00E044EF">
        <w:rPr>
          <w:color w:val="FF0000"/>
        </w:rPr>
        <w:t>Block approve</w:t>
      </w:r>
      <w:r>
        <w:rPr>
          <w:color w:val="FF0000"/>
        </w:rPr>
        <w:t>d</w:t>
      </w:r>
      <w:r>
        <w:t>.</w:t>
      </w:r>
    </w:p>
    <w:p w14:paraId="4237AD32" w14:textId="2749B5DC" w:rsidR="007615D6" w:rsidRPr="00EB0339" w:rsidRDefault="004335B7" w:rsidP="004335B7">
      <w:r w:rsidRPr="005B25A1">
        <w:rPr>
          <w:b/>
          <w:bCs/>
        </w:rPr>
        <w:t>Status:</w:t>
      </w:r>
      <w:r>
        <w:t xml:space="preserve"> </w:t>
      </w:r>
      <w:r w:rsidRPr="00C3284B">
        <w:rPr>
          <w:color w:val="FF0000"/>
          <w:lang w:eastAsia="en-US"/>
        </w:rPr>
        <w:t>Approved</w:t>
      </w:r>
      <w:r>
        <w:t>.</w:t>
      </w:r>
    </w:p>
    <w:p w14:paraId="6CFC3B0B" w14:textId="77777777" w:rsidR="00E00DA6" w:rsidRDefault="007615D6" w:rsidP="000A3FBD">
      <w:pPr>
        <w:pStyle w:val="NormTop"/>
      </w:pPr>
      <w:r>
        <w:rPr>
          <w:color w:val="0000FF"/>
        </w:rPr>
        <w:lastRenderedPageBreak/>
        <w:t>SP-230211</w:t>
      </w:r>
      <w:r w:rsidRPr="00D53282">
        <w:t xml:space="preserve"> </w:t>
      </w:r>
      <w:r>
        <w:t>(CR PACK) Rel-17 CRs on Management data collection control and discovery (Source: SA WG5)</w:t>
      </w:r>
      <w:r>
        <w:br/>
      </w:r>
      <w:r w:rsidRPr="00D53282">
        <w:rPr>
          <w:b/>
        </w:rPr>
        <w:t>Document for:</w:t>
      </w:r>
      <w:r w:rsidRPr="00D53282">
        <w:t xml:space="preserve"> </w:t>
      </w:r>
      <w:r>
        <w:t>Approval</w:t>
      </w:r>
      <w:r>
        <w:br/>
      </w:r>
      <w:r w:rsidRPr="00D53282">
        <w:rPr>
          <w:b/>
        </w:rPr>
        <w:t>Abstract:</w:t>
      </w:r>
      <w:r w:rsidRPr="00D53282">
        <w:t xml:space="preserve"> </w:t>
      </w:r>
      <w:r>
        <w:br/>
        <w:t>28.623 CR0241; 28.622 CR0226R1; 28.622 CR0227R1.</w:t>
      </w:r>
    </w:p>
    <w:p w14:paraId="2371F3B5" w14:textId="77777777" w:rsidR="007615D6" w:rsidRPr="005B25A1" w:rsidRDefault="007615D6" w:rsidP="007615D6">
      <w:pPr>
        <w:keepNext/>
        <w:keepLines/>
        <w:rPr>
          <w:b/>
          <w:bCs/>
        </w:rPr>
      </w:pPr>
      <w:r w:rsidRPr="005B25A1">
        <w:rPr>
          <w:b/>
          <w:bCs/>
        </w:rPr>
        <w:t>Plenary Discussion:</w:t>
      </w:r>
    </w:p>
    <w:p w14:paraId="12168566" w14:textId="77777777" w:rsidR="004335B7" w:rsidRPr="004335B7" w:rsidRDefault="004335B7" w:rsidP="004335B7">
      <w:pPr>
        <w:keepNext/>
        <w:keepLines/>
      </w:pPr>
      <w:r w:rsidRPr="00E044EF">
        <w:rPr>
          <w:color w:val="FF0000"/>
        </w:rPr>
        <w:t>Block approve</w:t>
      </w:r>
      <w:r>
        <w:rPr>
          <w:color w:val="FF0000"/>
        </w:rPr>
        <w:t>d</w:t>
      </w:r>
      <w:r>
        <w:t>.</w:t>
      </w:r>
    </w:p>
    <w:p w14:paraId="2727F3CB" w14:textId="05086450" w:rsidR="007615D6" w:rsidRPr="00EB0339" w:rsidRDefault="004335B7" w:rsidP="004335B7">
      <w:r w:rsidRPr="005B25A1">
        <w:rPr>
          <w:b/>
          <w:bCs/>
        </w:rPr>
        <w:t>Status:</w:t>
      </w:r>
      <w:r>
        <w:t xml:space="preserve"> </w:t>
      </w:r>
      <w:r w:rsidRPr="00C3284B">
        <w:rPr>
          <w:color w:val="FF0000"/>
          <w:lang w:eastAsia="en-US"/>
        </w:rPr>
        <w:t>Approved</w:t>
      </w:r>
      <w:r>
        <w:t>.</w:t>
      </w:r>
    </w:p>
    <w:p w14:paraId="42C072F6" w14:textId="77777777" w:rsidR="00E00DA6" w:rsidRDefault="007615D6" w:rsidP="000A3FBD">
      <w:pPr>
        <w:pStyle w:val="NormTop"/>
      </w:pPr>
      <w:r>
        <w:rPr>
          <w:color w:val="0000FF"/>
        </w:rPr>
        <w:t>SP-230277</w:t>
      </w:r>
      <w:r w:rsidRPr="00D53282">
        <w:t xml:space="preserve"> </w:t>
      </w:r>
      <w:r>
        <w:t>(CR PACK) Rel-17 CRs to TS23255 for UASAPP (Source: SA WG6)</w:t>
      </w:r>
      <w:r>
        <w:br/>
      </w:r>
      <w:r w:rsidRPr="00D53282">
        <w:rPr>
          <w:b/>
        </w:rPr>
        <w:t>Document for:</w:t>
      </w:r>
      <w:r w:rsidRPr="00D53282">
        <w:t xml:space="preserve"> </w:t>
      </w:r>
      <w:r>
        <w:t>Approval</w:t>
      </w:r>
      <w:r>
        <w:br/>
      </w:r>
      <w:r w:rsidRPr="00D53282">
        <w:rPr>
          <w:b/>
        </w:rPr>
        <w:t>Abstract:</w:t>
      </w:r>
      <w:r w:rsidRPr="00D53282">
        <w:t xml:space="preserve"> </w:t>
      </w:r>
      <w:r>
        <w:br/>
        <w:t>23.255 CR0032R2; 23.255 CR0033R2.</w:t>
      </w:r>
    </w:p>
    <w:p w14:paraId="6C071464" w14:textId="77777777" w:rsidR="007615D6" w:rsidRPr="005B25A1" w:rsidRDefault="007615D6" w:rsidP="007615D6">
      <w:pPr>
        <w:keepNext/>
        <w:keepLines/>
        <w:rPr>
          <w:b/>
          <w:bCs/>
        </w:rPr>
      </w:pPr>
      <w:r w:rsidRPr="005B25A1">
        <w:rPr>
          <w:b/>
          <w:bCs/>
        </w:rPr>
        <w:t>Plenary Discussion:</w:t>
      </w:r>
    </w:p>
    <w:p w14:paraId="5EAC936A" w14:textId="77777777" w:rsidR="004335B7" w:rsidRPr="004335B7" w:rsidRDefault="004335B7" w:rsidP="004335B7">
      <w:pPr>
        <w:keepNext/>
        <w:keepLines/>
      </w:pPr>
      <w:r w:rsidRPr="00E044EF">
        <w:rPr>
          <w:color w:val="FF0000"/>
        </w:rPr>
        <w:t>Block approve</w:t>
      </w:r>
      <w:r>
        <w:rPr>
          <w:color w:val="FF0000"/>
        </w:rPr>
        <w:t>d</w:t>
      </w:r>
      <w:r>
        <w:t>.</w:t>
      </w:r>
    </w:p>
    <w:p w14:paraId="11740543" w14:textId="1DA03CE6" w:rsidR="007615D6" w:rsidRPr="00EB0339" w:rsidRDefault="004335B7" w:rsidP="004335B7">
      <w:r w:rsidRPr="005B25A1">
        <w:rPr>
          <w:b/>
          <w:bCs/>
        </w:rPr>
        <w:t>Status:</w:t>
      </w:r>
      <w:r>
        <w:t xml:space="preserve"> </w:t>
      </w:r>
      <w:r w:rsidRPr="00C3284B">
        <w:rPr>
          <w:color w:val="FF0000"/>
          <w:lang w:eastAsia="en-US"/>
        </w:rPr>
        <w:t>Approved</w:t>
      </w:r>
      <w:r>
        <w:t>.</w:t>
      </w:r>
    </w:p>
    <w:p w14:paraId="2AFA96D6" w14:textId="77777777" w:rsidR="00E00DA6" w:rsidRDefault="007615D6" w:rsidP="000A3FBD">
      <w:pPr>
        <w:pStyle w:val="NormTop"/>
      </w:pPr>
      <w:r>
        <w:rPr>
          <w:color w:val="0000FF"/>
        </w:rPr>
        <w:t>SP-230278</w:t>
      </w:r>
      <w:r w:rsidRPr="00D53282">
        <w:t xml:space="preserve"> </w:t>
      </w:r>
      <w:r>
        <w:t>(CR PACK) Rel-17 CRs to TS23558 for EDGEAPP (Source: SA WG6)</w:t>
      </w:r>
      <w:r>
        <w:br/>
      </w:r>
      <w:r w:rsidRPr="00D53282">
        <w:rPr>
          <w:b/>
        </w:rPr>
        <w:t>Document for:</w:t>
      </w:r>
      <w:r w:rsidRPr="00D53282">
        <w:t xml:space="preserve"> </w:t>
      </w:r>
      <w:r>
        <w:t>Approval</w:t>
      </w:r>
      <w:r>
        <w:br/>
      </w:r>
      <w:r w:rsidRPr="00D53282">
        <w:rPr>
          <w:b/>
        </w:rPr>
        <w:t>Abstract:</w:t>
      </w:r>
      <w:r w:rsidRPr="00D53282">
        <w:t xml:space="preserve"> </w:t>
      </w:r>
      <w:r>
        <w:br/>
        <w:t>23.558 CR0160; 23.558 CR0161; 23.558 CR0162; 23.558 CR0163; 23.558 CR0212R1; 23.558 CR0213R1; 23.558 CR0115R6; 23.558 CR0141R3; 23.558 CR0245; 23.558 CR0246; 23.558 CR0226R2; 23.558 CR0251R2; 23.558 CR0252R2.</w:t>
      </w:r>
    </w:p>
    <w:p w14:paraId="6A794BC2" w14:textId="77777777" w:rsidR="007615D6" w:rsidRPr="005B25A1" w:rsidRDefault="007615D6" w:rsidP="007615D6">
      <w:pPr>
        <w:keepNext/>
        <w:keepLines/>
        <w:rPr>
          <w:b/>
          <w:bCs/>
        </w:rPr>
      </w:pPr>
      <w:r w:rsidRPr="005B25A1">
        <w:rPr>
          <w:b/>
          <w:bCs/>
        </w:rPr>
        <w:t>Plenary Discussion:</w:t>
      </w:r>
    </w:p>
    <w:p w14:paraId="52DB0F78" w14:textId="77777777" w:rsidR="004335B7" w:rsidRPr="004335B7" w:rsidRDefault="004335B7" w:rsidP="004335B7">
      <w:pPr>
        <w:keepNext/>
        <w:keepLines/>
      </w:pPr>
      <w:r w:rsidRPr="00E044EF">
        <w:rPr>
          <w:color w:val="FF0000"/>
        </w:rPr>
        <w:t>Block approve</w:t>
      </w:r>
      <w:r>
        <w:rPr>
          <w:color w:val="FF0000"/>
        </w:rPr>
        <w:t>d</w:t>
      </w:r>
      <w:r>
        <w:t>.</w:t>
      </w:r>
    </w:p>
    <w:p w14:paraId="4FCDD361" w14:textId="38ED497C" w:rsidR="007615D6" w:rsidRPr="00EB0339" w:rsidRDefault="004335B7" w:rsidP="004335B7">
      <w:r w:rsidRPr="005B25A1">
        <w:rPr>
          <w:b/>
          <w:bCs/>
        </w:rPr>
        <w:t>Status:</w:t>
      </w:r>
      <w:r>
        <w:t xml:space="preserve"> </w:t>
      </w:r>
      <w:r w:rsidRPr="00C3284B">
        <w:rPr>
          <w:color w:val="FF0000"/>
          <w:lang w:eastAsia="en-US"/>
        </w:rPr>
        <w:t>Approved</w:t>
      </w:r>
      <w:r>
        <w:t>.</w:t>
      </w:r>
    </w:p>
    <w:p w14:paraId="263302D0" w14:textId="77777777" w:rsidR="007615D6" w:rsidRDefault="007615D6" w:rsidP="007615D6">
      <w:pPr>
        <w:pStyle w:val="Heading1"/>
      </w:pPr>
      <w:bookmarkStart w:id="69" w:name="_Toc131417207"/>
      <w:r>
        <w:t>18</w:t>
      </w:r>
      <w:r>
        <w:tab/>
        <w:t>Rel-18 CRs</w:t>
      </w:r>
      <w:bookmarkEnd w:id="69"/>
    </w:p>
    <w:p w14:paraId="0DFF9F7C" w14:textId="77777777" w:rsidR="007615D6" w:rsidRDefault="007615D6" w:rsidP="0010433C">
      <w:pPr>
        <w:pStyle w:val="Heading2"/>
      </w:pPr>
      <w:bookmarkStart w:id="70" w:name="_Toc131417208"/>
      <w:r>
        <w:t>18.1</w:t>
      </w:r>
      <w:r>
        <w:tab/>
        <w:t>SA WG1 Rel-18 CRs</w:t>
      </w:r>
      <w:bookmarkEnd w:id="70"/>
    </w:p>
    <w:p w14:paraId="029BFA3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34DB9FBF" w14:textId="77777777" w:rsidR="00E00DA6" w:rsidRDefault="007615D6" w:rsidP="000A3FBD">
      <w:pPr>
        <w:pStyle w:val="NormTop"/>
      </w:pPr>
      <w:r>
        <w:rPr>
          <w:color w:val="0000FF"/>
        </w:rPr>
        <w:t>SP-230215</w:t>
      </w:r>
      <w:r w:rsidRPr="00D53282">
        <w:t xml:space="preserve"> </w:t>
      </w:r>
      <w:r>
        <w:t>(CR PACK) Stage 1 CRs on Ranging (Source: SA WG1)</w:t>
      </w:r>
      <w:r>
        <w:br/>
      </w:r>
      <w:r w:rsidRPr="00D53282">
        <w:rPr>
          <w:b/>
        </w:rPr>
        <w:t>Document for:</w:t>
      </w:r>
      <w:r w:rsidRPr="00D53282">
        <w:t xml:space="preserve"> </w:t>
      </w:r>
      <w:r>
        <w:t>Approval</w:t>
      </w:r>
      <w:r>
        <w:br/>
      </w:r>
      <w:r w:rsidRPr="00D53282">
        <w:rPr>
          <w:b/>
        </w:rPr>
        <w:t>Abstract:</w:t>
      </w:r>
      <w:r w:rsidRPr="00D53282">
        <w:t xml:space="preserve"> </w:t>
      </w:r>
      <w:r>
        <w:br/>
        <w:t>22.261 CR0669R1; 22.261 CR0670R1.</w:t>
      </w:r>
    </w:p>
    <w:p w14:paraId="688C34F5" w14:textId="77777777" w:rsidR="007615D6" w:rsidRPr="005B25A1" w:rsidRDefault="007615D6" w:rsidP="007615D6">
      <w:pPr>
        <w:keepNext/>
        <w:keepLines/>
        <w:rPr>
          <w:b/>
          <w:bCs/>
        </w:rPr>
      </w:pPr>
      <w:r w:rsidRPr="005B25A1">
        <w:rPr>
          <w:b/>
          <w:bCs/>
        </w:rPr>
        <w:t>Plenary Discussion:</w:t>
      </w:r>
    </w:p>
    <w:p w14:paraId="7447297E" w14:textId="77777777" w:rsidR="004335B7" w:rsidRPr="004335B7" w:rsidRDefault="004335B7" w:rsidP="004335B7">
      <w:pPr>
        <w:keepNext/>
        <w:keepLines/>
      </w:pPr>
      <w:r w:rsidRPr="00E044EF">
        <w:rPr>
          <w:color w:val="FF0000"/>
        </w:rPr>
        <w:t>Block approve</w:t>
      </w:r>
      <w:r>
        <w:rPr>
          <w:color w:val="FF0000"/>
        </w:rPr>
        <w:t>d</w:t>
      </w:r>
      <w:r>
        <w:t>.</w:t>
      </w:r>
    </w:p>
    <w:p w14:paraId="40710151" w14:textId="690FC09B" w:rsidR="007615D6" w:rsidRPr="00EB0339" w:rsidRDefault="004335B7" w:rsidP="004335B7">
      <w:r w:rsidRPr="005B25A1">
        <w:rPr>
          <w:b/>
          <w:bCs/>
        </w:rPr>
        <w:t>Status:</w:t>
      </w:r>
      <w:r>
        <w:t xml:space="preserve"> </w:t>
      </w:r>
      <w:r w:rsidRPr="00C3284B">
        <w:rPr>
          <w:color w:val="FF0000"/>
          <w:lang w:eastAsia="en-US"/>
        </w:rPr>
        <w:t>Approved</w:t>
      </w:r>
      <w:r>
        <w:t>.</w:t>
      </w:r>
    </w:p>
    <w:p w14:paraId="4A4C517F" w14:textId="77777777" w:rsidR="00E00DA6" w:rsidRDefault="007615D6" w:rsidP="000A3FBD">
      <w:pPr>
        <w:pStyle w:val="NormTop"/>
      </w:pPr>
      <w:r>
        <w:rPr>
          <w:color w:val="0000FF"/>
        </w:rPr>
        <w:t>SP-230216</w:t>
      </w:r>
      <w:r w:rsidRPr="00D53282">
        <w:t xml:space="preserve"> </w:t>
      </w:r>
      <w:r>
        <w:t>(CR PACK) Stage 1 CRs on PALS (Source: SA WG1)</w:t>
      </w:r>
      <w:r>
        <w:br/>
      </w:r>
      <w:r w:rsidRPr="00D53282">
        <w:rPr>
          <w:b/>
        </w:rPr>
        <w:t>Document for:</w:t>
      </w:r>
      <w:r w:rsidRPr="00D53282">
        <w:t xml:space="preserve"> </w:t>
      </w:r>
      <w:r>
        <w:t>Approval</w:t>
      </w:r>
      <w:r>
        <w:br/>
      </w:r>
      <w:r w:rsidRPr="00D53282">
        <w:rPr>
          <w:b/>
        </w:rPr>
        <w:t>Abstract:</w:t>
      </w:r>
      <w:r w:rsidRPr="00D53282">
        <w:t xml:space="preserve"> </w:t>
      </w:r>
      <w:r>
        <w:br/>
        <w:t>22.261 CR0673R1; 22.261 CR0674R1.</w:t>
      </w:r>
    </w:p>
    <w:p w14:paraId="6CDF6381" w14:textId="77777777" w:rsidR="007615D6" w:rsidRPr="005B25A1" w:rsidRDefault="007615D6" w:rsidP="007615D6">
      <w:pPr>
        <w:keepNext/>
        <w:keepLines/>
        <w:rPr>
          <w:b/>
          <w:bCs/>
        </w:rPr>
      </w:pPr>
      <w:r w:rsidRPr="005B25A1">
        <w:rPr>
          <w:b/>
          <w:bCs/>
        </w:rPr>
        <w:t>Plenary Discussion:</w:t>
      </w:r>
    </w:p>
    <w:p w14:paraId="35B888A0" w14:textId="77777777" w:rsidR="004335B7" w:rsidRPr="004335B7" w:rsidRDefault="004335B7" w:rsidP="004335B7">
      <w:pPr>
        <w:keepNext/>
        <w:keepLines/>
      </w:pPr>
      <w:r w:rsidRPr="00E044EF">
        <w:rPr>
          <w:color w:val="FF0000"/>
        </w:rPr>
        <w:t>Block approve</w:t>
      </w:r>
      <w:r>
        <w:rPr>
          <w:color w:val="FF0000"/>
        </w:rPr>
        <w:t>d</w:t>
      </w:r>
      <w:r>
        <w:t>.</w:t>
      </w:r>
    </w:p>
    <w:p w14:paraId="045B7735" w14:textId="035E3393" w:rsidR="007615D6" w:rsidRPr="00EB0339" w:rsidRDefault="004335B7" w:rsidP="004335B7">
      <w:r w:rsidRPr="005B25A1">
        <w:rPr>
          <w:b/>
          <w:bCs/>
        </w:rPr>
        <w:t>Status:</w:t>
      </w:r>
      <w:r>
        <w:t xml:space="preserve"> </w:t>
      </w:r>
      <w:r w:rsidRPr="00C3284B">
        <w:rPr>
          <w:color w:val="FF0000"/>
          <w:lang w:eastAsia="en-US"/>
        </w:rPr>
        <w:t>Approved</w:t>
      </w:r>
      <w:r>
        <w:t>.</w:t>
      </w:r>
    </w:p>
    <w:p w14:paraId="43F8EE0B" w14:textId="77777777" w:rsidR="00E00DA6" w:rsidRDefault="007615D6" w:rsidP="000A3FBD">
      <w:pPr>
        <w:pStyle w:val="NormTop"/>
      </w:pPr>
      <w:r>
        <w:rPr>
          <w:color w:val="0000FF"/>
        </w:rPr>
        <w:lastRenderedPageBreak/>
        <w:t>SP-230217</w:t>
      </w:r>
      <w:r w:rsidRPr="00D53282">
        <w:t xml:space="preserve"> </w:t>
      </w:r>
      <w:r>
        <w:t>(CR PACK) Stage 1 CR on AIML_MT (Source: SA WG1)</w:t>
      </w:r>
      <w:r>
        <w:br/>
      </w:r>
      <w:r w:rsidRPr="00D53282">
        <w:rPr>
          <w:b/>
        </w:rPr>
        <w:t>Document for:</w:t>
      </w:r>
      <w:r w:rsidRPr="00D53282">
        <w:t xml:space="preserve"> </w:t>
      </w:r>
      <w:r>
        <w:t>Approval</w:t>
      </w:r>
      <w:r>
        <w:br/>
      </w:r>
      <w:r w:rsidRPr="00D53282">
        <w:rPr>
          <w:b/>
        </w:rPr>
        <w:t>Abstract:</w:t>
      </w:r>
      <w:r w:rsidRPr="00D53282">
        <w:t xml:space="preserve"> </w:t>
      </w:r>
      <w:r>
        <w:br/>
        <w:t>22.261 CR0675R1.</w:t>
      </w:r>
    </w:p>
    <w:p w14:paraId="3FD0E1E8" w14:textId="77777777" w:rsidR="007615D6" w:rsidRPr="005B25A1" w:rsidRDefault="007615D6" w:rsidP="007615D6">
      <w:pPr>
        <w:keepNext/>
        <w:keepLines/>
        <w:rPr>
          <w:b/>
          <w:bCs/>
        </w:rPr>
      </w:pPr>
      <w:r w:rsidRPr="005B25A1">
        <w:rPr>
          <w:b/>
          <w:bCs/>
        </w:rPr>
        <w:t>Plenary Discussion:</w:t>
      </w:r>
    </w:p>
    <w:p w14:paraId="5E91A90D" w14:textId="77777777" w:rsidR="004335B7" w:rsidRPr="004335B7" w:rsidRDefault="004335B7" w:rsidP="004335B7">
      <w:pPr>
        <w:keepNext/>
        <w:keepLines/>
      </w:pPr>
      <w:r w:rsidRPr="00E044EF">
        <w:rPr>
          <w:color w:val="FF0000"/>
        </w:rPr>
        <w:t>Block approve</w:t>
      </w:r>
      <w:r>
        <w:rPr>
          <w:color w:val="FF0000"/>
        </w:rPr>
        <w:t>d</w:t>
      </w:r>
      <w:r>
        <w:t>.</w:t>
      </w:r>
    </w:p>
    <w:p w14:paraId="39E488FB" w14:textId="150F48B8" w:rsidR="007615D6" w:rsidRPr="00EB0339" w:rsidRDefault="004335B7" w:rsidP="004335B7">
      <w:r w:rsidRPr="005B25A1">
        <w:rPr>
          <w:b/>
          <w:bCs/>
        </w:rPr>
        <w:t>Status:</w:t>
      </w:r>
      <w:r>
        <w:t xml:space="preserve"> </w:t>
      </w:r>
      <w:r w:rsidRPr="00C3284B">
        <w:rPr>
          <w:color w:val="FF0000"/>
          <w:lang w:eastAsia="en-US"/>
        </w:rPr>
        <w:t>Approved</w:t>
      </w:r>
      <w:r>
        <w:t>.</w:t>
      </w:r>
    </w:p>
    <w:p w14:paraId="0F67E2D9" w14:textId="77777777" w:rsidR="00E00DA6" w:rsidRDefault="007615D6" w:rsidP="000A3FBD">
      <w:pPr>
        <w:pStyle w:val="NormTop"/>
      </w:pPr>
      <w:r>
        <w:rPr>
          <w:color w:val="0000FF"/>
        </w:rPr>
        <w:t>SP-230218</w:t>
      </w:r>
      <w:r w:rsidRPr="00D53282">
        <w:t xml:space="preserve"> </w:t>
      </w:r>
      <w:r>
        <w:t>(CR PACK) Stage 1 CRs on AHGC (Source: SA WG1)</w:t>
      </w:r>
      <w:r>
        <w:br/>
      </w:r>
      <w:r w:rsidRPr="00D53282">
        <w:rPr>
          <w:b/>
        </w:rPr>
        <w:t>Document for:</w:t>
      </w:r>
      <w:r w:rsidRPr="00D53282">
        <w:t xml:space="preserve"> </w:t>
      </w:r>
      <w:r>
        <w:t>Approval</w:t>
      </w:r>
      <w:r>
        <w:br/>
      </w:r>
      <w:r w:rsidRPr="00D53282">
        <w:rPr>
          <w:b/>
        </w:rPr>
        <w:t>Abstract:</w:t>
      </w:r>
      <w:r w:rsidRPr="00D53282">
        <w:t xml:space="preserve"> </w:t>
      </w:r>
      <w:r>
        <w:br/>
        <w:t>22.280 CR0158R1; 22.280 CR0159R1.</w:t>
      </w:r>
    </w:p>
    <w:p w14:paraId="1F765442" w14:textId="77777777" w:rsidR="007615D6" w:rsidRPr="005B25A1" w:rsidRDefault="007615D6" w:rsidP="007615D6">
      <w:pPr>
        <w:keepNext/>
        <w:keepLines/>
        <w:rPr>
          <w:b/>
          <w:bCs/>
        </w:rPr>
      </w:pPr>
      <w:r w:rsidRPr="005B25A1">
        <w:rPr>
          <w:b/>
          <w:bCs/>
        </w:rPr>
        <w:t>Plenary Discussion:</w:t>
      </w:r>
    </w:p>
    <w:p w14:paraId="7BC79726" w14:textId="77777777" w:rsidR="004335B7" w:rsidRPr="004335B7" w:rsidRDefault="004335B7" w:rsidP="004335B7">
      <w:pPr>
        <w:keepNext/>
        <w:keepLines/>
      </w:pPr>
      <w:r w:rsidRPr="00E044EF">
        <w:rPr>
          <w:color w:val="FF0000"/>
        </w:rPr>
        <w:t>Block approve</w:t>
      </w:r>
      <w:r>
        <w:rPr>
          <w:color w:val="FF0000"/>
        </w:rPr>
        <w:t>d</w:t>
      </w:r>
      <w:r>
        <w:t>.</w:t>
      </w:r>
    </w:p>
    <w:p w14:paraId="0B974110" w14:textId="5657DDC0" w:rsidR="007615D6" w:rsidRDefault="004335B7" w:rsidP="004335B7">
      <w:r w:rsidRPr="005B25A1">
        <w:rPr>
          <w:b/>
          <w:bCs/>
        </w:rPr>
        <w:t>Status:</w:t>
      </w:r>
      <w:r>
        <w:t xml:space="preserve"> </w:t>
      </w:r>
      <w:r w:rsidRPr="00C3284B">
        <w:rPr>
          <w:color w:val="FF0000"/>
          <w:lang w:eastAsia="en-US"/>
        </w:rPr>
        <w:t>Approved</w:t>
      </w:r>
      <w:r>
        <w:t>.</w:t>
      </w:r>
    </w:p>
    <w:p w14:paraId="03E2F960" w14:textId="77777777" w:rsidR="00C13981" w:rsidRPr="00EB0339" w:rsidRDefault="00C13981" w:rsidP="004335B7"/>
    <w:p w14:paraId="44A7B46A" w14:textId="77777777" w:rsidR="007615D6" w:rsidRDefault="007615D6" w:rsidP="0010433C">
      <w:pPr>
        <w:pStyle w:val="Heading2"/>
      </w:pPr>
      <w:bookmarkStart w:id="71" w:name="_Toc131417209"/>
      <w:r>
        <w:t>18.2</w:t>
      </w:r>
      <w:r>
        <w:tab/>
        <w:t>SA WG2 Rel-18 CRs</w:t>
      </w:r>
      <w:bookmarkEnd w:id="71"/>
    </w:p>
    <w:p w14:paraId="0C87BEF8" w14:textId="77777777" w:rsidR="00927905" w:rsidRDefault="00927905" w:rsidP="00927905">
      <w:pPr>
        <w:pStyle w:val="NormTop"/>
      </w:pPr>
      <w:r>
        <w:rPr>
          <w:color w:val="0000FF"/>
        </w:rPr>
        <w:t>SP-230049</w:t>
      </w:r>
      <w:r w:rsidRPr="00D53282">
        <w:t xml:space="preserve"> </w:t>
      </w:r>
      <w:r>
        <w:t>(CR PACK) CRs on 5GSAT_Ph2 (Rel-18) (Source: SA WG2)</w:t>
      </w:r>
      <w:r>
        <w:br/>
      </w:r>
      <w:r w:rsidRPr="00D53282">
        <w:rPr>
          <w:b/>
        </w:rPr>
        <w:t>Document for:</w:t>
      </w:r>
      <w:r w:rsidRPr="00D53282">
        <w:t xml:space="preserve"> </w:t>
      </w:r>
      <w:r>
        <w:t>Approval</w:t>
      </w:r>
      <w:r>
        <w:br/>
      </w:r>
      <w:r w:rsidRPr="00D53282">
        <w:rPr>
          <w:b/>
        </w:rPr>
        <w:t>Abstract:</w:t>
      </w:r>
      <w:r w:rsidRPr="00D53282">
        <w:t xml:space="preserve"> </w:t>
      </w:r>
      <w:r>
        <w:br/>
        <w:t xml:space="preserve">23.700-28 CR0001R1; 23.501 CR3966R3; 23.501 CR4020R6; </w:t>
      </w:r>
      <w:r w:rsidRPr="003F2CE3">
        <w:t>23.501 CR4033R11; 23.501 CR3956R11</w:t>
      </w:r>
      <w:r>
        <w:t>.</w:t>
      </w:r>
    </w:p>
    <w:p w14:paraId="4EB5F999" w14:textId="77777777" w:rsidR="00927905" w:rsidRPr="005B25A1" w:rsidRDefault="00927905" w:rsidP="00927905">
      <w:pPr>
        <w:keepNext/>
        <w:keepLines/>
        <w:rPr>
          <w:b/>
          <w:bCs/>
        </w:rPr>
      </w:pPr>
      <w:r w:rsidRPr="005B25A1">
        <w:rPr>
          <w:b/>
          <w:bCs/>
        </w:rPr>
        <w:t>Plenary Discussion:</w:t>
      </w:r>
    </w:p>
    <w:p w14:paraId="363543B1" w14:textId="4FA92EB2" w:rsidR="00927905" w:rsidRDefault="00927905" w:rsidP="00927905">
      <w:pPr>
        <w:keepNext/>
        <w:keepLines/>
      </w:pPr>
      <w:r>
        <w:t>Qualcomm raised some issues on 23.501 CR4033R11</w:t>
      </w:r>
      <w:r w:rsidR="00FB4501">
        <w:t xml:space="preserve"> and 23.501 CR3956R11.</w:t>
      </w:r>
    </w:p>
    <w:p w14:paraId="02880ECD" w14:textId="3997B11B" w:rsidR="00927905" w:rsidRDefault="00927905" w:rsidP="00927905">
      <w:pPr>
        <w:keepNext/>
        <w:keepLines/>
      </w:pPr>
      <w:r>
        <w:t xml:space="preserve">There had been no agreement to standardise </w:t>
      </w:r>
      <w:r w:rsidR="00FB4501" w:rsidRPr="00FB4501">
        <w:rPr>
          <w:b/>
          <w:bCs/>
          <w:i/>
          <w:iCs/>
        </w:rPr>
        <w:t>Satellite coverage availability information</w:t>
      </w:r>
      <w:r>
        <w:t xml:space="preserve"> in the stage 3 so either this needs to be removed and replaced with an indication that it is outside the scope of 3GPP.</w:t>
      </w:r>
      <w:r w:rsidR="00FB4501">
        <w:t xml:space="preserve"> Intel asked whether an editor's note could be added to leave this FFS. Huawei commented that the Stage 3 discussion is on how to specify this, rather than to exclude it at present. Interdigital considered adding an editor's note should be decided by SA WG2, rather than this meeting. Nokia commented that the Stage 3 WGs should collaborate with SA WG2 to align this, rather than doing this at the TSG level. This was left for off-line discussion and the CRs revised in </w:t>
      </w:r>
      <w:r w:rsidR="00FB4501" w:rsidRPr="00FB4501">
        <w:rPr>
          <w:color w:val="0000FF"/>
        </w:rPr>
        <w:t>SP-230368</w:t>
      </w:r>
      <w:r w:rsidR="00FB4501">
        <w:t xml:space="preserve"> and </w:t>
      </w:r>
      <w:r w:rsidR="00FB4501" w:rsidRPr="00FB4501">
        <w:rPr>
          <w:color w:val="0000FF"/>
        </w:rPr>
        <w:t>SP-23036</w:t>
      </w:r>
      <w:r w:rsidR="00FB4501">
        <w:rPr>
          <w:color w:val="0000FF"/>
        </w:rPr>
        <w:t>9</w:t>
      </w:r>
      <w:r w:rsidR="00FB4501">
        <w:t>.</w:t>
      </w:r>
    </w:p>
    <w:p w14:paraId="0B723D71" w14:textId="3D010E49" w:rsidR="00B57C06" w:rsidRPr="00FB4501" w:rsidRDefault="00B57C06" w:rsidP="00927905">
      <w:pPr>
        <w:keepNext/>
        <w:keepLines/>
      </w:pPr>
      <w:r>
        <w:t>23.501 CR4033R11 and 23.501 CR3956R11 were considered revised</w:t>
      </w:r>
      <w:r w:rsidR="007E60D5">
        <w:t xml:space="preserve">. This CR pack was </w:t>
      </w:r>
      <w:r w:rsidR="007E60D5" w:rsidRPr="007E60D5">
        <w:rPr>
          <w:color w:val="FF0000"/>
        </w:rPr>
        <w:t xml:space="preserve">partially </w:t>
      </w:r>
      <w:r w:rsidR="007E60D5" w:rsidRPr="00C3284B">
        <w:rPr>
          <w:color w:val="FF0000"/>
          <w:lang w:eastAsia="en-US"/>
        </w:rPr>
        <w:t>approved</w:t>
      </w:r>
      <w:r w:rsidR="007E60D5">
        <w:t>.</w:t>
      </w:r>
    </w:p>
    <w:p w14:paraId="3472A05D" w14:textId="4385DB77" w:rsidR="00927905" w:rsidRDefault="00927905" w:rsidP="00927905">
      <w:r w:rsidRPr="005B25A1">
        <w:rPr>
          <w:b/>
          <w:bCs/>
        </w:rPr>
        <w:t>Status:</w:t>
      </w:r>
      <w:r>
        <w:t xml:space="preserve"> </w:t>
      </w:r>
      <w:r w:rsidR="007E60D5" w:rsidRPr="007E60D5">
        <w:rPr>
          <w:color w:val="FF0000"/>
        </w:rPr>
        <w:t xml:space="preserve">Partially </w:t>
      </w:r>
      <w:r w:rsidR="007E60D5" w:rsidRPr="007E60D5">
        <w:rPr>
          <w:color w:val="FF0000"/>
          <w:lang w:eastAsia="en-US"/>
        </w:rPr>
        <w:t>app</w:t>
      </w:r>
      <w:r w:rsidR="007E60D5" w:rsidRPr="00C3284B">
        <w:rPr>
          <w:color w:val="FF0000"/>
          <w:lang w:eastAsia="en-US"/>
        </w:rPr>
        <w:t>roved</w:t>
      </w:r>
      <w:r w:rsidR="00FB4501">
        <w:t>.</w:t>
      </w:r>
    </w:p>
    <w:p w14:paraId="129DD313" w14:textId="77777777" w:rsidR="003F2A51" w:rsidRDefault="003F2A51" w:rsidP="003F2A51">
      <w:pPr>
        <w:pStyle w:val="NormTop"/>
      </w:pPr>
      <w:r>
        <w:rPr>
          <w:color w:val="0000FF"/>
        </w:rPr>
        <w:t>SP-230368</w:t>
      </w:r>
      <w:r w:rsidRPr="00D53282">
        <w:t xml:space="preserve"> </w:t>
      </w:r>
      <w:r>
        <w:t>(CR) 23.501 CR4033R12 (Rel-18, 'B'): Support of discontinuous coverage (Source: Qualcomm)</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mobility management and power saving with discontinuous satellite coverage.</w:t>
      </w:r>
    </w:p>
    <w:p w14:paraId="6671E1CA" w14:textId="5796DE54" w:rsidR="003876B9" w:rsidRPr="00B81031" w:rsidRDefault="003876B9" w:rsidP="003876B9">
      <w:pPr>
        <w:keepNext/>
        <w:keepLines/>
        <w:rPr>
          <w:i/>
        </w:rPr>
      </w:pPr>
      <w:r w:rsidRPr="00B81031">
        <w:rPr>
          <w:b/>
          <w:bCs/>
          <w:i/>
        </w:rPr>
        <w:t>Comment:</w:t>
      </w:r>
      <w:r w:rsidRPr="003876B9">
        <w:rPr>
          <w:i/>
        </w:rPr>
        <w:t xml:space="preserve"> </w:t>
      </w:r>
      <w:r>
        <w:rPr>
          <w:i/>
        </w:rPr>
        <w:t>Revision of 23.501 CR4033R11 in CR Pack SP-230049.</w:t>
      </w:r>
    </w:p>
    <w:p w14:paraId="4BB74AD5" w14:textId="77777777" w:rsidR="003F2A51" w:rsidRPr="005B25A1" w:rsidRDefault="003F2A51" w:rsidP="003F2A51">
      <w:pPr>
        <w:keepNext/>
        <w:keepLines/>
        <w:rPr>
          <w:b/>
          <w:bCs/>
        </w:rPr>
      </w:pPr>
      <w:r w:rsidRPr="005B25A1">
        <w:rPr>
          <w:b/>
          <w:bCs/>
        </w:rPr>
        <w:t>Plenary Discussion:</w:t>
      </w:r>
    </w:p>
    <w:p w14:paraId="25D62A27" w14:textId="1383EA02" w:rsidR="003F2CE3" w:rsidRPr="003F2CE3" w:rsidRDefault="003F2CE3" w:rsidP="003F2A51">
      <w:pPr>
        <w:keepNext/>
        <w:keepLines/>
      </w:pPr>
      <w:r>
        <w:t xml:space="preserve">Huawei asked for the reason for the additional editor's note. Qualcomm clarified that if the information sent to the network is not standardized, it will be unreliable, so a response on the validity of the information should be provided and the AMF standardized information used instead. Intel suggested modifying the first editor's note to refer to the FFS on specification of the information being in Scope and removing the second Editor's note as it is outside TSG SA expertise and should be reviewed by SA WG2. This was left for further off-line discussion and revised in </w:t>
      </w:r>
      <w:r w:rsidRPr="003F2CE3">
        <w:rPr>
          <w:color w:val="0000FF"/>
        </w:rPr>
        <w:t>SP-230386</w:t>
      </w:r>
      <w:r>
        <w:t xml:space="preserve">. </w:t>
      </w:r>
      <w:r w:rsidR="00B57C06">
        <w:t xml:space="preserve">This was reviewed and </w:t>
      </w:r>
      <w:r w:rsidR="00B57C06" w:rsidRPr="00C3284B">
        <w:rPr>
          <w:color w:val="FF0000"/>
          <w:lang w:eastAsia="en-US"/>
        </w:rPr>
        <w:t>approved</w:t>
      </w:r>
      <w:r w:rsidR="00B57C06">
        <w:t>.</w:t>
      </w:r>
      <w:r>
        <w:t xml:space="preserve"> </w:t>
      </w:r>
    </w:p>
    <w:p w14:paraId="1810F8D0" w14:textId="2043C2BC" w:rsidR="003F2A51" w:rsidRPr="00EB0339" w:rsidRDefault="003F2A51" w:rsidP="003F2A51">
      <w:r w:rsidRPr="005B25A1">
        <w:rPr>
          <w:b/>
          <w:bCs/>
        </w:rPr>
        <w:t>Status:</w:t>
      </w:r>
      <w:r>
        <w:t xml:space="preserve"> </w:t>
      </w:r>
      <w:r w:rsidR="00B57C06" w:rsidRPr="00C3284B">
        <w:rPr>
          <w:color w:val="FF0000"/>
          <w:lang w:eastAsia="en-US"/>
        </w:rPr>
        <w:t>Approved</w:t>
      </w:r>
      <w:r>
        <w:t>.</w:t>
      </w:r>
    </w:p>
    <w:p w14:paraId="5E2613F6" w14:textId="77777777" w:rsidR="003F2A51" w:rsidRDefault="003F2A51" w:rsidP="003F2A51">
      <w:pPr>
        <w:pStyle w:val="NormTop"/>
      </w:pPr>
      <w:r>
        <w:rPr>
          <w:color w:val="0000FF"/>
        </w:rPr>
        <w:lastRenderedPageBreak/>
        <w:t>SP-230369</w:t>
      </w:r>
      <w:r w:rsidRPr="00D53282">
        <w:t xml:space="preserve"> </w:t>
      </w:r>
      <w:r>
        <w:t>(CR) 23.501 CR3956R12 (Rel-18, 'B'): Transfer of Satellite Coverage Data to a UE and AMF (Source: Qualcomm)</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transfer of coverage availability to a UE and to an AMF.</w:t>
      </w:r>
    </w:p>
    <w:p w14:paraId="7BEE87F6" w14:textId="301EA4FA" w:rsidR="003876B9" w:rsidRPr="00B81031" w:rsidRDefault="003876B9" w:rsidP="003876B9">
      <w:pPr>
        <w:keepNext/>
        <w:keepLines/>
        <w:rPr>
          <w:i/>
        </w:rPr>
      </w:pPr>
      <w:r w:rsidRPr="00B81031">
        <w:rPr>
          <w:b/>
          <w:bCs/>
          <w:i/>
        </w:rPr>
        <w:t>Comment:</w:t>
      </w:r>
      <w:r w:rsidRPr="003876B9">
        <w:rPr>
          <w:i/>
        </w:rPr>
        <w:t xml:space="preserve"> Revision of 23.501 CR3956R11 in CR Pack SP-230049.</w:t>
      </w:r>
    </w:p>
    <w:p w14:paraId="75D89A62" w14:textId="77777777" w:rsidR="003F2A51" w:rsidRPr="005B25A1" w:rsidRDefault="003F2A51" w:rsidP="003F2A51">
      <w:pPr>
        <w:keepNext/>
        <w:keepLines/>
        <w:rPr>
          <w:b/>
          <w:bCs/>
        </w:rPr>
      </w:pPr>
      <w:r w:rsidRPr="005B25A1">
        <w:rPr>
          <w:b/>
          <w:bCs/>
        </w:rPr>
        <w:t>Plenary Discussion:</w:t>
      </w:r>
    </w:p>
    <w:p w14:paraId="11A78F86" w14:textId="096CB995" w:rsidR="003F2A51" w:rsidRPr="005B25A1" w:rsidRDefault="003F2CE3" w:rsidP="003F2A51">
      <w:pPr>
        <w:keepNext/>
        <w:keepLines/>
      </w:pPr>
      <w:r>
        <w:t xml:space="preserve">Intel commented that this does not only impact CT WG1. This was left for further off-line discussion and revised in </w:t>
      </w:r>
      <w:r w:rsidRPr="003F2CE3">
        <w:rPr>
          <w:color w:val="0000FF"/>
        </w:rPr>
        <w:t>SP-23038</w:t>
      </w:r>
      <w:r>
        <w:rPr>
          <w:color w:val="0000FF"/>
        </w:rPr>
        <w:t>7</w:t>
      </w:r>
      <w:r>
        <w:t xml:space="preserve">. </w:t>
      </w:r>
      <w:r w:rsidR="00B57C06">
        <w:t xml:space="preserve">This was reviewed and </w:t>
      </w:r>
      <w:r w:rsidR="00B57C06" w:rsidRPr="00C3284B">
        <w:rPr>
          <w:color w:val="FF0000"/>
          <w:lang w:eastAsia="en-US"/>
        </w:rPr>
        <w:t>approved</w:t>
      </w:r>
      <w:r w:rsidR="00B57C06">
        <w:t>.</w:t>
      </w:r>
    </w:p>
    <w:p w14:paraId="28952E41" w14:textId="77777777" w:rsidR="00B57C06" w:rsidRPr="00EB0339" w:rsidRDefault="00B57C06" w:rsidP="00B57C06">
      <w:r w:rsidRPr="005B25A1">
        <w:rPr>
          <w:b/>
          <w:bCs/>
        </w:rPr>
        <w:t>Status:</w:t>
      </w:r>
      <w:r>
        <w:t xml:space="preserve"> </w:t>
      </w:r>
      <w:r w:rsidRPr="00C3284B">
        <w:rPr>
          <w:color w:val="FF0000"/>
          <w:lang w:eastAsia="en-US"/>
        </w:rPr>
        <w:t>Approved</w:t>
      </w:r>
      <w:r>
        <w:t>.</w:t>
      </w:r>
    </w:p>
    <w:p w14:paraId="70C129C9" w14:textId="77777777" w:rsidR="00E00DA6" w:rsidRDefault="007615D6" w:rsidP="000A3FBD">
      <w:pPr>
        <w:pStyle w:val="NormTop"/>
      </w:pPr>
      <w:r>
        <w:rPr>
          <w:color w:val="0000FF"/>
        </w:rPr>
        <w:t>SP-230315</w:t>
      </w:r>
      <w:r w:rsidRPr="00D53282">
        <w:t xml:space="preserve"> </w:t>
      </w:r>
      <w:r>
        <w:t>(CR) 23.501 CR4036R4 (Rel-18, 'B'): Introduction of Alternative S-NSSAI replacement determined by NSSF (Source: Nokia, Nokia Shanghai Bell, Lenovo, ZTE)</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specify the how the AMF uses the NSSF for Network slice replacement for both roaming and non-roaming cases according to TR 23.700-41 clause 8.1.</w:t>
      </w:r>
    </w:p>
    <w:p w14:paraId="3D6CF7B6" w14:textId="77777777" w:rsidR="00E00DA6" w:rsidRPr="00B81031" w:rsidRDefault="00000000" w:rsidP="00B81031">
      <w:pPr>
        <w:keepNext/>
        <w:keepLines/>
        <w:rPr>
          <w:i/>
        </w:rPr>
      </w:pPr>
      <w:r w:rsidRPr="00B81031">
        <w:rPr>
          <w:b/>
          <w:bCs/>
          <w:i/>
        </w:rPr>
        <w:t>Comment:</w:t>
      </w:r>
      <w:r>
        <w:rPr>
          <w:i/>
        </w:rPr>
        <w:t xml:space="preserve"> </w:t>
      </w:r>
      <w:r w:rsidR="007615D6">
        <w:rPr>
          <w:i/>
        </w:rPr>
        <w:t>Revision of S2-2303249 (23.501 CR4036R3 in CR Pack SP-230064).</w:t>
      </w:r>
    </w:p>
    <w:p w14:paraId="1867C5FB" w14:textId="77777777" w:rsidR="007615D6" w:rsidRPr="005B25A1" w:rsidRDefault="007615D6" w:rsidP="007615D6">
      <w:pPr>
        <w:keepNext/>
        <w:keepLines/>
        <w:rPr>
          <w:b/>
          <w:bCs/>
        </w:rPr>
      </w:pPr>
      <w:r w:rsidRPr="005B25A1">
        <w:rPr>
          <w:b/>
          <w:bCs/>
        </w:rPr>
        <w:t>Plenary Discussion:</w:t>
      </w:r>
    </w:p>
    <w:p w14:paraId="6022DEE3" w14:textId="1B1DFF3B" w:rsidR="007615D6" w:rsidRPr="00835DE7" w:rsidRDefault="00835DE7" w:rsidP="007615D6">
      <w:pPr>
        <w:keepNext/>
        <w:keepLines/>
      </w:pPr>
      <w:r w:rsidRPr="00835DE7">
        <w:t xml:space="preserve">This CR was </w:t>
      </w:r>
      <w:r w:rsidRPr="00835DE7">
        <w:rPr>
          <w:color w:val="FF0000"/>
          <w:lang w:eastAsia="en-US"/>
        </w:rPr>
        <w:t>approved</w:t>
      </w:r>
      <w:r w:rsidRPr="00835DE7">
        <w:t>.</w:t>
      </w:r>
    </w:p>
    <w:p w14:paraId="34CD86DA" w14:textId="3632C21C" w:rsidR="007615D6" w:rsidRPr="00835DE7" w:rsidRDefault="007615D6" w:rsidP="007615D6">
      <w:r w:rsidRPr="00835DE7">
        <w:rPr>
          <w:b/>
          <w:bCs/>
        </w:rPr>
        <w:t>Status:</w:t>
      </w:r>
      <w:r w:rsidRPr="00835DE7">
        <w:t xml:space="preserve"> </w:t>
      </w:r>
      <w:r w:rsidR="00835DE7" w:rsidRPr="00835DE7">
        <w:rPr>
          <w:color w:val="FF0000"/>
          <w:lang w:eastAsia="en-US"/>
        </w:rPr>
        <w:t>Approved</w:t>
      </w:r>
      <w:r w:rsidR="00835DE7" w:rsidRPr="00835DE7">
        <w:t>.</w:t>
      </w:r>
    </w:p>
    <w:p w14:paraId="4BBB319C" w14:textId="77777777" w:rsidR="00E00DA6" w:rsidRDefault="007615D6" w:rsidP="000A3FBD">
      <w:pPr>
        <w:pStyle w:val="NormTop"/>
      </w:pPr>
      <w:r>
        <w:rPr>
          <w:color w:val="0000FF"/>
        </w:rPr>
        <w:t>SP-230064</w:t>
      </w:r>
      <w:r w:rsidRPr="00D53282">
        <w:t xml:space="preserve"> </w:t>
      </w:r>
      <w:r>
        <w:t>(CR PACK) CRs on eNS_Ph3 (Rel-18) (Source: SA WG2)</w:t>
      </w:r>
      <w:r>
        <w:br/>
      </w:r>
      <w:r w:rsidRPr="00D53282">
        <w:rPr>
          <w:b/>
        </w:rPr>
        <w:t>Document for:</w:t>
      </w:r>
      <w:r w:rsidRPr="00D53282">
        <w:t xml:space="preserve"> </w:t>
      </w:r>
      <w:r>
        <w:t>Approval</w:t>
      </w:r>
      <w:r>
        <w:br/>
      </w:r>
      <w:r w:rsidRPr="00D53282">
        <w:rPr>
          <w:b/>
        </w:rPr>
        <w:t>Abstract:</w:t>
      </w:r>
      <w:r w:rsidRPr="00D53282">
        <w:t xml:space="preserve"> </w:t>
      </w:r>
      <w:r>
        <w:br/>
        <w:t>23.501 CR4078R2; 23.501 CR4036R3; 23.501 CR3959R7; 23.501 CR3867R5; 23.501 CR4035R7; 23.501 CR3939R7; 23.501 CR4077R6; 23.501 CR4004R5; 23.501 CR3823R6; 23.501 CR4083R10.</w:t>
      </w:r>
    </w:p>
    <w:p w14:paraId="676B1465" w14:textId="77777777" w:rsidR="00E00DA6" w:rsidRPr="00B81031" w:rsidRDefault="00000000" w:rsidP="00B81031">
      <w:pPr>
        <w:keepNext/>
        <w:keepLines/>
        <w:rPr>
          <w:i/>
        </w:rPr>
      </w:pPr>
      <w:r w:rsidRPr="00B81031">
        <w:rPr>
          <w:b/>
          <w:bCs/>
          <w:i/>
        </w:rPr>
        <w:t>Comment:</w:t>
      </w:r>
      <w:r>
        <w:rPr>
          <w:i/>
        </w:rPr>
        <w:t xml:space="preserve"> </w:t>
      </w:r>
      <w:r w:rsidR="007615D6">
        <w:rPr>
          <w:i/>
        </w:rPr>
        <w:t>Update of 23.501 CR4036R3 in SP-230315.</w:t>
      </w:r>
    </w:p>
    <w:p w14:paraId="11FA6805" w14:textId="77777777" w:rsidR="007615D6" w:rsidRPr="005B25A1" w:rsidRDefault="007615D6" w:rsidP="007615D6">
      <w:pPr>
        <w:keepNext/>
        <w:keepLines/>
        <w:rPr>
          <w:b/>
          <w:bCs/>
        </w:rPr>
      </w:pPr>
      <w:r w:rsidRPr="005B25A1">
        <w:rPr>
          <w:b/>
          <w:bCs/>
        </w:rPr>
        <w:t>Plenary Discussion:</w:t>
      </w:r>
    </w:p>
    <w:p w14:paraId="4E754EEC" w14:textId="0C3B1E7E" w:rsidR="007615D6" w:rsidRPr="00654A9D" w:rsidRDefault="00654A9D" w:rsidP="007615D6">
      <w:pPr>
        <w:keepNext/>
        <w:keepLines/>
      </w:pPr>
      <w:r>
        <w:t xml:space="preserve">23.501 CR4036R3 was revised. The remaining CRs in this CR Pack were </w:t>
      </w:r>
      <w:r w:rsidRPr="00C3284B">
        <w:rPr>
          <w:color w:val="FF0000"/>
          <w:lang w:eastAsia="en-US"/>
        </w:rPr>
        <w:t>approved</w:t>
      </w:r>
      <w:r>
        <w:t>.</w:t>
      </w:r>
    </w:p>
    <w:p w14:paraId="05619C0A" w14:textId="3BB5D4A2" w:rsidR="007615D6" w:rsidRPr="00EB0339" w:rsidRDefault="007615D6" w:rsidP="007615D6">
      <w:r w:rsidRPr="005B25A1">
        <w:rPr>
          <w:b/>
          <w:bCs/>
        </w:rPr>
        <w:t>Status:</w:t>
      </w:r>
      <w:r>
        <w:t xml:space="preserve"> </w:t>
      </w:r>
      <w:r w:rsidR="00654A9D" w:rsidRPr="00654A9D">
        <w:rPr>
          <w:color w:val="FF0000"/>
        </w:rPr>
        <w:t xml:space="preserve">Partially </w:t>
      </w:r>
      <w:r w:rsidR="00654A9D" w:rsidRPr="00C3284B">
        <w:rPr>
          <w:color w:val="FF0000"/>
          <w:lang w:eastAsia="en-US"/>
        </w:rPr>
        <w:t>approved</w:t>
      </w:r>
    </w:p>
    <w:p w14:paraId="0CABD91E" w14:textId="1E004C2B" w:rsidR="00E00DA6" w:rsidRDefault="007615D6" w:rsidP="000A3FBD">
      <w:pPr>
        <w:pStyle w:val="NormTop"/>
      </w:pPr>
      <w:r>
        <w:rPr>
          <w:color w:val="0000FF"/>
        </w:rPr>
        <w:t>SP-230</w:t>
      </w:r>
      <w:r w:rsidR="00835DE7">
        <w:rPr>
          <w:color w:val="0000FF"/>
        </w:rPr>
        <w:t>341</w:t>
      </w:r>
      <w:r w:rsidRPr="00D53282">
        <w:t xml:space="preserve"> </w:t>
      </w:r>
      <w:r>
        <w:t>(CR) 23.502 CR3666R3 (Rel-18, 'B'): Support of NAT exposure in 23.502 according to the conclusion in UPEAS (Source: Intel)</w:t>
      </w:r>
      <w:r>
        <w:br/>
      </w:r>
      <w:r w:rsidRPr="00D53282">
        <w:rPr>
          <w:b/>
        </w:rPr>
        <w:t>Document for:</w:t>
      </w:r>
      <w:r w:rsidRPr="00D53282">
        <w:t xml:space="preserve"> </w:t>
      </w:r>
      <w:r>
        <w:t>Approval</w:t>
      </w:r>
      <w:r>
        <w:br/>
      </w:r>
      <w:r w:rsidRPr="00D53282">
        <w:rPr>
          <w:b/>
        </w:rPr>
        <w:t>Abstract:</w:t>
      </w:r>
      <w:r w:rsidRPr="00D53282">
        <w:t xml:space="preserve"> </w:t>
      </w:r>
      <w:r>
        <w:br/>
        <w:t>Company CR updating the approved CR in S2-2301393 in CR Pack SP-230115.</w:t>
      </w:r>
    </w:p>
    <w:p w14:paraId="38614E9B" w14:textId="77777777" w:rsidR="00E00DA6" w:rsidRPr="00B81031" w:rsidRDefault="00000000" w:rsidP="00B81031">
      <w:pPr>
        <w:keepNext/>
        <w:keepLines/>
        <w:rPr>
          <w:i/>
        </w:rPr>
      </w:pPr>
      <w:r w:rsidRPr="00B81031">
        <w:rPr>
          <w:b/>
          <w:bCs/>
          <w:i/>
        </w:rPr>
        <w:t>Comment:</w:t>
      </w:r>
      <w:r>
        <w:rPr>
          <w:i/>
        </w:rPr>
        <w:t xml:space="preserve"> </w:t>
      </w:r>
      <w:r w:rsidR="007615D6">
        <w:rPr>
          <w:i/>
        </w:rPr>
        <w:t>SP-230341: Revision of SP-230119 (23.502 CR3666R1 in CR Pack SP-230115).</w:t>
      </w:r>
    </w:p>
    <w:p w14:paraId="71652969" w14:textId="77777777" w:rsidR="007615D6" w:rsidRPr="005B25A1" w:rsidRDefault="007615D6" w:rsidP="007615D6">
      <w:pPr>
        <w:keepNext/>
        <w:keepLines/>
        <w:rPr>
          <w:b/>
          <w:bCs/>
        </w:rPr>
      </w:pPr>
      <w:r w:rsidRPr="005B25A1">
        <w:rPr>
          <w:b/>
          <w:bCs/>
        </w:rPr>
        <w:t>Plenary Discussion:</w:t>
      </w:r>
    </w:p>
    <w:p w14:paraId="0C76C778" w14:textId="77777777" w:rsidR="00835DE7" w:rsidRPr="00835DE7" w:rsidRDefault="00835DE7" w:rsidP="00835DE7">
      <w:pPr>
        <w:keepNext/>
        <w:keepLines/>
      </w:pPr>
      <w:r>
        <w:t xml:space="preserve">This was </w:t>
      </w:r>
      <w:r w:rsidRPr="00C3284B">
        <w:rPr>
          <w:color w:val="0000FF"/>
        </w:rPr>
        <w:t>noted</w:t>
      </w:r>
      <w:r>
        <w:t>.</w:t>
      </w:r>
    </w:p>
    <w:p w14:paraId="43CF02C3" w14:textId="77777777" w:rsidR="00835DE7" w:rsidRPr="00EB0339" w:rsidRDefault="00835DE7" w:rsidP="00835DE7">
      <w:r w:rsidRPr="005B25A1">
        <w:rPr>
          <w:b/>
          <w:bCs/>
        </w:rPr>
        <w:t>Status:</w:t>
      </w:r>
      <w:r>
        <w:t xml:space="preserve"> </w:t>
      </w:r>
      <w:r w:rsidRPr="00C3284B">
        <w:rPr>
          <w:color w:val="0000FF"/>
        </w:rPr>
        <w:t>Noted</w:t>
      </w:r>
      <w:r>
        <w:t>.</w:t>
      </w:r>
    </w:p>
    <w:p w14:paraId="4218C514" w14:textId="77777777" w:rsidR="00E00DA6" w:rsidRDefault="007615D6" w:rsidP="000A3FBD">
      <w:pPr>
        <w:pStyle w:val="NormTop"/>
      </w:pPr>
      <w:r>
        <w:rPr>
          <w:color w:val="0000FF"/>
        </w:rPr>
        <w:lastRenderedPageBreak/>
        <w:t>SP-230115</w:t>
      </w:r>
      <w:r w:rsidRPr="00D53282">
        <w:t xml:space="preserve"> </w:t>
      </w:r>
      <w:r>
        <w:t>(CR PACK) SA WG2 CRs where company inputs are expected (Rel-18) (Source: SA WG2)</w:t>
      </w:r>
      <w:r>
        <w:br/>
      </w:r>
      <w:r w:rsidRPr="00D53282">
        <w:rPr>
          <w:b/>
        </w:rPr>
        <w:t>Document for:</w:t>
      </w:r>
      <w:r w:rsidRPr="00D53282">
        <w:t xml:space="preserve"> </w:t>
      </w:r>
      <w:r>
        <w:t>Approval</w:t>
      </w:r>
      <w:r>
        <w:br/>
      </w:r>
      <w:r w:rsidRPr="00D53282">
        <w:rPr>
          <w:b/>
        </w:rPr>
        <w:t>Abstract:</w:t>
      </w:r>
      <w:r w:rsidRPr="00D53282">
        <w:t xml:space="preserve"> </w:t>
      </w:r>
      <w:r>
        <w:br/>
      </w:r>
      <w:r w:rsidRPr="007E60D5">
        <w:rPr>
          <w:color w:val="0000FF"/>
        </w:rPr>
        <w:t>23.503 CR0877R1</w:t>
      </w:r>
      <w:r>
        <w:t xml:space="preserve">; </w:t>
      </w:r>
      <w:r w:rsidRPr="007E60D5">
        <w:rPr>
          <w:color w:val="0000FF"/>
        </w:rPr>
        <w:t>23.502 CR3666R1</w:t>
      </w:r>
      <w:r>
        <w:t xml:space="preserve">; 23.503 CR0781R2; </w:t>
      </w:r>
      <w:r w:rsidRPr="007E60D5">
        <w:rPr>
          <w:color w:val="0000FF"/>
        </w:rPr>
        <w:t>23.501 CR4081R1</w:t>
      </w:r>
      <w:r>
        <w:t xml:space="preserve">; </w:t>
      </w:r>
      <w:r w:rsidRPr="007E60D5">
        <w:rPr>
          <w:color w:val="0000FF"/>
        </w:rPr>
        <w:t>23.501 CR4040R1</w:t>
      </w:r>
      <w:r>
        <w:t xml:space="preserve">; </w:t>
      </w:r>
      <w:r w:rsidRPr="007E60D5">
        <w:rPr>
          <w:color w:val="0000FF"/>
        </w:rPr>
        <w:t>23.501 CR4156R1</w:t>
      </w:r>
      <w:r>
        <w:t xml:space="preserve">; </w:t>
      </w:r>
      <w:r w:rsidRPr="007E60D5">
        <w:rPr>
          <w:color w:val="0000FF"/>
        </w:rPr>
        <w:t>23.501 CR3822R6</w:t>
      </w:r>
      <w:r>
        <w:t>.</w:t>
      </w:r>
    </w:p>
    <w:p w14:paraId="4B4D6935" w14:textId="77777777" w:rsidR="00E00DA6" w:rsidRPr="00B81031" w:rsidRDefault="00000000" w:rsidP="00B81031">
      <w:pPr>
        <w:keepNext/>
        <w:keepLines/>
        <w:rPr>
          <w:i/>
        </w:rPr>
      </w:pPr>
      <w:r w:rsidRPr="00B81031">
        <w:rPr>
          <w:b/>
          <w:bCs/>
          <w:i/>
        </w:rPr>
        <w:t>Comment:</w:t>
      </w:r>
      <w:r>
        <w:rPr>
          <w:i/>
        </w:rPr>
        <w:t xml:space="preserve"> </w:t>
      </w:r>
      <w:r w:rsidR="007615D6">
        <w:rPr>
          <w:i/>
        </w:rPr>
        <w:t>Update of 23.501 CR4040 in SP-230162. Update of 23.501 CR3822 in SP-230169. Update of 23.501 CR4156 in SP-230170. Update of 23.501 CR4081 in SP-230245. Update of 23.503 CR0877 in SP-230248. Update of 23.502 CR3666R1 in SP-230331 and SP-230343.</w:t>
      </w:r>
    </w:p>
    <w:p w14:paraId="73C9F808" w14:textId="77777777" w:rsidR="007615D6" w:rsidRPr="005B25A1" w:rsidRDefault="007615D6" w:rsidP="007615D6">
      <w:pPr>
        <w:keepNext/>
        <w:keepLines/>
        <w:rPr>
          <w:b/>
          <w:bCs/>
        </w:rPr>
      </w:pPr>
      <w:r w:rsidRPr="005B25A1">
        <w:rPr>
          <w:b/>
          <w:bCs/>
        </w:rPr>
        <w:t>Plenary Discussion:</w:t>
      </w:r>
    </w:p>
    <w:p w14:paraId="263D4CAF" w14:textId="46731FD9" w:rsidR="007615D6" w:rsidRPr="007E60D5" w:rsidRDefault="00033468" w:rsidP="007615D6">
      <w:pPr>
        <w:keepNext/>
        <w:keepLines/>
      </w:pPr>
      <w:r w:rsidRPr="00033468">
        <w:t xml:space="preserve">All CRs except 23.503 CR0781R2  and 23.501 CR4081R1 were revised. 23.503 CR0781R2 and 23.501 CR4081R1 were then </w:t>
      </w:r>
      <w:r w:rsidR="007E60D5" w:rsidRPr="00C3284B">
        <w:rPr>
          <w:color w:val="FF0000"/>
          <w:lang w:eastAsia="en-US"/>
        </w:rPr>
        <w:t>approved</w:t>
      </w:r>
      <w:r w:rsidR="007E60D5">
        <w:t xml:space="preserve">. This CR Pack was </w:t>
      </w:r>
      <w:r w:rsidR="007E60D5" w:rsidRPr="007E60D5">
        <w:rPr>
          <w:color w:val="FF0000"/>
        </w:rPr>
        <w:t xml:space="preserve">partially </w:t>
      </w:r>
      <w:r w:rsidR="007E60D5" w:rsidRPr="00C3284B">
        <w:rPr>
          <w:color w:val="FF0000"/>
          <w:lang w:eastAsia="en-US"/>
        </w:rPr>
        <w:t>approved</w:t>
      </w:r>
      <w:r w:rsidR="007E60D5">
        <w:t>.</w:t>
      </w:r>
    </w:p>
    <w:p w14:paraId="2A9A3C0E" w14:textId="57B47008" w:rsidR="00743CE8" w:rsidRPr="007E60D5" w:rsidRDefault="00743CE8" w:rsidP="00743CE8">
      <w:r w:rsidRPr="005B25A1">
        <w:rPr>
          <w:b/>
          <w:bCs/>
        </w:rPr>
        <w:t>Status:</w:t>
      </w:r>
      <w:r>
        <w:t xml:space="preserve"> </w:t>
      </w:r>
      <w:r w:rsidR="007E60D5" w:rsidRPr="007E60D5">
        <w:rPr>
          <w:color w:val="FF0000"/>
        </w:rPr>
        <w:t xml:space="preserve">Partially </w:t>
      </w:r>
      <w:r w:rsidR="007E60D5" w:rsidRPr="00C3284B">
        <w:rPr>
          <w:color w:val="FF0000"/>
          <w:lang w:eastAsia="en-US"/>
        </w:rPr>
        <w:t>approved</w:t>
      </w:r>
      <w:r w:rsidR="007E60D5">
        <w:t>.</w:t>
      </w:r>
    </w:p>
    <w:p w14:paraId="3E12E190" w14:textId="77777777" w:rsidR="00E00DA6" w:rsidRDefault="007615D6" w:rsidP="000A3FBD">
      <w:pPr>
        <w:pStyle w:val="NormTop"/>
      </w:pPr>
      <w:r>
        <w:rPr>
          <w:color w:val="0000FF"/>
        </w:rPr>
        <w:t>SP-230162</w:t>
      </w:r>
      <w:r w:rsidRPr="00D53282">
        <w:t xml:space="preserve"> </w:t>
      </w:r>
      <w:r>
        <w:t>(CR) 23.501 CR4040R2 (Rel-18, 'F'): Not allowed to act as MBSR handling (Source: Ericsson, Samsung,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Removal of text and adding EN on UCU or deregistration with re-registration needed or not.</w:t>
      </w:r>
    </w:p>
    <w:p w14:paraId="75642767" w14:textId="77777777" w:rsidR="00E00DA6" w:rsidRPr="00B81031" w:rsidRDefault="00000000" w:rsidP="00B81031">
      <w:pPr>
        <w:keepNext/>
        <w:keepLines/>
        <w:rPr>
          <w:i/>
        </w:rPr>
      </w:pPr>
      <w:r w:rsidRPr="00B81031">
        <w:rPr>
          <w:b/>
          <w:bCs/>
          <w:i/>
        </w:rPr>
        <w:t>Comment:</w:t>
      </w:r>
      <w:r>
        <w:rPr>
          <w:i/>
        </w:rPr>
        <w:t xml:space="preserve"> </w:t>
      </w:r>
      <w:r w:rsidR="007615D6">
        <w:rPr>
          <w:i/>
        </w:rPr>
        <w:t>Revision of CR in CR Pack SP-230115.</w:t>
      </w:r>
    </w:p>
    <w:p w14:paraId="1E488F4F" w14:textId="77777777" w:rsidR="007615D6" w:rsidRPr="005B25A1" w:rsidRDefault="007615D6" w:rsidP="007615D6">
      <w:pPr>
        <w:keepNext/>
        <w:keepLines/>
        <w:rPr>
          <w:b/>
          <w:bCs/>
        </w:rPr>
      </w:pPr>
      <w:r w:rsidRPr="005B25A1">
        <w:rPr>
          <w:b/>
          <w:bCs/>
        </w:rPr>
        <w:t>Plenary Discussion:</w:t>
      </w:r>
    </w:p>
    <w:p w14:paraId="60AE8AF6" w14:textId="5EBBF78A" w:rsidR="007615D6" w:rsidRPr="00743CE8" w:rsidRDefault="00743CE8" w:rsidP="007615D6">
      <w:pPr>
        <w:keepNext/>
        <w:keepLines/>
      </w:pPr>
      <w:r>
        <w:t xml:space="preserve">Some issues were raised and this was left for off-line discussion and revised in </w:t>
      </w:r>
      <w:r w:rsidRPr="00743CE8">
        <w:rPr>
          <w:color w:val="0000FF"/>
        </w:rPr>
        <w:t>SP-230373</w:t>
      </w:r>
      <w:r>
        <w:t xml:space="preserve">. </w:t>
      </w:r>
      <w:r w:rsidR="00B57C06">
        <w:t xml:space="preserve">This was reviewed and </w:t>
      </w:r>
      <w:r w:rsidR="00B57C06" w:rsidRPr="00C3284B">
        <w:rPr>
          <w:color w:val="FF0000"/>
          <w:lang w:eastAsia="en-US"/>
        </w:rPr>
        <w:t>approved</w:t>
      </w:r>
      <w:r w:rsidR="00B57C06">
        <w:t>.</w:t>
      </w:r>
    </w:p>
    <w:p w14:paraId="2315E13A" w14:textId="04F67F57" w:rsidR="007615D6" w:rsidRPr="007E60D5" w:rsidRDefault="007615D6" w:rsidP="007615D6">
      <w:r w:rsidRPr="005B25A1">
        <w:rPr>
          <w:b/>
          <w:bCs/>
        </w:rPr>
        <w:t>Status:</w:t>
      </w:r>
      <w:r>
        <w:t xml:space="preserve"> </w:t>
      </w:r>
      <w:r w:rsidR="007E60D5" w:rsidRPr="00C3284B">
        <w:rPr>
          <w:color w:val="FF0000"/>
          <w:lang w:eastAsia="en-US"/>
        </w:rPr>
        <w:t>Approved</w:t>
      </w:r>
      <w:r w:rsidR="007E60D5">
        <w:t>.</w:t>
      </w:r>
    </w:p>
    <w:p w14:paraId="196E2A17" w14:textId="77777777" w:rsidR="00E00DA6" w:rsidRDefault="007615D6" w:rsidP="000A3FBD">
      <w:pPr>
        <w:pStyle w:val="NormTop"/>
      </w:pPr>
      <w:r>
        <w:rPr>
          <w:color w:val="0000FF"/>
        </w:rPr>
        <w:t>SP-230169</w:t>
      </w:r>
      <w:r w:rsidRPr="00D53282">
        <w:t xml:space="preserve"> </w:t>
      </w:r>
      <w:r>
        <w:t>(CR) 23.501 CR3822R7 (Rel-18, 'B'): KI#4: Support for Centralized NSACF in a PLMN with multi-service areas (Source: Nokia, Nokia Shanghai Bell, Ericsson, Samsung)</w:t>
      </w:r>
      <w:r>
        <w:br/>
      </w:r>
      <w:r w:rsidRPr="00D53282">
        <w:rPr>
          <w:b/>
        </w:rPr>
        <w:t>Document for:</w:t>
      </w:r>
      <w:r w:rsidRPr="00D53282">
        <w:t xml:space="preserve"> </w:t>
      </w:r>
      <w:r>
        <w:t>Approval</w:t>
      </w:r>
      <w:r>
        <w:br/>
      </w:r>
      <w:r w:rsidRPr="00D53282">
        <w:rPr>
          <w:b/>
        </w:rPr>
        <w:t>Abstract:</w:t>
      </w:r>
      <w:r w:rsidRPr="00D53282">
        <w:t xml:space="preserve"> </w:t>
      </w:r>
      <w:r>
        <w:br/>
        <w:t>Summary of change: Enable deployment in a PLMN with multiservice area with a single centralized NSACF. The centralized NSACF supports all services currently supported by a non-centralized NSACF architecture with the additional attribute of the service are.</w:t>
      </w:r>
    </w:p>
    <w:p w14:paraId="32517ACA" w14:textId="77777777" w:rsidR="00E00DA6" w:rsidRPr="00B81031" w:rsidRDefault="00000000" w:rsidP="00B81031">
      <w:pPr>
        <w:keepNext/>
        <w:keepLines/>
        <w:rPr>
          <w:i/>
        </w:rPr>
      </w:pPr>
      <w:r w:rsidRPr="00B81031">
        <w:rPr>
          <w:b/>
          <w:bCs/>
          <w:i/>
        </w:rPr>
        <w:t>Comment:</w:t>
      </w:r>
      <w:r>
        <w:rPr>
          <w:i/>
        </w:rPr>
        <w:t xml:space="preserve"> </w:t>
      </w:r>
      <w:r w:rsidR="007615D6">
        <w:rPr>
          <w:i/>
        </w:rPr>
        <w:t>Revision of CR in CR Pack SP-230115.</w:t>
      </w:r>
    </w:p>
    <w:p w14:paraId="7AE06754" w14:textId="77777777" w:rsidR="007615D6" w:rsidRPr="005B25A1" w:rsidRDefault="007615D6" w:rsidP="007615D6">
      <w:pPr>
        <w:keepNext/>
        <w:keepLines/>
        <w:rPr>
          <w:b/>
          <w:bCs/>
        </w:rPr>
      </w:pPr>
      <w:r w:rsidRPr="005B25A1">
        <w:rPr>
          <w:b/>
          <w:bCs/>
        </w:rPr>
        <w:t>Plenary Discussion:</w:t>
      </w:r>
    </w:p>
    <w:p w14:paraId="0DE8FA74" w14:textId="4A9D38AD" w:rsidR="007615D6" w:rsidRPr="00743CE8" w:rsidRDefault="00743CE8" w:rsidP="007615D6">
      <w:pPr>
        <w:keepNext/>
        <w:keepLines/>
      </w:pPr>
      <w:r>
        <w:t xml:space="preserve">This CR was </w:t>
      </w:r>
      <w:r w:rsidRPr="00C3284B">
        <w:rPr>
          <w:color w:val="FF0000"/>
          <w:lang w:eastAsia="en-US"/>
        </w:rPr>
        <w:t>approved</w:t>
      </w:r>
      <w:r>
        <w:t>.</w:t>
      </w:r>
    </w:p>
    <w:p w14:paraId="3DDCEE36" w14:textId="4A6B06B2" w:rsidR="007615D6" w:rsidRPr="00743CE8" w:rsidRDefault="007615D6" w:rsidP="007615D6">
      <w:r w:rsidRPr="005B25A1">
        <w:rPr>
          <w:b/>
          <w:bCs/>
        </w:rPr>
        <w:t>Status:</w:t>
      </w:r>
      <w:r>
        <w:t xml:space="preserve"> </w:t>
      </w:r>
      <w:r w:rsidR="00743CE8" w:rsidRPr="00C3284B">
        <w:rPr>
          <w:color w:val="FF0000"/>
          <w:lang w:eastAsia="en-US"/>
        </w:rPr>
        <w:t>Approved</w:t>
      </w:r>
      <w:r w:rsidR="00743CE8">
        <w:t>.</w:t>
      </w:r>
    </w:p>
    <w:p w14:paraId="5FAB5EB0" w14:textId="77777777" w:rsidR="00E00DA6" w:rsidRDefault="007615D6" w:rsidP="000A3FBD">
      <w:pPr>
        <w:pStyle w:val="NormTop"/>
      </w:pPr>
      <w:r>
        <w:rPr>
          <w:color w:val="0000FF"/>
        </w:rPr>
        <w:t>SP-230170</w:t>
      </w:r>
      <w:r w:rsidRPr="00D53282">
        <w:t xml:space="preserve"> </w:t>
      </w:r>
      <w:r>
        <w:t>(CR) 23.501 CR4156R2 (Rel-18, 'B'): Event exposure enhancement for enhanced NSAC architecture (Source: Nokia, Nokia Shanghai Bell, Huawei, Ericsson,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clarify how to support the network slice status exposure.</w:t>
      </w:r>
    </w:p>
    <w:p w14:paraId="4C5C744E" w14:textId="77777777" w:rsidR="00E00DA6" w:rsidRPr="00B81031" w:rsidRDefault="00000000" w:rsidP="00B81031">
      <w:pPr>
        <w:keepNext/>
        <w:keepLines/>
        <w:rPr>
          <w:i/>
        </w:rPr>
      </w:pPr>
      <w:r w:rsidRPr="00B81031">
        <w:rPr>
          <w:b/>
          <w:bCs/>
          <w:i/>
        </w:rPr>
        <w:t>Comment:</w:t>
      </w:r>
      <w:r>
        <w:rPr>
          <w:i/>
        </w:rPr>
        <w:t xml:space="preserve"> </w:t>
      </w:r>
      <w:r w:rsidR="007615D6">
        <w:rPr>
          <w:i/>
        </w:rPr>
        <w:t>Revision of CR in CR Pack SP-230115.</w:t>
      </w:r>
    </w:p>
    <w:p w14:paraId="11E6C388" w14:textId="77777777" w:rsidR="007615D6" w:rsidRPr="005B25A1" w:rsidRDefault="007615D6" w:rsidP="007615D6">
      <w:pPr>
        <w:keepNext/>
        <w:keepLines/>
        <w:rPr>
          <w:b/>
          <w:bCs/>
        </w:rPr>
      </w:pPr>
      <w:r w:rsidRPr="005B25A1">
        <w:rPr>
          <w:b/>
          <w:bCs/>
        </w:rPr>
        <w:t>Plenary Discussion:</w:t>
      </w:r>
    </w:p>
    <w:p w14:paraId="6B04CC80" w14:textId="77777777" w:rsidR="00743CE8" w:rsidRPr="00743CE8" w:rsidRDefault="00743CE8" w:rsidP="00743CE8">
      <w:pPr>
        <w:keepNext/>
        <w:keepLines/>
      </w:pPr>
      <w:r>
        <w:t xml:space="preserve">This CR was </w:t>
      </w:r>
      <w:r w:rsidRPr="00C3284B">
        <w:rPr>
          <w:color w:val="FF0000"/>
          <w:lang w:eastAsia="en-US"/>
        </w:rPr>
        <w:t>approved</w:t>
      </w:r>
      <w:r>
        <w:t>.</w:t>
      </w:r>
    </w:p>
    <w:p w14:paraId="322647DB" w14:textId="77777777" w:rsidR="00743CE8" w:rsidRPr="00743CE8" w:rsidRDefault="00743CE8" w:rsidP="00743CE8">
      <w:r w:rsidRPr="005B25A1">
        <w:rPr>
          <w:b/>
          <w:bCs/>
        </w:rPr>
        <w:t>Status:</w:t>
      </w:r>
      <w:r>
        <w:t xml:space="preserve"> </w:t>
      </w:r>
      <w:r w:rsidRPr="00C3284B">
        <w:rPr>
          <w:color w:val="FF0000"/>
          <w:lang w:eastAsia="en-US"/>
        </w:rPr>
        <w:t>Approved</w:t>
      </w:r>
      <w:r>
        <w:t>.</w:t>
      </w:r>
    </w:p>
    <w:p w14:paraId="3ECE1445" w14:textId="77777777" w:rsidR="00E00DA6" w:rsidRDefault="007615D6" w:rsidP="000A3FBD">
      <w:pPr>
        <w:pStyle w:val="NormTop"/>
      </w:pPr>
      <w:r>
        <w:rPr>
          <w:color w:val="0000FF"/>
        </w:rPr>
        <w:lastRenderedPageBreak/>
        <w:t>SP-230245</w:t>
      </w:r>
      <w:r w:rsidRPr="00D53282">
        <w:t xml:space="preserve"> </w:t>
      </w:r>
      <w:r>
        <w:t>(CR) 23.501 CR4081R2 (Rel-18, 'B'): CN based MT communication capability indication (Source: ZTE,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the condition to report the RRC-CONNECTED state to AMF. NG-RAN takes into account the AMF support of the feature. Add support indication in RRC Inactive Assistance Information.</w:t>
      </w:r>
    </w:p>
    <w:p w14:paraId="02EC609B" w14:textId="77777777" w:rsidR="00E00DA6" w:rsidRPr="00B81031" w:rsidRDefault="00000000" w:rsidP="00B81031">
      <w:pPr>
        <w:keepNext/>
        <w:keepLines/>
        <w:rPr>
          <w:i/>
        </w:rPr>
      </w:pPr>
      <w:r w:rsidRPr="00B81031">
        <w:rPr>
          <w:b/>
          <w:bCs/>
          <w:i/>
        </w:rPr>
        <w:t>Comment:</w:t>
      </w:r>
      <w:r>
        <w:rPr>
          <w:i/>
        </w:rPr>
        <w:t xml:space="preserve"> </w:t>
      </w:r>
      <w:r w:rsidR="007615D6">
        <w:rPr>
          <w:i/>
        </w:rPr>
        <w:t>Revision of CR in CR Pack SP-230115.</w:t>
      </w:r>
    </w:p>
    <w:p w14:paraId="4142BD00" w14:textId="77777777" w:rsidR="007615D6" w:rsidRPr="005B25A1" w:rsidRDefault="007615D6" w:rsidP="007615D6">
      <w:pPr>
        <w:keepNext/>
        <w:keepLines/>
        <w:rPr>
          <w:b/>
          <w:bCs/>
        </w:rPr>
      </w:pPr>
      <w:r w:rsidRPr="005B25A1">
        <w:rPr>
          <w:b/>
          <w:bCs/>
        </w:rPr>
        <w:t>Plenary Discussion:</w:t>
      </w:r>
    </w:p>
    <w:p w14:paraId="385986AA" w14:textId="3C577512" w:rsidR="007615D6" w:rsidRPr="00743CE8" w:rsidRDefault="00743CE8" w:rsidP="007615D6">
      <w:pPr>
        <w:keepNext/>
        <w:keepLines/>
      </w:pPr>
      <w:r>
        <w:t xml:space="preserve">ZTE commented that the Source to TSG should be corrected. Sony commented that they would like this issue to be discussed in SA WG2. This was left for off-line discussion and revised in </w:t>
      </w:r>
      <w:r w:rsidRPr="00743CE8">
        <w:rPr>
          <w:color w:val="0000FF"/>
        </w:rPr>
        <w:t>SP-230374</w:t>
      </w:r>
      <w:r>
        <w:t>.</w:t>
      </w:r>
      <w:r w:rsidR="00F44650">
        <w:t xml:space="preserve"> ZTE decided not to create this CR and it was </w:t>
      </w:r>
      <w:r w:rsidR="00F44650" w:rsidRPr="00F44650">
        <w:rPr>
          <w:color w:val="FF0000"/>
        </w:rPr>
        <w:t>withdrawn</w:t>
      </w:r>
      <w:r w:rsidR="00F44650">
        <w:t xml:space="preserve"> and </w:t>
      </w:r>
      <w:r w:rsidR="00F44650">
        <w:rPr>
          <w:color w:val="0000FF"/>
        </w:rPr>
        <w:t>SP-230245</w:t>
      </w:r>
      <w:r w:rsidR="00F44650">
        <w:t xml:space="preserve"> was </w:t>
      </w:r>
      <w:r w:rsidR="00F44650" w:rsidRPr="00C3284B">
        <w:rPr>
          <w:color w:val="0000FF"/>
        </w:rPr>
        <w:t>noted</w:t>
      </w:r>
      <w:r w:rsidR="00F44650">
        <w:t>.</w:t>
      </w:r>
    </w:p>
    <w:p w14:paraId="5D8FF42F" w14:textId="72E4C033" w:rsidR="007615D6" w:rsidRPr="00EB0339" w:rsidRDefault="007615D6" w:rsidP="007615D6">
      <w:r w:rsidRPr="005B25A1">
        <w:rPr>
          <w:b/>
          <w:bCs/>
        </w:rPr>
        <w:t>Status:</w:t>
      </w:r>
      <w:r>
        <w:t xml:space="preserve"> </w:t>
      </w:r>
      <w:r w:rsidR="00F44650" w:rsidRPr="00C3284B">
        <w:rPr>
          <w:color w:val="0000FF"/>
        </w:rPr>
        <w:t>Noted</w:t>
      </w:r>
      <w:r w:rsidR="00F44650">
        <w:t>.</w:t>
      </w:r>
    </w:p>
    <w:p w14:paraId="76979366" w14:textId="77777777" w:rsidR="00E00DA6" w:rsidRDefault="007615D6" w:rsidP="000A3FBD">
      <w:pPr>
        <w:pStyle w:val="NormTop"/>
      </w:pPr>
      <w:r>
        <w:rPr>
          <w:color w:val="0000FF"/>
        </w:rPr>
        <w:t>SP-230248</w:t>
      </w:r>
      <w:r w:rsidRPr="00D53282">
        <w:t xml:space="preserve"> </w:t>
      </w:r>
      <w:r>
        <w:t>(CR) 23.503 CR0877R8 (Rel-18, 'B'): 5GS Information Exposure (Source: Huawei, HiSilicon, Lenovo)</w:t>
      </w:r>
      <w:r>
        <w:br/>
      </w:r>
      <w:r w:rsidRPr="00D53282">
        <w:rPr>
          <w:b/>
        </w:rPr>
        <w:t>Document for:</w:t>
      </w:r>
      <w:r w:rsidRPr="00D53282">
        <w:t xml:space="preserve"> </w:t>
      </w:r>
      <w:r>
        <w:t>Approval</w:t>
      </w:r>
      <w:r>
        <w:br/>
      </w:r>
      <w:r w:rsidRPr="00D53282">
        <w:rPr>
          <w:b/>
        </w:rPr>
        <w:t>Abstract:</w:t>
      </w:r>
      <w:r w:rsidRPr="00D53282">
        <w:t xml:space="preserve"> </w:t>
      </w:r>
      <w:r>
        <w:br/>
        <w:t>Summary of change: Add policy related details for support of 5GS Information Exposure.</w:t>
      </w:r>
    </w:p>
    <w:p w14:paraId="2FFEB893" w14:textId="77777777" w:rsidR="00E00DA6" w:rsidRPr="00B81031" w:rsidRDefault="00000000" w:rsidP="00B81031">
      <w:pPr>
        <w:keepNext/>
        <w:keepLines/>
        <w:rPr>
          <w:i/>
        </w:rPr>
      </w:pPr>
      <w:r w:rsidRPr="00B81031">
        <w:rPr>
          <w:b/>
          <w:bCs/>
          <w:i/>
        </w:rPr>
        <w:t>Comment:</w:t>
      </w:r>
      <w:r>
        <w:rPr>
          <w:i/>
        </w:rPr>
        <w:t xml:space="preserve"> </w:t>
      </w:r>
      <w:r w:rsidR="007615D6">
        <w:rPr>
          <w:i/>
        </w:rPr>
        <w:t>Revision of S2-2301377. Revision of CR in CR Pack SP-230115.</w:t>
      </w:r>
    </w:p>
    <w:p w14:paraId="59FBB771" w14:textId="77777777" w:rsidR="007615D6" w:rsidRPr="005B25A1" w:rsidRDefault="007615D6" w:rsidP="007615D6">
      <w:pPr>
        <w:keepNext/>
        <w:keepLines/>
        <w:rPr>
          <w:b/>
          <w:bCs/>
        </w:rPr>
      </w:pPr>
      <w:r w:rsidRPr="005B25A1">
        <w:rPr>
          <w:b/>
          <w:bCs/>
        </w:rPr>
        <w:t>Plenary Discussion:</w:t>
      </w:r>
    </w:p>
    <w:p w14:paraId="1BCDCC89" w14:textId="77777777" w:rsidR="00743CE8" w:rsidRPr="00743CE8" w:rsidRDefault="00743CE8" w:rsidP="00743CE8">
      <w:pPr>
        <w:keepNext/>
        <w:keepLines/>
      </w:pPr>
      <w:r>
        <w:t xml:space="preserve">This CR was </w:t>
      </w:r>
      <w:r w:rsidRPr="00C3284B">
        <w:rPr>
          <w:color w:val="FF0000"/>
          <w:lang w:eastAsia="en-US"/>
        </w:rPr>
        <w:t>approved</w:t>
      </w:r>
      <w:r>
        <w:t>.</w:t>
      </w:r>
    </w:p>
    <w:p w14:paraId="412C5CDD" w14:textId="77777777" w:rsidR="00743CE8" w:rsidRPr="00743CE8" w:rsidRDefault="00743CE8" w:rsidP="00743CE8">
      <w:r w:rsidRPr="005B25A1">
        <w:rPr>
          <w:b/>
          <w:bCs/>
        </w:rPr>
        <w:t>Status:</w:t>
      </w:r>
      <w:r>
        <w:t xml:space="preserve"> </w:t>
      </w:r>
      <w:r w:rsidRPr="00C3284B">
        <w:rPr>
          <w:color w:val="FF0000"/>
          <w:lang w:eastAsia="en-US"/>
        </w:rPr>
        <w:t>Approved</w:t>
      </w:r>
      <w:r>
        <w:t>.</w:t>
      </w:r>
    </w:p>
    <w:p w14:paraId="07C2C4F3" w14:textId="77777777" w:rsidR="00E00DA6" w:rsidRDefault="007615D6" w:rsidP="000A3FBD">
      <w:pPr>
        <w:pStyle w:val="NormTop"/>
      </w:pPr>
      <w:r>
        <w:rPr>
          <w:color w:val="0000FF"/>
        </w:rPr>
        <w:t>SP-230331</w:t>
      </w:r>
      <w:r w:rsidRPr="00D53282">
        <w:t xml:space="preserve"> </w:t>
      </w:r>
      <w:r>
        <w:t>(CR) 23.502 CR3666R5 (Rel-18, 'B'): Support of NAT exposure in 23.502 according to the conclusion in UPEAS (Source: China Mobile)</w:t>
      </w:r>
      <w:r>
        <w:br/>
      </w:r>
      <w:r w:rsidRPr="00D53282">
        <w:rPr>
          <w:b/>
        </w:rPr>
        <w:t>Document for:</w:t>
      </w:r>
      <w:r w:rsidRPr="00D53282">
        <w:t xml:space="preserve"> </w:t>
      </w:r>
      <w:r>
        <w:t>Approval</w:t>
      </w:r>
      <w:r>
        <w:br/>
      </w:r>
      <w:r w:rsidRPr="00D53282">
        <w:rPr>
          <w:b/>
        </w:rPr>
        <w:t>Abstract:</w:t>
      </w:r>
      <w:r w:rsidRPr="00D53282">
        <w:t xml:space="preserve"> </w:t>
      </w:r>
      <w:r>
        <w:br/>
        <w:t>Company CR updating the approved CR in S2-2301393 by adding an EN.</w:t>
      </w:r>
    </w:p>
    <w:p w14:paraId="560A4B75" w14:textId="77777777" w:rsidR="00E00DA6" w:rsidRPr="00B81031" w:rsidRDefault="00000000" w:rsidP="00B81031">
      <w:pPr>
        <w:keepNext/>
        <w:keepLines/>
        <w:rPr>
          <w:i/>
        </w:rPr>
      </w:pPr>
      <w:r w:rsidRPr="00B81031">
        <w:rPr>
          <w:b/>
          <w:bCs/>
          <w:i/>
        </w:rPr>
        <w:t>Comment:</w:t>
      </w:r>
      <w:r>
        <w:rPr>
          <w:i/>
        </w:rPr>
        <w:t xml:space="preserve"> </w:t>
      </w:r>
      <w:r w:rsidR="007615D6">
        <w:rPr>
          <w:i/>
        </w:rPr>
        <w:t>Revision of S2-2301393 (23.502 CR3666R1 in CR Pack SP-230115).</w:t>
      </w:r>
    </w:p>
    <w:p w14:paraId="63FDB5A6" w14:textId="77777777" w:rsidR="007615D6" w:rsidRPr="005B25A1" w:rsidRDefault="007615D6" w:rsidP="007615D6">
      <w:pPr>
        <w:keepNext/>
        <w:keepLines/>
        <w:rPr>
          <w:b/>
          <w:bCs/>
        </w:rPr>
      </w:pPr>
      <w:r w:rsidRPr="005B25A1">
        <w:rPr>
          <w:b/>
          <w:bCs/>
        </w:rPr>
        <w:t>Plenary Discussion:</w:t>
      </w:r>
    </w:p>
    <w:p w14:paraId="172E7B99" w14:textId="06DDD5A1" w:rsidR="007615D6" w:rsidRPr="00835DE7" w:rsidRDefault="00835DE7" w:rsidP="007615D6">
      <w:pPr>
        <w:keepNext/>
        <w:keepLines/>
      </w:pPr>
      <w:r>
        <w:t xml:space="preserve">This was </w:t>
      </w:r>
      <w:r w:rsidRPr="00C3284B">
        <w:rPr>
          <w:color w:val="0000FF"/>
        </w:rPr>
        <w:t>noted</w:t>
      </w:r>
      <w:r>
        <w:t>.</w:t>
      </w:r>
    </w:p>
    <w:p w14:paraId="6D484B56" w14:textId="1F4D1415" w:rsidR="007615D6" w:rsidRPr="00EB0339" w:rsidRDefault="007615D6" w:rsidP="007615D6">
      <w:r w:rsidRPr="005B25A1">
        <w:rPr>
          <w:b/>
          <w:bCs/>
        </w:rPr>
        <w:t>Status:</w:t>
      </w:r>
      <w:r>
        <w:t xml:space="preserve"> </w:t>
      </w:r>
      <w:r w:rsidR="00835DE7" w:rsidRPr="00C3284B">
        <w:rPr>
          <w:color w:val="0000FF"/>
        </w:rPr>
        <w:t>Noted</w:t>
      </w:r>
      <w:r w:rsidR="00835DE7">
        <w:t>.</w:t>
      </w:r>
    </w:p>
    <w:p w14:paraId="097F0946" w14:textId="77777777" w:rsidR="00E00DA6" w:rsidRDefault="007615D6" w:rsidP="000A3FBD">
      <w:pPr>
        <w:pStyle w:val="NormTop"/>
      </w:pPr>
      <w:r>
        <w:rPr>
          <w:color w:val="0000FF"/>
        </w:rPr>
        <w:t>SP-230343</w:t>
      </w:r>
      <w:r w:rsidRPr="00D53282">
        <w:t xml:space="preserve"> </w:t>
      </w:r>
      <w:r>
        <w:t>(CR) 23.502 CR3666R7 (Rel-18, 'B'): Support of NAT exposure in 23.502 according to the conclusion in UPEAS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Support of NAT exposure, additional changes to correct some errors.</w:t>
      </w:r>
    </w:p>
    <w:p w14:paraId="69936C9D" w14:textId="77777777" w:rsidR="00E00DA6" w:rsidRPr="00B81031" w:rsidRDefault="00000000" w:rsidP="00B81031">
      <w:pPr>
        <w:keepNext/>
        <w:keepLines/>
        <w:rPr>
          <w:i/>
        </w:rPr>
      </w:pPr>
      <w:r w:rsidRPr="00B81031">
        <w:rPr>
          <w:b/>
          <w:bCs/>
          <w:i/>
        </w:rPr>
        <w:t>Comment:</w:t>
      </w:r>
      <w:r>
        <w:rPr>
          <w:i/>
        </w:rPr>
        <w:t xml:space="preserve"> </w:t>
      </w:r>
      <w:r w:rsidR="007615D6">
        <w:rPr>
          <w:i/>
        </w:rPr>
        <w:t>Revision of S2-2301393 (23.502 CR3666R1 in CR Pack SP-230115).</w:t>
      </w:r>
    </w:p>
    <w:p w14:paraId="57BAA6FD" w14:textId="77777777" w:rsidR="007615D6" w:rsidRPr="005B25A1" w:rsidRDefault="007615D6" w:rsidP="007615D6">
      <w:pPr>
        <w:keepNext/>
        <w:keepLines/>
        <w:rPr>
          <w:b/>
          <w:bCs/>
        </w:rPr>
      </w:pPr>
      <w:r w:rsidRPr="005B25A1">
        <w:rPr>
          <w:b/>
          <w:bCs/>
        </w:rPr>
        <w:t>Plenary Discussion:</w:t>
      </w:r>
    </w:p>
    <w:p w14:paraId="2EA51D97" w14:textId="39CC8C46" w:rsidR="007615D6" w:rsidRPr="00835DE7" w:rsidRDefault="00835DE7" w:rsidP="007615D6">
      <w:pPr>
        <w:keepNext/>
        <w:keepLines/>
      </w:pPr>
      <w:r>
        <w:t xml:space="preserve">This was revised to </w:t>
      </w:r>
      <w:r w:rsidRPr="00835DE7">
        <w:rPr>
          <w:color w:val="0000FF"/>
        </w:rPr>
        <w:t>SP-230372</w:t>
      </w:r>
      <w:r>
        <w:t xml:space="preserve">, which was </w:t>
      </w:r>
      <w:r w:rsidRPr="00C3284B">
        <w:rPr>
          <w:color w:val="FF0000"/>
          <w:lang w:eastAsia="en-US"/>
        </w:rPr>
        <w:t>approved</w:t>
      </w:r>
      <w:r>
        <w:t>.</w:t>
      </w:r>
    </w:p>
    <w:p w14:paraId="0F6CEFFE" w14:textId="580BEA97" w:rsidR="007615D6" w:rsidRPr="00835DE7" w:rsidRDefault="007615D6" w:rsidP="007615D6">
      <w:r w:rsidRPr="005B25A1">
        <w:rPr>
          <w:b/>
          <w:bCs/>
        </w:rPr>
        <w:t>Status:</w:t>
      </w:r>
      <w:r>
        <w:t xml:space="preserve"> </w:t>
      </w:r>
      <w:r w:rsidR="00835DE7" w:rsidRPr="00C3284B">
        <w:rPr>
          <w:color w:val="FF0000"/>
          <w:lang w:eastAsia="en-US"/>
        </w:rPr>
        <w:t>Approved</w:t>
      </w:r>
      <w:r w:rsidR="00835DE7">
        <w:t>.</w:t>
      </w:r>
    </w:p>
    <w:p w14:paraId="5F9E1463" w14:textId="77777777" w:rsidR="00BB3F37" w:rsidRDefault="00000000" w:rsidP="00BB3F37"/>
    <w:p w14:paraId="4E80F8C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Block 4 (to approve)</w:t>
      </w:r>
    </w:p>
    <w:p w14:paraId="44D3AEF9" w14:textId="77777777" w:rsidR="00E00DA6" w:rsidRDefault="007615D6" w:rsidP="000A3FBD">
      <w:pPr>
        <w:pStyle w:val="NormTop"/>
      </w:pPr>
      <w:r>
        <w:rPr>
          <w:color w:val="0000FF"/>
        </w:rPr>
        <w:t>SP-230045</w:t>
      </w:r>
      <w:r w:rsidRPr="00D53282">
        <w:t xml:space="preserve"> </w:t>
      </w:r>
      <w:r>
        <w:t>(CR PACK) CRs on 5G_eLCS_Ph3 (Rel-18) (Source: SA WG2)</w:t>
      </w:r>
      <w:r>
        <w:br/>
      </w:r>
      <w:r w:rsidRPr="00D53282">
        <w:rPr>
          <w:b/>
        </w:rPr>
        <w:t>Document for:</w:t>
      </w:r>
      <w:r w:rsidRPr="00D53282">
        <w:t xml:space="preserve"> </w:t>
      </w:r>
      <w:r>
        <w:t>Approval</w:t>
      </w:r>
      <w:r>
        <w:br/>
      </w:r>
      <w:r w:rsidRPr="00D53282">
        <w:rPr>
          <w:b/>
        </w:rPr>
        <w:t>Abstract:</w:t>
      </w:r>
      <w:r w:rsidRPr="00D53282">
        <w:t xml:space="preserve"> </w:t>
      </w:r>
      <w:r>
        <w:br/>
        <w:t>23.273 CR0285; 23.273 CR0290; 23.273 CR0272R1; 23.273 CR0287R1; 23.273 CR0289R1; 23.273 CR0276R1; 23.273 CR0274R1; 23.273 CR0265R1; 23.273 CR0269R1; 23.273 CR0284R5; 23.273 CR0286R4; 23.273 CR0298R4; 23.273 CR0263R7; 23.273 CR0244R9; 23.273 CR0271R4; 23.273 CR0283R6.</w:t>
      </w:r>
    </w:p>
    <w:p w14:paraId="07EC5C67" w14:textId="77777777" w:rsidR="007615D6" w:rsidRPr="005B25A1" w:rsidRDefault="007615D6" w:rsidP="007615D6">
      <w:pPr>
        <w:keepNext/>
        <w:keepLines/>
        <w:rPr>
          <w:b/>
          <w:bCs/>
        </w:rPr>
      </w:pPr>
      <w:r w:rsidRPr="005B25A1">
        <w:rPr>
          <w:b/>
          <w:bCs/>
        </w:rPr>
        <w:t>Plenary Discussion:</w:t>
      </w:r>
    </w:p>
    <w:p w14:paraId="28243948" w14:textId="77777777" w:rsidR="004335B7" w:rsidRPr="004335B7" w:rsidRDefault="004335B7" w:rsidP="004335B7">
      <w:pPr>
        <w:keepNext/>
        <w:keepLines/>
      </w:pPr>
      <w:r w:rsidRPr="00E044EF">
        <w:rPr>
          <w:color w:val="FF0000"/>
        </w:rPr>
        <w:t>Block approve</w:t>
      </w:r>
      <w:r>
        <w:rPr>
          <w:color w:val="FF0000"/>
        </w:rPr>
        <w:t>d</w:t>
      </w:r>
      <w:r>
        <w:t>.</w:t>
      </w:r>
    </w:p>
    <w:p w14:paraId="7FEAC23A" w14:textId="10B638EE" w:rsidR="007615D6" w:rsidRPr="00EB0339" w:rsidRDefault="004335B7" w:rsidP="004335B7">
      <w:r w:rsidRPr="005B25A1">
        <w:rPr>
          <w:b/>
          <w:bCs/>
        </w:rPr>
        <w:t>Status:</w:t>
      </w:r>
      <w:r>
        <w:t xml:space="preserve"> </w:t>
      </w:r>
      <w:r w:rsidRPr="00C3284B">
        <w:rPr>
          <w:color w:val="FF0000"/>
          <w:lang w:eastAsia="en-US"/>
        </w:rPr>
        <w:t>Approved</w:t>
      </w:r>
      <w:r>
        <w:t>.</w:t>
      </w:r>
    </w:p>
    <w:p w14:paraId="6C2A328A" w14:textId="77777777" w:rsidR="00E00DA6" w:rsidRDefault="007615D6" w:rsidP="000A3FBD">
      <w:pPr>
        <w:pStyle w:val="NormTop"/>
      </w:pPr>
      <w:r>
        <w:rPr>
          <w:color w:val="0000FF"/>
        </w:rPr>
        <w:t>SP-230046</w:t>
      </w:r>
      <w:r w:rsidRPr="00D53282">
        <w:t xml:space="preserve"> </w:t>
      </w:r>
      <w:r>
        <w:t>(CR PACK) CRs on 5G_eLCS_Ph3 (Rel-18) (Source: SA WG2)</w:t>
      </w:r>
      <w:r>
        <w:br/>
      </w:r>
      <w:r w:rsidRPr="00D53282">
        <w:rPr>
          <w:b/>
        </w:rPr>
        <w:t>Document for:</w:t>
      </w:r>
      <w:r w:rsidRPr="00D53282">
        <w:t xml:space="preserve"> </w:t>
      </w:r>
      <w:r>
        <w:t>Approval</w:t>
      </w:r>
      <w:r>
        <w:br/>
      </w:r>
      <w:r w:rsidRPr="00D53282">
        <w:rPr>
          <w:b/>
        </w:rPr>
        <w:t>Abstract:</w:t>
      </w:r>
      <w:r w:rsidRPr="00D53282">
        <w:t xml:space="preserve"> </w:t>
      </w:r>
      <w:r>
        <w:br/>
        <w:t>23.502 CR3790; 23.502 CR3791; 23.502 CR3851; 23.273 CR0308; 23.273 CR0304R1; 23.273 CR0313R1; 23.273 CR0312R1; 23.273 CR0314R1; 23.273 CR0311R1; 23.273 CR0325R2; 23.273 CR0310R2; 23.273 CR0323R2; 23.273 CR0327R2; 23.273 CR0306R4; 23.273 CR0305R4.</w:t>
      </w:r>
    </w:p>
    <w:p w14:paraId="29E1C18F" w14:textId="77777777" w:rsidR="00E00DA6" w:rsidRPr="00B81031" w:rsidRDefault="00000000" w:rsidP="00B81031">
      <w:pPr>
        <w:keepNext/>
        <w:keepLines/>
        <w:rPr>
          <w:i/>
        </w:rPr>
      </w:pPr>
      <w:r w:rsidRPr="00B81031">
        <w:rPr>
          <w:b/>
          <w:bCs/>
          <w:i/>
        </w:rPr>
        <w:t>Comment:</w:t>
      </w:r>
      <w:r>
        <w:rPr>
          <w:i/>
        </w:rPr>
        <w:t xml:space="preserve"> </w:t>
      </w:r>
      <w:r w:rsidR="007615D6">
        <w:rPr>
          <w:i/>
        </w:rPr>
        <w:t>23.273 CR0308: Change also affects ME. CR database updated.</w:t>
      </w:r>
    </w:p>
    <w:p w14:paraId="54CB544E" w14:textId="77777777" w:rsidR="007615D6" w:rsidRPr="005B25A1" w:rsidRDefault="007615D6" w:rsidP="007615D6">
      <w:pPr>
        <w:keepNext/>
        <w:keepLines/>
        <w:rPr>
          <w:b/>
          <w:bCs/>
        </w:rPr>
      </w:pPr>
      <w:r w:rsidRPr="005B25A1">
        <w:rPr>
          <w:b/>
          <w:bCs/>
        </w:rPr>
        <w:t>Plenary Discussion:</w:t>
      </w:r>
    </w:p>
    <w:p w14:paraId="183CA6E3" w14:textId="77777777" w:rsidR="004335B7" w:rsidRPr="004335B7" w:rsidRDefault="004335B7" w:rsidP="004335B7">
      <w:pPr>
        <w:keepNext/>
        <w:keepLines/>
      </w:pPr>
      <w:r w:rsidRPr="00E044EF">
        <w:rPr>
          <w:color w:val="FF0000"/>
        </w:rPr>
        <w:t>Block approve</w:t>
      </w:r>
      <w:r>
        <w:rPr>
          <w:color w:val="FF0000"/>
        </w:rPr>
        <w:t>d</w:t>
      </w:r>
      <w:r>
        <w:t>.</w:t>
      </w:r>
    </w:p>
    <w:p w14:paraId="7322D187" w14:textId="69DB19CB" w:rsidR="007615D6" w:rsidRPr="00EB0339" w:rsidRDefault="004335B7" w:rsidP="004335B7">
      <w:r w:rsidRPr="005B25A1">
        <w:rPr>
          <w:b/>
          <w:bCs/>
        </w:rPr>
        <w:t>Status:</w:t>
      </w:r>
      <w:r>
        <w:t xml:space="preserve"> </w:t>
      </w:r>
      <w:r w:rsidRPr="00C3284B">
        <w:rPr>
          <w:color w:val="FF0000"/>
          <w:lang w:eastAsia="en-US"/>
        </w:rPr>
        <w:t>Approved</w:t>
      </w:r>
      <w:r>
        <w:t>.</w:t>
      </w:r>
    </w:p>
    <w:p w14:paraId="19CD16F1" w14:textId="77777777" w:rsidR="00E00DA6" w:rsidRDefault="007615D6" w:rsidP="000A3FBD">
      <w:pPr>
        <w:pStyle w:val="NormTop"/>
      </w:pPr>
      <w:r>
        <w:rPr>
          <w:color w:val="0000FF"/>
        </w:rPr>
        <w:t>SP-230047</w:t>
      </w:r>
      <w:r w:rsidRPr="00D53282">
        <w:t xml:space="preserve"> </w:t>
      </w:r>
      <w:r>
        <w:t>(CR PACK) CRs on 5G_ProSe_Ph2 (Rel-18) (Source: SA WG2)</w:t>
      </w:r>
      <w:r>
        <w:br/>
      </w:r>
      <w:r w:rsidRPr="00D53282">
        <w:rPr>
          <w:b/>
        </w:rPr>
        <w:t>Document for:</w:t>
      </w:r>
      <w:r w:rsidRPr="00D53282">
        <w:t xml:space="preserve"> </w:t>
      </w:r>
      <w:r>
        <w:t>Approval</w:t>
      </w:r>
      <w:r>
        <w:br/>
      </w:r>
      <w:r w:rsidRPr="00D53282">
        <w:rPr>
          <w:b/>
        </w:rPr>
        <w:t>Abstract:</w:t>
      </w:r>
      <w:r w:rsidRPr="00D53282">
        <w:t xml:space="preserve"> </w:t>
      </w:r>
      <w:r>
        <w:br/>
        <w:t>23.304 CR0186; 23.304 CR0172R1; 23.304 CR0175R1; 23.304 CR0161R1; 23.304 CR0170R1; 23.304 CR0173R1; 23.304 CR0174R1; 23.304 CR0195R1; 23.304 CR0180R1; 23.304 CR0177R1; 23.304 CR0168R1; 23.304 CR0196R3; 23.304 CR0201R4; 23.167 CR0369R4; 23.304 CR0169R13; 23.304 CR0162R5.</w:t>
      </w:r>
    </w:p>
    <w:p w14:paraId="6BF5C86E" w14:textId="77777777" w:rsidR="007615D6" w:rsidRPr="005B25A1" w:rsidRDefault="007615D6" w:rsidP="007615D6">
      <w:pPr>
        <w:keepNext/>
        <w:keepLines/>
        <w:rPr>
          <w:b/>
          <w:bCs/>
        </w:rPr>
      </w:pPr>
      <w:r w:rsidRPr="005B25A1">
        <w:rPr>
          <w:b/>
          <w:bCs/>
        </w:rPr>
        <w:t>Plenary Discussion:</w:t>
      </w:r>
    </w:p>
    <w:p w14:paraId="70E1C11F" w14:textId="77777777" w:rsidR="004335B7" w:rsidRPr="004335B7" w:rsidRDefault="004335B7" w:rsidP="004335B7">
      <w:pPr>
        <w:keepNext/>
        <w:keepLines/>
      </w:pPr>
      <w:r w:rsidRPr="00E044EF">
        <w:rPr>
          <w:color w:val="FF0000"/>
        </w:rPr>
        <w:t>Block approve</w:t>
      </w:r>
      <w:r>
        <w:rPr>
          <w:color w:val="FF0000"/>
        </w:rPr>
        <w:t>d</w:t>
      </w:r>
      <w:r>
        <w:t>.</w:t>
      </w:r>
    </w:p>
    <w:p w14:paraId="44B0DE24" w14:textId="1FBAA70B" w:rsidR="007615D6" w:rsidRPr="00EB0339" w:rsidRDefault="004335B7" w:rsidP="004335B7">
      <w:r w:rsidRPr="005B25A1">
        <w:rPr>
          <w:b/>
          <w:bCs/>
        </w:rPr>
        <w:t>Status:</w:t>
      </w:r>
      <w:r>
        <w:t xml:space="preserve"> </w:t>
      </w:r>
      <w:r w:rsidRPr="00C3284B">
        <w:rPr>
          <w:color w:val="FF0000"/>
          <w:lang w:eastAsia="en-US"/>
        </w:rPr>
        <w:t>Approved</w:t>
      </w:r>
      <w:r>
        <w:t>.</w:t>
      </w:r>
    </w:p>
    <w:p w14:paraId="5046ECA2" w14:textId="77777777" w:rsidR="00E00DA6" w:rsidRDefault="007615D6" w:rsidP="000A3FBD">
      <w:pPr>
        <w:pStyle w:val="NormTop"/>
      </w:pPr>
      <w:r>
        <w:rPr>
          <w:color w:val="0000FF"/>
        </w:rPr>
        <w:t>SP-230048</w:t>
      </w:r>
      <w:r w:rsidRPr="00D53282">
        <w:t xml:space="preserve"> </w:t>
      </w:r>
      <w:r>
        <w:t>(CR PACK) CRs on 5G_ProSe_Ph2 (Rel-18) (Source: SA WG2)</w:t>
      </w:r>
      <w:r>
        <w:br/>
      </w:r>
      <w:r w:rsidRPr="00D53282">
        <w:rPr>
          <w:b/>
        </w:rPr>
        <w:t>Document for:</w:t>
      </w:r>
      <w:r w:rsidRPr="00D53282">
        <w:t xml:space="preserve"> </w:t>
      </w:r>
      <w:r>
        <w:t>Approval</w:t>
      </w:r>
      <w:r>
        <w:br/>
      </w:r>
      <w:r w:rsidRPr="00D53282">
        <w:rPr>
          <w:b/>
        </w:rPr>
        <w:t>Abstract:</w:t>
      </w:r>
      <w:r w:rsidRPr="00D53282">
        <w:t xml:space="preserve"> </w:t>
      </w:r>
      <w:r>
        <w:br/>
        <w:t>23.304 CR0208R1; 23.304 CR0202R1; 23.304 CR0212R1; 23.304 CR0215R1; 23.502 CR3689R1; 23.304 CR0205R1; 23.501 CR3858R1; 23.304 CR0227R1; 23.304 CR0224R1; 23.304 CR0225R1; 23.503 CR0775R3; 23.304 CR0226R1; 23.304 CR0216R2; 23.503 CR0908R2; 23.304 CR0218R2.</w:t>
      </w:r>
    </w:p>
    <w:p w14:paraId="4BF0EFB9" w14:textId="77777777" w:rsidR="007615D6" w:rsidRPr="005B25A1" w:rsidRDefault="007615D6" w:rsidP="007615D6">
      <w:pPr>
        <w:keepNext/>
        <w:keepLines/>
        <w:rPr>
          <w:b/>
          <w:bCs/>
        </w:rPr>
      </w:pPr>
      <w:r w:rsidRPr="005B25A1">
        <w:rPr>
          <w:b/>
          <w:bCs/>
        </w:rPr>
        <w:t>Plenary Discussion:</w:t>
      </w:r>
    </w:p>
    <w:p w14:paraId="62299332" w14:textId="77777777" w:rsidR="004335B7" w:rsidRPr="004335B7" w:rsidRDefault="004335B7" w:rsidP="004335B7">
      <w:pPr>
        <w:keepNext/>
        <w:keepLines/>
      </w:pPr>
      <w:r w:rsidRPr="00E044EF">
        <w:rPr>
          <w:color w:val="FF0000"/>
        </w:rPr>
        <w:t>Block approve</w:t>
      </w:r>
      <w:r>
        <w:rPr>
          <w:color w:val="FF0000"/>
        </w:rPr>
        <w:t>d</w:t>
      </w:r>
      <w:r>
        <w:t>.</w:t>
      </w:r>
    </w:p>
    <w:p w14:paraId="4FCC9113" w14:textId="7000BF9A" w:rsidR="007615D6" w:rsidRPr="00EB0339" w:rsidRDefault="004335B7" w:rsidP="004335B7">
      <w:r w:rsidRPr="005B25A1">
        <w:rPr>
          <w:b/>
          <w:bCs/>
        </w:rPr>
        <w:t>Status:</w:t>
      </w:r>
      <w:r>
        <w:t xml:space="preserve"> </w:t>
      </w:r>
      <w:r w:rsidRPr="00C3284B">
        <w:rPr>
          <w:color w:val="FF0000"/>
          <w:lang w:eastAsia="en-US"/>
        </w:rPr>
        <w:t>Approved</w:t>
      </w:r>
      <w:r>
        <w:t>.</w:t>
      </w:r>
    </w:p>
    <w:p w14:paraId="7708248A" w14:textId="77777777" w:rsidR="00E00DA6" w:rsidRDefault="007615D6" w:rsidP="000A3FBD">
      <w:pPr>
        <w:pStyle w:val="NormTop"/>
      </w:pPr>
      <w:r>
        <w:rPr>
          <w:color w:val="0000FF"/>
        </w:rPr>
        <w:lastRenderedPageBreak/>
        <w:t>SP-230050</w:t>
      </w:r>
      <w:r w:rsidRPr="00D53282">
        <w:t xml:space="preserve"> </w:t>
      </w:r>
      <w:r>
        <w:t>(CR PACK) CRs on 5GSATB (Rel-18) (Source: SA WG2)</w:t>
      </w:r>
      <w:r>
        <w:br/>
      </w:r>
      <w:r w:rsidRPr="00D53282">
        <w:rPr>
          <w:b/>
        </w:rPr>
        <w:t>Document for:</w:t>
      </w:r>
      <w:r w:rsidRPr="00D53282">
        <w:t xml:space="preserve"> </w:t>
      </w:r>
      <w:r>
        <w:t>Approval</w:t>
      </w:r>
      <w:r>
        <w:br/>
      </w:r>
      <w:r w:rsidRPr="00D53282">
        <w:rPr>
          <w:b/>
        </w:rPr>
        <w:t>Abstract:</w:t>
      </w:r>
      <w:r w:rsidRPr="00D53282">
        <w:t xml:space="preserve"> </w:t>
      </w:r>
      <w:r>
        <w:br/>
        <w:t>23.503 CR0816; 23.501 CR3985; 23.503 CR0858; 23.502 CR3829; 23.503 CR0787R3; 23.502 CR3760R1; 23.502 CR3761R1; 23.501 CR3999R1.</w:t>
      </w:r>
    </w:p>
    <w:p w14:paraId="0E6ECBB4" w14:textId="77777777" w:rsidR="007615D6" w:rsidRPr="005B25A1" w:rsidRDefault="007615D6" w:rsidP="007615D6">
      <w:pPr>
        <w:keepNext/>
        <w:keepLines/>
        <w:rPr>
          <w:b/>
          <w:bCs/>
        </w:rPr>
      </w:pPr>
      <w:r w:rsidRPr="005B25A1">
        <w:rPr>
          <w:b/>
          <w:bCs/>
        </w:rPr>
        <w:t>Plenary Discussion:</w:t>
      </w:r>
    </w:p>
    <w:p w14:paraId="4C6090EF" w14:textId="77777777" w:rsidR="004335B7" w:rsidRPr="004335B7" w:rsidRDefault="004335B7" w:rsidP="004335B7">
      <w:pPr>
        <w:keepNext/>
        <w:keepLines/>
      </w:pPr>
      <w:r w:rsidRPr="00E044EF">
        <w:rPr>
          <w:color w:val="FF0000"/>
        </w:rPr>
        <w:t>Block approve</w:t>
      </w:r>
      <w:r>
        <w:rPr>
          <w:color w:val="FF0000"/>
        </w:rPr>
        <w:t>d</w:t>
      </w:r>
      <w:r>
        <w:t>.</w:t>
      </w:r>
    </w:p>
    <w:p w14:paraId="74D054BA" w14:textId="2FA4FFFC" w:rsidR="007615D6" w:rsidRPr="00EB0339" w:rsidRDefault="004335B7" w:rsidP="004335B7">
      <w:r w:rsidRPr="005B25A1">
        <w:rPr>
          <w:b/>
          <w:bCs/>
        </w:rPr>
        <w:t>Status:</w:t>
      </w:r>
      <w:r>
        <w:t xml:space="preserve"> </w:t>
      </w:r>
      <w:r w:rsidRPr="00C3284B">
        <w:rPr>
          <w:color w:val="FF0000"/>
          <w:lang w:eastAsia="en-US"/>
        </w:rPr>
        <w:t>Approved</w:t>
      </w:r>
      <w:r>
        <w:t>.</w:t>
      </w:r>
    </w:p>
    <w:p w14:paraId="774F609F" w14:textId="77777777" w:rsidR="00E00DA6" w:rsidRDefault="007615D6" w:rsidP="000A3FBD">
      <w:pPr>
        <w:pStyle w:val="NormTop"/>
      </w:pPr>
      <w:r>
        <w:rPr>
          <w:color w:val="0000FF"/>
        </w:rPr>
        <w:t>SP-230051</w:t>
      </w:r>
      <w:r w:rsidRPr="00D53282">
        <w:t xml:space="preserve"> </w:t>
      </w:r>
      <w:r>
        <w:t>(CR PACK) CRs on 5MBS_Ph2 (Rel-18) (Source: SA WG2)</w:t>
      </w:r>
      <w:r>
        <w:br/>
      </w:r>
      <w:r w:rsidRPr="00D53282">
        <w:rPr>
          <w:b/>
        </w:rPr>
        <w:t>Document for:</w:t>
      </w:r>
      <w:r w:rsidRPr="00D53282">
        <w:t xml:space="preserve"> </w:t>
      </w:r>
      <w:r>
        <w:t>Approval</w:t>
      </w:r>
      <w:r>
        <w:br/>
      </w:r>
      <w:r w:rsidRPr="00D53282">
        <w:rPr>
          <w:b/>
        </w:rPr>
        <w:t>Abstract:</w:t>
      </w:r>
      <w:r w:rsidRPr="00D53282">
        <w:t xml:space="preserve"> </w:t>
      </w:r>
      <w:r>
        <w:br/>
        <w:t>23.247 CR0161; 23.501 CR3755R1; 23.247 CR0146R3; 23.247 CR0163R1; 23.501 CR3834R1; 23.247 CR0150R1; 23.247 CR0162R1; 23.247 CR0159R7; 23.247 CR0168R6; 23.247 CR0171R5; 23.502 CR3705R5; 23.247 CR0160R6; 23.247 CR0165R3; 23.247 CR0179R8; 23.247 CR0164R6; 23.247 CR0149R8; 23.247 CR0176R9.</w:t>
      </w:r>
    </w:p>
    <w:p w14:paraId="3B3ABA1C" w14:textId="77777777" w:rsidR="007615D6" w:rsidRPr="005B25A1" w:rsidRDefault="007615D6" w:rsidP="007615D6">
      <w:pPr>
        <w:keepNext/>
        <w:keepLines/>
        <w:rPr>
          <w:b/>
          <w:bCs/>
        </w:rPr>
      </w:pPr>
      <w:r w:rsidRPr="005B25A1">
        <w:rPr>
          <w:b/>
          <w:bCs/>
        </w:rPr>
        <w:t>Plenary Discussion:</w:t>
      </w:r>
    </w:p>
    <w:p w14:paraId="77CA3C96" w14:textId="77777777" w:rsidR="004335B7" w:rsidRPr="004335B7" w:rsidRDefault="004335B7" w:rsidP="004335B7">
      <w:pPr>
        <w:keepNext/>
        <w:keepLines/>
      </w:pPr>
      <w:r w:rsidRPr="00E044EF">
        <w:rPr>
          <w:color w:val="FF0000"/>
        </w:rPr>
        <w:t>Block approve</w:t>
      </w:r>
      <w:r>
        <w:rPr>
          <w:color w:val="FF0000"/>
        </w:rPr>
        <w:t>d</w:t>
      </w:r>
      <w:r>
        <w:t>.</w:t>
      </w:r>
    </w:p>
    <w:p w14:paraId="18A2FFB7" w14:textId="24832F52" w:rsidR="007615D6" w:rsidRPr="00EB0339" w:rsidRDefault="004335B7" w:rsidP="004335B7">
      <w:r w:rsidRPr="005B25A1">
        <w:rPr>
          <w:b/>
          <w:bCs/>
        </w:rPr>
        <w:t>Status:</w:t>
      </w:r>
      <w:r>
        <w:t xml:space="preserve"> </w:t>
      </w:r>
      <w:r w:rsidRPr="00C3284B">
        <w:rPr>
          <w:color w:val="FF0000"/>
          <w:lang w:eastAsia="en-US"/>
        </w:rPr>
        <w:t>Approved</w:t>
      </w:r>
      <w:r>
        <w:t>.</w:t>
      </w:r>
    </w:p>
    <w:p w14:paraId="4038D1F1" w14:textId="77777777" w:rsidR="00E00DA6" w:rsidRDefault="007615D6" w:rsidP="000A3FBD">
      <w:pPr>
        <w:pStyle w:val="NormTop"/>
      </w:pPr>
      <w:r>
        <w:rPr>
          <w:color w:val="0000FF"/>
        </w:rPr>
        <w:t>SP-230052</w:t>
      </w:r>
      <w:r w:rsidRPr="00D53282">
        <w:t xml:space="preserve"> </w:t>
      </w:r>
      <w:r>
        <w:t>(CR PACK) CRs on TRS_URLLC (Rel-18) (Source: SA WG2)</w:t>
      </w:r>
      <w:r>
        <w:br/>
      </w:r>
      <w:r w:rsidRPr="00D53282">
        <w:rPr>
          <w:b/>
        </w:rPr>
        <w:t>Document for:</w:t>
      </w:r>
      <w:r w:rsidRPr="00D53282">
        <w:t xml:space="preserve"> </w:t>
      </w:r>
      <w:r>
        <w:t>Approval</w:t>
      </w:r>
      <w:r>
        <w:br/>
      </w:r>
      <w:r w:rsidRPr="00D53282">
        <w:rPr>
          <w:b/>
        </w:rPr>
        <w:t>Abstract:</w:t>
      </w:r>
      <w:r w:rsidRPr="00D53282">
        <w:t xml:space="preserve"> </w:t>
      </w:r>
      <w:r>
        <w:br/>
        <w:t>23.501 CR3872; 23.501 CR3807R1; 23.502 CR3716R1; 23.501 CR3981R1; 23.501 CR3870R1; 23.501 CR3871R1; 23.502 CR3788R1; 23.502 CR3717R1; 23.502 CR3644R3; 23.501 CR4180R1; 23.501 CR4088R4; 23.503 CR0853R4; 23.503 CR0829R4; 23.501 CR3895R4; 23.501 CR4133R2; 23.502 CR3856R4; 23.501 CR4089R4; 23.502 CR3841R5; 23.501 CR3892R6.</w:t>
      </w:r>
    </w:p>
    <w:p w14:paraId="5EDAE8CF" w14:textId="77777777" w:rsidR="007615D6" w:rsidRPr="005B25A1" w:rsidRDefault="007615D6" w:rsidP="007615D6">
      <w:pPr>
        <w:keepNext/>
        <w:keepLines/>
        <w:rPr>
          <w:b/>
          <w:bCs/>
        </w:rPr>
      </w:pPr>
      <w:r w:rsidRPr="005B25A1">
        <w:rPr>
          <w:b/>
          <w:bCs/>
        </w:rPr>
        <w:t>Plenary Discussion:</w:t>
      </w:r>
    </w:p>
    <w:p w14:paraId="3F184A9E" w14:textId="77777777" w:rsidR="004335B7" w:rsidRPr="004335B7" w:rsidRDefault="004335B7" w:rsidP="004335B7">
      <w:pPr>
        <w:keepNext/>
        <w:keepLines/>
      </w:pPr>
      <w:r w:rsidRPr="00E044EF">
        <w:rPr>
          <w:color w:val="FF0000"/>
        </w:rPr>
        <w:t>Block approve</w:t>
      </w:r>
      <w:r>
        <w:rPr>
          <w:color w:val="FF0000"/>
        </w:rPr>
        <w:t>d</w:t>
      </w:r>
      <w:r>
        <w:t>.</w:t>
      </w:r>
    </w:p>
    <w:p w14:paraId="2F261AF1" w14:textId="21F357B5" w:rsidR="007615D6" w:rsidRPr="00EB0339" w:rsidRDefault="004335B7" w:rsidP="004335B7">
      <w:r w:rsidRPr="005B25A1">
        <w:rPr>
          <w:b/>
          <w:bCs/>
        </w:rPr>
        <w:t>Status:</w:t>
      </w:r>
      <w:r>
        <w:t xml:space="preserve"> </w:t>
      </w:r>
      <w:r w:rsidRPr="00C3284B">
        <w:rPr>
          <w:color w:val="FF0000"/>
          <w:lang w:eastAsia="en-US"/>
        </w:rPr>
        <w:t>Approved</w:t>
      </w:r>
      <w:r>
        <w:t>.</w:t>
      </w:r>
    </w:p>
    <w:p w14:paraId="63E44D84" w14:textId="77777777" w:rsidR="00E00DA6" w:rsidRDefault="007615D6" w:rsidP="000A3FBD">
      <w:pPr>
        <w:pStyle w:val="NormTop"/>
      </w:pPr>
      <w:r>
        <w:rPr>
          <w:color w:val="0000FF"/>
        </w:rPr>
        <w:t>SP-230053</w:t>
      </w:r>
      <w:r w:rsidRPr="00D53282">
        <w:t xml:space="preserve"> </w:t>
      </w:r>
      <w:r>
        <w:t>(CR PACK) CRs on 5WWC_Ph2 (Rel-18) (Source: SA WG2)</w:t>
      </w:r>
      <w:r>
        <w:br/>
      </w:r>
      <w:r w:rsidRPr="00D53282">
        <w:rPr>
          <w:b/>
        </w:rPr>
        <w:t>Document for:</w:t>
      </w:r>
      <w:r w:rsidRPr="00D53282">
        <w:t xml:space="preserve"> </w:t>
      </w:r>
      <w:r>
        <w:t>Approval</w:t>
      </w:r>
      <w:r>
        <w:br/>
      </w:r>
      <w:r w:rsidRPr="00D53282">
        <w:rPr>
          <w:b/>
        </w:rPr>
        <w:t>Abstract:</w:t>
      </w:r>
      <w:r w:rsidRPr="00D53282">
        <w:t xml:space="preserve"> </w:t>
      </w:r>
      <w:r>
        <w:br/>
        <w:t>23.503 CR0843R1; 23.501 CR3953R1; 23.502 CR3762R1.</w:t>
      </w:r>
    </w:p>
    <w:p w14:paraId="487EA31C" w14:textId="77777777" w:rsidR="007615D6" w:rsidRPr="005B25A1" w:rsidRDefault="007615D6" w:rsidP="007615D6">
      <w:pPr>
        <w:keepNext/>
        <w:keepLines/>
        <w:rPr>
          <w:b/>
          <w:bCs/>
        </w:rPr>
      </w:pPr>
      <w:r w:rsidRPr="005B25A1">
        <w:rPr>
          <w:b/>
          <w:bCs/>
        </w:rPr>
        <w:t>Plenary Discussion:</w:t>
      </w:r>
    </w:p>
    <w:p w14:paraId="1BCA6C5B" w14:textId="77777777" w:rsidR="004335B7" w:rsidRPr="004335B7" w:rsidRDefault="004335B7" w:rsidP="004335B7">
      <w:pPr>
        <w:keepNext/>
        <w:keepLines/>
      </w:pPr>
      <w:r w:rsidRPr="00E044EF">
        <w:rPr>
          <w:color w:val="FF0000"/>
        </w:rPr>
        <w:t>Block approve</w:t>
      </w:r>
      <w:r>
        <w:rPr>
          <w:color w:val="FF0000"/>
        </w:rPr>
        <w:t>d</w:t>
      </w:r>
      <w:r>
        <w:t>.</w:t>
      </w:r>
    </w:p>
    <w:p w14:paraId="7E80DF1F" w14:textId="3FABA258" w:rsidR="007615D6" w:rsidRPr="00EB0339" w:rsidRDefault="004335B7" w:rsidP="004335B7">
      <w:r w:rsidRPr="005B25A1">
        <w:rPr>
          <w:b/>
          <w:bCs/>
        </w:rPr>
        <w:t>Status:</w:t>
      </w:r>
      <w:r>
        <w:t xml:space="preserve"> </w:t>
      </w:r>
      <w:r w:rsidRPr="00C3284B">
        <w:rPr>
          <w:color w:val="FF0000"/>
          <w:lang w:eastAsia="en-US"/>
        </w:rPr>
        <w:t>Approved</w:t>
      </w:r>
      <w:r>
        <w:t>.</w:t>
      </w:r>
    </w:p>
    <w:p w14:paraId="30FCA013" w14:textId="77777777" w:rsidR="00E00DA6" w:rsidRDefault="007615D6" w:rsidP="000A3FBD">
      <w:pPr>
        <w:pStyle w:val="NormTop"/>
      </w:pPr>
      <w:r>
        <w:rPr>
          <w:color w:val="0000FF"/>
        </w:rPr>
        <w:t>SP-230054</w:t>
      </w:r>
      <w:r w:rsidRPr="00D53282">
        <w:t xml:space="preserve"> </w:t>
      </w:r>
      <w:r>
        <w:t>(CR PACK) CRs on AIMLsys (Rel-18) (Source: SA WG2)</w:t>
      </w:r>
      <w:r>
        <w:br/>
      </w:r>
      <w:r w:rsidRPr="00D53282">
        <w:rPr>
          <w:b/>
        </w:rPr>
        <w:t>Document for:</w:t>
      </w:r>
      <w:r w:rsidRPr="00D53282">
        <w:t xml:space="preserve"> </w:t>
      </w:r>
      <w:r>
        <w:t>Approval</w:t>
      </w:r>
      <w:r>
        <w:br/>
      </w:r>
      <w:r w:rsidRPr="00D53282">
        <w:rPr>
          <w:b/>
        </w:rPr>
        <w:t>Abstract:</w:t>
      </w:r>
      <w:r w:rsidRPr="00D53282">
        <w:t xml:space="preserve"> </w:t>
      </w:r>
      <w:r>
        <w:br/>
        <w:t>23.288 CR0608; 23.288 CR0622R1; 23.288 CR0671R1; 23.288 CR0677R1; 23.501 CR3968R4; 23.502 CR3780R4; 23.288 CR0555R5; 23.502 CR3673R5; 23.501 CR3910R5; 23.502 CR3915R2; 23.502 CR3916R2; 23.502 CR3905R2; 23.288 CR0699R2; 23.502 CR3795R4; 23.502 CR3786R4; 23.502 CR3931R3; 23.502 CR3893R3; 23.288 CR0616R6; 23.501 CR4128R4; 23.502 CR3674R6; 23.502 CR3672R6; 23.503 CR0799R7.</w:t>
      </w:r>
    </w:p>
    <w:p w14:paraId="6695BD76" w14:textId="77777777" w:rsidR="007615D6" w:rsidRPr="005B25A1" w:rsidRDefault="007615D6" w:rsidP="007615D6">
      <w:pPr>
        <w:keepNext/>
        <w:keepLines/>
        <w:rPr>
          <w:b/>
          <w:bCs/>
        </w:rPr>
      </w:pPr>
      <w:r w:rsidRPr="005B25A1">
        <w:rPr>
          <w:b/>
          <w:bCs/>
        </w:rPr>
        <w:t>Plenary Discussion:</w:t>
      </w:r>
    </w:p>
    <w:p w14:paraId="63FA065E" w14:textId="77777777" w:rsidR="004335B7" w:rsidRPr="004335B7" w:rsidRDefault="004335B7" w:rsidP="004335B7">
      <w:pPr>
        <w:keepNext/>
        <w:keepLines/>
      </w:pPr>
      <w:r w:rsidRPr="00E044EF">
        <w:rPr>
          <w:color w:val="FF0000"/>
        </w:rPr>
        <w:t>Block approve</w:t>
      </w:r>
      <w:r>
        <w:rPr>
          <w:color w:val="FF0000"/>
        </w:rPr>
        <w:t>d</w:t>
      </w:r>
      <w:r>
        <w:t>.</w:t>
      </w:r>
    </w:p>
    <w:p w14:paraId="19B1D11C" w14:textId="09D33B10" w:rsidR="007615D6" w:rsidRPr="00EB0339" w:rsidRDefault="004335B7" w:rsidP="004335B7">
      <w:r w:rsidRPr="005B25A1">
        <w:rPr>
          <w:b/>
          <w:bCs/>
        </w:rPr>
        <w:t>Status:</w:t>
      </w:r>
      <w:r>
        <w:t xml:space="preserve"> </w:t>
      </w:r>
      <w:r w:rsidRPr="00C3284B">
        <w:rPr>
          <w:color w:val="FF0000"/>
          <w:lang w:eastAsia="en-US"/>
        </w:rPr>
        <w:t>Approved</w:t>
      </w:r>
      <w:r>
        <w:t>.</w:t>
      </w:r>
    </w:p>
    <w:p w14:paraId="55AFCFB9" w14:textId="77777777" w:rsidR="00E00DA6" w:rsidRDefault="007615D6" w:rsidP="000A3FBD">
      <w:pPr>
        <w:pStyle w:val="NormTop"/>
      </w:pPr>
      <w:r>
        <w:rPr>
          <w:color w:val="0000FF"/>
        </w:rPr>
        <w:lastRenderedPageBreak/>
        <w:t>SP-230055</w:t>
      </w:r>
      <w:r w:rsidRPr="00D53282">
        <w:t xml:space="preserve"> </w:t>
      </w:r>
      <w:r>
        <w:t>(CR PACK) CRs on AMP (Rel-18) (Source: SA WG2)</w:t>
      </w:r>
      <w:r>
        <w:br/>
      </w:r>
      <w:r w:rsidRPr="00D53282">
        <w:rPr>
          <w:b/>
        </w:rPr>
        <w:t>Document for:</w:t>
      </w:r>
      <w:r w:rsidRPr="00D53282">
        <w:t xml:space="preserve"> </w:t>
      </w:r>
      <w:r>
        <w:t>Approval</w:t>
      </w:r>
      <w:r>
        <w:br/>
      </w:r>
      <w:r w:rsidRPr="00D53282">
        <w:rPr>
          <w:b/>
        </w:rPr>
        <w:t>Abstract:</w:t>
      </w:r>
      <w:r w:rsidRPr="00D53282">
        <w:t xml:space="preserve"> </w:t>
      </w:r>
      <w:r>
        <w:br/>
        <w:t>23.502 CR3735; 23.501 CR3837R1; 23.501 CR3991R1; 23.502 CR3799R1; 23.503 CR0813R1.</w:t>
      </w:r>
    </w:p>
    <w:p w14:paraId="54C0E105" w14:textId="77777777" w:rsidR="007615D6" w:rsidRPr="005B25A1" w:rsidRDefault="007615D6" w:rsidP="007615D6">
      <w:pPr>
        <w:keepNext/>
        <w:keepLines/>
        <w:rPr>
          <w:b/>
          <w:bCs/>
        </w:rPr>
      </w:pPr>
      <w:r w:rsidRPr="005B25A1">
        <w:rPr>
          <w:b/>
          <w:bCs/>
        </w:rPr>
        <w:t>Plenary Discussion:</w:t>
      </w:r>
    </w:p>
    <w:p w14:paraId="5D365F18" w14:textId="77777777" w:rsidR="004335B7" w:rsidRPr="004335B7" w:rsidRDefault="004335B7" w:rsidP="004335B7">
      <w:pPr>
        <w:keepNext/>
        <w:keepLines/>
      </w:pPr>
      <w:r w:rsidRPr="00E044EF">
        <w:rPr>
          <w:color w:val="FF0000"/>
        </w:rPr>
        <w:t>Block approve</w:t>
      </w:r>
      <w:r>
        <w:rPr>
          <w:color w:val="FF0000"/>
        </w:rPr>
        <w:t>d</w:t>
      </w:r>
      <w:r>
        <w:t>.</w:t>
      </w:r>
    </w:p>
    <w:p w14:paraId="455FD0EF" w14:textId="09EB0838" w:rsidR="007615D6" w:rsidRPr="00EB0339" w:rsidRDefault="004335B7" w:rsidP="004335B7">
      <w:r w:rsidRPr="005B25A1">
        <w:rPr>
          <w:b/>
          <w:bCs/>
        </w:rPr>
        <w:t>Status:</w:t>
      </w:r>
      <w:r>
        <w:t xml:space="preserve"> </w:t>
      </w:r>
      <w:r w:rsidRPr="00C3284B">
        <w:rPr>
          <w:color w:val="FF0000"/>
          <w:lang w:eastAsia="en-US"/>
        </w:rPr>
        <w:t>Approved</w:t>
      </w:r>
      <w:r>
        <w:t>.</w:t>
      </w:r>
    </w:p>
    <w:p w14:paraId="07DF42D6" w14:textId="77777777" w:rsidR="00E00DA6" w:rsidRDefault="007615D6" w:rsidP="000A3FBD">
      <w:pPr>
        <w:pStyle w:val="NormTop"/>
      </w:pPr>
      <w:r>
        <w:rPr>
          <w:color w:val="0000FF"/>
        </w:rPr>
        <w:t>SP-230056</w:t>
      </w:r>
      <w:r w:rsidRPr="00D53282">
        <w:t xml:space="preserve"> </w:t>
      </w:r>
      <w:r>
        <w:t>(CR PACK) CRs on ATSSS_Ph3 (Rel-18) (Source: SA WG2)</w:t>
      </w:r>
      <w:r>
        <w:br/>
      </w:r>
      <w:r w:rsidRPr="00D53282">
        <w:rPr>
          <w:b/>
        </w:rPr>
        <w:t>Document for:</w:t>
      </w:r>
      <w:r w:rsidRPr="00D53282">
        <w:t xml:space="preserve"> </w:t>
      </w:r>
      <w:r>
        <w:t>Approval</w:t>
      </w:r>
      <w:r>
        <w:br/>
      </w:r>
      <w:r w:rsidRPr="00D53282">
        <w:rPr>
          <w:b/>
        </w:rPr>
        <w:t>Abstract:</w:t>
      </w:r>
      <w:r w:rsidRPr="00D53282">
        <w:t xml:space="preserve"> </w:t>
      </w:r>
      <w:r>
        <w:br/>
        <w:t>23.503 CR0848R1; 23.502 CR3784R1; 23.501 CR4019R1; 23.502 CR3816R1; 23.501 CR3973R1; 23.503 CR0870R1; 23.501 CR3937R1; 23.501 CR3878R1; 23.502 CR3748R1; 23.502 CR3707R1.</w:t>
      </w:r>
    </w:p>
    <w:p w14:paraId="1B13AF56" w14:textId="77777777" w:rsidR="007615D6" w:rsidRPr="005B25A1" w:rsidRDefault="007615D6" w:rsidP="007615D6">
      <w:pPr>
        <w:keepNext/>
        <w:keepLines/>
        <w:rPr>
          <w:b/>
          <w:bCs/>
        </w:rPr>
      </w:pPr>
      <w:r w:rsidRPr="005B25A1">
        <w:rPr>
          <w:b/>
          <w:bCs/>
        </w:rPr>
        <w:t>Plenary Discussion:</w:t>
      </w:r>
    </w:p>
    <w:p w14:paraId="59C7EBED" w14:textId="77777777" w:rsidR="004335B7" w:rsidRPr="004335B7" w:rsidRDefault="004335B7" w:rsidP="004335B7">
      <w:pPr>
        <w:keepNext/>
        <w:keepLines/>
      </w:pPr>
      <w:r w:rsidRPr="00E044EF">
        <w:rPr>
          <w:color w:val="FF0000"/>
        </w:rPr>
        <w:t>Block approve</w:t>
      </w:r>
      <w:r>
        <w:rPr>
          <w:color w:val="FF0000"/>
        </w:rPr>
        <w:t>d</w:t>
      </w:r>
      <w:r>
        <w:t>.</w:t>
      </w:r>
    </w:p>
    <w:p w14:paraId="1CFA5706" w14:textId="65B2C1E1" w:rsidR="007615D6" w:rsidRPr="00EB0339" w:rsidRDefault="004335B7" w:rsidP="004335B7">
      <w:r w:rsidRPr="005B25A1">
        <w:rPr>
          <w:b/>
          <w:bCs/>
        </w:rPr>
        <w:t>Status:</w:t>
      </w:r>
      <w:r>
        <w:t xml:space="preserve"> </w:t>
      </w:r>
      <w:r w:rsidRPr="00C3284B">
        <w:rPr>
          <w:color w:val="FF0000"/>
          <w:lang w:eastAsia="en-US"/>
        </w:rPr>
        <w:t>Approved</w:t>
      </w:r>
      <w:r>
        <w:t>.</w:t>
      </w:r>
    </w:p>
    <w:p w14:paraId="4AE94CB5" w14:textId="77777777" w:rsidR="00E00DA6" w:rsidRDefault="007615D6" w:rsidP="000A3FBD">
      <w:pPr>
        <w:pStyle w:val="NormTop"/>
      </w:pPr>
      <w:r>
        <w:rPr>
          <w:color w:val="0000FF"/>
        </w:rPr>
        <w:t>SP-230057</w:t>
      </w:r>
      <w:r w:rsidRPr="00D53282">
        <w:t xml:space="preserve"> </w:t>
      </w:r>
      <w:r>
        <w:t>(CR PACK) CRs on DetNet (Rel-18) (Source: SA WG2)</w:t>
      </w:r>
      <w:r>
        <w:br/>
      </w:r>
      <w:r w:rsidRPr="00D53282">
        <w:rPr>
          <w:b/>
        </w:rPr>
        <w:t>Document for:</w:t>
      </w:r>
      <w:r w:rsidRPr="00D53282">
        <w:t xml:space="preserve"> </w:t>
      </w:r>
      <w:r>
        <w:t>Approval</w:t>
      </w:r>
      <w:r>
        <w:br/>
      </w:r>
      <w:r w:rsidRPr="00D53282">
        <w:rPr>
          <w:b/>
        </w:rPr>
        <w:t>Abstract:</w:t>
      </w:r>
      <w:r w:rsidRPr="00D53282">
        <w:t xml:space="preserve"> </w:t>
      </w:r>
      <w:r>
        <w:br/>
        <w:t>23.502 CR3683R4; 23.503 CR0806R6; 23.501 CR3844R9.</w:t>
      </w:r>
    </w:p>
    <w:p w14:paraId="73309930" w14:textId="77777777" w:rsidR="007615D6" w:rsidRPr="005B25A1" w:rsidRDefault="007615D6" w:rsidP="007615D6">
      <w:pPr>
        <w:keepNext/>
        <w:keepLines/>
        <w:rPr>
          <w:b/>
          <w:bCs/>
        </w:rPr>
      </w:pPr>
      <w:r w:rsidRPr="005B25A1">
        <w:rPr>
          <w:b/>
          <w:bCs/>
        </w:rPr>
        <w:t>Plenary Discussion:</w:t>
      </w:r>
    </w:p>
    <w:p w14:paraId="39DF6219" w14:textId="77777777" w:rsidR="004335B7" w:rsidRPr="004335B7" w:rsidRDefault="004335B7" w:rsidP="004335B7">
      <w:pPr>
        <w:keepNext/>
        <w:keepLines/>
      </w:pPr>
      <w:r w:rsidRPr="00E044EF">
        <w:rPr>
          <w:color w:val="FF0000"/>
        </w:rPr>
        <w:t>Block approve</w:t>
      </w:r>
      <w:r>
        <w:rPr>
          <w:color w:val="FF0000"/>
        </w:rPr>
        <w:t>d</w:t>
      </w:r>
      <w:r>
        <w:t>.</w:t>
      </w:r>
    </w:p>
    <w:p w14:paraId="6707141E" w14:textId="49C319AC" w:rsidR="007615D6" w:rsidRPr="00EB0339" w:rsidRDefault="004335B7" w:rsidP="004335B7">
      <w:r w:rsidRPr="005B25A1">
        <w:rPr>
          <w:b/>
          <w:bCs/>
        </w:rPr>
        <w:t>Status:</w:t>
      </w:r>
      <w:r>
        <w:t xml:space="preserve"> </w:t>
      </w:r>
      <w:r w:rsidRPr="00C3284B">
        <w:rPr>
          <w:color w:val="FF0000"/>
          <w:lang w:eastAsia="en-US"/>
        </w:rPr>
        <w:t>Approved</w:t>
      </w:r>
      <w:r>
        <w:t>.</w:t>
      </w:r>
    </w:p>
    <w:p w14:paraId="159BB10C" w14:textId="77777777" w:rsidR="00E00DA6" w:rsidRDefault="007615D6" w:rsidP="000A3FBD">
      <w:pPr>
        <w:pStyle w:val="NormTop"/>
      </w:pPr>
      <w:r>
        <w:rPr>
          <w:color w:val="0000FF"/>
        </w:rPr>
        <w:t>SP-230058</w:t>
      </w:r>
      <w:r w:rsidRPr="00D53282">
        <w:t xml:space="preserve"> </w:t>
      </w:r>
      <w:r>
        <w:t>(CR PACK) CRs on EDGE_Ph2 (Rel-18) (Source: SA WG2)</w:t>
      </w:r>
      <w:r>
        <w:br/>
      </w:r>
      <w:r w:rsidRPr="00D53282">
        <w:rPr>
          <w:b/>
        </w:rPr>
        <w:t>Document for:</w:t>
      </w:r>
      <w:r w:rsidRPr="00D53282">
        <w:t xml:space="preserve"> </w:t>
      </w:r>
      <w:r>
        <w:t>Approval</w:t>
      </w:r>
      <w:r>
        <w:br/>
      </w:r>
      <w:r w:rsidRPr="00D53282">
        <w:rPr>
          <w:b/>
        </w:rPr>
        <w:t>Abstract:</w:t>
      </w:r>
      <w:r w:rsidRPr="00D53282">
        <w:t xml:space="preserve"> </w:t>
      </w:r>
      <w:r>
        <w:br/>
        <w:t>23.502 CR3828; 23.502 CR3831; 23.501 CR4054; 23.501 CR3830R1; 23.502 CR3808R1; 23.501 CR3761R4; 23.502 CR3603R4; 23.501 CR3789R2; 23.501 CR4144; 23.501 CR4160R2; 23.502 CR3909R2; 23.502 CR3676R7; 23.502 CR3619R5; 23.502 CR3792R4; 23.502 CR3904R2; 23.501 CR4042R3; 23.501 CR3820R5; 23.502 CR3656R4; 23.501 CR3987R5; 23.502 CR3789R8.</w:t>
      </w:r>
    </w:p>
    <w:p w14:paraId="10E3CD4A" w14:textId="77777777" w:rsidR="007615D6" w:rsidRPr="005B25A1" w:rsidRDefault="007615D6" w:rsidP="007615D6">
      <w:pPr>
        <w:keepNext/>
        <w:keepLines/>
        <w:rPr>
          <w:b/>
          <w:bCs/>
        </w:rPr>
      </w:pPr>
      <w:r w:rsidRPr="005B25A1">
        <w:rPr>
          <w:b/>
          <w:bCs/>
        </w:rPr>
        <w:t>Plenary Discussion:</w:t>
      </w:r>
    </w:p>
    <w:p w14:paraId="4C125F04" w14:textId="77777777" w:rsidR="004335B7" w:rsidRPr="004335B7" w:rsidRDefault="004335B7" w:rsidP="004335B7">
      <w:pPr>
        <w:keepNext/>
        <w:keepLines/>
      </w:pPr>
      <w:r w:rsidRPr="00E044EF">
        <w:rPr>
          <w:color w:val="FF0000"/>
        </w:rPr>
        <w:t>Block approve</w:t>
      </w:r>
      <w:r>
        <w:rPr>
          <w:color w:val="FF0000"/>
        </w:rPr>
        <w:t>d</w:t>
      </w:r>
      <w:r>
        <w:t>.</w:t>
      </w:r>
    </w:p>
    <w:p w14:paraId="5E3ADA3D" w14:textId="77D405E0" w:rsidR="007615D6" w:rsidRPr="00EB0339" w:rsidRDefault="004335B7" w:rsidP="004335B7">
      <w:r w:rsidRPr="005B25A1">
        <w:rPr>
          <w:b/>
          <w:bCs/>
        </w:rPr>
        <w:t>Status:</w:t>
      </w:r>
      <w:r>
        <w:t xml:space="preserve"> </w:t>
      </w:r>
      <w:r w:rsidRPr="00C3284B">
        <w:rPr>
          <w:color w:val="FF0000"/>
          <w:lang w:eastAsia="en-US"/>
        </w:rPr>
        <w:t>Approved</w:t>
      </w:r>
      <w:r>
        <w:t>.</w:t>
      </w:r>
    </w:p>
    <w:p w14:paraId="12D34D00" w14:textId="77777777" w:rsidR="00E00DA6" w:rsidRDefault="007615D6" w:rsidP="000A3FBD">
      <w:pPr>
        <w:pStyle w:val="NormTop"/>
      </w:pPr>
      <w:r>
        <w:rPr>
          <w:color w:val="0000FF"/>
        </w:rPr>
        <w:t>SP-230059</w:t>
      </w:r>
      <w:r w:rsidRPr="00D53282">
        <w:t xml:space="preserve"> </w:t>
      </w:r>
      <w:r>
        <w:t>(CR PACK) CRs on EDGE_Ph2 (Rel-18) (Source: SA WG2)</w:t>
      </w:r>
      <w:r>
        <w:br/>
      </w:r>
      <w:r w:rsidRPr="00D53282">
        <w:rPr>
          <w:b/>
        </w:rPr>
        <w:t>Document for:</w:t>
      </w:r>
      <w:r w:rsidRPr="00D53282">
        <w:t xml:space="preserve"> </w:t>
      </w:r>
      <w:r>
        <w:t>Approval</w:t>
      </w:r>
      <w:r>
        <w:br/>
      </w:r>
      <w:r w:rsidRPr="00D53282">
        <w:rPr>
          <w:b/>
        </w:rPr>
        <w:t>Abstract:</w:t>
      </w:r>
      <w:r w:rsidRPr="00D53282">
        <w:t xml:space="preserve"> </w:t>
      </w:r>
      <w:r>
        <w:br/>
        <w:t>23.548 CR0105R1; 23.548 CR0096R1; 23.548 CR0101R1; 23.548 CR0095R1; 23.548 CR0094R1; 23.548 CR0098R1; 23.548 CR0109R1; 23.503 CR0763R5; 23.548 CR0088R4; 23.548 CR0084R13; 23.503 CR0925R2; 23.503 CR0859R4; 23.548 CR0087R4; 23.502 CR3914R2; 23.548 CR0083R4; 23.548 CR0093R5; 23.548 CR0092R9; 23.548 CR0089R4; 23.548 CR0073R7.</w:t>
      </w:r>
    </w:p>
    <w:p w14:paraId="4F3DAF9F" w14:textId="77777777" w:rsidR="007615D6" w:rsidRPr="005B25A1" w:rsidRDefault="007615D6" w:rsidP="007615D6">
      <w:pPr>
        <w:keepNext/>
        <w:keepLines/>
        <w:rPr>
          <w:b/>
          <w:bCs/>
        </w:rPr>
      </w:pPr>
      <w:r w:rsidRPr="005B25A1">
        <w:rPr>
          <w:b/>
          <w:bCs/>
        </w:rPr>
        <w:t>Plenary Discussion:</w:t>
      </w:r>
    </w:p>
    <w:p w14:paraId="3A41562B" w14:textId="77777777" w:rsidR="004335B7" w:rsidRPr="004335B7" w:rsidRDefault="004335B7" w:rsidP="004335B7">
      <w:pPr>
        <w:keepNext/>
        <w:keepLines/>
      </w:pPr>
      <w:r w:rsidRPr="00E044EF">
        <w:rPr>
          <w:color w:val="FF0000"/>
        </w:rPr>
        <w:t>Block approve</w:t>
      </w:r>
      <w:r>
        <w:rPr>
          <w:color w:val="FF0000"/>
        </w:rPr>
        <w:t>d</w:t>
      </w:r>
      <w:r>
        <w:t>.</w:t>
      </w:r>
    </w:p>
    <w:p w14:paraId="3E2A6A12" w14:textId="77938CFB" w:rsidR="007615D6" w:rsidRPr="00EB0339" w:rsidRDefault="004335B7" w:rsidP="004335B7">
      <w:r w:rsidRPr="005B25A1">
        <w:rPr>
          <w:b/>
          <w:bCs/>
        </w:rPr>
        <w:t>Status:</w:t>
      </w:r>
      <w:r>
        <w:t xml:space="preserve"> </w:t>
      </w:r>
      <w:r w:rsidRPr="00C3284B">
        <w:rPr>
          <w:color w:val="FF0000"/>
          <w:lang w:eastAsia="en-US"/>
        </w:rPr>
        <w:t>Approved</w:t>
      </w:r>
      <w:r>
        <w:t>.</w:t>
      </w:r>
    </w:p>
    <w:p w14:paraId="7C34127F" w14:textId="77777777" w:rsidR="00E00DA6" w:rsidRDefault="007615D6" w:rsidP="000A3FBD">
      <w:pPr>
        <w:pStyle w:val="NormTop"/>
      </w:pPr>
      <w:r>
        <w:rPr>
          <w:color w:val="0000FF"/>
        </w:rPr>
        <w:lastRenderedPageBreak/>
        <w:t>SP-230060</w:t>
      </w:r>
      <w:r w:rsidRPr="00D53282">
        <w:t xml:space="preserve"> </w:t>
      </w:r>
      <w:r>
        <w:t>(CR PACK) CRs on eNA_Ph3 (Rel-18) (Source: SA WG2)</w:t>
      </w:r>
      <w:r>
        <w:br/>
      </w:r>
      <w:r w:rsidRPr="00D53282">
        <w:rPr>
          <w:b/>
        </w:rPr>
        <w:t>Document for:</w:t>
      </w:r>
      <w:r w:rsidRPr="00D53282">
        <w:t xml:space="preserve"> </w:t>
      </w:r>
      <w:r>
        <w:t>Approval</w:t>
      </w:r>
      <w:r>
        <w:br/>
      </w:r>
      <w:r w:rsidRPr="00D53282">
        <w:rPr>
          <w:b/>
        </w:rPr>
        <w:t>Abstract:</w:t>
      </w:r>
      <w:r w:rsidRPr="00D53282">
        <w:t xml:space="preserve"> </w:t>
      </w:r>
      <w:r>
        <w:br/>
        <w:t>23.288 CR0609; 23.228 CR1258; 23.288 CR0556R2; 23.288 CR0640R1; 23.288 CR0611R1; 23.288 CR0636R1; 23.288 CR0606R1; 23.288 CR0602R1; 23.288 CR0635R1; 23.288 CR0612R1; 23.288 CR0592R2; 23.288 CR0627R1; 23.288 CR0633R2; 23.288 CR0634R4; 23.288 CR0557R7; 23.288 CR0630R4; 23.288 CR0604R7; 23.288 CR0625R6; 23.288 CR0564R4; 23.288 CR0628R11; 23.288 CR0637R7; 23.288 CR0631R8.</w:t>
      </w:r>
    </w:p>
    <w:p w14:paraId="74B689CB" w14:textId="77777777" w:rsidR="007615D6" w:rsidRPr="005B25A1" w:rsidRDefault="007615D6" w:rsidP="007615D6">
      <w:pPr>
        <w:keepNext/>
        <w:keepLines/>
        <w:rPr>
          <w:b/>
          <w:bCs/>
        </w:rPr>
      </w:pPr>
      <w:r w:rsidRPr="005B25A1">
        <w:rPr>
          <w:b/>
          <w:bCs/>
        </w:rPr>
        <w:t>Plenary Discussion:</w:t>
      </w:r>
    </w:p>
    <w:p w14:paraId="411F0975" w14:textId="77777777" w:rsidR="004335B7" w:rsidRPr="004335B7" w:rsidRDefault="004335B7" w:rsidP="004335B7">
      <w:pPr>
        <w:keepNext/>
        <w:keepLines/>
      </w:pPr>
      <w:r w:rsidRPr="00E044EF">
        <w:rPr>
          <w:color w:val="FF0000"/>
        </w:rPr>
        <w:t>Block approve</w:t>
      </w:r>
      <w:r>
        <w:rPr>
          <w:color w:val="FF0000"/>
        </w:rPr>
        <w:t>d</w:t>
      </w:r>
      <w:r>
        <w:t>.</w:t>
      </w:r>
    </w:p>
    <w:p w14:paraId="09C86699" w14:textId="5EBAB461" w:rsidR="007615D6" w:rsidRPr="00EB0339" w:rsidRDefault="004335B7" w:rsidP="004335B7">
      <w:r w:rsidRPr="005B25A1">
        <w:rPr>
          <w:b/>
          <w:bCs/>
        </w:rPr>
        <w:t>Status:</w:t>
      </w:r>
      <w:r>
        <w:t xml:space="preserve"> </w:t>
      </w:r>
      <w:r w:rsidRPr="00C3284B">
        <w:rPr>
          <w:color w:val="FF0000"/>
          <w:lang w:eastAsia="en-US"/>
        </w:rPr>
        <w:t>Approved</w:t>
      </w:r>
      <w:r>
        <w:t>.</w:t>
      </w:r>
    </w:p>
    <w:p w14:paraId="6814A1F1" w14:textId="77777777" w:rsidR="00E00DA6" w:rsidRDefault="007615D6" w:rsidP="000A3FBD">
      <w:pPr>
        <w:pStyle w:val="NormTop"/>
      </w:pPr>
      <w:r>
        <w:rPr>
          <w:color w:val="0000FF"/>
        </w:rPr>
        <w:t>SP-230061</w:t>
      </w:r>
      <w:r w:rsidRPr="00D53282">
        <w:t xml:space="preserve"> </w:t>
      </w:r>
      <w:r>
        <w:t>(CR PACK) CRs on eNA_Ph3 (Rel-18) (Source: SA WG2)</w:t>
      </w:r>
      <w:r>
        <w:br/>
      </w:r>
      <w:r w:rsidRPr="00D53282">
        <w:rPr>
          <w:b/>
        </w:rPr>
        <w:t>Document for:</w:t>
      </w:r>
      <w:r w:rsidRPr="00D53282">
        <w:t xml:space="preserve"> </w:t>
      </w:r>
      <w:r>
        <w:t>Approval</w:t>
      </w:r>
      <w:r>
        <w:br/>
      </w:r>
      <w:r w:rsidRPr="00D53282">
        <w:rPr>
          <w:b/>
        </w:rPr>
        <w:t>Abstract:</w:t>
      </w:r>
      <w:r w:rsidRPr="00D53282">
        <w:t xml:space="preserve"> </w:t>
      </w:r>
      <w:r>
        <w:br/>
        <w:t>23.288 CR0669; 23.288 CR0690; 23.288 CR0683R1; 23.288 CR0673R1; 23.288 CR0693R1; 23.288 CR0646R1; 23.288 CR0647R1; 23.288 CR0653R1; 23.288 CR0707R1; 23.288 CR0645R3; 23.288 CR0705R2; 23.288 CR0658R4; 23.288 CR0675R3; 23.288 CR0666R3; 23.288 CR0706R2; 23.288 CR0714R2; 23.288 CR0689R8; 23.288 CR0704R2; 23.288 CR0651R5; 23.288 CR0641R8.</w:t>
      </w:r>
    </w:p>
    <w:p w14:paraId="7A959AC0" w14:textId="77777777" w:rsidR="007615D6" w:rsidRPr="005B25A1" w:rsidRDefault="007615D6" w:rsidP="007615D6">
      <w:pPr>
        <w:keepNext/>
        <w:keepLines/>
        <w:rPr>
          <w:b/>
          <w:bCs/>
        </w:rPr>
      </w:pPr>
      <w:r w:rsidRPr="005B25A1">
        <w:rPr>
          <w:b/>
          <w:bCs/>
        </w:rPr>
        <w:t>Plenary Discussion:</w:t>
      </w:r>
    </w:p>
    <w:p w14:paraId="0A71E1F2" w14:textId="77777777" w:rsidR="004335B7" w:rsidRPr="004335B7" w:rsidRDefault="004335B7" w:rsidP="004335B7">
      <w:pPr>
        <w:keepNext/>
        <w:keepLines/>
      </w:pPr>
      <w:r w:rsidRPr="00E044EF">
        <w:rPr>
          <w:color w:val="FF0000"/>
        </w:rPr>
        <w:t>Block approve</w:t>
      </w:r>
      <w:r>
        <w:rPr>
          <w:color w:val="FF0000"/>
        </w:rPr>
        <w:t>d</w:t>
      </w:r>
      <w:r>
        <w:t>.</w:t>
      </w:r>
    </w:p>
    <w:p w14:paraId="438A8B8F" w14:textId="4DF5C39A" w:rsidR="007615D6" w:rsidRPr="00EB0339" w:rsidRDefault="004335B7" w:rsidP="004335B7">
      <w:r w:rsidRPr="005B25A1">
        <w:rPr>
          <w:b/>
          <w:bCs/>
        </w:rPr>
        <w:t>Status:</w:t>
      </w:r>
      <w:r>
        <w:t xml:space="preserve"> </w:t>
      </w:r>
      <w:r w:rsidRPr="00C3284B">
        <w:rPr>
          <w:color w:val="FF0000"/>
          <w:lang w:eastAsia="en-US"/>
        </w:rPr>
        <w:t>Approved</w:t>
      </w:r>
      <w:r>
        <w:t>.</w:t>
      </w:r>
    </w:p>
    <w:p w14:paraId="3518C91D" w14:textId="77777777" w:rsidR="00E00DA6" w:rsidRDefault="007615D6" w:rsidP="000A3FBD">
      <w:pPr>
        <w:pStyle w:val="NormTop"/>
      </w:pPr>
      <w:r>
        <w:rPr>
          <w:color w:val="0000FF"/>
        </w:rPr>
        <w:t>SP-230062</w:t>
      </w:r>
      <w:r w:rsidRPr="00D53282">
        <w:t xml:space="preserve"> </w:t>
      </w:r>
      <w:r>
        <w:t>(CR PACK) CRs on eNA_Ph3 (Rel-18) (Source: SA WG2)</w:t>
      </w:r>
      <w:r>
        <w:br/>
      </w:r>
      <w:r w:rsidRPr="00D53282">
        <w:rPr>
          <w:b/>
        </w:rPr>
        <w:t>Document for:</w:t>
      </w:r>
      <w:r w:rsidRPr="00D53282">
        <w:t xml:space="preserve"> </w:t>
      </w:r>
      <w:r>
        <w:t>Approval</w:t>
      </w:r>
      <w:r>
        <w:br/>
      </w:r>
      <w:r w:rsidRPr="00D53282">
        <w:rPr>
          <w:b/>
        </w:rPr>
        <w:t>Abstract:</w:t>
      </w:r>
      <w:r w:rsidRPr="00D53282">
        <w:t xml:space="preserve"> </w:t>
      </w:r>
      <w:r>
        <w:br/>
        <w:t>23.503 CR0827; 23.501 CR4070; 23.502 CR3864; 23.502 CR3727R1; 23.501 CR4105R1; 23.501 CR4080R1; 23.501 CR3926R1; 23.503 CR0880R1; 23.501 CR3925R1; 23.501 CR3929R4; 23.502 CR3847R3; 23.288 CR0721R3; 23.503 CR0928R2; 23.503 CR0847R4; 23.503 CR0875R5.</w:t>
      </w:r>
    </w:p>
    <w:p w14:paraId="12E8210C" w14:textId="77777777" w:rsidR="007615D6" w:rsidRPr="005B25A1" w:rsidRDefault="007615D6" w:rsidP="007615D6">
      <w:pPr>
        <w:keepNext/>
        <w:keepLines/>
        <w:rPr>
          <w:b/>
          <w:bCs/>
        </w:rPr>
      </w:pPr>
      <w:r w:rsidRPr="005B25A1">
        <w:rPr>
          <w:b/>
          <w:bCs/>
        </w:rPr>
        <w:t>Plenary Discussion:</w:t>
      </w:r>
    </w:p>
    <w:p w14:paraId="6E5EFB31" w14:textId="77777777" w:rsidR="004335B7" w:rsidRPr="004335B7" w:rsidRDefault="004335B7" w:rsidP="004335B7">
      <w:pPr>
        <w:keepNext/>
        <w:keepLines/>
      </w:pPr>
      <w:r w:rsidRPr="00E044EF">
        <w:rPr>
          <w:color w:val="FF0000"/>
        </w:rPr>
        <w:t>Block approve</w:t>
      </w:r>
      <w:r>
        <w:rPr>
          <w:color w:val="FF0000"/>
        </w:rPr>
        <w:t>d</w:t>
      </w:r>
      <w:r>
        <w:t>.</w:t>
      </w:r>
    </w:p>
    <w:p w14:paraId="71B2A3D4" w14:textId="4CD77AB7" w:rsidR="007615D6" w:rsidRPr="00EB0339" w:rsidRDefault="004335B7" w:rsidP="004335B7">
      <w:r w:rsidRPr="005B25A1">
        <w:rPr>
          <w:b/>
          <w:bCs/>
        </w:rPr>
        <w:t>Status:</w:t>
      </w:r>
      <w:r>
        <w:t xml:space="preserve"> </w:t>
      </w:r>
      <w:r w:rsidRPr="00C3284B">
        <w:rPr>
          <w:color w:val="FF0000"/>
          <w:lang w:eastAsia="en-US"/>
        </w:rPr>
        <w:t>Approved</w:t>
      </w:r>
      <w:r>
        <w:t>.</w:t>
      </w:r>
    </w:p>
    <w:p w14:paraId="6D43F420" w14:textId="77777777" w:rsidR="00E00DA6" w:rsidRDefault="007615D6" w:rsidP="000A3FBD">
      <w:pPr>
        <w:pStyle w:val="NormTop"/>
      </w:pPr>
      <w:r>
        <w:rPr>
          <w:color w:val="0000FF"/>
        </w:rPr>
        <w:t>SP-230063</w:t>
      </w:r>
      <w:r w:rsidRPr="00D53282">
        <w:t xml:space="preserve"> </w:t>
      </w:r>
      <w:r>
        <w:t>(CR PACK) CRs on eNPN_Ph2 (Rel-18) (Source: SA WG2)</w:t>
      </w:r>
      <w:r>
        <w:br/>
      </w:r>
      <w:r w:rsidRPr="00D53282">
        <w:rPr>
          <w:b/>
        </w:rPr>
        <w:t>Document for:</w:t>
      </w:r>
      <w:r w:rsidRPr="00D53282">
        <w:t xml:space="preserve"> </w:t>
      </w:r>
      <w:r>
        <w:t>Approval</w:t>
      </w:r>
      <w:r>
        <w:br/>
      </w:r>
      <w:r w:rsidRPr="00D53282">
        <w:rPr>
          <w:b/>
        </w:rPr>
        <w:t>Abstract:</w:t>
      </w:r>
      <w:r w:rsidRPr="00D53282">
        <w:t xml:space="preserve"> </w:t>
      </w:r>
      <w:r>
        <w:br/>
        <w:t>23.501 CR3841; 23.501 CR4095R1; 23.501 CR3843R1; 23.502 CR3877; 23.502 CR3878; 23.502 CR3894; 23.502 CR3844R3; 23.501 CR3992R3; 23.501 CR3821R2; 23.503 CR0795R2; 23.502 CR3658R2; 23.501 CR3842R3; 23.502 CR3926R1; 23.501 CR3835R3; 23.501 CR3927R6; 23.316 CR2076R6; 23.501 CR4124R3; 23.501 CR4118R3; 23.501 CR4119R3; 23.501 CR3883R7; 23.316 CR2078R2.</w:t>
      </w:r>
    </w:p>
    <w:p w14:paraId="62F9500E" w14:textId="77777777" w:rsidR="007615D6" w:rsidRPr="005B25A1" w:rsidRDefault="007615D6" w:rsidP="007615D6">
      <w:pPr>
        <w:keepNext/>
        <w:keepLines/>
        <w:rPr>
          <w:b/>
          <w:bCs/>
        </w:rPr>
      </w:pPr>
      <w:r w:rsidRPr="005B25A1">
        <w:rPr>
          <w:b/>
          <w:bCs/>
        </w:rPr>
        <w:t>Plenary Discussion:</w:t>
      </w:r>
    </w:p>
    <w:p w14:paraId="635F5376" w14:textId="77777777" w:rsidR="004335B7" w:rsidRPr="004335B7" w:rsidRDefault="004335B7" w:rsidP="004335B7">
      <w:pPr>
        <w:keepNext/>
        <w:keepLines/>
      </w:pPr>
      <w:r w:rsidRPr="00E044EF">
        <w:rPr>
          <w:color w:val="FF0000"/>
        </w:rPr>
        <w:t>Block approve</w:t>
      </w:r>
      <w:r>
        <w:rPr>
          <w:color w:val="FF0000"/>
        </w:rPr>
        <w:t>d</w:t>
      </w:r>
      <w:r>
        <w:t>.</w:t>
      </w:r>
    </w:p>
    <w:p w14:paraId="21CC5C8F" w14:textId="5B11AF42" w:rsidR="007615D6" w:rsidRPr="00EB0339" w:rsidRDefault="004335B7" w:rsidP="004335B7">
      <w:r w:rsidRPr="005B25A1">
        <w:rPr>
          <w:b/>
          <w:bCs/>
        </w:rPr>
        <w:t>Status:</w:t>
      </w:r>
      <w:r>
        <w:t xml:space="preserve"> </w:t>
      </w:r>
      <w:r w:rsidRPr="00C3284B">
        <w:rPr>
          <w:color w:val="FF0000"/>
          <w:lang w:eastAsia="en-US"/>
        </w:rPr>
        <w:t>Approved</w:t>
      </w:r>
      <w:r>
        <w:t>.</w:t>
      </w:r>
    </w:p>
    <w:p w14:paraId="38079EA9" w14:textId="77777777" w:rsidR="00E00DA6" w:rsidRDefault="007615D6" w:rsidP="000A3FBD">
      <w:pPr>
        <w:pStyle w:val="NormTop"/>
      </w:pPr>
      <w:r>
        <w:rPr>
          <w:color w:val="0000FF"/>
        </w:rPr>
        <w:t>SP-230065</w:t>
      </w:r>
      <w:r w:rsidRPr="00D53282">
        <w:t xml:space="preserve"> </w:t>
      </w:r>
      <w:r>
        <w:t>(CR PACK) CRs on eUEPO (Rel-18) (Source: SA WG2)</w:t>
      </w:r>
      <w:r>
        <w:br/>
      </w:r>
      <w:r w:rsidRPr="00D53282">
        <w:rPr>
          <w:b/>
        </w:rPr>
        <w:t>Document for:</w:t>
      </w:r>
      <w:r w:rsidRPr="00D53282">
        <w:t xml:space="preserve"> </w:t>
      </w:r>
      <w:r>
        <w:t>Approval</w:t>
      </w:r>
      <w:r>
        <w:br/>
      </w:r>
      <w:r w:rsidRPr="00D53282">
        <w:rPr>
          <w:b/>
        </w:rPr>
        <w:t>Abstract:</w:t>
      </w:r>
      <w:r w:rsidRPr="00D53282">
        <w:t xml:space="preserve"> </w:t>
      </w:r>
      <w:r>
        <w:br/>
        <w:t>23.501 CR3924R1; 23.502 CR3740R1; 23.503 CR0839R1; 23.502 CR3807R1; 23.503 CR0814R1; 23.503 CR0893R1; 23.502 CR3913R2; 23.288 CR0665R3; 23.503 CR0905R3; 23.503 CR0906R2; 23.502 CR3871R3; 23.503 CR0927R4; 23.503 CR0910R4; 23.502 CR3712R7; 23.503 CR0901R4.</w:t>
      </w:r>
    </w:p>
    <w:p w14:paraId="175E8287" w14:textId="77777777" w:rsidR="007615D6" w:rsidRPr="005B25A1" w:rsidRDefault="007615D6" w:rsidP="007615D6">
      <w:pPr>
        <w:keepNext/>
        <w:keepLines/>
        <w:rPr>
          <w:b/>
          <w:bCs/>
        </w:rPr>
      </w:pPr>
      <w:r w:rsidRPr="005B25A1">
        <w:rPr>
          <w:b/>
          <w:bCs/>
        </w:rPr>
        <w:t>Plenary Discussion:</w:t>
      </w:r>
    </w:p>
    <w:p w14:paraId="728C73DA" w14:textId="77777777" w:rsidR="004335B7" w:rsidRPr="004335B7" w:rsidRDefault="004335B7" w:rsidP="004335B7">
      <w:pPr>
        <w:keepNext/>
        <w:keepLines/>
      </w:pPr>
      <w:r w:rsidRPr="00E044EF">
        <w:rPr>
          <w:color w:val="FF0000"/>
        </w:rPr>
        <w:t>Block approve</w:t>
      </w:r>
      <w:r>
        <w:rPr>
          <w:color w:val="FF0000"/>
        </w:rPr>
        <w:t>d</w:t>
      </w:r>
      <w:r>
        <w:t>.</w:t>
      </w:r>
    </w:p>
    <w:p w14:paraId="7837355D" w14:textId="11457A31" w:rsidR="007615D6" w:rsidRPr="00EB0339" w:rsidRDefault="004335B7" w:rsidP="004335B7">
      <w:r w:rsidRPr="005B25A1">
        <w:rPr>
          <w:b/>
          <w:bCs/>
        </w:rPr>
        <w:t>Status:</w:t>
      </w:r>
      <w:r>
        <w:t xml:space="preserve"> </w:t>
      </w:r>
      <w:r w:rsidRPr="00C3284B">
        <w:rPr>
          <w:color w:val="FF0000"/>
          <w:lang w:eastAsia="en-US"/>
        </w:rPr>
        <w:t>Approved</w:t>
      </w:r>
      <w:r>
        <w:t>.</w:t>
      </w:r>
    </w:p>
    <w:p w14:paraId="79071E8D" w14:textId="77777777" w:rsidR="00E00DA6" w:rsidRDefault="007615D6" w:rsidP="000A3FBD">
      <w:pPr>
        <w:pStyle w:val="NormTop"/>
      </w:pPr>
      <w:r>
        <w:rPr>
          <w:color w:val="0000FF"/>
        </w:rPr>
        <w:lastRenderedPageBreak/>
        <w:t>SP-230068</w:t>
      </w:r>
      <w:r w:rsidRPr="00D53282">
        <w:t xml:space="preserve"> </w:t>
      </w:r>
      <w:r>
        <w:t>(CR PACK) CRs on GMEC (Rel-18) (Source: SA WG2)</w:t>
      </w:r>
      <w:r>
        <w:br/>
      </w:r>
      <w:r w:rsidRPr="00D53282">
        <w:rPr>
          <w:b/>
        </w:rPr>
        <w:t>Document for:</w:t>
      </w:r>
      <w:r w:rsidRPr="00D53282">
        <w:t xml:space="preserve"> </w:t>
      </w:r>
      <w:r>
        <w:t>Approval</w:t>
      </w:r>
      <w:r>
        <w:br/>
      </w:r>
      <w:r w:rsidRPr="00D53282">
        <w:rPr>
          <w:b/>
        </w:rPr>
        <w:t>Abstract:</w:t>
      </w:r>
      <w:r w:rsidRPr="00D53282">
        <w:t xml:space="preserve"> </w:t>
      </w:r>
      <w:r>
        <w:br/>
        <w:t>23.501 CR4086R1; 23.502 CR3853R1; 23.501 CR3914R1; 23.501 CR4010R1; 23.502 CR3708R1; 23.501 CR3982R1; 23.503 CR0841R1; 23.501 CR4087R1; 23.501 CR3984R1; 23.501 CR3964R1; 23.502 CR3774R1; 23.502 CR3710R1; 23.503 CR0819R1; 23.501 CR3986R1.</w:t>
      </w:r>
    </w:p>
    <w:p w14:paraId="212C0B79" w14:textId="77777777" w:rsidR="007615D6" w:rsidRPr="005B25A1" w:rsidRDefault="007615D6" w:rsidP="007615D6">
      <w:pPr>
        <w:keepNext/>
        <w:keepLines/>
        <w:rPr>
          <w:b/>
          <w:bCs/>
        </w:rPr>
      </w:pPr>
      <w:r w:rsidRPr="005B25A1">
        <w:rPr>
          <w:b/>
          <w:bCs/>
        </w:rPr>
        <w:t>Plenary Discussion:</w:t>
      </w:r>
    </w:p>
    <w:p w14:paraId="4F889175" w14:textId="77777777" w:rsidR="004335B7" w:rsidRPr="004335B7" w:rsidRDefault="004335B7" w:rsidP="004335B7">
      <w:pPr>
        <w:keepNext/>
        <w:keepLines/>
      </w:pPr>
      <w:r w:rsidRPr="00E044EF">
        <w:rPr>
          <w:color w:val="FF0000"/>
        </w:rPr>
        <w:t>Block approve</w:t>
      </w:r>
      <w:r>
        <w:rPr>
          <w:color w:val="FF0000"/>
        </w:rPr>
        <w:t>d</w:t>
      </w:r>
      <w:r>
        <w:t>.</w:t>
      </w:r>
    </w:p>
    <w:p w14:paraId="5112106C" w14:textId="45412692" w:rsidR="007615D6" w:rsidRPr="00EB0339" w:rsidRDefault="004335B7" w:rsidP="004335B7">
      <w:r w:rsidRPr="005B25A1">
        <w:rPr>
          <w:b/>
          <w:bCs/>
        </w:rPr>
        <w:t>Status:</w:t>
      </w:r>
      <w:r>
        <w:t xml:space="preserve"> </w:t>
      </w:r>
      <w:r w:rsidRPr="00C3284B">
        <w:rPr>
          <w:color w:val="FF0000"/>
          <w:lang w:eastAsia="en-US"/>
        </w:rPr>
        <w:t>Approved</w:t>
      </w:r>
      <w:r>
        <w:t>.</w:t>
      </w:r>
    </w:p>
    <w:p w14:paraId="3D0CDD92" w14:textId="77777777" w:rsidR="00E00DA6" w:rsidRDefault="007615D6" w:rsidP="000A3FBD">
      <w:pPr>
        <w:pStyle w:val="NormTop"/>
      </w:pPr>
      <w:r>
        <w:rPr>
          <w:color w:val="0000FF"/>
        </w:rPr>
        <w:t>SP-230069</w:t>
      </w:r>
      <w:r w:rsidRPr="00D53282">
        <w:t xml:space="preserve"> </w:t>
      </w:r>
      <w:r>
        <w:t>(CR PACK) CRs on LI18 (Rel-18) (Source: SA WG2)</w:t>
      </w:r>
      <w:r>
        <w:br/>
      </w:r>
      <w:r w:rsidRPr="00D53282">
        <w:rPr>
          <w:b/>
        </w:rPr>
        <w:t>Document for:</w:t>
      </w:r>
      <w:r w:rsidRPr="00D53282">
        <w:t xml:space="preserve"> </w:t>
      </w:r>
      <w:r>
        <w:t>Approval</w:t>
      </w:r>
      <w:r>
        <w:br/>
      </w:r>
      <w:r w:rsidRPr="00D53282">
        <w:rPr>
          <w:b/>
        </w:rPr>
        <w:t>Abstract:</w:t>
      </w:r>
      <w:r w:rsidRPr="00D53282">
        <w:t xml:space="preserve"> </w:t>
      </w:r>
      <w:r>
        <w:br/>
        <w:t>23.502 CR3757R1; 23.401 CR3720R1.</w:t>
      </w:r>
    </w:p>
    <w:p w14:paraId="319CF7D1" w14:textId="77777777" w:rsidR="007615D6" w:rsidRPr="005B25A1" w:rsidRDefault="007615D6" w:rsidP="007615D6">
      <w:pPr>
        <w:keepNext/>
        <w:keepLines/>
        <w:rPr>
          <w:b/>
          <w:bCs/>
        </w:rPr>
      </w:pPr>
      <w:r w:rsidRPr="005B25A1">
        <w:rPr>
          <w:b/>
          <w:bCs/>
        </w:rPr>
        <w:t>Plenary Discussion:</w:t>
      </w:r>
    </w:p>
    <w:p w14:paraId="7229CB12" w14:textId="77777777" w:rsidR="004335B7" w:rsidRPr="004335B7" w:rsidRDefault="004335B7" w:rsidP="004335B7">
      <w:pPr>
        <w:keepNext/>
        <w:keepLines/>
      </w:pPr>
      <w:r w:rsidRPr="00E044EF">
        <w:rPr>
          <w:color w:val="FF0000"/>
        </w:rPr>
        <w:t>Block approve</w:t>
      </w:r>
      <w:r>
        <w:rPr>
          <w:color w:val="FF0000"/>
        </w:rPr>
        <w:t>d</w:t>
      </w:r>
      <w:r>
        <w:t>.</w:t>
      </w:r>
    </w:p>
    <w:p w14:paraId="25901D24" w14:textId="48606740" w:rsidR="007615D6" w:rsidRPr="00EB0339" w:rsidRDefault="004335B7" w:rsidP="004335B7">
      <w:r w:rsidRPr="005B25A1">
        <w:rPr>
          <w:b/>
          <w:bCs/>
        </w:rPr>
        <w:t>Status:</w:t>
      </w:r>
      <w:r>
        <w:t xml:space="preserve"> </w:t>
      </w:r>
      <w:r w:rsidRPr="00C3284B">
        <w:rPr>
          <w:color w:val="FF0000"/>
          <w:lang w:eastAsia="en-US"/>
        </w:rPr>
        <w:t>Approved</w:t>
      </w:r>
      <w:r>
        <w:t>.</w:t>
      </w:r>
    </w:p>
    <w:p w14:paraId="24BAA65A" w14:textId="77777777" w:rsidR="00E00DA6" w:rsidRDefault="007615D6" w:rsidP="000A3FBD">
      <w:pPr>
        <w:pStyle w:val="NormTop"/>
      </w:pPr>
      <w:r>
        <w:rPr>
          <w:color w:val="0000FF"/>
        </w:rPr>
        <w:t>SP-230070</w:t>
      </w:r>
      <w:r w:rsidRPr="00D53282">
        <w:t xml:space="preserve"> </w:t>
      </w:r>
      <w:r>
        <w:t>(CR PACK) CRs on MPS_WLAN (Rel-18) (Source: SA WG2)</w:t>
      </w:r>
      <w:r>
        <w:br/>
      </w:r>
      <w:r w:rsidRPr="00D53282">
        <w:rPr>
          <w:b/>
        </w:rPr>
        <w:t>Document for:</w:t>
      </w:r>
      <w:r w:rsidRPr="00D53282">
        <w:t xml:space="preserve"> </w:t>
      </w:r>
      <w:r>
        <w:t>Approval</w:t>
      </w:r>
      <w:r>
        <w:br/>
      </w:r>
      <w:r w:rsidRPr="00D53282">
        <w:rPr>
          <w:b/>
        </w:rPr>
        <w:t>Abstract:</w:t>
      </w:r>
      <w:r w:rsidRPr="00D53282">
        <w:t xml:space="preserve"> </w:t>
      </w:r>
      <w:r>
        <w:br/>
        <w:t>23.402 CR2998R2; 23.502 CR3595R2; 23.401 CR3713R2; 23.501 CR3745R2.</w:t>
      </w:r>
    </w:p>
    <w:p w14:paraId="278C8DFC" w14:textId="77777777" w:rsidR="007615D6" w:rsidRPr="005B25A1" w:rsidRDefault="007615D6" w:rsidP="007615D6">
      <w:pPr>
        <w:keepNext/>
        <w:keepLines/>
        <w:rPr>
          <w:b/>
          <w:bCs/>
        </w:rPr>
      </w:pPr>
      <w:r w:rsidRPr="005B25A1">
        <w:rPr>
          <w:b/>
          <w:bCs/>
        </w:rPr>
        <w:t>Plenary Discussion:</w:t>
      </w:r>
    </w:p>
    <w:p w14:paraId="21CA183C" w14:textId="77777777" w:rsidR="004335B7" w:rsidRPr="004335B7" w:rsidRDefault="004335B7" w:rsidP="004335B7">
      <w:pPr>
        <w:keepNext/>
        <w:keepLines/>
      </w:pPr>
      <w:r w:rsidRPr="00E044EF">
        <w:rPr>
          <w:color w:val="FF0000"/>
        </w:rPr>
        <w:t>Block approve</w:t>
      </w:r>
      <w:r>
        <w:rPr>
          <w:color w:val="FF0000"/>
        </w:rPr>
        <w:t>d</w:t>
      </w:r>
      <w:r>
        <w:t>.</w:t>
      </w:r>
    </w:p>
    <w:p w14:paraId="7F276059" w14:textId="611071D0" w:rsidR="007615D6" w:rsidRPr="00EB0339" w:rsidRDefault="004335B7" w:rsidP="004335B7">
      <w:r w:rsidRPr="005B25A1">
        <w:rPr>
          <w:b/>
          <w:bCs/>
        </w:rPr>
        <w:t>Status:</w:t>
      </w:r>
      <w:r>
        <w:t xml:space="preserve"> </w:t>
      </w:r>
      <w:r w:rsidRPr="00C3284B">
        <w:rPr>
          <w:color w:val="FF0000"/>
          <w:lang w:eastAsia="en-US"/>
        </w:rPr>
        <w:t>Approved</w:t>
      </w:r>
      <w:r>
        <w:t>.</w:t>
      </w:r>
    </w:p>
    <w:p w14:paraId="24A82D3F" w14:textId="77777777" w:rsidR="00E00DA6" w:rsidRDefault="007615D6" w:rsidP="000A3FBD">
      <w:pPr>
        <w:pStyle w:val="NormTop"/>
      </w:pPr>
      <w:r>
        <w:rPr>
          <w:color w:val="0000FF"/>
        </w:rPr>
        <w:t>SP-230071</w:t>
      </w:r>
      <w:r w:rsidRPr="00D53282">
        <w:t xml:space="preserve"> </w:t>
      </w:r>
      <w:r>
        <w:t>(CR PACK) CRs on NG_RTC (Rel-18) (Source: SA WG2)</w:t>
      </w:r>
      <w:r>
        <w:br/>
      </w:r>
      <w:r w:rsidRPr="00D53282">
        <w:rPr>
          <w:b/>
        </w:rPr>
        <w:t>Document for:</w:t>
      </w:r>
      <w:r w:rsidRPr="00D53282">
        <w:t xml:space="preserve"> </w:t>
      </w:r>
      <w:r>
        <w:t>Approval</w:t>
      </w:r>
      <w:r>
        <w:br/>
      </w:r>
      <w:r w:rsidRPr="00D53282">
        <w:rPr>
          <w:b/>
        </w:rPr>
        <w:t>Abstract:</w:t>
      </w:r>
      <w:r w:rsidRPr="00D53282">
        <w:t xml:space="preserve"> </w:t>
      </w:r>
      <w:r>
        <w:br/>
        <w:t>23.502 CR3837; 23.228 CR1268R2; 23.228 CR1275R2; 23.228 CR1266R2; 23.228 CR1267R3; 23.228 CR1264R3; 23.228 CR1263R9.</w:t>
      </w:r>
    </w:p>
    <w:p w14:paraId="62DC878D" w14:textId="77777777" w:rsidR="007615D6" w:rsidRPr="005B25A1" w:rsidRDefault="007615D6" w:rsidP="007615D6">
      <w:pPr>
        <w:keepNext/>
        <w:keepLines/>
        <w:rPr>
          <w:b/>
          <w:bCs/>
        </w:rPr>
      </w:pPr>
      <w:r w:rsidRPr="005B25A1">
        <w:rPr>
          <w:b/>
          <w:bCs/>
        </w:rPr>
        <w:t>Plenary Discussion:</w:t>
      </w:r>
    </w:p>
    <w:p w14:paraId="2E050A5F" w14:textId="77777777" w:rsidR="004335B7" w:rsidRPr="004335B7" w:rsidRDefault="004335B7" w:rsidP="004335B7">
      <w:pPr>
        <w:keepNext/>
        <w:keepLines/>
      </w:pPr>
      <w:r w:rsidRPr="00E044EF">
        <w:rPr>
          <w:color w:val="FF0000"/>
        </w:rPr>
        <w:t>Block approve</w:t>
      </w:r>
      <w:r>
        <w:rPr>
          <w:color w:val="FF0000"/>
        </w:rPr>
        <w:t>d</w:t>
      </w:r>
      <w:r>
        <w:t>.</w:t>
      </w:r>
    </w:p>
    <w:p w14:paraId="2C4BE506" w14:textId="126BB116" w:rsidR="007615D6" w:rsidRPr="00EB0339" w:rsidRDefault="004335B7" w:rsidP="004335B7">
      <w:r w:rsidRPr="005B25A1">
        <w:rPr>
          <w:b/>
          <w:bCs/>
        </w:rPr>
        <w:t>Status:</w:t>
      </w:r>
      <w:r>
        <w:t xml:space="preserve"> </w:t>
      </w:r>
      <w:r w:rsidRPr="00C3284B">
        <w:rPr>
          <w:color w:val="FF0000"/>
          <w:lang w:eastAsia="en-US"/>
        </w:rPr>
        <w:t>Approved</w:t>
      </w:r>
      <w:r>
        <w:t>.</w:t>
      </w:r>
    </w:p>
    <w:p w14:paraId="769DF1FD" w14:textId="77777777" w:rsidR="00E00DA6" w:rsidRDefault="007615D6" w:rsidP="000A3FBD">
      <w:pPr>
        <w:pStyle w:val="NormTop"/>
      </w:pPr>
      <w:r>
        <w:rPr>
          <w:color w:val="0000FF"/>
        </w:rPr>
        <w:t>SP-230072</w:t>
      </w:r>
      <w:r w:rsidRPr="00D53282">
        <w:t xml:space="preserve"> </w:t>
      </w:r>
      <w:r>
        <w:t>(CR PACK) CRs on NR_REDCAP_Ph2 (Rel-18) (Source: SA WG2)</w:t>
      </w:r>
      <w:r>
        <w:br/>
      </w:r>
      <w:r w:rsidRPr="00D53282">
        <w:rPr>
          <w:b/>
        </w:rPr>
        <w:t>Document for:</w:t>
      </w:r>
      <w:r w:rsidRPr="00D53282">
        <w:t xml:space="preserve"> </w:t>
      </w:r>
      <w:r>
        <w:t>Approval</w:t>
      </w:r>
      <w:r>
        <w:br/>
      </w:r>
      <w:r w:rsidRPr="00D53282">
        <w:rPr>
          <w:b/>
        </w:rPr>
        <w:t>Abstract:</w:t>
      </w:r>
      <w:r w:rsidRPr="00D53282">
        <w:t xml:space="preserve"> </w:t>
      </w:r>
      <w:r>
        <w:br/>
        <w:t>23.502 CR3685R1.</w:t>
      </w:r>
    </w:p>
    <w:p w14:paraId="24597CCF" w14:textId="77777777" w:rsidR="007615D6" w:rsidRPr="005B25A1" w:rsidRDefault="007615D6" w:rsidP="007615D6">
      <w:pPr>
        <w:keepNext/>
        <w:keepLines/>
        <w:rPr>
          <w:b/>
          <w:bCs/>
        </w:rPr>
      </w:pPr>
      <w:r w:rsidRPr="005B25A1">
        <w:rPr>
          <w:b/>
          <w:bCs/>
        </w:rPr>
        <w:t>Plenary Discussion:</w:t>
      </w:r>
    </w:p>
    <w:p w14:paraId="57FA9E24" w14:textId="77777777" w:rsidR="004335B7" w:rsidRPr="004335B7" w:rsidRDefault="004335B7" w:rsidP="004335B7">
      <w:pPr>
        <w:keepNext/>
        <w:keepLines/>
      </w:pPr>
      <w:r w:rsidRPr="00E044EF">
        <w:rPr>
          <w:color w:val="FF0000"/>
        </w:rPr>
        <w:t>Block approve</w:t>
      </w:r>
      <w:r>
        <w:rPr>
          <w:color w:val="FF0000"/>
        </w:rPr>
        <w:t>d</w:t>
      </w:r>
      <w:r>
        <w:t>.</w:t>
      </w:r>
    </w:p>
    <w:p w14:paraId="1990CB35" w14:textId="4491C1B1" w:rsidR="007615D6" w:rsidRPr="00EB0339" w:rsidRDefault="004335B7" w:rsidP="004335B7">
      <w:r w:rsidRPr="005B25A1">
        <w:rPr>
          <w:b/>
          <w:bCs/>
        </w:rPr>
        <w:t>Status:</w:t>
      </w:r>
      <w:r>
        <w:t xml:space="preserve"> </w:t>
      </w:r>
      <w:r w:rsidRPr="00C3284B">
        <w:rPr>
          <w:color w:val="FF0000"/>
          <w:lang w:eastAsia="en-US"/>
        </w:rPr>
        <w:t>Approved</w:t>
      </w:r>
      <w:r>
        <w:t>.</w:t>
      </w:r>
    </w:p>
    <w:p w14:paraId="62D07077" w14:textId="77777777" w:rsidR="00E00DA6" w:rsidRDefault="007615D6" w:rsidP="000A3FBD">
      <w:pPr>
        <w:pStyle w:val="NormTop"/>
      </w:pPr>
      <w:r>
        <w:rPr>
          <w:color w:val="0000FF"/>
        </w:rPr>
        <w:t>SP-230073</w:t>
      </w:r>
      <w:r w:rsidRPr="00D53282">
        <w:t xml:space="preserve"> </w:t>
      </w:r>
      <w:r>
        <w:t>(CR PACK) CRs on PIN (Rel-18) (Source: SA WG2)</w:t>
      </w:r>
      <w:r>
        <w:br/>
      </w:r>
      <w:r w:rsidRPr="00D53282">
        <w:rPr>
          <w:b/>
        </w:rPr>
        <w:t>Document for:</w:t>
      </w:r>
      <w:r w:rsidRPr="00D53282">
        <w:t xml:space="preserve"> </w:t>
      </w:r>
      <w:r>
        <w:t>Approval</w:t>
      </w:r>
      <w:r>
        <w:br/>
      </w:r>
      <w:r w:rsidRPr="00D53282">
        <w:rPr>
          <w:b/>
        </w:rPr>
        <w:t>Abstract:</w:t>
      </w:r>
      <w:r w:rsidRPr="00D53282">
        <w:t xml:space="preserve"> </w:t>
      </w:r>
      <w:r>
        <w:br/>
        <w:t>23.501 CR3912R1; 23.501 CR4028R5; 23.501 CR3854R4; 23.502 CR3917R1; 23.501 CR3898R3; 23.503 CR0915R2; 23.501 CR3897R12; 23.501 CR4092R6.</w:t>
      </w:r>
    </w:p>
    <w:p w14:paraId="7177789E" w14:textId="77777777" w:rsidR="007615D6" w:rsidRPr="005B25A1" w:rsidRDefault="007615D6" w:rsidP="007615D6">
      <w:pPr>
        <w:keepNext/>
        <w:keepLines/>
        <w:rPr>
          <w:b/>
          <w:bCs/>
        </w:rPr>
      </w:pPr>
      <w:r w:rsidRPr="005B25A1">
        <w:rPr>
          <w:b/>
          <w:bCs/>
        </w:rPr>
        <w:t>Plenary Discussion:</w:t>
      </w:r>
    </w:p>
    <w:p w14:paraId="3EE45E67" w14:textId="77777777" w:rsidR="004335B7" w:rsidRPr="004335B7" w:rsidRDefault="004335B7" w:rsidP="004335B7">
      <w:pPr>
        <w:keepNext/>
        <w:keepLines/>
      </w:pPr>
      <w:r w:rsidRPr="00E044EF">
        <w:rPr>
          <w:color w:val="FF0000"/>
        </w:rPr>
        <w:t>Block approve</w:t>
      </w:r>
      <w:r>
        <w:rPr>
          <w:color w:val="FF0000"/>
        </w:rPr>
        <w:t>d</w:t>
      </w:r>
      <w:r>
        <w:t>.</w:t>
      </w:r>
    </w:p>
    <w:p w14:paraId="39F788CC" w14:textId="5A065A0D" w:rsidR="007615D6" w:rsidRPr="00EB0339" w:rsidRDefault="004335B7" w:rsidP="004335B7">
      <w:r w:rsidRPr="005B25A1">
        <w:rPr>
          <w:b/>
          <w:bCs/>
        </w:rPr>
        <w:t>Status:</w:t>
      </w:r>
      <w:r>
        <w:t xml:space="preserve"> </w:t>
      </w:r>
      <w:r w:rsidRPr="00C3284B">
        <w:rPr>
          <w:color w:val="FF0000"/>
          <w:lang w:eastAsia="en-US"/>
        </w:rPr>
        <w:t>Approved</w:t>
      </w:r>
      <w:r>
        <w:t>.</w:t>
      </w:r>
    </w:p>
    <w:p w14:paraId="6847DBF7" w14:textId="77777777" w:rsidR="00E00DA6" w:rsidRDefault="007615D6" w:rsidP="000A3FBD">
      <w:pPr>
        <w:pStyle w:val="NormTop"/>
      </w:pPr>
      <w:r>
        <w:rPr>
          <w:color w:val="0000FF"/>
        </w:rPr>
        <w:lastRenderedPageBreak/>
        <w:t>SP-230074</w:t>
      </w:r>
      <w:r w:rsidRPr="00D53282">
        <w:t xml:space="preserve"> </w:t>
      </w:r>
      <w:r>
        <w:t>(CR PACK) CRs on Ranging_SL (Rel-18) (Source: SA WG2)</w:t>
      </w:r>
      <w:r>
        <w:br/>
      </w:r>
      <w:r w:rsidRPr="00D53282">
        <w:rPr>
          <w:b/>
        </w:rPr>
        <w:t>Document for:</w:t>
      </w:r>
      <w:r w:rsidRPr="00D53282">
        <w:t xml:space="preserve"> </w:t>
      </w:r>
      <w:r>
        <w:t>Approval</w:t>
      </w:r>
      <w:r>
        <w:br/>
      </w:r>
      <w:r w:rsidRPr="00D53282">
        <w:rPr>
          <w:b/>
        </w:rPr>
        <w:t>Abstract:</w:t>
      </w:r>
      <w:r w:rsidRPr="00D53282">
        <w:t xml:space="preserve"> </w:t>
      </w:r>
      <w:r>
        <w:br/>
        <w:t>23.273 CR0320R1; 23.273 CR0297R2.</w:t>
      </w:r>
    </w:p>
    <w:p w14:paraId="27CE751D" w14:textId="77777777" w:rsidR="007615D6" w:rsidRPr="005B25A1" w:rsidRDefault="007615D6" w:rsidP="007615D6">
      <w:pPr>
        <w:keepNext/>
        <w:keepLines/>
        <w:rPr>
          <w:b/>
          <w:bCs/>
        </w:rPr>
      </w:pPr>
      <w:r w:rsidRPr="005B25A1">
        <w:rPr>
          <w:b/>
          <w:bCs/>
        </w:rPr>
        <w:t>Plenary Discussion:</w:t>
      </w:r>
    </w:p>
    <w:p w14:paraId="296C92A3" w14:textId="77777777" w:rsidR="004335B7" w:rsidRPr="004335B7" w:rsidRDefault="004335B7" w:rsidP="004335B7">
      <w:pPr>
        <w:keepNext/>
        <w:keepLines/>
      </w:pPr>
      <w:r w:rsidRPr="00E044EF">
        <w:rPr>
          <w:color w:val="FF0000"/>
        </w:rPr>
        <w:t>Block approve</w:t>
      </w:r>
      <w:r>
        <w:rPr>
          <w:color w:val="FF0000"/>
        </w:rPr>
        <w:t>d</w:t>
      </w:r>
      <w:r>
        <w:t>.</w:t>
      </w:r>
    </w:p>
    <w:p w14:paraId="7358BD0A" w14:textId="45424E82" w:rsidR="007615D6" w:rsidRPr="00EB0339" w:rsidRDefault="004335B7" w:rsidP="004335B7">
      <w:r w:rsidRPr="005B25A1">
        <w:rPr>
          <w:b/>
          <w:bCs/>
        </w:rPr>
        <w:t>Status:</w:t>
      </w:r>
      <w:r>
        <w:t xml:space="preserve"> </w:t>
      </w:r>
      <w:r w:rsidRPr="00C3284B">
        <w:rPr>
          <w:color w:val="FF0000"/>
          <w:lang w:eastAsia="en-US"/>
        </w:rPr>
        <w:t>Approved</w:t>
      </w:r>
      <w:r>
        <w:t>.</w:t>
      </w:r>
    </w:p>
    <w:p w14:paraId="2E592192" w14:textId="77777777" w:rsidR="00E00DA6" w:rsidRDefault="007615D6" w:rsidP="000A3FBD">
      <w:pPr>
        <w:pStyle w:val="NormTop"/>
      </w:pPr>
      <w:r>
        <w:rPr>
          <w:color w:val="0000FF"/>
        </w:rPr>
        <w:t>SP-230075</w:t>
      </w:r>
      <w:r w:rsidRPr="00D53282">
        <w:t xml:space="preserve"> </w:t>
      </w:r>
      <w:r>
        <w:t>(CR PACK) CRs on SFC (Rel-18) (Source: SA WG2)</w:t>
      </w:r>
      <w:r>
        <w:br/>
      </w:r>
      <w:r w:rsidRPr="00D53282">
        <w:rPr>
          <w:b/>
        </w:rPr>
        <w:t>Document for:</w:t>
      </w:r>
      <w:r w:rsidRPr="00D53282">
        <w:t xml:space="preserve"> </w:t>
      </w:r>
      <w:r>
        <w:t>Approval</w:t>
      </w:r>
      <w:r>
        <w:br/>
      </w:r>
      <w:r w:rsidRPr="00D53282">
        <w:rPr>
          <w:b/>
        </w:rPr>
        <w:t>Abstract:</w:t>
      </w:r>
      <w:r w:rsidRPr="00D53282">
        <w:t xml:space="preserve"> </w:t>
      </w:r>
      <w:r>
        <w:br/>
        <w:t>23.501 CR4069R1; 23.501 CR3860R1; 23.502 CR3667R1; 23.503 CR0756R2; 23.503 CR0740R2.</w:t>
      </w:r>
    </w:p>
    <w:p w14:paraId="2C69981C" w14:textId="77777777" w:rsidR="007615D6" w:rsidRPr="005B25A1" w:rsidRDefault="007615D6" w:rsidP="007615D6">
      <w:pPr>
        <w:keepNext/>
        <w:keepLines/>
        <w:rPr>
          <w:b/>
          <w:bCs/>
        </w:rPr>
      </w:pPr>
      <w:r w:rsidRPr="005B25A1">
        <w:rPr>
          <w:b/>
          <w:bCs/>
        </w:rPr>
        <w:t>Plenary Discussion:</w:t>
      </w:r>
    </w:p>
    <w:p w14:paraId="46D57695" w14:textId="77777777" w:rsidR="004335B7" w:rsidRPr="004335B7" w:rsidRDefault="004335B7" w:rsidP="004335B7">
      <w:pPr>
        <w:keepNext/>
        <w:keepLines/>
      </w:pPr>
      <w:r w:rsidRPr="00E044EF">
        <w:rPr>
          <w:color w:val="FF0000"/>
        </w:rPr>
        <w:t>Block approve</w:t>
      </w:r>
      <w:r>
        <w:rPr>
          <w:color w:val="FF0000"/>
        </w:rPr>
        <w:t>d</w:t>
      </w:r>
      <w:r>
        <w:t>.</w:t>
      </w:r>
    </w:p>
    <w:p w14:paraId="32D6A7E5" w14:textId="063319FC" w:rsidR="007615D6" w:rsidRPr="00EB0339" w:rsidRDefault="004335B7" w:rsidP="004335B7">
      <w:r w:rsidRPr="005B25A1">
        <w:rPr>
          <w:b/>
          <w:bCs/>
        </w:rPr>
        <w:t>Status:</w:t>
      </w:r>
      <w:r>
        <w:t xml:space="preserve"> </w:t>
      </w:r>
      <w:r w:rsidRPr="00C3284B">
        <w:rPr>
          <w:color w:val="FF0000"/>
          <w:lang w:eastAsia="en-US"/>
        </w:rPr>
        <w:t>Approved</w:t>
      </w:r>
      <w:r>
        <w:t>.</w:t>
      </w:r>
    </w:p>
    <w:p w14:paraId="6FF3C505" w14:textId="77777777" w:rsidR="00E00DA6" w:rsidRDefault="007615D6" w:rsidP="000A3FBD">
      <w:pPr>
        <w:pStyle w:val="NormTop"/>
      </w:pPr>
      <w:r>
        <w:rPr>
          <w:color w:val="0000FF"/>
        </w:rPr>
        <w:t>SP-230076</w:t>
      </w:r>
      <w:r w:rsidRPr="00D53282">
        <w:t xml:space="preserve"> </w:t>
      </w:r>
      <w:r>
        <w:t>(CR PACK) CRs on UAS_Ph2 (Rel-18) (Source: SA WG2)</w:t>
      </w:r>
      <w:r>
        <w:br/>
      </w:r>
      <w:r w:rsidRPr="00D53282">
        <w:rPr>
          <w:b/>
        </w:rPr>
        <w:t>Document for:</w:t>
      </w:r>
      <w:r w:rsidRPr="00D53282">
        <w:t xml:space="preserve"> </w:t>
      </w:r>
      <w:r>
        <w:t>Approval</w:t>
      </w:r>
      <w:r>
        <w:br/>
      </w:r>
      <w:r w:rsidRPr="00D53282">
        <w:rPr>
          <w:b/>
        </w:rPr>
        <w:t>Abstract:</w:t>
      </w:r>
      <w:r w:rsidRPr="00D53282">
        <w:t xml:space="preserve"> </w:t>
      </w:r>
      <w:r>
        <w:br/>
        <w:t>23.256 CR0077R1; 23.256 CR0079R1; 23.502 CR3925; 23.256 CR0082R1; 23.502 CR3924R1; 23.256 CR0078R3; 23.256 CR0076R4; 23.256 CR0075R6; 23.256 CR0081R2.</w:t>
      </w:r>
    </w:p>
    <w:p w14:paraId="75DA3FEF" w14:textId="77777777" w:rsidR="007615D6" w:rsidRPr="005B25A1" w:rsidRDefault="007615D6" w:rsidP="007615D6">
      <w:pPr>
        <w:keepNext/>
        <w:keepLines/>
        <w:rPr>
          <w:b/>
          <w:bCs/>
        </w:rPr>
      </w:pPr>
      <w:r w:rsidRPr="005B25A1">
        <w:rPr>
          <w:b/>
          <w:bCs/>
        </w:rPr>
        <w:t>Plenary Discussion:</w:t>
      </w:r>
    </w:p>
    <w:p w14:paraId="37366426" w14:textId="77777777" w:rsidR="004335B7" w:rsidRPr="004335B7" w:rsidRDefault="004335B7" w:rsidP="004335B7">
      <w:pPr>
        <w:keepNext/>
        <w:keepLines/>
      </w:pPr>
      <w:r w:rsidRPr="00E044EF">
        <w:rPr>
          <w:color w:val="FF0000"/>
        </w:rPr>
        <w:t>Block approve</w:t>
      </w:r>
      <w:r>
        <w:rPr>
          <w:color w:val="FF0000"/>
        </w:rPr>
        <w:t>d</w:t>
      </w:r>
      <w:r>
        <w:t>.</w:t>
      </w:r>
    </w:p>
    <w:p w14:paraId="61166BAC" w14:textId="3CACCD5D" w:rsidR="007615D6" w:rsidRPr="00EB0339" w:rsidRDefault="004335B7" w:rsidP="004335B7">
      <w:r w:rsidRPr="005B25A1">
        <w:rPr>
          <w:b/>
          <w:bCs/>
        </w:rPr>
        <w:t>Status:</w:t>
      </w:r>
      <w:r>
        <w:t xml:space="preserve"> </w:t>
      </w:r>
      <w:r w:rsidRPr="00C3284B">
        <w:rPr>
          <w:color w:val="FF0000"/>
          <w:lang w:eastAsia="en-US"/>
        </w:rPr>
        <w:t>Approved</w:t>
      </w:r>
      <w:r>
        <w:t>.</w:t>
      </w:r>
    </w:p>
    <w:p w14:paraId="342D943B" w14:textId="77777777" w:rsidR="00E00DA6" w:rsidRDefault="007615D6" w:rsidP="000A3FBD">
      <w:pPr>
        <w:pStyle w:val="NormTop"/>
      </w:pPr>
      <w:r>
        <w:rPr>
          <w:color w:val="0000FF"/>
        </w:rPr>
        <w:t>SP-230077</w:t>
      </w:r>
      <w:r w:rsidRPr="00D53282">
        <w:t xml:space="preserve"> </w:t>
      </w:r>
      <w:r>
        <w:t>(CR PACK) CRs on UPEAS (Rel-18) (Source: SA WG2)</w:t>
      </w:r>
      <w:r>
        <w:br/>
      </w:r>
      <w:r w:rsidRPr="00D53282">
        <w:rPr>
          <w:b/>
        </w:rPr>
        <w:t>Document for:</w:t>
      </w:r>
      <w:r w:rsidRPr="00D53282">
        <w:t xml:space="preserve"> </w:t>
      </w:r>
      <w:r>
        <w:t>Approval</w:t>
      </w:r>
      <w:r>
        <w:br/>
      </w:r>
      <w:r w:rsidRPr="00D53282">
        <w:rPr>
          <w:b/>
        </w:rPr>
        <w:t>Abstract:</w:t>
      </w:r>
      <w:r w:rsidRPr="00D53282">
        <w:t xml:space="preserve"> </w:t>
      </w:r>
      <w:r>
        <w:br/>
        <w:t>23.501 CR3962R1; 23.501 CR3720R2; 23.501 CR3949R1; 23.501 CR3825R1; 23.502 CR3665R1; 23.502 CR3810R1; 23.503 CR0871R1.</w:t>
      </w:r>
    </w:p>
    <w:p w14:paraId="539C60BE" w14:textId="77777777" w:rsidR="007615D6" w:rsidRPr="005B25A1" w:rsidRDefault="007615D6" w:rsidP="007615D6">
      <w:pPr>
        <w:keepNext/>
        <w:keepLines/>
        <w:rPr>
          <w:b/>
          <w:bCs/>
        </w:rPr>
      </w:pPr>
      <w:r w:rsidRPr="005B25A1">
        <w:rPr>
          <w:b/>
          <w:bCs/>
        </w:rPr>
        <w:t>Plenary Discussion:</w:t>
      </w:r>
    </w:p>
    <w:p w14:paraId="14AB091B" w14:textId="77777777" w:rsidR="004335B7" w:rsidRPr="004335B7" w:rsidRDefault="004335B7" w:rsidP="004335B7">
      <w:pPr>
        <w:keepNext/>
        <w:keepLines/>
      </w:pPr>
      <w:r w:rsidRPr="00E044EF">
        <w:rPr>
          <w:color w:val="FF0000"/>
        </w:rPr>
        <w:t>Block approve</w:t>
      </w:r>
      <w:r>
        <w:rPr>
          <w:color w:val="FF0000"/>
        </w:rPr>
        <w:t>d</w:t>
      </w:r>
      <w:r>
        <w:t>.</w:t>
      </w:r>
    </w:p>
    <w:p w14:paraId="541DF8CB" w14:textId="0089105A" w:rsidR="007615D6" w:rsidRPr="00EB0339" w:rsidRDefault="004335B7" w:rsidP="004335B7">
      <w:r w:rsidRPr="005B25A1">
        <w:rPr>
          <w:b/>
          <w:bCs/>
        </w:rPr>
        <w:t>Status:</w:t>
      </w:r>
      <w:r>
        <w:t xml:space="preserve"> </w:t>
      </w:r>
      <w:r w:rsidRPr="00C3284B">
        <w:rPr>
          <w:color w:val="FF0000"/>
          <w:lang w:eastAsia="en-US"/>
        </w:rPr>
        <w:t>Approved</w:t>
      </w:r>
      <w:r>
        <w:t>.</w:t>
      </w:r>
    </w:p>
    <w:p w14:paraId="1CDE5E69" w14:textId="77777777" w:rsidR="00E00DA6" w:rsidRDefault="007615D6" w:rsidP="000A3FBD">
      <w:pPr>
        <w:pStyle w:val="NormTop"/>
      </w:pPr>
      <w:r>
        <w:rPr>
          <w:color w:val="0000FF"/>
        </w:rPr>
        <w:t>SP-230078</w:t>
      </w:r>
      <w:r w:rsidRPr="00D53282">
        <w:t xml:space="preserve"> </w:t>
      </w:r>
      <w:r>
        <w:t>(CR PACK) CRs on VMR (Rel-18) (Source: SA WG2)</w:t>
      </w:r>
      <w:r>
        <w:br/>
      </w:r>
      <w:r w:rsidRPr="00D53282">
        <w:rPr>
          <w:b/>
        </w:rPr>
        <w:t>Document for:</w:t>
      </w:r>
      <w:r w:rsidRPr="00D53282">
        <w:t xml:space="preserve"> </w:t>
      </w:r>
      <w:r>
        <w:t>Approval</w:t>
      </w:r>
      <w:r>
        <w:br/>
      </w:r>
      <w:r w:rsidRPr="00D53282">
        <w:rPr>
          <w:b/>
        </w:rPr>
        <w:t>Abstract:</w:t>
      </w:r>
      <w:r w:rsidRPr="00D53282">
        <w:t xml:space="preserve"> </w:t>
      </w:r>
      <w:r>
        <w:br/>
        <w:t>23.501 CR3850; 23.501 CR4108R1; 23.273 CR0288R1; 23.501 CR4107R1; 23.502 CR3866R1; 23.501 CR4039R1; 23.502 CR3688R1; 23.501 CR3933R1.</w:t>
      </w:r>
    </w:p>
    <w:p w14:paraId="19D8B3BE" w14:textId="77777777" w:rsidR="007615D6" w:rsidRPr="005B25A1" w:rsidRDefault="007615D6" w:rsidP="007615D6">
      <w:pPr>
        <w:keepNext/>
        <w:keepLines/>
        <w:rPr>
          <w:b/>
          <w:bCs/>
        </w:rPr>
      </w:pPr>
      <w:r w:rsidRPr="005B25A1">
        <w:rPr>
          <w:b/>
          <w:bCs/>
        </w:rPr>
        <w:t>Plenary Discussion:</w:t>
      </w:r>
    </w:p>
    <w:p w14:paraId="63526796" w14:textId="77777777" w:rsidR="004335B7" w:rsidRPr="004335B7" w:rsidRDefault="004335B7" w:rsidP="004335B7">
      <w:pPr>
        <w:keepNext/>
        <w:keepLines/>
      </w:pPr>
      <w:r w:rsidRPr="00E044EF">
        <w:rPr>
          <w:color w:val="FF0000"/>
        </w:rPr>
        <w:t>Block approve</w:t>
      </w:r>
      <w:r>
        <w:rPr>
          <w:color w:val="FF0000"/>
        </w:rPr>
        <w:t>d</w:t>
      </w:r>
      <w:r>
        <w:t>.</w:t>
      </w:r>
    </w:p>
    <w:p w14:paraId="6E8BB1C2" w14:textId="6B5CD52C" w:rsidR="007615D6" w:rsidRPr="00EB0339" w:rsidRDefault="004335B7" w:rsidP="004335B7">
      <w:r w:rsidRPr="005B25A1">
        <w:rPr>
          <w:b/>
          <w:bCs/>
        </w:rPr>
        <w:t>Status:</w:t>
      </w:r>
      <w:r>
        <w:t xml:space="preserve"> </w:t>
      </w:r>
      <w:r w:rsidRPr="00C3284B">
        <w:rPr>
          <w:color w:val="FF0000"/>
          <w:lang w:eastAsia="en-US"/>
        </w:rPr>
        <w:t>Approved</w:t>
      </w:r>
      <w:r>
        <w:t>.</w:t>
      </w:r>
    </w:p>
    <w:p w14:paraId="002F5139" w14:textId="4CD4EE44" w:rsidR="00E00DA6" w:rsidRDefault="007615D6" w:rsidP="000A3FBD">
      <w:pPr>
        <w:pStyle w:val="NormTop"/>
      </w:pPr>
      <w:r>
        <w:rPr>
          <w:color w:val="0000FF"/>
        </w:rPr>
        <w:lastRenderedPageBreak/>
        <w:t>SP-230</w:t>
      </w:r>
      <w:r w:rsidR="00E044EF">
        <w:rPr>
          <w:color w:val="0000FF"/>
        </w:rPr>
        <w:t>247</w:t>
      </w:r>
      <w:r w:rsidRPr="00D53282">
        <w:t xml:space="preserve"> </w:t>
      </w:r>
      <w:r>
        <w:t>(CR PACK) CRs on XRM (Rel-18) (Source: SA WG2)</w:t>
      </w:r>
      <w:r>
        <w:br/>
      </w:r>
      <w:r w:rsidRPr="00D53282">
        <w:rPr>
          <w:b/>
        </w:rPr>
        <w:t>Document for:</w:t>
      </w:r>
      <w:r w:rsidRPr="00D53282">
        <w:t xml:space="preserve"> </w:t>
      </w:r>
      <w:r>
        <w:t>Approval</w:t>
      </w:r>
      <w:r>
        <w:br/>
      </w:r>
      <w:r w:rsidRPr="00D53282">
        <w:rPr>
          <w:b/>
        </w:rPr>
        <w:t>Abstract:</w:t>
      </w:r>
      <w:r w:rsidRPr="00D53282">
        <w:t xml:space="preserve"> </w:t>
      </w:r>
      <w:r>
        <w:br/>
        <w:t>23.502 CR3734R1; 23.502 CR3738R1; 23.502 CR3736R1; 23.501 CR3864R5; 23.503 CR0835R7; 23.501 CR3792R7; 23.503 CR0825R3; 23.501 CR3887R6; 23.501 CR4046R12; 23.501 CR3896R12; 23.501 CR3919R7; 23.501 CR3875R14; 23.501 CR3855R11; 23.501 CR3759R7; 23.501 CR3923R10; 23.503 CR0878R9.</w:t>
      </w:r>
    </w:p>
    <w:p w14:paraId="1A6C0D57" w14:textId="77777777" w:rsidR="00E00DA6" w:rsidRPr="00B81031" w:rsidRDefault="00000000" w:rsidP="00B81031">
      <w:pPr>
        <w:keepNext/>
        <w:keepLines/>
        <w:rPr>
          <w:i/>
        </w:rPr>
      </w:pPr>
      <w:r w:rsidRPr="00B81031">
        <w:rPr>
          <w:b/>
          <w:bCs/>
          <w:i/>
        </w:rPr>
        <w:t>Comment:</w:t>
      </w:r>
      <w:r>
        <w:rPr>
          <w:i/>
        </w:rPr>
        <w:t xml:space="preserve"> </w:t>
      </w:r>
      <w:r w:rsidR="007615D6">
        <w:rPr>
          <w:i/>
        </w:rPr>
        <w:t>SP-230247: Missing CRs from SP-230079 added.</w:t>
      </w:r>
    </w:p>
    <w:p w14:paraId="3E487508" w14:textId="77777777" w:rsidR="007615D6" w:rsidRPr="005B25A1" w:rsidRDefault="007615D6" w:rsidP="007615D6">
      <w:pPr>
        <w:keepNext/>
        <w:keepLines/>
        <w:rPr>
          <w:b/>
          <w:bCs/>
        </w:rPr>
      </w:pPr>
      <w:r w:rsidRPr="005B25A1">
        <w:rPr>
          <w:b/>
          <w:bCs/>
        </w:rPr>
        <w:t>Plenary Discussion:</w:t>
      </w:r>
    </w:p>
    <w:p w14:paraId="15828AAE" w14:textId="77777777" w:rsidR="004335B7" w:rsidRPr="004335B7" w:rsidRDefault="004335B7" w:rsidP="004335B7">
      <w:pPr>
        <w:keepNext/>
        <w:keepLines/>
      </w:pPr>
      <w:r w:rsidRPr="00E044EF">
        <w:rPr>
          <w:color w:val="FF0000"/>
        </w:rPr>
        <w:t>Block approve</w:t>
      </w:r>
      <w:r>
        <w:rPr>
          <w:color w:val="FF0000"/>
        </w:rPr>
        <w:t>d</w:t>
      </w:r>
      <w:r>
        <w:t>.</w:t>
      </w:r>
    </w:p>
    <w:p w14:paraId="0956418D" w14:textId="4C0EE850" w:rsidR="007615D6" w:rsidRPr="00EB0339" w:rsidRDefault="004335B7" w:rsidP="004335B7">
      <w:r w:rsidRPr="005B25A1">
        <w:rPr>
          <w:b/>
          <w:bCs/>
        </w:rPr>
        <w:t>Status:</w:t>
      </w:r>
      <w:r>
        <w:t xml:space="preserve"> </w:t>
      </w:r>
      <w:r w:rsidRPr="00C3284B">
        <w:rPr>
          <w:color w:val="FF0000"/>
          <w:lang w:eastAsia="en-US"/>
        </w:rPr>
        <w:t>Approved</w:t>
      </w:r>
      <w:r>
        <w:t>.</w:t>
      </w:r>
    </w:p>
    <w:p w14:paraId="4D1D73A5" w14:textId="77777777" w:rsidR="00E00DA6" w:rsidRDefault="007615D6" w:rsidP="000A3FBD">
      <w:pPr>
        <w:pStyle w:val="NormTop"/>
      </w:pPr>
      <w:r>
        <w:rPr>
          <w:color w:val="0000FF"/>
        </w:rPr>
        <w:t>SP-230080</w:t>
      </w:r>
      <w:r w:rsidRPr="00D53282">
        <w:t xml:space="preserve"> </w:t>
      </w:r>
      <w:r>
        <w:t>(CR PACK) CRs on TEI18 (Rel-18) (Source: SA WG2)</w:t>
      </w:r>
      <w:r>
        <w:br/>
      </w:r>
      <w:r w:rsidRPr="00D53282">
        <w:rPr>
          <w:b/>
        </w:rPr>
        <w:t>Document for:</w:t>
      </w:r>
      <w:r w:rsidRPr="00D53282">
        <w:t xml:space="preserve"> </w:t>
      </w:r>
      <w:r>
        <w:t>Approval</w:t>
      </w:r>
      <w:r>
        <w:br/>
      </w:r>
      <w:r w:rsidRPr="00D53282">
        <w:rPr>
          <w:b/>
        </w:rPr>
        <w:t>Abstract:</w:t>
      </w:r>
      <w:r w:rsidRPr="00D53282">
        <w:t xml:space="preserve"> </w:t>
      </w:r>
      <w:r>
        <w:br/>
        <w:t>23.502 CR3691; 23.501 CR3594R1; 23.502 CR3432R1; 23.501 CR4049; 23.502 CR3822R1; 23.503 CR0881R1; 23.501 CR4056R1; 23.502 CR3838R1; 23.682 CR0490R2; 23.502 CR3833R1; 23.501 CR4058R1; 23.501 CR4057R1; 23.501 CR3831R1; 23.502 CR3742R1; 23.501 CR3928R1; 23.167 CR0370R1.</w:t>
      </w:r>
    </w:p>
    <w:p w14:paraId="7DEA6E55" w14:textId="77777777" w:rsidR="007615D6" w:rsidRPr="005B25A1" w:rsidRDefault="007615D6" w:rsidP="007615D6">
      <w:pPr>
        <w:keepNext/>
        <w:keepLines/>
        <w:rPr>
          <w:b/>
          <w:bCs/>
        </w:rPr>
      </w:pPr>
      <w:r w:rsidRPr="005B25A1">
        <w:rPr>
          <w:b/>
          <w:bCs/>
        </w:rPr>
        <w:t>Plenary Discussion:</w:t>
      </w:r>
    </w:p>
    <w:p w14:paraId="73431D9B" w14:textId="77777777" w:rsidR="004335B7" w:rsidRPr="004335B7" w:rsidRDefault="004335B7" w:rsidP="004335B7">
      <w:pPr>
        <w:keepNext/>
        <w:keepLines/>
      </w:pPr>
      <w:r w:rsidRPr="00E044EF">
        <w:rPr>
          <w:color w:val="FF0000"/>
        </w:rPr>
        <w:t>Block approve</w:t>
      </w:r>
      <w:r>
        <w:rPr>
          <w:color w:val="FF0000"/>
        </w:rPr>
        <w:t>d</w:t>
      </w:r>
      <w:r>
        <w:t>.</w:t>
      </w:r>
    </w:p>
    <w:p w14:paraId="48DD7171" w14:textId="70D3B605" w:rsidR="007615D6" w:rsidRPr="00EB0339" w:rsidRDefault="004335B7" w:rsidP="004335B7">
      <w:r w:rsidRPr="005B25A1">
        <w:rPr>
          <w:b/>
          <w:bCs/>
        </w:rPr>
        <w:t>Status:</w:t>
      </w:r>
      <w:r>
        <w:t xml:space="preserve"> </w:t>
      </w:r>
      <w:r w:rsidRPr="00C3284B">
        <w:rPr>
          <w:color w:val="FF0000"/>
          <w:lang w:eastAsia="en-US"/>
        </w:rPr>
        <w:t>Approved</w:t>
      </w:r>
      <w:r>
        <w:t>.</w:t>
      </w:r>
    </w:p>
    <w:p w14:paraId="7255E64C" w14:textId="77777777" w:rsidR="00E00DA6" w:rsidRDefault="007615D6" w:rsidP="000A3FBD">
      <w:pPr>
        <w:pStyle w:val="NormTop"/>
      </w:pPr>
      <w:r>
        <w:rPr>
          <w:color w:val="0000FF"/>
        </w:rPr>
        <w:t>SP-230081</w:t>
      </w:r>
      <w:r w:rsidRPr="00D53282">
        <w:t xml:space="preserve"> </w:t>
      </w:r>
      <w:r>
        <w:t>(CR PACK) CRs on TEI18_{MiniWIDs} (Rel-18) (Source: SA WG2)</w:t>
      </w:r>
      <w:r>
        <w:br/>
      </w:r>
      <w:r w:rsidRPr="00D53282">
        <w:rPr>
          <w:b/>
        </w:rPr>
        <w:t>Document for:</w:t>
      </w:r>
      <w:r w:rsidRPr="00D53282">
        <w:t xml:space="preserve"> </w:t>
      </w:r>
      <w:r>
        <w:t>Approval</w:t>
      </w:r>
      <w:r>
        <w:br/>
      </w:r>
      <w:r w:rsidRPr="00D53282">
        <w:rPr>
          <w:b/>
        </w:rPr>
        <w:t>Abstract:</w:t>
      </w:r>
      <w:r w:rsidRPr="00D53282">
        <w:t xml:space="preserve"> </w:t>
      </w:r>
      <w:r>
        <w:br/>
        <w:t>23.304 CR0164; 23.501 CR3886; 23.502 CR3777R1; 23.503 CR0805R1; 23.502 CR3684R2; 23.316 CR2075R1; 23.503 CR0810R1; 23.501 CR3859R1; 23.502 CR3690R1; 23.501 CR3881R2; 23.287 CR0187R3; 23.503 CR0831R4; 23.502 CR3919R3.</w:t>
      </w:r>
    </w:p>
    <w:p w14:paraId="6470E12D" w14:textId="77777777" w:rsidR="007615D6" w:rsidRPr="005B25A1" w:rsidRDefault="007615D6" w:rsidP="007615D6">
      <w:pPr>
        <w:keepNext/>
        <w:keepLines/>
        <w:rPr>
          <w:b/>
          <w:bCs/>
        </w:rPr>
      </w:pPr>
      <w:r w:rsidRPr="005B25A1">
        <w:rPr>
          <w:b/>
          <w:bCs/>
        </w:rPr>
        <w:t>Plenary Discussion:</w:t>
      </w:r>
    </w:p>
    <w:p w14:paraId="27AE315B" w14:textId="77777777" w:rsidR="004335B7" w:rsidRPr="004335B7" w:rsidRDefault="004335B7" w:rsidP="004335B7">
      <w:pPr>
        <w:keepNext/>
        <w:keepLines/>
      </w:pPr>
      <w:r w:rsidRPr="00E044EF">
        <w:rPr>
          <w:color w:val="FF0000"/>
        </w:rPr>
        <w:t>Block approve</w:t>
      </w:r>
      <w:r>
        <w:rPr>
          <w:color w:val="FF0000"/>
        </w:rPr>
        <w:t>d</w:t>
      </w:r>
      <w:r>
        <w:t>.</w:t>
      </w:r>
    </w:p>
    <w:p w14:paraId="6E2C0554" w14:textId="60A84A6C" w:rsidR="007615D6" w:rsidRPr="00EB0339" w:rsidRDefault="004335B7" w:rsidP="004335B7">
      <w:r w:rsidRPr="005B25A1">
        <w:rPr>
          <w:b/>
          <w:bCs/>
        </w:rPr>
        <w:t>Status:</w:t>
      </w:r>
      <w:r>
        <w:t xml:space="preserve"> </w:t>
      </w:r>
      <w:r w:rsidRPr="00C3284B">
        <w:rPr>
          <w:color w:val="FF0000"/>
          <w:lang w:eastAsia="en-US"/>
        </w:rPr>
        <w:t>Approved</w:t>
      </w:r>
      <w:r>
        <w:t>.</w:t>
      </w:r>
    </w:p>
    <w:p w14:paraId="29D5518A" w14:textId="77777777" w:rsidR="007615D6" w:rsidRDefault="007615D6" w:rsidP="0010433C">
      <w:pPr>
        <w:pStyle w:val="Heading2"/>
      </w:pPr>
      <w:bookmarkStart w:id="72" w:name="_Toc131417210"/>
      <w:r>
        <w:t>18.3</w:t>
      </w:r>
      <w:r>
        <w:tab/>
        <w:t>SA WG3 and SA WG3 LI Rel-18 CRs</w:t>
      </w:r>
      <w:bookmarkEnd w:id="72"/>
    </w:p>
    <w:p w14:paraId="1B11B03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10A20EA4" w14:textId="77777777" w:rsidR="00E00DA6" w:rsidRDefault="007615D6" w:rsidP="000A3FBD">
      <w:pPr>
        <w:pStyle w:val="NormTop"/>
      </w:pPr>
      <w:r>
        <w:rPr>
          <w:color w:val="0000FF"/>
        </w:rPr>
        <w:t>SP-230142</w:t>
      </w:r>
      <w:r w:rsidRPr="00D53282">
        <w:t xml:space="preserve"> </w:t>
      </w:r>
      <w:r>
        <w:t>(CR PACK) Rel-18 CRs on Security Aspects of the 5G Service Based Architecture Phase 2 (Source: SA WG3)</w:t>
      </w:r>
      <w:r>
        <w:br/>
      </w:r>
      <w:r w:rsidRPr="00D53282">
        <w:rPr>
          <w:b/>
        </w:rPr>
        <w:t>Document for:</w:t>
      </w:r>
      <w:r w:rsidRPr="00D53282">
        <w:t xml:space="preserve"> </w:t>
      </w:r>
      <w:r>
        <w:t>Approval</w:t>
      </w:r>
      <w:r>
        <w:br/>
      </w:r>
      <w:r w:rsidRPr="00D53282">
        <w:rPr>
          <w:b/>
        </w:rPr>
        <w:t>Abstract:</w:t>
      </w:r>
      <w:r w:rsidRPr="00D53282">
        <w:t xml:space="preserve"> </w:t>
      </w:r>
      <w:r>
        <w:br/>
        <w:t>33.501 CR1543; 33.501 CR1544; 33.501 CR1541R1; 33.310 CR0151.</w:t>
      </w:r>
    </w:p>
    <w:p w14:paraId="34186931" w14:textId="77777777" w:rsidR="007615D6" w:rsidRPr="005B25A1" w:rsidRDefault="007615D6" w:rsidP="007615D6">
      <w:pPr>
        <w:keepNext/>
        <w:keepLines/>
        <w:rPr>
          <w:b/>
          <w:bCs/>
        </w:rPr>
      </w:pPr>
      <w:r w:rsidRPr="005B25A1">
        <w:rPr>
          <w:b/>
          <w:bCs/>
        </w:rPr>
        <w:t>Plenary Discussion:</w:t>
      </w:r>
    </w:p>
    <w:p w14:paraId="1D0C45B2" w14:textId="77777777" w:rsidR="004335B7" w:rsidRPr="004335B7" w:rsidRDefault="004335B7" w:rsidP="004335B7">
      <w:pPr>
        <w:keepNext/>
        <w:keepLines/>
      </w:pPr>
      <w:r w:rsidRPr="00E044EF">
        <w:rPr>
          <w:color w:val="FF0000"/>
        </w:rPr>
        <w:t>Block approve</w:t>
      </w:r>
      <w:r>
        <w:rPr>
          <w:color w:val="FF0000"/>
        </w:rPr>
        <w:t>d</w:t>
      </w:r>
      <w:r>
        <w:t>.</w:t>
      </w:r>
    </w:p>
    <w:p w14:paraId="35A9F528" w14:textId="7ADA8E82" w:rsidR="007615D6" w:rsidRPr="00EB0339" w:rsidRDefault="004335B7" w:rsidP="004335B7">
      <w:r w:rsidRPr="005B25A1">
        <w:rPr>
          <w:b/>
          <w:bCs/>
        </w:rPr>
        <w:t>Status:</w:t>
      </w:r>
      <w:r>
        <w:t xml:space="preserve"> </w:t>
      </w:r>
      <w:r w:rsidRPr="00C3284B">
        <w:rPr>
          <w:color w:val="FF0000"/>
          <w:lang w:eastAsia="en-US"/>
        </w:rPr>
        <w:t>Approved</w:t>
      </w:r>
      <w:r>
        <w:t>.</w:t>
      </w:r>
    </w:p>
    <w:p w14:paraId="542EBDB9" w14:textId="77777777" w:rsidR="00E00DA6" w:rsidRDefault="007615D6" w:rsidP="000A3FBD">
      <w:pPr>
        <w:pStyle w:val="NormTop"/>
      </w:pPr>
      <w:r>
        <w:rPr>
          <w:color w:val="0000FF"/>
        </w:rPr>
        <w:lastRenderedPageBreak/>
        <w:t>SP-230240</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CR0459; 33.127 CR0194; 33.127 CR0199; 33.128 CR0463; 33.127 CR0201; 33.128 CR0465; 33.128 CR0466; 33.127 CR0203; 33.128 CR0472; 33.127 CR0198R1; 33.127 CR0192R2; 33.127 CR0193R2; 33.128 CR0460R2; 33.128 CR0461R2; 33.128 CR0494R1; 33.128 CR0482R1; 33.127 CR0205R1; 33.127 CR0196R1; 33.127 CR0195R1; 33.127 CR0200R1; 33.128 CR0475R1; 33.128 CR0469R1; 33.128 CR0479R1; 33.128 CR0488R1; 33.128 CR0462R1; 33.128 CR0498; 33.128 CR0497R1; 33.128 CR0496R1; 33.128 CR0477R3; 33.128 CR0495R1.</w:t>
      </w:r>
    </w:p>
    <w:p w14:paraId="203132E8" w14:textId="77777777" w:rsidR="007615D6" w:rsidRPr="005B25A1" w:rsidRDefault="007615D6" w:rsidP="007615D6">
      <w:pPr>
        <w:keepNext/>
        <w:keepLines/>
        <w:rPr>
          <w:b/>
          <w:bCs/>
        </w:rPr>
      </w:pPr>
      <w:r w:rsidRPr="005B25A1">
        <w:rPr>
          <w:b/>
          <w:bCs/>
        </w:rPr>
        <w:t>Plenary Discussion:</w:t>
      </w:r>
    </w:p>
    <w:p w14:paraId="0A8D1B6F" w14:textId="77777777" w:rsidR="004335B7" w:rsidRPr="004335B7" w:rsidRDefault="004335B7" w:rsidP="004335B7">
      <w:pPr>
        <w:keepNext/>
        <w:keepLines/>
      </w:pPr>
      <w:r w:rsidRPr="00E044EF">
        <w:rPr>
          <w:color w:val="FF0000"/>
        </w:rPr>
        <w:t>Block approve</w:t>
      </w:r>
      <w:r>
        <w:rPr>
          <w:color w:val="FF0000"/>
        </w:rPr>
        <w:t>d</w:t>
      </w:r>
      <w:r>
        <w:t>.</w:t>
      </w:r>
    </w:p>
    <w:p w14:paraId="713717A2" w14:textId="62622087" w:rsidR="007615D6" w:rsidRPr="00EB0339" w:rsidRDefault="004335B7" w:rsidP="004335B7">
      <w:r w:rsidRPr="005B25A1">
        <w:rPr>
          <w:b/>
          <w:bCs/>
        </w:rPr>
        <w:t>Status:</w:t>
      </w:r>
      <w:r>
        <w:t xml:space="preserve"> </w:t>
      </w:r>
      <w:r w:rsidRPr="00C3284B">
        <w:rPr>
          <w:color w:val="FF0000"/>
          <w:lang w:eastAsia="en-US"/>
        </w:rPr>
        <w:t>Approved</w:t>
      </w:r>
      <w:r>
        <w:t>.</w:t>
      </w:r>
    </w:p>
    <w:p w14:paraId="69928F18" w14:textId="77777777" w:rsidR="00E00DA6" w:rsidRDefault="007615D6" w:rsidP="000A3FBD">
      <w:pPr>
        <w:pStyle w:val="NormTop"/>
      </w:pPr>
      <w:r>
        <w:rPr>
          <w:color w:val="0000FF"/>
        </w:rPr>
        <w:t>SP-230143</w:t>
      </w:r>
      <w:r w:rsidRPr="00D53282">
        <w:t xml:space="preserve"> </w:t>
      </w:r>
      <w:r>
        <w:t>(CR PACK) Rel 18 CRs on TEI (Source: SA WG3)</w:t>
      </w:r>
      <w:r>
        <w:br/>
      </w:r>
      <w:r w:rsidRPr="00D53282">
        <w:rPr>
          <w:b/>
        </w:rPr>
        <w:t>Document for:</w:t>
      </w:r>
      <w:r w:rsidRPr="00D53282">
        <w:t xml:space="preserve"> </w:t>
      </w:r>
      <w:r>
        <w:t>Approval</w:t>
      </w:r>
      <w:r>
        <w:br/>
      </w:r>
      <w:r w:rsidRPr="00D53282">
        <w:rPr>
          <w:b/>
        </w:rPr>
        <w:t>Abstract:</w:t>
      </w:r>
      <w:r w:rsidRPr="00D53282">
        <w:t xml:space="preserve"> </w:t>
      </w:r>
      <w:r>
        <w:br/>
        <w:t>33.501 CR1595; 33.501 CR1593R1; 33.402 CR0148R1; 33.501 CR1531R2; 33.501 CR1556R2.</w:t>
      </w:r>
    </w:p>
    <w:p w14:paraId="368885A1" w14:textId="77777777" w:rsidR="007615D6" w:rsidRPr="005B25A1" w:rsidRDefault="007615D6" w:rsidP="007615D6">
      <w:pPr>
        <w:keepNext/>
        <w:keepLines/>
        <w:rPr>
          <w:b/>
          <w:bCs/>
        </w:rPr>
      </w:pPr>
      <w:r w:rsidRPr="005B25A1">
        <w:rPr>
          <w:b/>
          <w:bCs/>
        </w:rPr>
        <w:t>Plenary Discussion:</w:t>
      </w:r>
    </w:p>
    <w:p w14:paraId="7254370F" w14:textId="77777777" w:rsidR="004335B7" w:rsidRPr="004335B7" w:rsidRDefault="004335B7" w:rsidP="004335B7">
      <w:pPr>
        <w:keepNext/>
        <w:keepLines/>
      </w:pPr>
      <w:r w:rsidRPr="00E044EF">
        <w:rPr>
          <w:color w:val="FF0000"/>
        </w:rPr>
        <w:t>Block approve</w:t>
      </w:r>
      <w:r>
        <w:rPr>
          <w:color w:val="FF0000"/>
        </w:rPr>
        <w:t>d</w:t>
      </w:r>
      <w:r>
        <w:t>.</w:t>
      </w:r>
    </w:p>
    <w:p w14:paraId="4850E65B" w14:textId="23D1400C" w:rsidR="007615D6" w:rsidRPr="00EB0339" w:rsidRDefault="004335B7" w:rsidP="004335B7">
      <w:r w:rsidRPr="005B25A1">
        <w:rPr>
          <w:b/>
          <w:bCs/>
        </w:rPr>
        <w:t>Status:</w:t>
      </w:r>
      <w:r>
        <w:t xml:space="preserve"> </w:t>
      </w:r>
      <w:r w:rsidRPr="00C3284B">
        <w:rPr>
          <w:color w:val="FF0000"/>
          <w:lang w:eastAsia="en-US"/>
        </w:rPr>
        <w:t>Approved</w:t>
      </w:r>
      <w:r>
        <w:t>.</w:t>
      </w:r>
    </w:p>
    <w:p w14:paraId="62A2062D" w14:textId="77777777" w:rsidR="007615D6" w:rsidRDefault="007615D6" w:rsidP="0010433C">
      <w:pPr>
        <w:pStyle w:val="Heading2"/>
      </w:pPr>
      <w:bookmarkStart w:id="73" w:name="_Toc131417211"/>
      <w:r>
        <w:t>18.4</w:t>
      </w:r>
      <w:r>
        <w:tab/>
        <w:t>SA WG4 Rel-18 CRs</w:t>
      </w:r>
      <w:bookmarkEnd w:id="73"/>
    </w:p>
    <w:p w14:paraId="4FA5657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17327DF8" w14:textId="77777777" w:rsidR="00E00DA6" w:rsidRDefault="007615D6" w:rsidP="000A3FBD">
      <w:pPr>
        <w:pStyle w:val="NormTop"/>
      </w:pPr>
      <w:r>
        <w:rPr>
          <w:color w:val="0000FF"/>
        </w:rPr>
        <w:t>SP-230252</w:t>
      </w:r>
      <w:r w:rsidRPr="00D53282">
        <w:t xml:space="preserve"> </w:t>
      </w:r>
      <w:r>
        <w:t>(CR PACK) CR Pack on WI 5GMS_Ph2 (Source: SA WG4)</w:t>
      </w:r>
      <w:r>
        <w:br/>
      </w:r>
      <w:r w:rsidRPr="00D53282">
        <w:rPr>
          <w:b/>
        </w:rPr>
        <w:t>Document for:</w:t>
      </w:r>
      <w:r w:rsidRPr="00D53282">
        <w:t xml:space="preserve"> </w:t>
      </w:r>
      <w:r>
        <w:t>Approval</w:t>
      </w:r>
      <w:r>
        <w:br/>
      </w:r>
      <w:r w:rsidRPr="00D53282">
        <w:rPr>
          <w:b/>
        </w:rPr>
        <w:t>Abstract:</w:t>
      </w:r>
      <w:r w:rsidRPr="00D53282">
        <w:t xml:space="preserve"> </w:t>
      </w:r>
      <w:r>
        <w:br/>
        <w:t>26.501 CR0050; 26.501 CR0052; 26.501 CR0051R1; 26.501 CR0055R1; 26.501 CR0046R4.</w:t>
      </w:r>
    </w:p>
    <w:p w14:paraId="0717509D" w14:textId="77777777" w:rsidR="007615D6" w:rsidRPr="005B25A1" w:rsidRDefault="007615D6" w:rsidP="007615D6">
      <w:pPr>
        <w:keepNext/>
        <w:keepLines/>
        <w:rPr>
          <w:b/>
          <w:bCs/>
        </w:rPr>
      </w:pPr>
      <w:r w:rsidRPr="005B25A1">
        <w:rPr>
          <w:b/>
          <w:bCs/>
        </w:rPr>
        <w:t>Plenary Discussion:</w:t>
      </w:r>
    </w:p>
    <w:p w14:paraId="76D28CFE" w14:textId="77777777" w:rsidR="004335B7" w:rsidRPr="004335B7" w:rsidRDefault="004335B7" w:rsidP="004335B7">
      <w:pPr>
        <w:keepNext/>
        <w:keepLines/>
      </w:pPr>
      <w:r w:rsidRPr="00E044EF">
        <w:rPr>
          <w:color w:val="FF0000"/>
        </w:rPr>
        <w:t>Block approve</w:t>
      </w:r>
      <w:r>
        <w:rPr>
          <w:color w:val="FF0000"/>
        </w:rPr>
        <w:t>d</w:t>
      </w:r>
      <w:r>
        <w:t>.</w:t>
      </w:r>
    </w:p>
    <w:p w14:paraId="4FFE2CDB" w14:textId="0677D15B" w:rsidR="007615D6" w:rsidRPr="00EB0339" w:rsidRDefault="004335B7" w:rsidP="004335B7">
      <w:r w:rsidRPr="005B25A1">
        <w:rPr>
          <w:b/>
          <w:bCs/>
        </w:rPr>
        <w:t>Status:</w:t>
      </w:r>
      <w:r>
        <w:t xml:space="preserve"> </w:t>
      </w:r>
      <w:r w:rsidRPr="00C3284B">
        <w:rPr>
          <w:color w:val="FF0000"/>
          <w:lang w:eastAsia="en-US"/>
        </w:rPr>
        <w:t>Approved</w:t>
      </w:r>
      <w:r>
        <w:t>.</w:t>
      </w:r>
    </w:p>
    <w:p w14:paraId="650BA79F" w14:textId="77777777" w:rsidR="00E00DA6" w:rsidRDefault="007615D6" w:rsidP="000A3FBD">
      <w:pPr>
        <w:pStyle w:val="NormTop"/>
      </w:pPr>
      <w:r>
        <w:rPr>
          <w:color w:val="0000FF"/>
        </w:rPr>
        <w:t>SP-230259</w:t>
      </w:r>
      <w:r w:rsidRPr="00D53282">
        <w:t xml:space="preserve"> </w:t>
      </w:r>
      <w:r>
        <w:t>(CR PACK) CR Pack on WI FS_5GMS_EXT, TEI18 (Source: SA WG4)</w:t>
      </w:r>
      <w:r>
        <w:br/>
      </w:r>
      <w:r w:rsidRPr="00D53282">
        <w:rPr>
          <w:b/>
        </w:rPr>
        <w:t>Document for:</w:t>
      </w:r>
      <w:r w:rsidRPr="00D53282">
        <w:t xml:space="preserve"> </w:t>
      </w:r>
      <w:r>
        <w:t>Approval</w:t>
      </w:r>
      <w:r>
        <w:br/>
      </w:r>
      <w:r w:rsidRPr="00D53282">
        <w:rPr>
          <w:b/>
        </w:rPr>
        <w:t>Abstract:</w:t>
      </w:r>
      <w:r w:rsidRPr="00D53282">
        <w:t xml:space="preserve"> </w:t>
      </w:r>
      <w:r>
        <w:br/>
        <w:t>26.804 CR0003R7; 26.804 CR0004R5.</w:t>
      </w:r>
    </w:p>
    <w:p w14:paraId="0B2A6558" w14:textId="77777777" w:rsidR="007615D6" w:rsidRPr="005B25A1" w:rsidRDefault="007615D6" w:rsidP="007615D6">
      <w:pPr>
        <w:keepNext/>
        <w:keepLines/>
        <w:rPr>
          <w:b/>
          <w:bCs/>
        </w:rPr>
      </w:pPr>
      <w:r w:rsidRPr="005B25A1">
        <w:rPr>
          <w:b/>
          <w:bCs/>
        </w:rPr>
        <w:t>Plenary Discussion:</w:t>
      </w:r>
    </w:p>
    <w:p w14:paraId="550A6E1D" w14:textId="77777777" w:rsidR="004335B7" w:rsidRPr="004335B7" w:rsidRDefault="004335B7" w:rsidP="004335B7">
      <w:pPr>
        <w:keepNext/>
        <w:keepLines/>
      </w:pPr>
      <w:r w:rsidRPr="00E044EF">
        <w:rPr>
          <w:color w:val="FF0000"/>
        </w:rPr>
        <w:t>Block approve</w:t>
      </w:r>
      <w:r>
        <w:rPr>
          <w:color w:val="FF0000"/>
        </w:rPr>
        <w:t>d</w:t>
      </w:r>
      <w:r>
        <w:t>.</w:t>
      </w:r>
    </w:p>
    <w:p w14:paraId="35262134" w14:textId="0C2F2A7A" w:rsidR="007615D6" w:rsidRPr="00EB0339" w:rsidRDefault="004335B7" w:rsidP="004335B7">
      <w:r w:rsidRPr="005B25A1">
        <w:rPr>
          <w:b/>
          <w:bCs/>
        </w:rPr>
        <w:t>Status:</w:t>
      </w:r>
      <w:r>
        <w:t xml:space="preserve"> </w:t>
      </w:r>
      <w:r w:rsidRPr="00C3284B">
        <w:rPr>
          <w:color w:val="FF0000"/>
          <w:lang w:eastAsia="en-US"/>
        </w:rPr>
        <w:t>Approved</w:t>
      </w:r>
      <w:r>
        <w:t>.</w:t>
      </w:r>
    </w:p>
    <w:p w14:paraId="12D48928" w14:textId="77777777" w:rsidR="00E00DA6" w:rsidRDefault="007615D6" w:rsidP="000A3FBD">
      <w:pPr>
        <w:pStyle w:val="NormTop"/>
      </w:pPr>
      <w:r>
        <w:rPr>
          <w:color w:val="0000FF"/>
        </w:rPr>
        <w:t>SP-230251</w:t>
      </w:r>
      <w:r w:rsidRPr="00D53282">
        <w:t xml:space="preserve"> </w:t>
      </w:r>
      <w:r>
        <w:t>(CR PACK) CR Pack on WI 5GMS_Audio_Ph2 (Source: SA WG4)</w:t>
      </w:r>
      <w:r>
        <w:br/>
      </w:r>
      <w:r w:rsidRPr="00D53282">
        <w:rPr>
          <w:b/>
        </w:rPr>
        <w:t>Document for:</w:t>
      </w:r>
      <w:r w:rsidRPr="00D53282">
        <w:t xml:space="preserve"> </w:t>
      </w:r>
      <w:r>
        <w:t>Approval</w:t>
      </w:r>
      <w:r>
        <w:br/>
      </w:r>
      <w:r w:rsidRPr="00D53282">
        <w:rPr>
          <w:b/>
        </w:rPr>
        <w:t>Abstract:</w:t>
      </w:r>
      <w:r w:rsidRPr="00D53282">
        <w:t xml:space="preserve"> </w:t>
      </w:r>
      <w:r>
        <w:br/>
        <w:t>26.117 CR0001R4; 26.511 CR0008R2.</w:t>
      </w:r>
    </w:p>
    <w:p w14:paraId="7E9E7F05" w14:textId="77777777" w:rsidR="007615D6" w:rsidRPr="005B25A1" w:rsidRDefault="007615D6" w:rsidP="007615D6">
      <w:pPr>
        <w:keepNext/>
        <w:keepLines/>
        <w:rPr>
          <w:b/>
          <w:bCs/>
        </w:rPr>
      </w:pPr>
      <w:r w:rsidRPr="005B25A1">
        <w:rPr>
          <w:b/>
          <w:bCs/>
        </w:rPr>
        <w:t>Plenary Discussion:</w:t>
      </w:r>
    </w:p>
    <w:p w14:paraId="46FDB530" w14:textId="77777777" w:rsidR="004335B7" w:rsidRPr="004335B7" w:rsidRDefault="004335B7" w:rsidP="004335B7">
      <w:pPr>
        <w:keepNext/>
        <w:keepLines/>
      </w:pPr>
      <w:r w:rsidRPr="00E044EF">
        <w:rPr>
          <w:color w:val="FF0000"/>
        </w:rPr>
        <w:t>Block approve</w:t>
      </w:r>
      <w:r>
        <w:rPr>
          <w:color w:val="FF0000"/>
        </w:rPr>
        <w:t>d</w:t>
      </w:r>
      <w:r>
        <w:t>.</w:t>
      </w:r>
    </w:p>
    <w:p w14:paraId="2A08B9D2" w14:textId="0E1CCB28" w:rsidR="007615D6" w:rsidRPr="00EB0339" w:rsidRDefault="004335B7" w:rsidP="004335B7">
      <w:r w:rsidRPr="005B25A1">
        <w:rPr>
          <w:b/>
          <w:bCs/>
        </w:rPr>
        <w:t>Status:</w:t>
      </w:r>
      <w:r>
        <w:t xml:space="preserve"> </w:t>
      </w:r>
      <w:r w:rsidRPr="00C3284B">
        <w:rPr>
          <w:color w:val="FF0000"/>
          <w:lang w:eastAsia="en-US"/>
        </w:rPr>
        <w:t>Approved</w:t>
      </w:r>
      <w:r>
        <w:t>.</w:t>
      </w:r>
    </w:p>
    <w:p w14:paraId="2BCD8435" w14:textId="77777777" w:rsidR="00E00DA6" w:rsidRDefault="007615D6" w:rsidP="000A3FBD">
      <w:pPr>
        <w:pStyle w:val="NormTop"/>
      </w:pPr>
      <w:r>
        <w:rPr>
          <w:color w:val="0000FF"/>
        </w:rPr>
        <w:lastRenderedPageBreak/>
        <w:t>SP-230260</w:t>
      </w:r>
      <w:r w:rsidRPr="00D53282">
        <w:t xml:space="preserve"> </w:t>
      </w:r>
      <w:r>
        <w:t>(CR PACK) CR Pack on WI FS_5GXR (Source: SA WG4)</w:t>
      </w:r>
      <w:r>
        <w:br/>
      </w:r>
      <w:r w:rsidRPr="00D53282">
        <w:rPr>
          <w:b/>
        </w:rPr>
        <w:t>Document for:</w:t>
      </w:r>
      <w:r w:rsidRPr="00D53282">
        <w:t xml:space="preserve"> </w:t>
      </w:r>
      <w:r>
        <w:t>Approval</w:t>
      </w:r>
      <w:r>
        <w:br/>
      </w:r>
      <w:r w:rsidRPr="00D53282">
        <w:rPr>
          <w:b/>
        </w:rPr>
        <w:t>Abstract:</w:t>
      </w:r>
      <w:r w:rsidRPr="00D53282">
        <w:t xml:space="preserve"> </w:t>
      </w:r>
      <w:r>
        <w:br/>
        <w:t>26.928 CR0002R5.</w:t>
      </w:r>
    </w:p>
    <w:p w14:paraId="0655B3B5" w14:textId="77777777" w:rsidR="007615D6" w:rsidRPr="005B25A1" w:rsidRDefault="007615D6" w:rsidP="007615D6">
      <w:pPr>
        <w:keepNext/>
        <w:keepLines/>
        <w:rPr>
          <w:b/>
          <w:bCs/>
        </w:rPr>
      </w:pPr>
      <w:r w:rsidRPr="005B25A1">
        <w:rPr>
          <w:b/>
          <w:bCs/>
        </w:rPr>
        <w:t>Plenary Discussion:</w:t>
      </w:r>
    </w:p>
    <w:p w14:paraId="031A2744" w14:textId="77777777" w:rsidR="004335B7" w:rsidRPr="004335B7" w:rsidRDefault="004335B7" w:rsidP="004335B7">
      <w:pPr>
        <w:keepNext/>
        <w:keepLines/>
      </w:pPr>
      <w:r w:rsidRPr="00E044EF">
        <w:rPr>
          <w:color w:val="FF0000"/>
        </w:rPr>
        <w:t>Block approve</w:t>
      </w:r>
      <w:r>
        <w:rPr>
          <w:color w:val="FF0000"/>
        </w:rPr>
        <w:t>d</w:t>
      </w:r>
      <w:r>
        <w:t>.</w:t>
      </w:r>
    </w:p>
    <w:p w14:paraId="2E556F57" w14:textId="1D60FDF3" w:rsidR="007615D6" w:rsidRPr="00EB0339" w:rsidRDefault="004335B7" w:rsidP="004335B7">
      <w:r w:rsidRPr="005B25A1">
        <w:rPr>
          <w:b/>
          <w:bCs/>
        </w:rPr>
        <w:t>Status:</w:t>
      </w:r>
      <w:r>
        <w:t xml:space="preserve"> </w:t>
      </w:r>
      <w:r w:rsidRPr="00C3284B">
        <w:rPr>
          <w:color w:val="FF0000"/>
          <w:lang w:eastAsia="en-US"/>
        </w:rPr>
        <w:t>Approved</w:t>
      </w:r>
      <w:r>
        <w:t>.</w:t>
      </w:r>
    </w:p>
    <w:p w14:paraId="1E9D1840" w14:textId="77777777" w:rsidR="00E00DA6" w:rsidRDefault="007615D6" w:rsidP="000A3FBD">
      <w:pPr>
        <w:pStyle w:val="NormTop"/>
      </w:pPr>
      <w:r>
        <w:rPr>
          <w:color w:val="0000FF"/>
        </w:rPr>
        <w:t>SP-230264</w:t>
      </w:r>
      <w:r w:rsidRPr="00D53282">
        <w:t xml:space="preserve"> </w:t>
      </w:r>
      <w:r>
        <w:t>(CR PACK) CR Pack on WI VRStream, TEI18 (Source: SA WG4)</w:t>
      </w:r>
      <w:r>
        <w:br/>
      </w:r>
      <w:r w:rsidRPr="00D53282">
        <w:rPr>
          <w:b/>
        </w:rPr>
        <w:t>Document for:</w:t>
      </w:r>
      <w:r w:rsidRPr="00D53282">
        <w:t xml:space="preserve"> </w:t>
      </w:r>
      <w:r>
        <w:t>Approval</w:t>
      </w:r>
      <w:r>
        <w:br/>
      </w:r>
      <w:r w:rsidRPr="00D53282">
        <w:rPr>
          <w:b/>
        </w:rPr>
        <w:t>Abstract:</w:t>
      </w:r>
      <w:r w:rsidRPr="00D53282">
        <w:t xml:space="preserve"> </w:t>
      </w:r>
      <w:r>
        <w:br/>
        <w:t>26.118 CR0011R2.</w:t>
      </w:r>
    </w:p>
    <w:p w14:paraId="0BB81935" w14:textId="77777777" w:rsidR="007615D6" w:rsidRPr="005B25A1" w:rsidRDefault="007615D6" w:rsidP="007615D6">
      <w:pPr>
        <w:keepNext/>
        <w:keepLines/>
        <w:rPr>
          <w:b/>
          <w:bCs/>
        </w:rPr>
      </w:pPr>
      <w:r w:rsidRPr="005B25A1">
        <w:rPr>
          <w:b/>
          <w:bCs/>
        </w:rPr>
        <w:t>Plenary Discussion:</w:t>
      </w:r>
    </w:p>
    <w:p w14:paraId="38BF956E" w14:textId="77777777" w:rsidR="004335B7" w:rsidRPr="004335B7" w:rsidRDefault="004335B7" w:rsidP="004335B7">
      <w:pPr>
        <w:keepNext/>
        <w:keepLines/>
      </w:pPr>
      <w:r w:rsidRPr="00E044EF">
        <w:rPr>
          <w:color w:val="FF0000"/>
        </w:rPr>
        <w:t>Block approve</w:t>
      </w:r>
      <w:r>
        <w:rPr>
          <w:color w:val="FF0000"/>
        </w:rPr>
        <w:t>d</w:t>
      </w:r>
      <w:r>
        <w:t>.</w:t>
      </w:r>
    </w:p>
    <w:p w14:paraId="489C1A1D" w14:textId="28D474B4" w:rsidR="007615D6" w:rsidRPr="00EB0339" w:rsidRDefault="004335B7" w:rsidP="004335B7">
      <w:r w:rsidRPr="005B25A1">
        <w:rPr>
          <w:b/>
          <w:bCs/>
        </w:rPr>
        <w:t>Status:</w:t>
      </w:r>
      <w:r>
        <w:t xml:space="preserve"> </w:t>
      </w:r>
      <w:r w:rsidRPr="00C3284B">
        <w:rPr>
          <w:color w:val="FF0000"/>
          <w:lang w:eastAsia="en-US"/>
        </w:rPr>
        <w:t>Approved</w:t>
      </w:r>
      <w:r>
        <w:t>.</w:t>
      </w:r>
    </w:p>
    <w:p w14:paraId="27A29611" w14:textId="77777777" w:rsidR="007615D6" w:rsidRDefault="007615D6" w:rsidP="0010433C">
      <w:pPr>
        <w:pStyle w:val="Heading2"/>
      </w:pPr>
      <w:bookmarkStart w:id="74" w:name="_Toc131417212"/>
      <w:r>
        <w:t>18.5</w:t>
      </w:r>
      <w:r>
        <w:tab/>
        <w:t>SA WG5 Rel-18 CRs</w:t>
      </w:r>
      <w:bookmarkEnd w:id="74"/>
    </w:p>
    <w:p w14:paraId="31F59AB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363E7198" w14:textId="77777777" w:rsidR="00E00DA6" w:rsidRDefault="007615D6" w:rsidP="000A3FBD">
      <w:pPr>
        <w:pStyle w:val="NormTop"/>
      </w:pPr>
      <w:r>
        <w:rPr>
          <w:color w:val="0000FF"/>
        </w:rPr>
        <w:t>SP-230209</w:t>
      </w:r>
      <w:r w:rsidRPr="00D53282">
        <w:t xml:space="preserve"> </w:t>
      </w:r>
      <w:r>
        <w:t>(CR PACK) Rel-18 CRs on 5G performance measurements and KPIs phase 3 (Source: SA WG5)</w:t>
      </w:r>
      <w:r>
        <w:br/>
      </w:r>
      <w:r w:rsidRPr="00D53282">
        <w:rPr>
          <w:b/>
        </w:rPr>
        <w:t>Document for:</w:t>
      </w:r>
      <w:r w:rsidRPr="00D53282">
        <w:t xml:space="preserve"> </w:t>
      </w:r>
      <w:r>
        <w:t>Approval</w:t>
      </w:r>
      <w:r>
        <w:br/>
      </w:r>
      <w:r w:rsidRPr="00D53282">
        <w:rPr>
          <w:b/>
        </w:rPr>
        <w:t>Abstract:</w:t>
      </w:r>
      <w:r w:rsidRPr="00D53282">
        <w:t xml:space="preserve"> </w:t>
      </w:r>
      <w:r>
        <w:br/>
        <w:t>28.552 CR0396; 28.552 CR0397; 28.552 CR0399R1; 28.552 CR0401R1; 28.550 CR0077R1; 28.552 CR0398R1.</w:t>
      </w:r>
    </w:p>
    <w:p w14:paraId="1498B6C1" w14:textId="77777777" w:rsidR="007615D6" w:rsidRPr="005B25A1" w:rsidRDefault="007615D6" w:rsidP="007615D6">
      <w:pPr>
        <w:keepNext/>
        <w:keepLines/>
        <w:rPr>
          <w:b/>
          <w:bCs/>
        </w:rPr>
      </w:pPr>
      <w:r w:rsidRPr="005B25A1">
        <w:rPr>
          <w:b/>
          <w:bCs/>
        </w:rPr>
        <w:t>Plenary Discussion:</w:t>
      </w:r>
    </w:p>
    <w:p w14:paraId="549A97E4" w14:textId="77777777" w:rsidR="004335B7" w:rsidRPr="004335B7" w:rsidRDefault="004335B7" w:rsidP="004335B7">
      <w:pPr>
        <w:keepNext/>
        <w:keepLines/>
      </w:pPr>
      <w:r w:rsidRPr="00E044EF">
        <w:rPr>
          <w:color w:val="FF0000"/>
        </w:rPr>
        <w:t>Block approve</w:t>
      </w:r>
      <w:r>
        <w:rPr>
          <w:color w:val="FF0000"/>
        </w:rPr>
        <w:t>d</w:t>
      </w:r>
      <w:r>
        <w:t>.</w:t>
      </w:r>
    </w:p>
    <w:p w14:paraId="5A4F44F8" w14:textId="49C1F000" w:rsidR="007615D6" w:rsidRPr="00EB0339" w:rsidRDefault="004335B7" w:rsidP="004335B7">
      <w:r w:rsidRPr="005B25A1">
        <w:rPr>
          <w:b/>
          <w:bCs/>
        </w:rPr>
        <w:t>Status:</w:t>
      </w:r>
      <w:r>
        <w:t xml:space="preserve"> </w:t>
      </w:r>
      <w:r w:rsidRPr="00C3284B">
        <w:rPr>
          <w:color w:val="FF0000"/>
          <w:lang w:eastAsia="en-US"/>
        </w:rPr>
        <w:t>Approved</w:t>
      </w:r>
      <w:r>
        <w:t>.</w:t>
      </w:r>
    </w:p>
    <w:p w14:paraId="2E15B16A" w14:textId="77777777" w:rsidR="00E00DA6" w:rsidRDefault="007615D6" w:rsidP="000A3FBD">
      <w:pPr>
        <w:pStyle w:val="NormTop"/>
      </w:pPr>
      <w:r>
        <w:rPr>
          <w:color w:val="0000FF"/>
        </w:rPr>
        <w:t>SP-230206</w:t>
      </w:r>
      <w:r w:rsidRPr="00D53282">
        <w:t xml:space="preserve"> </w:t>
      </w:r>
      <w:r>
        <w:t>(CR PACK) Rel-18 CRs on Additional NRM features phase 2 (Source: SA WG5)</w:t>
      </w:r>
      <w:r>
        <w:br/>
      </w:r>
      <w:r w:rsidRPr="00D53282">
        <w:rPr>
          <w:b/>
        </w:rPr>
        <w:t>Document for:</w:t>
      </w:r>
      <w:r w:rsidRPr="00D53282">
        <w:t xml:space="preserve"> </w:t>
      </w:r>
      <w:r>
        <w:t>Approval</w:t>
      </w:r>
      <w:r>
        <w:br/>
      </w:r>
      <w:r w:rsidRPr="00D53282">
        <w:rPr>
          <w:b/>
        </w:rPr>
        <w:t>Abstract:</w:t>
      </w:r>
      <w:r w:rsidRPr="00D53282">
        <w:t xml:space="preserve"> </w:t>
      </w:r>
      <w:r>
        <w:br/>
        <w:t>28.541 CR0863; 28.541 CR0882; 28.541 CR0859R1; 28.541 CR0860R1; 28.541 CR0861R1; 28.541 CR0875R1; 28.541 CR0876R1; 28.541 CR0888R1; 28.541 CR0877R1; 28.541 CR0862R1; 28.541 CR0864R1.</w:t>
      </w:r>
    </w:p>
    <w:p w14:paraId="114408C0" w14:textId="77777777" w:rsidR="007615D6" w:rsidRPr="005B25A1" w:rsidRDefault="007615D6" w:rsidP="007615D6">
      <w:pPr>
        <w:keepNext/>
        <w:keepLines/>
        <w:rPr>
          <w:b/>
          <w:bCs/>
        </w:rPr>
      </w:pPr>
      <w:r w:rsidRPr="005B25A1">
        <w:rPr>
          <w:b/>
          <w:bCs/>
        </w:rPr>
        <w:t>Plenary Discussion:</w:t>
      </w:r>
    </w:p>
    <w:p w14:paraId="00B9954E" w14:textId="77777777" w:rsidR="004335B7" w:rsidRPr="004335B7" w:rsidRDefault="004335B7" w:rsidP="004335B7">
      <w:pPr>
        <w:keepNext/>
        <w:keepLines/>
      </w:pPr>
      <w:r w:rsidRPr="00E044EF">
        <w:rPr>
          <w:color w:val="FF0000"/>
        </w:rPr>
        <w:t>Block approve</w:t>
      </w:r>
      <w:r>
        <w:rPr>
          <w:color w:val="FF0000"/>
        </w:rPr>
        <w:t>d</w:t>
      </w:r>
      <w:r>
        <w:t>.</w:t>
      </w:r>
    </w:p>
    <w:p w14:paraId="635A49A0" w14:textId="6AA17E24" w:rsidR="007615D6" w:rsidRPr="00EB0339" w:rsidRDefault="004335B7" w:rsidP="004335B7">
      <w:r w:rsidRPr="005B25A1">
        <w:rPr>
          <w:b/>
          <w:bCs/>
        </w:rPr>
        <w:t>Status:</w:t>
      </w:r>
      <w:r>
        <w:t xml:space="preserve"> </w:t>
      </w:r>
      <w:r w:rsidRPr="00C3284B">
        <w:rPr>
          <w:color w:val="FF0000"/>
          <w:lang w:eastAsia="en-US"/>
        </w:rPr>
        <w:t>Approved</w:t>
      </w:r>
      <w:r>
        <w:t>.</w:t>
      </w:r>
    </w:p>
    <w:p w14:paraId="19C770CB" w14:textId="77777777" w:rsidR="00E00DA6" w:rsidRDefault="007615D6" w:rsidP="000A3FBD">
      <w:pPr>
        <w:pStyle w:val="NormTop"/>
      </w:pPr>
      <w:r>
        <w:rPr>
          <w:color w:val="0000FF"/>
        </w:rPr>
        <w:t>SP-230205</w:t>
      </w:r>
      <w:r w:rsidRPr="00D53282">
        <w:t xml:space="preserve"> </w:t>
      </w:r>
      <w:r>
        <w:t>(CR PACK) Rel-18 CRs on Enhanced Edge Computing Management (Source: SA WG5)</w:t>
      </w:r>
      <w:r>
        <w:br/>
      </w:r>
      <w:r w:rsidRPr="00D53282">
        <w:rPr>
          <w:b/>
        </w:rPr>
        <w:t>Document for:</w:t>
      </w:r>
      <w:r w:rsidRPr="00D53282">
        <w:t xml:space="preserve"> </w:t>
      </w:r>
      <w:r>
        <w:t>Approval</w:t>
      </w:r>
      <w:r>
        <w:br/>
      </w:r>
      <w:r w:rsidRPr="00D53282">
        <w:rPr>
          <w:b/>
        </w:rPr>
        <w:t>Abstract:</w:t>
      </w:r>
      <w:r w:rsidRPr="00D53282">
        <w:t xml:space="preserve"> </w:t>
      </w:r>
      <w:r>
        <w:br/>
        <w:t>28.538 CR0030R1.</w:t>
      </w:r>
    </w:p>
    <w:p w14:paraId="133EE448" w14:textId="77777777" w:rsidR="007615D6" w:rsidRPr="005B25A1" w:rsidRDefault="007615D6" w:rsidP="007615D6">
      <w:pPr>
        <w:keepNext/>
        <w:keepLines/>
        <w:rPr>
          <w:b/>
          <w:bCs/>
        </w:rPr>
      </w:pPr>
      <w:r w:rsidRPr="005B25A1">
        <w:rPr>
          <w:b/>
          <w:bCs/>
        </w:rPr>
        <w:t>Plenary Discussion:</w:t>
      </w:r>
    </w:p>
    <w:p w14:paraId="1E689F62" w14:textId="77777777" w:rsidR="004335B7" w:rsidRPr="004335B7" w:rsidRDefault="004335B7" w:rsidP="004335B7">
      <w:pPr>
        <w:keepNext/>
        <w:keepLines/>
      </w:pPr>
      <w:r w:rsidRPr="00E044EF">
        <w:rPr>
          <w:color w:val="FF0000"/>
        </w:rPr>
        <w:t>Block approve</w:t>
      </w:r>
      <w:r>
        <w:rPr>
          <w:color w:val="FF0000"/>
        </w:rPr>
        <w:t>d</w:t>
      </w:r>
      <w:r>
        <w:t>.</w:t>
      </w:r>
    </w:p>
    <w:p w14:paraId="14F390E8" w14:textId="2EB73DD5" w:rsidR="007615D6" w:rsidRPr="00EB0339" w:rsidRDefault="004335B7" w:rsidP="004335B7">
      <w:r w:rsidRPr="005B25A1">
        <w:rPr>
          <w:b/>
          <w:bCs/>
        </w:rPr>
        <w:t>Status:</w:t>
      </w:r>
      <w:r>
        <w:t xml:space="preserve"> </w:t>
      </w:r>
      <w:r w:rsidRPr="00C3284B">
        <w:rPr>
          <w:color w:val="FF0000"/>
          <w:lang w:eastAsia="en-US"/>
        </w:rPr>
        <w:t>Approved</w:t>
      </w:r>
      <w:r>
        <w:t>.</w:t>
      </w:r>
    </w:p>
    <w:p w14:paraId="5F0AD8D7" w14:textId="77777777" w:rsidR="00E00DA6" w:rsidRDefault="007615D6" w:rsidP="000A3FBD">
      <w:pPr>
        <w:pStyle w:val="NormTop"/>
      </w:pPr>
      <w:r>
        <w:rPr>
          <w:color w:val="0000FF"/>
        </w:rPr>
        <w:lastRenderedPageBreak/>
        <w:t>SP-230204</w:t>
      </w:r>
      <w:r w:rsidRPr="00D53282">
        <w:t xml:space="preserve"> </w:t>
      </w:r>
      <w:r>
        <w:t>(CR PACK) Rel-18 Crs on Enhancement of QoE Measurement Collection (Source: SA WG5)</w:t>
      </w:r>
      <w:r>
        <w:br/>
      </w:r>
      <w:r w:rsidRPr="00D53282">
        <w:rPr>
          <w:b/>
        </w:rPr>
        <w:t>Document for:</w:t>
      </w:r>
      <w:r w:rsidRPr="00D53282">
        <w:t xml:space="preserve"> </w:t>
      </w:r>
      <w:r>
        <w:t>Approval</w:t>
      </w:r>
      <w:r>
        <w:br/>
      </w:r>
      <w:r w:rsidRPr="00D53282">
        <w:rPr>
          <w:b/>
        </w:rPr>
        <w:t>Abstract:</w:t>
      </w:r>
      <w:r w:rsidRPr="00D53282">
        <w:t xml:space="preserve"> </w:t>
      </w:r>
      <w:r>
        <w:br/>
        <w:t>28.405 CR0022; 28.622 CR0242; 28.623 CR0234R1; 28.622 CR0223R1.</w:t>
      </w:r>
    </w:p>
    <w:p w14:paraId="3E2D91AA" w14:textId="77777777" w:rsidR="007615D6" w:rsidRPr="005B25A1" w:rsidRDefault="007615D6" w:rsidP="007615D6">
      <w:pPr>
        <w:keepNext/>
        <w:keepLines/>
        <w:rPr>
          <w:b/>
          <w:bCs/>
        </w:rPr>
      </w:pPr>
      <w:r w:rsidRPr="005B25A1">
        <w:rPr>
          <w:b/>
          <w:bCs/>
        </w:rPr>
        <w:t>Plenary Discussion:</w:t>
      </w:r>
    </w:p>
    <w:p w14:paraId="14DB55EC" w14:textId="77777777" w:rsidR="004335B7" w:rsidRPr="004335B7" w:rsidRDefault="004335B7" w:rsidP="004335B7">
      <w:pPr>
        <w:keepNext/>
        <w:keepLines/>
      </w:pPr>
      <w:r w:rsidRPr="00E044EF">
        <w:rPr>
          <w:color w:val="FF0000"/>
        </w:rPr>
        <w:t>Block approve</w:t>
      </w:r>
      <w:r>
        <w:rPr>
          <w:color w:val="FF0000"/>
        </w:rPr>
        <w:t>d</w:t>
      </w:r>
      <w:r>
        <w:t>.</w:t>
      </w:r>
    </w:p>
    <w:p w14:paraId="4A50209F" w14:textId="3D7BEA45" w:rsidR="007615D6" w:rsidRPr="00EB0339" w:rsidRDefault="004335B7" w:rsidP="004335B7">
      <w:r w:rsidRPr="005B25A1">
        <w:rPr>
          <w:b/>
          <w:bCs/>
        </w:rPr>
        <w:t>Status:</w:t>
      </w:r>
      <w:r>
        <w:t xml:space="preserve"> </w:t>
      </w:r>
      <w:r w:rsidRPr="00C3284B">
        <w:rPr>
          <w:color w:val="FF0000"/>
          <w:lang w:eastAsia="en-US"/>
        </w:rPr>
        <w:t>Approved</w:t>
      </w:r>
      <w:r>
        <w:t>.</w:t>
      </w:r>
    </w:p>
    <w:p w14:paraId="7F004235" w14:textId="77777777" w:rsidR="00E00DA6" w:rsidRDefault="007615D6" w:rsidP="000A3FBD">
      <w:pPr>
        <w:pStyle w:val="NormTop"/>
      </w:pPr>
      <w:r>
        <w:rPr>
          <w:color w:val="0000FF"/>
        </w:rPr>
        <w:t>SP-230243</w:t>
      </w:r>
      <w:r w:rsidRPr="00D53282">
        <w:t xml:space="preserve"> </w:t>
      </w:r>
      <w:r>
        <w:t>(CR PACK) REl-18 CRs on Enhancements of EE for 5G Phase 2 (Source: SA WG5)</w:t>
      </w:r>
      <w:r>
        <w:br/>
      </w:r>
      <w:r w:rsidRPr="00D53282">
        <w:rPr>
          <w:b/>
        </w:rPr>
        <w:t>Document for:</w:t>
      </w:r>
      <w:r w:rsidRPr="00D53282">
        <w:t xml:space="preserve"> </w:t>
      </w:r>
      <w:r>
        <w:t>Approval</w:t>
      </w:r>
      <w:r>
        <w:br/>
      </w:r>
      <w:r w:rsidRPr="00D53282">
        <w:rPr>
          <w:b/>
        </w:rPr>
        <w:t>Abstract:</w:t>
      </w:r>
      <w:r w:rsidRPr="00D53282">
        <w:t xml:space="preserve"> </w:t>
      </w:r>
      <w:r>
        <w:br/>
        <w:t>28.310 CR0027R1.</w:t>
      </w:r>
    </w:p>
    <w:p w14:paraId="47F8F246" w14:textId="77777777" w:rsidR="007615D6" w:rsidRPr="005B25A1" w:rsidRDefault="007615D6" w:rsidP="007615D6">
      <w:pPr>
        <w:keepNext/>
        <w:keepLines/>
        <w:rPr>
          <w:b/>
          <w:bCs/>
        </w:rPr>
      </w:pPr>
      <w:r w:rsidRPr="005B25A1">
        <w:rPr>
          <w:b/>
          <w:bCs/>
        </w:rPr>
        <w:t>Plenary Discussion:</w:t>
      </w:r>
    </w:p>
    <w:p w14:paraId="3919BEDD" w14:textId="77777777" w:rsidR="004335B7" w:rsidRPr="004335B7" w:rsidRDefault="004335B7" w:rsidP="004335B7">
      <w:pPr>
        <w:keepNext/>
        <w:keepLines/>
      </w:pPr>
      <w:r w:rsidRPr="00E044EF">
        <w:rPr>
          <w:color w:val="FF0000"/>
        </w:rPr>
        <w:t>Block approve</w:t>
      </w:r>
      <w:r>
        <w:rPr>
          <w:color w:val="FF0000"/>
        </w:rPr>
        <w:t>d</w:t>
      </w:r>
      <w:r>
        <w:t>.</w:t>
      </w:r>
    </w:p>
    <w:p w14:paraId="46733087" w14:textId="2BBBF12A" w:rsidR="007615D6" w:rsidRPr="00EB0339" w:rsidRDefault="004335B7" w:rsidP="004335B7">
      <w:r w:rsidRPr="005B25A1">
        <w:rPr>
          <w:b/>
          <w:bCs/>
        </w:rPr>
        <w:t>Status:</w:t>
      </w:r>
      <w:r>
        <w:t xml:space="preserve"> </w:t>
      </w:r>
      <w:r w:rsidRPr="00C3284B">
        <w:rPr>
          <w:color w:val="FF0000"/>
          <w:lang w:eastAsia="en-US"/>
        </w:rPr>
        <w:t>Approved</w:t>
      </w:r>
      <w:r>
        <w:t>.</w:t>
      </w:r>
    </w:p>
    <w:p w14:paraId="4C19931E" w14:textId="77777777" w:rsidR="00E00DA6" w:rsidRDefault="007615D6" w:rsidP="000A3FBD">
      <w:pPr>
        <w:pStyle w:val="NormTop"/>
      </w:pPr>
      <w:r>
        <w:rPr>
          <w:color w:val="0000FF"/>
        </w:rPr>
        <w:t>SP-230201</w:t>
      </w:r>
      <w:r w:rsidRPr="00D53282">
        <w:t xml:space="preserve"> </w:t>
      </w:r>
      <w:r>
        <w:t>(CR PACK) Rel-18 CRs on TEI (Source: SA WG5)</w:t>
      </w:r>
      <w:r>
        <w:br/>
      </w:r>
      <w:r w:rsidRPr="00D53282">
        <w:rPr>
          <w:b/>
        </w:rPr>
        <w:t>Document for:</w:t>
      </w:r>
      <w:r w:rsidRPr="00D53282">
        <w:t xml:space="preserve"> </w:t>
      </w:r>
      <w:r>
        <w:t>Approval</w:t>
      </w:r>
      <w:r>
        <w:br/>
      </w:r>
      <w:r w:rsidRPr="00D53282">
        <w:rPr>
          <w:b/>
        </w:rPr>
        <w:t>Abstract:</w:t>
      </w:r>
      <w:r w:rsidRPr="00D53282">
        <w:t xml:space="preserve"> </w:t>
      </w:r>
      <w:r>
        <w:br/>
        <w:t>28.552 CR0404; 32.291 CR0461; 28.552 CR0409; 32.254 CR0029R1; 32.254 CR0023R5; 32.291 CR0391R4; 32.298 CR0896R4; 32.291 CR0453R1; 32.160 CR0035R2.</w:t>
      </w:r>
    </w:p>
    <w:p w14:paraId="0C2DCB34" w14:textId="77777777" w:rsidR="007615D6" w:rsidRPr="005B25A1" w:rsidRDefault="007615D6" w:rsidP="007615D6">
      <w:pPr>
        <w:keepNext/>
        <w:keepLines/>
        <w:rPr>
          <w:b/>
          <w:bCs/>
        </w:rPr>
      </w:pPr>
      <w:r w:rsidRPr="005B25A1">
        <w:rPr>
          <w:b/>
          <w:bCs/>
        </w:rPr>
        <w:t>Plenary Discussion:</w:t>
      </w:r>
    </w:p>
    <w:p w14:paraId="2B5724EA" w14:textId="77777777" w:rsidR="004335B7" w:rsidRPr="004335B7" w:rsidRDefault="004335B7" w:rsidP="004335B7">
      <w:pPr>
        <w:keepNext/>
        <w:keepLines/>
      </w:pPr>
      <w:r w:rsidRPr="00E044EF">
        <w:rPr>
          <w:color w:val="FF0000"/>
        </w:rPr>
        <w:t>Block approve</w:t>
      </w:r>
      <w:r>
        <w:rPr>
          <w:color w:val="FF0000"/>
        </w:rPr>
        <w:t>d</w:t>
      </w:r>
      <w:r>
        <w:t>.</w:t>
      </w:r>
    </w:p>
    <w:p w14:paraId="5366EA8A" w14:textId="492FFF25" w:rsidR="007615D6" w:rsidRPr="00EB0339" w:rsidRDefault="004335B7" w:rsidP="004335B7">
      <w:r w:rsidRPr="005B25A1">
        <w:rPr>
          <w:b/>
          <w:bCs/>
        </w:rPr>
        <w:t>Status:</w:t>
      </w:r>
      <w:r>
        <w:t xml:space="preserve"> </w:t>
      </w:r>
      <w:r w:rsidRPr="00C3284B">
        <w:rPr>
          <w:color w:val="FF0000"/>
          <w:lang w:eastAsia="en-US"/>
        </w:rPr>
        <w:t>Approved</w:t>
      </w:r>
      <w:r>
        <w:t>.</w:t>
      </w:r>
    </w:p>
    <w:p w14:paraId="2E409151" w14:textId="77777777" w:rsidR="00E00DA6" w:rsidRDefault="007615D6" w:rsidP="000A3FBD">
      <w:pPr>
        <w:pStyle w:val="NormTop"/>
      </w:pPr>
      <w:r>
        <w:rPr>
          <w:color w:val="0000FF"/>
        </w:rPr>
        <w:t>SP-230212</w:t>
      </w:r>
      <w:r w:rsidRPr="00D53282">
        <w:t xml:space="preserve"> </w:t>
      </w:r>
      <w:r>
        <w:t>(CR PACK) Rel-18 CRs on Methodology for deprecation (Source: SA WG5)</w:t>
      </w:r>
      <w:r>
        <w:br/>
      </w:r>
      <w:r w:rsidRPr="00D53282">
        <w:rPr>
          <w:b/>
        </w:rPr>
        <w:t>Document for:</w:t>
      </w:r>
      <w:r w:rsidRPr="00D53282">
        <w:t xml:space="preserve"> </w:t>
      </w:r>
      <w:r>
        <w:t>Approval</w:t>
      </w:r>
      <w:r>
        <w:br/>
      </w:r>
      <w:r w:rsidRPr="00D53282">
        <w:rPr>
          <w:b/>
        </w:rPr>
        <w:t>Abstract:</w:t>
      </w:r>
      <w:r w:rsidRPr="00D53282">
        <w:t xml:space="preserve"> </w:t>
      </w:r>
      <w:r>
        <w:br/>
        <w:t>32.160 CR0032R1; 32.156 CR0050R1.</w:t>
      </w:r>
    </w:p>
    <w:p w14:paraId="7E139A74" w14:textId="77777777" w:rsidR="007615D6" w:rsidRPr="005B25A1" w:rsidRDefault="007615D6" w:rsidP="007615D6">
      <w:pPr>
        <w:keepNext/>
        <w:keepLines/>
        <w:rPr>
          <w:b/>
          <w:bCs/>
        </w:rPr>
      </w:pPr>
      <w:r w:rsidRPr="005B25A1">
        <w:rPr>
          <w:b/>
          <w:bCs/>
        </w:rPr>
        <w:t>Plenary Discussion:</w:t>
      </w:r>
    </w:p>
    <w:p w14:paraId="55AA81D0" w14:textId="77777777" w:rsidR="004335B7" w:rsidRPr="004335B7" w:rsidRDefault="004335B7" w:rsidP="004335B7">
      <w:pPr>
        <w:keepNext/>
        <w:keepLines/>
      </w:pPr>
      <w:r w:rsidRPr="00E044EF">
        <w:rPr>
          <w:color w:val="FF0000"/>
        </w:rPr>
        <w:t>Block approve</w:t>
      </w:r>
      <w:r>
        <w:rPr>
          <w:color w:val="FF0000"/>
        </w:rPr>
        <w:t>d</w:t>
      </w:r>
      <w:r>
        <w:t>.</w:t>
      </w:r>
    </w:p>
    <w:p w14:paraId="50AC2969" w14:textId="0942FEA7" w:rsidR="007615D6" w:rsidRPr="00EB0339" w:rsidRDefault="004335B7" w:rsidP="004335B7">
      <w:r w:rsidRPr="005B25A1">
        <w:rPr>
          <w:b/>
          <w:bCs/>
        </w:rPr>
        <w:t>Status:</w:t>
      </w:r>
      <w:r>
        <w:t xml:space="preserve"> </w:t>
      </w:r>
      <w:r w:rsidRPr="00C3284B">
        <w:rPr>
          <w:color w:val="FF0000"/>
          <w:lang w:eastAsia="en-US"/>
        </w:rPr>
        <w:t>Approved</w:t>
      </w:r>
      <w:r>
        <w:t>.</w:t>
      </w:r>
    </w:p>
    <w:p w14:paraId="77BD7403" w14:textId="77777777" w:rsidR="007615D6" w:rsidRDefault="007615D6" w:rsidP="0010433C">
      <w:pPr>
        <w:pStyle w:val="Heading2"/>
      </w:pPr>
      <w:bookmarkStart w:id="75" w:name="_Toc131417213"/>
      <w:r>
        <w:t>18.6</w:t>
      </w:r>
      <w:r>
        <w:tab/>
        <w:t>SA WG6 Rel-18 CRs</w:t>
      </w:r>
      <w:bookmarkEnd w:id="75"/>
    </w:p>
    <w:p w14:paraId="3A18933F" w14:textId="77777777" w:rsidR="00E00DA6" w:rsidRDefault="007615D6" w:rsidP="000A3FBD">
      <w:pPr>
        <w:pStyle w:val="NormTop"/>
      </w:pPr>
      <w:r>
        <w:rPr>
          <w:color w:val="0000FF"/>
        </w:rPr>
        <w:t>SP-230308</w:t>
      </w:r>
      <w:r w:rsidRPr="00D53282">
        <w:t xml:space="preserve"> </w:t>
      </w:r>
      <w:r>
        <w:t>(DISCUSSION) Support SEAL LMS with multi-accesses by including Non-seamless WLAN offload (Source: CATT)</w:t>
      </w:r>
      <w:r>
        <w:br/>
      </w:r>
      <w:r w:rsidRPr="00D53282">
        <w:rPr>
          <w:b/>
        </w:rPr>
        <w:t>Document for:</w:t>
      </w:r>
      <w:r w:rsidRPr="00D53282">
        <w:t xml:space="preserve"> </w:t>
      </w:r>
      <w:r>
        <w:t>Discussion</w:t>
      </w:r>
      <w:r>
        <w:br/>
      </w:r>
      <w:r w:rsidRPr="00D53282">
        <w:rPr>
          <w:b/>
        </w:rPr>
        <w:t>Abstract:</w:t>
      </w:r>
      <w:r w:rsidRPr="00D53282">
        <w:t xml:space="preserve"> </w:t>
      </w:r>
      <w:r>
        <w:br/>
        <w:t>Support SEAL LMS with multi-accesses by including Non-seamless WLAN offload.</w:t>
      </w:r>
    </w:p>
    <w:p w14:paraId="5BD5B0FA" w14:textId="77777777" w:rsidR="00E00DA6" w:rsidRPr="00B81031" w:rsidRDefault="00000000" w:rsidP="00B81031">
      <w:pPr>
        <w:keepNext/>
        <w:keepLines/>
        <w:rPr>
          <w:i/>
        </w:rPr>
      </w:pPr>
      <w:r w:rsidRPr="00B81031">
        <w:rPr>
          <w:b/>
          <w:bCs/>
          <w:i/>
        </w:rPr>
        <w:t>Comment:</w:t>
      </w:r>
      <w:r>
        <w:rPr>
          <w:i/>
        </w:rPr>
        <w:t xml:space="preserve"> </w:t>
      </w:r>
      <w:r w:rsidR="007615D6">
        <w:rPr>
          <w:i/>
        </w:rPr>
        <w:t>LATE DOC: Rx 16/03, 13:30.</w:t>
      </w:r>
    </w:p>
    <w:p w14:paraId="2FF33F89" w14:textId="77777777" w:rsidR="007615D6" w:rsidRPr="005B25A1" w:rsidRDefault="007615D6" w:rsidP="007615D6">
      <w:pPr>
        <w:keepNext/>
        <w:keepLines/>
        <w:rPr>
          <w:b/>
          <w:bCs/>
        </w:rPr>
      </w:pPr>
      <w:r w:rsidRPr="005B25A1">
        <w:rPr>
          <w:b/>
          <w:bCs/>
        </w:rPr>
        <w:t>Plenary Discussion:</w:t>
      </w:r>
    </w:p>
    <w:p w14:paraId="21D94702" w14:textId="7C767595" w:rsidR="007615D6" w:rsidRPr="00743CE8" w:rsidRDefault="00834456" w:rsidP="007615D6">
      <w:pPr>
        <w:keepNext/>
        <w:keepLines/>
      </w:pPr>
      <w:r>
        <w:t xml:space="preserve">Samsung agreed that a valid issue has been raised and suggested instead of agreeing the revised CR proposal, the issue and CR are returned to SA WG6. Ericsson commented that the SA WG6 agreed CR contains a subset of this proposal and there is no dispute that non-3GPP access will be supported and should be discussed in SA WG6. This was then </w:t>
      </w:r>
      <w:r w:rsidRPr="00C3284B">
        <w:rPr>
          <w:color w:val="0000FF"/>
        </w:rPr>
        <w:t>noted</w:t>
      </w:r>
      <w:r>
        <w:t xml:space="preserve">. </w:t>
      </w:r>
    </w:p>
    <w:p w14:paraId="2785E235" w14:textId="2325C8FE" w:rsidR="007615D6" w:rsidRPr="00EB0339" w:rsidRDefault="007615D6" w:rsidP="007615D6">
      <w:r w:rsidRPr="005B25A1">
        <w:rPr>
          <w:b/>
          <w:bCs/>
        </w:rPr>
        <w:t>Status:</w:t>
      </w:r>
      <w:r>
        <w:t xml:space="preserve"> </w:t>
      </w:r>
      <w:r w:rsidR="00834456" w:rsidRPr="00C3284B">
        <w:rPr>
          <w:color w:val="0000FF"/>
        </w:rPr>
        <w:t>Noted</w:t>
      </w:r>
      <w:r w:rsidR="00834456">
        <w:t>.</w:t>
      </w:r>
    </w:p>
    <w:p w14:paraId="5643D3DC" w14:textId="77777777" w:rsidR="00E00DA6" w:rsidRDefault="007615D6" w:rsidP="000A3FBD">
      <w:pPr>
        <w:pStyle w:val="NormTop"/>
      </w:pPr>
      <w:r>
        <w:rPr>
          <w:color w:val="0000FF"/>
        </w:rPr>
        <w:lastRenderedPageBreak/>
        <w:t>SP-230305</w:t>
      </w:r>
      <w:r w:rsidRPr="00D53282">
        <w:t xml:space="preserve"> </w:t>
      </w:r>
      <w:r>
        <w:t>(CR) 23.434 CR0173R2 (Rel-18, 'B'): Support SEAL with multi-accesses (Source: CATT)</w:t>
      </w:r>
      <w:r>
        <w:br/>
      </w:r>
      <w:r w:rsidRPr="00D53282">
        <w:rPr>
          <w:b/>
        </w:rPr>
        <w:t>Document for:</w:t>
      </w:r>
      <w:r w:rsidRPr="00D53282">
        <w:t xml:space="preserve"> </w:t>
      </w:r>
      <w:r>
        <w:t>Approval</w:t>
      </w:r>
      <w:r>
        <w:br/>
      </w:r>
      <w:r w:rsidRPr="00D53282">
        <w:rPr>
          <w:b/>
        </w:rPr>
        <w:t>Abstract:</w:t>
      </w:r>
      <w:r w:rsidRPr="00D53282">
        <w:t xml:space="preserve"> </w:t>
      </w:r>
    </w:p>
    <w:p w14:paraId="03237924" w14:textId="77777777" w:rsidR="00E00DA6" w:rsidRPr="00B81031" w:rsidRDefault="00000000" w:rsidP="00B81031">
      <w:pPr>
        <w:keepNext/>
        <w:keepLines/>
        <w:rPr>
          <w:i/>
        </w:rPr>
      </w:pPr>
      <w:r w:rsidRPr="00B81031">
        <w:rPr>
          <w:b/>
          <w:bCs/>
          <w:i/>
        </w:rPr>
        <w:t>Comment:</w:t>
      </w:r>
      <w:r>
        <w:rPr>
          <w:i/>
        </w:rPr>
        <w:t xml:space="preserve"> </w:t>
      </w:r>
      <w:r w:rsidR="007615D6">
        <w:rPr>
          <w:i/>
        </w:rPr>
        <w:t>Revision of S6-230973 (23.434 CR0173R1 in CR Pack SP-230283). LATE DOC: Rx 16/03, 15:00.</w:t>
      </w:r>
    </w:p>
    <w:p w14:paraId="02EB01DE" w14:textId="77777777" w:rsidR="007615D6" w:rsidRPr="005B25A1" w:rsidRDefault="007615D6" w:rsidP="007615D6">
      <w:pPr>
        <w:keepNext/>
        <w:keepLines/>
        <w:rPr>
          <w:b/>
          <w:bCs/>
        </w:rPr>
      </w:pPr>
      <w:r w:rsidRPr="005B25A1">
        <w:rPr>
          <w:b/>
          <w:bCs/>
        </w:rPr>
        <w:t>Plenary Discussion:</w:t>
      </w:r>
    </w:p>
    <w:p w14:paraId="0CB36670" w14:textId="48159219" w:rsidR="007615D6" w:rsidRPr="005B25A1" w:rsidRDefault="00834456" w:rsidP="007615D6">
      <w:pPr>
        <w:keepNext/>
        <w:keepLines/>
      </w:pPr>
      <w:r>
        <w:t xml:space="preserve">This was then </w:t>
      </w:r>
      <w:r w:rsidRPr="00C3284B">
        <w:rPr>
          <w:color w:val="0000FF"/>
        </w:rPr>
        <w:t>noted</w:t>
      </w:r>
      <w:r>
        <w:t>.</w:t>
      </w:r>
    </w:p>
    <w:p w14:paraId="70D3ECD3" w14:textId="77777777" w:rsidR="00834456" w:rsidRPr="00EB0339" w:rsidRDefault="00834456" w:rsidP="00834456">
      <w:r w:rsidRPr="005B25A1">
        <w:rPr>
          <w:b/>
          <w:bCs/>
        </w:rPr>
        <w:t>Status:</w:t>
      </w:r>
      <w:r>
        <w:t xml:space="preserve"> </w:t>
      </w:r>
      <w:r w:rsidRPr="00C3284B">
        <w:rPr>
          <w:color w:val="0000FF"/>
        </w:rPr>
        <w:t>Noted</w:t>
      </w:r>
      <w:r>
        <w:t>.</w:t>
      </w:r>
    </w:p>
    <w:p w14:paraId="5C56DA0D" w14:textId="77777777" w:rsidR="00E00DA6" w:rsidRDefault="007615D6" w:rsidP="000A3FBD">
      <w:pPr>
        <w:pStyle w:val="NormTop"/>
      </w:pPr>
      <w:r>
        <w:rPr>
          <w:color w:val="0000FF"/>
        </w:rPr>
        <w:t>SP-230283</w:t>
      </w:r>
      <w:r w:rsidRPr="00D53282">
        <w:t xml:space="preserve"> </w:t>
      </w:r>
      <w:r>
        <w:t>(CR PACK) Rel-18 CRs to TS23434 for 5GFLS (Source: SA WG6)</w:t>
      </w:r>
      <w:r>
        <w:br/>
      </w:r>
      <w:r w:rsidRPr="00D53282">
        <w:rPr>
          <w:b/>
        </w:rPr>
        <w:t>Document for:</w:t>
      </w:r>
      <w:r w:rsidRPr="00D53282">
        <w:t xml:space="preserve"> </w:t>
      </w:r>
      <w:r>
        <w:t>Approval</w:t>
      </w:r>
      <w:r>
        <w:br/>
      </w:r>
      <w:r w:rsidRPr="00D53282">
        <w:rPr>
          <w:b/>
        </w:rPr>
        <w:t>Abstract:</w:t>
      </w:r>
      <w:r w:rsidRPr="00D53282">
        <w:t xml:space="preserve"> </w:t>
      </w:r>
      <w:r>
        <w:br/>
        <w:t>23.434 CR0142R3; 23.434 CR0152R1; 23.434 CR0147R2; 23.434 CR0149R2; 23.434 CR0173R1; 23.434 CR0172R2; 23.434 CR0169R2; 23.434 CR0148R4.</w:t>
      </w:r>
    </w:p>
    <w:p w14:paraId="0AF807DB" w14:textId="77777777" w:rsidR="00E00DA6" w:rsidRPr="00B81031" w:rsidRDefault="00000000" w:rsidP="00B81031">
      <w:pPr>
        <w:keepNext/>
        <w:keepLines/>
        <w:rPr>
          <w:i/>
        </w:rPr>
      </w:pPr>
      <w:r w:rsidRPr="00B81031">
        <w:rPr>
          <w:b/>
          <w:bCs/>
          <w:i/>
        </w:rPr>
        <w:t>Comment:</w:t>
      </w:r>
      <w:r>
        <w:rPr>
          <w:i/>
        </w:rPr>
        <w:t xml:space="preserve"> </w:t>
      </w:r>
      <w:r w:rsidR="007615D6">
        <w:rPr>
          <w:i/>
        </w:rPr>
        <w:t>Update to 23.434 CR0173R1 in SP-230305.</w:t>
      </w:r>
    </w:p>
    <w:p w14:paraId="68521BF2" w14:textId="77777777" w:rsidR="007615D6" w:rsidRPr="005B25A1" w:rsidRDefault="007615D6" w:rsidP="007615D6">
      <w:pPr>
        <w:keepNext/>
        <w:keepLines/>
        <w:rPr>
          <w:b/>
          <w:bCs/>
        </w:rPr>
      </w:pPr>
      <w:r w:rsidRPr="005B25A1">
        <w:rPr>
          <w:b/>
          <w:bCs/>
        </w:rPr>
        <w:t>Plenary Discussion:</w:t>
      </w:r>
    </w:p>
    <w:p w14:paraId="31070661" w14:textId="42927BD6" w:rsidR="007615D6" w:rsidRPr="00834456" w:rsidRDefault="00834456" w:rsidP="007615D6">
      <w:pPr>
        <w:keepNext/>
        <w:keepLines/>
      </w:pPr>
      <w:r>
        <w:rPr>
          <w:i/>
        </w:rPr>
        <w:t>23.434 CR0173R1</w:t>
      </w:r>
      <w:r>
        <w:t xml:space="preserve"> was postponed and returned to SA WG6. The remaining CRs in this CR Pack were </w:t>
      </w:r>
      <w:r w:rsidRPr="00C3284B">
        <w:rPr>
          <w:color w:val="FF0000"/>
          <w:lang w:eastAsia="en-US"/>
        </w:rPr>
        <w:t>approved</w:t>
      </w:r>
      <w:r>
        <w:t>.</w:t>
      </w:r>
    </w:p>
    <w:p w14:paraId="758C8D8D" w14:textId="0B676380" w:rsidR="007615D6" w:rsidRPr="00834456" w:rsidRDefault="007615D6" w:rsidP="007615D6">
      <w:r w:rsidRPr="005B25A1">
        <w:rPr>
          <w:b/>
          <w:bCs/>
        </w:rPr>
        <w:t>Status:</w:t>
      </w:r>
      <w:r>
        <w:t xml:space="preserve"> </w:t>
      </w:r>
      <w:r w:rsidR="00834456">
        <w:rPr>
          <w:color w:val="FF0000"/>
          <w:lang w:eastAsia="en-US"/>
        </w:rPr>
        <w:t>Partially a</w:t>
      </w:r>
      <w:r w:rsidR="00834456" w:rsidRPr="00C3284B">
        <w:rPr>
          <w:color w:val="FF0000"/>
          <w:lang w:eastAsia="en-US"/>
        </w:rPr>
        <w:t>pproved</w:t>
      </w:r>
      <w:r w:rsidR="00834456">
        <w:t>.</w:t>
      </w:r>
    </w:p>
    <w:p w14:paraId="4B4CC8CA" w14:textId="77777777" w:rsidR="00BB3F37" w:rsidRDefault="00000000" w:rsidP="00BB3F37"/>
    <w:p w14:paraId="5BBFD75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69B4AB92" w14:textId="77777777" w:rsidR="00E00DA6" w:rsidRDefault="007615D6" w:rsidP="000A3FBD">
      <w:pPr>
        <w:pStyle w:val="NormTop"/>
      </w:pPr>
      <w:r>
        <w:rPr>
          <w:color w:val="0000FF"/>
        </w:rPr>
        <w:t>SP-230301</w:t>
      </w:r>
      <w:r w:rsidRPr="00D53282">
        <w:t xml:space="preserve"> </w:t>
      </w:r>
      <w:r>
        <w:t>(CR PACK) Rel-18 CRs to TS23558 for EDGEAPP_Ph2 (Source: SA WG6)</w:t>
      </w:r>
      <w:r>
        <w:br/>
      </w:r>
      <w:r w:rsidRPr="00D53282">
        <w:rPr>
          <w:b/>
        </w:rPr>
        <w:t>Document for:</w:t>
      </w:r>
      <w:r w:rsidRPr="00D53282">
        <w:t xml:space="preserve"> </w:t>
      </w:r>
      <w:r>
        <w:t>Approval</w:t>
      </w:r>
      <w:r>
        <w:br/>
      </w:r>
      <w:r w:rsidRPr="00D53282">
        <w:rPr>
          <w:b/>
        </w:rPr>
        <w:t>Abstract:</w:t>
      </w:r>
      <w:r w:rsidRPr="00D53282">
        <w:t xml:space="preserve"> </w:t>
      </w:r>
      <w:r>
        <w:br/>
        <w:t>23.558 CR0237; 23.558 CR0165R4; 23.558 CR0248R1; 23.558 CR0264R1; 23.558 CR0205R3; 23.558 CR0232R1; 23.558 CR0233R2; 23.558 CR0229R2; 23.558 CR0231R2; 23.558 CR0230R2; 23.558 CR0240R2; 23.558 CR0238R2; 23.558 CR0258R2; 23.558 CR0259R2; 23.558 CR0263R2; 23.558 CR0214R5; 23.558 CR0196R4; 23.558 CR0234R3; 23.558 CR0207R5; 23.558 CR0236R3; 23.558 CR0247R2; 23.558 CR0254R2; 23.558 CR0255R2; 23.558 CR0220R4; 23.558 CR0235R5.</w:t>
      </w:r>
    </w:p>
    <w:p w14:paraId="5326FC1F" w14:textId="77777777" w:rsidR="007615D6" w:rsidRPr="005B25A1" w:rsidRDefault="007615D6" w:rsidP="007615D6">
      <w:pPr>
        <w:keepNext/>
        <w:keepLines/>
        <w:rPr>
          <w:b/>
          <w:bCs/>
        </w:rPr>
      </w:pPr>
      <w:r w:rsidRPr="005B25A1">
        <w:rPr>
          <w:b/>
          <w:bCs/>
        </w:rPr>
        <w:t>Plenary Discussion:</w:t>
      </w:r>
    </w:p>
    <w:p w14:paraId="50094B86" w14:textId="77777777" w:rsidR="004335B7" w:rsidRPr="004335B7" w:rsidRDefault="004335B7" w:rsidP="004335B7">
      <w:pPr>
        <w:keepNext/>
        <w:keepLines/>
      </w:pPr>
      <w:r w:rsidRPr="00E044EF">
        <w:rPr>
          <w:color w:val="FF0000"/>
        </w:rPr>
        <w:t>Block approve</w:t>
      </w:r>
      <w:r>
        <w:rPr>
          <w:color w:val="FF0000"/>
        </w:rPr>
        <w:t>d</w:t>
      </w:r>
      <w:r>
        <w:t>.</w:t>
      </w:r>
    </w:p>
    <w:p w14:paraId="1DC2C392" w14:textId="0FA33C0F" w:rsidR="007615D6" w:rsidRPr="00EB0339" w:rsidRDefault="004335B7" w:rsidP="004335B7">
      <w:r w:rsidRPr="005B25A1">
        <w:rPr>
          <w:b/>
          <w:bCs/>
        </w:rPr>
        <w:t>Status:</w:t>
      </w:r>
      <w:r>
        <w:t xml:space="preserve"> </w:t>
      </w:r>
      <w:r w:rsidRPr="00C3284B">
        <w:rPr>
          <w:color w:val="FF0000"/>
          <w:lang w:eastAsia="en-US"/>
        </w:rPr>
        <w:t>Approved</w:t>
      </w:r>
      <w:r>
        <w:t>.</w:t>
      </w:r>
    </w:p>
    <w:p w14:paraId="53D571A8" w14:textId="77777777" w:rsidR="00E00DA6" w:rsidRDefault="007615D6" w:rsidP="000A3FBD">
      <w:pPr>
        <w:pStyle w:val="NormTop"/>
      </w:pPr>
      <w:r>
        <w:rPr>
          <w:color w:val="0000FF"/>
        </w:rPr>
        <w:t>SP-230295</w:t>
      </w:r>
      <w:r w:rsidRPr="00D53282">
        <w:t xml:space="preserve"> </w:t>
      </w:r>
      <w:r>
        <w:t>(CR PACK) Rel-18 CRs to TS23222 for SNAAPP (Source: SA WG6)</w:t>
      </w:r>
      <w:r>
        <w:br/>
      </w:r>
      <w:r w:rsidRPr="00D53282">
        <w:rPr>
          <w:b/>
        </w:rPr>
        <w:t>Document for:</w:t>
      </w:r>
      <w:r w:rsidRPr="00D53282">
        <w:t xml:space="preserve"> </w:t>
      </w:r>
      <w:r>
        <w:t>Approval</w:t>
      </w:r>
      <w:r>
        <w:br/>
      </w:r>
      <w:r w:rsidRPr="00D53282">
        <w:rPr>
          <w:b/>
        </w:rPr>
        <w:t>Abstract:</w:t>
      </w:r>
      <w:r w:rsidRPr="00D53282">
        <w:t xml:space="preserve"> </w:t>
      </w:r>
      <w:r>
        <w:br/>
        <w:t>23.222 CR0098; 23.222 CR0100R1; 23.222 CR0101R1; 23.222 CR0103R2; 23.222 CR0106R2.</w:t>
      </w:r>
    </w:p>
    <w:p w14:paraId="3E762E05" w14:textId="77777777" w:rsidR="007615D6" w:rsidRPr="005B25A1" w:rsidRDefault="007615D6" w:rsidP="007615D6">
      <w:pPr>
        <w:keepNext/>
        <w:keepLines/>
        <w:rPr>
          <w:b/>
          <w:bCs/>
        </w:rPr>
      </w:pPr>
      <w:r w:rsidRPr="005B25A1">
        <w:rPr>
          <w:b/>
          <w:bCs/>
        </w:rPr>
        <w:t>Plenary Discussion:</w:t>
      </w:r>
    </w:p>
    <w:p w14:paraId="3625BA17" w14:textId="77777777" w:rsidR="004335B7" w:rsidRPr="004335B7" w:rsidRDefault="004335B7" w:rsidP="004335B7">
      <w:pPr>
        <w:keepNext/>
        <w:keepLines/>
      </w:pPr>
      <w:r w:rsidRPr="00E044EF">
        <w:rPr>
          <w:color w:val="FF0000"/>
        </w:rPr>
        <w:t>Block approve</w:t>
      </w:r>
      <w:r>
        <w:rPr>
          <w:color w:val="FF0000"/>
        </w:rPr>
        <w:t>d</w:t>
      </w:r>
      <w:r>
        <w:t>.</w:t>
      </w:r>
    </w:p>
    <w:p w14:paraId="119525CF" w14:textId="6060CE88" w:rsidR="007615D6" w:rsidRPr="00EB0339" w:rsidRDefault="004335B7" w:rsidP="004335B7">
      <w:r w:rsidRPr="005B25A1">
        <w:rPr>
          <w:b/>
          <w:bCs/>
        </w:rPr>
        <w:t>Status:</w:t>
      </w:r>
      <w:r>
        <w:t xml:space="preserve"> </w:t>
      </w:r>
      <w:r w:rsidRPr="00C3284B">
        <w:rPr>
          <w:color w:val="FF0000"/>
          <w:lang w:eastAsia="en-US"/>
        </w:rPr>
        <w:t>Approved</w:t>
      </w:r>
      <w:r>
        <w:t>.</w:t>
      </w:r>
    </w:p>
    <w:p w14:paraId="21D82DB9" w14:textId="77777777" w:rsidR="00E00DA6" w:rsidRDefault="007615D6" w:rsidP="000A3FBD">
      <w:pPr>
        <w:pStyle w:val="NormTop"/>
      </w:pPr>
      <w:r>
        <w:rPr>
          <w:color w:val="0000FF"/>
        </w:rPr>
        <w:lastRenderedPageBreak/>
        <w:t>SP-230297</w:t>
      </w:r>
      <w:r w:rsidRPr="00D53282">
        <w:t xml:space="preserve"> </w:t>
      </w:r>
      <w:r>
        <w:t>(CR PACK) Rel-18 CRs to TS23255 for UASAPP_Ph2 (Source: SA WG6)</w:t>
      </w:r>
      <w:r>
        <w:br/>
      </w:r>
      <w:r w:rsidRPr="00D53282">
        <w:rPr>
          <w:b/>
        </w:rPr>
        <w:t>Document for:</w:t>
      </w:r>
      <w:r w:rsidRPr="00D53282">
        <w:t xml:space="preserve"> </w:t>
      </w:r>
      <w:r>
        <w:t>Approval</w:t>
      </w:r>
      <w:r>
        <w:br/>
      </w:r>
      <w:r w:rsidRPr="00D53282">
        <w:rPr>
          <w:b/>
        </w:rPr>
        <w:t>Abstract:</w:t>
      </w:r>
      <w:r w:rsidRPr="00D53282">
        <w:t xml:space="preserve"> </w:t>
      </w:r>
      <w:r>
        <w:br/>
        <w:t>23.255 CR0035R1; 23.255 CR0038R1; 23.255 CR0041R1; 23.255 CR0034R2; 23.255 CR0036R2; 23.255 CR0040R2; 23.255 CR0042R1; 23.255 CR0037R4; 23.255 CR0039R4; 23.255 CR0043R2.</w:t>
      </w:r>
    </w:p>
    <w:p w14:paraId="7D5EDC88" w14:textId="77777777" w:rsidR="007615D6" w:rsidRPr="005B25A1" w:rsidRDefault="007615D6" w:rsidP="007615D6">
      <w:pPr>
        <w:keepNext/>
        <w:keepLines/>
        <w:rPr>
          <w:b/>
          <w:bCs/>
        </w:rPr>
      </w:pPr>
      <w:r w:rsidRPr="005B25A1">
        <w:rPr>
          <w:b/>
          <w:bCs/>
        </w:rPr>
        <w:t>Plenary Discussion:</w:t>
      </w:r>
    </w:p>
    <w:p w14:paraId="3FBF78FC" w14:textId="77777777" w:rsidR="004335B7" w:rsidRPr="004335B7" w:rsidRDefault="004335B7" w:rsidP="004335B7">
      <w:pPr>
        <w:keepNext/>
        <w:keepLines/>
      </w:pPr>
      <w:r w:rsidRPr="00E044EF">
        <w:rPr>
          <w:color w:val="FF0000"/>
        </w:rPr>
        <w:t>Block approve</w:t>
      </w:r>
      <w:r>
        <w:rPr>
          <w:color w:val="FF0000"/>
        </w:rPr>
        <w:t>d</w:t>
      </w:r>
      <w:r>
        <w:t>.</w:t>
      </w:r>
    </w:p>
    <w:p w14:paraId="07A51F02" w14:textId="2F912833" w:rsidR="007615D6" w:rsidRPr="00EB0339" w:rsidRDefault="004335B7" w:rsidP="004335B7">
      <w:r w:rsidRPr="005B25A1">
        <w:rPr>
          <w:b/>
          <w:bCs/>
        </w:rPr>
        <w:t>Status:</w:t>
      </w:r>
      <w:r>
        <w:t xml:space="preserve"> </w:t>
      </w:r>
      <w:r w:rsidRPr="00C3284B">
        <w:rPr>
          <w:color w:val="FF0000"/>
          <w:lang w:eastAsia="en-US"/>
        </w:rPr>
        <w:t>Approved</w:t>
      </w:r>
      <w:r>
        <w:t>.</w:t>
      </w:r>
    </w:p>
    <w:p w14:paraId="64A33DBB" w14:textId="77777777" w:rsidR="00E00DA6" w:rsidRDefault="007615D6" w:rsidP="000A3FBD">
      <w:pPr>
        <w:pStyle w:val="NormTop"/>
      </w:pPr>
      <w:r>
        <w:rPr>
          <w:color w:val="0000FF"/>
        </w:rPr>
        <w:t>SP-230290</w:t>
      </w:r>
      <w:r w:rsidRPr="00D53282">
        <w:t xml:space="preserve"> </w:t>
      </w:r>
      <w:r>
        <w:t>(CR PACK) Rel-18 CRs to TS23283 for MCCI (Source: SA WG6)</w:t>
      </w:r>
      <w:r>
        <w:br/>
      </w:r>
      <w:r w:rsidRPr="00D53282">
        <w:rPr>
          <w:b/>
        </w:rPr>
        <w:t>Document for:</w:t>
      </w:r>
      <w:r w:rsidRPr="00D53282">
        <w:t xml:space="preserve"> </w:t>
      </w:r>
      <w:r>
        <w:t>Approval</w:t>
      </w:r>
      <w:r>
        <w:br/>
      </w:r>
      <w:r w:rsidRPr="00D53282">
        <w:rPr>
          <w:b/>
        </w:rPr>
        <w:t>Abstract:</w:t>
      </w:r>
      <w:r w:rsidRPr="00D53282">
        <w:t xml:space="preserve"> </w:t>
      </w:r>
      <w:r>
        <w:br/>
        <w:t>23.283 CR0067R1.</w:t>
      </w:r>
    </w:p>
    <w:p w14:paraId="65841D00" w14:textId="77777777" w:rsidR="007615D6" w:rsidRPr="005B25A1" w:rsidRDefault="007615D6" w:rsidP="007615D6">
      <w:pPr>
        <w:keepNext/>
        <w:keepLines/>
        <w:rPr>
          <w:b/>
          <w:bCs/>
        </w:rPr>
      </w:pPr>
      <w:r w:rsidRPr="005B25A1">
        <w:rPr>
          <w:b/>
          <w:bCs/>
        </w:rPr>
        <w:t>Plenary Discussion:</w:t>
      </w:r>
    </w:p>
    <w:p w14:paraId="56B5C1D9" w14:textId="77777777" w:rsidR="004335B7" w:rsidRPr="004335B7" w:rsidRDefault="004335B7" w:rsidP="004335B7">
      <w:pPr>
        <w:keepNext/>
        <w:keepLines/>
      </w:pPr>
      <w:r w:rsidRPr="00E044EF">
        <w:rPr>
          <w:color w:val="FF0000"/>
        </w:rPr>
        <w:t>Block approve</w:t>
      </w:r>
      <w:r>
        <w:rPr>
          <w:color w:val="FF0000"/>
        </w:rPr>
        <w:t>d</w:t>
      </w:r>
      <w:r>
        <w:t>.</w:t>
      </w:r>
    </w:p>
    <w:p w14:paraId="3CF74CD0" w14:textId="15DA7AED" w:rsidR="007615D6" w:rsidRPr="00EB0339" w:rsidRDefault="004335B7" w:rsidP="004335B7">
      <w:r w:rsidRPr="005B25A1">
        <w:rPr>
          <w:b/>
          <w:bCs/>
        </w:rPr>
        <w:t>Status:</w:t>
      </w:r>
      <w:r>
        <w:t xml:space="preserve"> </w:t>
      </w:r>
      <w:r w:rsidRPr="00C3284B">
        <w:rPr>
          <w:color w:val="FF0000"/>
          <w:lang w:eastAsia="en-US"/>
        </w:rPr>
        <w:t>Approved</w:t>
      </w:r>
      <w:r>
        <w:t>.</w:t>
      </w:r>
    </w:p>
    <w:p w14:paraId="764AAE36" w14:textId="77777777" w:rsidR="00E00DA6" w:rsidRDefault="007615D6" w:rsidP="000A3FBD">
      <w:pPr>
        <w:pStyle w:val="NormTop"/>
      </w:pPr>
      <w:r>
        <w:rPr>
          <w:color w:val="0000FF"/>
        </w:rPr>
        <w:t>SP-230298</w:t>
      </w:r>
      <w:r w:rsidRPr="00D53282">
        <w:t xml:space="preserve"> </w:t>
      </w:r>
      <w:r>
        <w:t>(CR PACK) Rel-18 CRs to TS23286 for V2XAPP_Ph3 (Source: SA WG6)</w:t>
      </w:r>
      <w:r>
        <w:br/>
      </w:r>
      <w:r w:rsidRPr="00D53282">
        <w:rPr>
          <w:b/>
        </w:rPr>
        <w:t>Document for:</w:t>
      </w:r>
      <w:r w:rsidRPr="00D53282">
        <w:t xml:space="preserve"> </w:t>
      </w:r>
      <w:r>
        <w:t>Approval</w:t>
      </w:r>
      <w:r>
        <w:br/>
      </w:r>
      <w:r w:rsidRPr="00D53282">
        <w:rPr>
          <w:b/>
        </w:rPr>
        <w:t>Abstract:</w:t>
      </w:r>
      <w:r w:rsidRPr="00D53282">
        <w:t xml:space="preserve"> </w:t>
      </w:r>
      <w:r>
        <w:br/>
        <w:t>23.286 CR0076; 23.286 CR0075R1.</w:t>
      </w:r>
    </w:p>
    <w:p w14:paraId="2A0A47FA" w14:textId="77777777" w:rsidR="007615D6" w:rsidRPr="005B25A1" w:rsidRDefault="007615D6" w:rsidP="007615D6">
      <w:pPr>
        <w:keepNext/>
        <w:keepLines/>
        <w:rPr>
          <w:b/>
          <w:bCs/>
        </w:rPr>
      </w:pPr>
      <w:r w:rsidRPr="005B25A1">
        <w:rPr>
          <w:b/>
          <w:bCs/>
        </w:rPr>
        <w:t>Plenary Discussion:</w:t>
      </w:r>
    </w:p>
    <w:p w14:paraId="1E418004" w14:textId="77777777" w:rsidR="004335B7" w:rsidRPr="004335B7" w:rsidRDefault="004335B7" w:rsidP="004335B7">
      <w:pPr>
        <w:keepNext/>
        <w:keepLines/>
      </w:pPr>
      <w:r w:rsidRPr="00E044EF">
        <w:rPr>
          <w:color w:val="FF0000"/>
        </w:rPr>
        <w:t>Block approve</w:t>
      </w:r>
      <w:r>
        <w:rPr>
          <w:color w:val="FF0000"/>
        </w:rPr>
        <w:t>d</w:t>
      </w:r>
      <w:r>
        <w:t>.</w:t>
      </w:r>
    </w:p>
    <w:p w14:paraId="039C4D29" w14:textId="51D8E402" w:rsidR="007615D6" w:rsidRPr="00EB0339" w:rsidRDefault="004335B7" w:rsidP="004335B7">
      <w:r w:rsidRPr="005B25A1">
        <w:rPr>
          <w:b/>
          <w:bCs/>
        </w:rPr>
        <w:t>Status:</w:t>
      </w:r>
      <w:r>
        <w:t xml:space="preserve"> </w:t>
      </w:r>
      <w:r w:rsidRPr="00C3284B">
        <w:rPr>
          <w:color w:val="FF0000"/>
          <w:lang w:eastAsia="en-US"/>
        </w:rPr>
        <w:t>Approved</w:t>
      </w:r>
      <w:r>
        <w:t>.</w:t>
      </w:r>
    </w:p>
    <w:p w14:paraId="1E48CAC7" w14:textId="77777777" w:rsidR="00E00DA6" w:rsidRDefault="007615D6" w:rsidP="000A3FBD">
      <w:pPr>
        <w:pStyle w:val="NormTop"/>
      </w:pPr>
      <w:r>
        <w:rPr>
          <w:color w:val="0000FF"/>
        </w:rPr>
        <w:t>SP-230296</w:t>
      </w:r>
      <w:r w:rsidRPr="00D53282">
        <w:t xml:space="preserve"> </w:t>
      </w:r>
      <w:r>
        <w:t>(CR PACK) Rel-18 CR to TS23222 for TEI18 (Source: SA WG6)</w:t>
      </w:r>
      <w:r>
        <w:br/>
      </w:r>
      <w:r w:rsidRPr="00D53282">
        <w:rPr>
          <w:b/>
        </w:rPr>
        <w:t>Document for:</w:t>
      </w:r>
      <w:r w:rsidRPr="00D53282">
        <w:t xml:space="preserve"> </w:t>
      </w:r>
      <w:r>
        <w:t>Approval</w:t>
      </w:r>
      <w:r>
        <w:br/>
      </w:r>
      <w:r w:rsidRPr="00D53282">
        <w:rPr>
          <w:b/>
        </w:rPr>
        <w:t>Abstract:</w:t>
      </w:r>
      <w:r w:rsidRPr="00D53282">
        <w:t xml:space="preserve"> </w:t>
      </w:r>
      <w:r>
        <w:br/>
        <w:t>23.222 CR0099R1; 23.222 CR0105R2.</w:t>
      </w:r>
    </w:p>
    <w:p w14:paraId="69980690" w14:textId="77777777" w:rsidR="007615D6" w:rsidRPr="005B25A1" w:rsidRDefault="007615D6" w:rsidP="007615D6">
      <w:pPr>
        <w:keepNext/>
        <w:keepLines/>
        <w:rPr>
          <w:b/>
          <w:bCs/>
        </w:rPr>
      </w:pPr>
      <w:r w:rsidRPr="005B25A1">
        <w:rPr>
          <w:b/>
          <w:bCs/>
        </w:rPr>
        <w:t>Plenary Discussion:</w:t>
      </w:r>
    </w:p>
    <w:p w14:paraId="60A29010" w14:textId="77777777" w:rsidR="004335B7" w:rsidRPr="004335B7" w:rsidRDefault="004335B7" w:rsidP="004335B7">
      <w:pPr>
        <w:keepNext/>
        <w:keepLines/>
      </w:pPr>
      <w:r w:rsidRPr="00E044EF">
        <w:rPr>
          <w:color w:val="FF0000"/>
        </w:rPr>
        <w:t>Block approve</w:t>
      </w:r>
      <w:r>
        <w:rPr>
          <w:color w:val="FF0000"/>
        </w:rPr>
        <w:t>d</w:t>
      </w:r>
      <w:r>
        <w:t>.</w:t>
      </w:r>
    </w:p>
    <w:p w14:paraId="343CF89D" w14:textId="577DAAB3" w:rsidR="007615D6" w:rsidRPr="00EB0339" w:rsidRDefault="004335B7" w:rsidP="004335B7">
      <w:r w:rsidRPr="005B25A1">
        <w:rPr>
          <w:b/>
          <w:bCs/>
        </w:rPr>
        <w:t>Status:</w:t>
      </w:r>
      <w:r>
        <w:t xml:space="preserve"> </w:t>
      </w:r>
      <w:r w:rsidRPr="00C3284B">
        <w:rPr>
          <w:color w:val="FF0000"/>
          <w:lang w:eastAsia="en-US"/>
        </w:rPr>
        <w:t>Approved</w:t>
      </w:r>
      <w:r>
        <w:t>.</w:t>
      </w:r>
    </w:p>
    <w:p w14:paraId="221A6DC9" w14:textId="77777777" w:rsidR="00E00DA6" w:rsidRDefault="007615D6" w:rsidP="000A3FBD">
      <w:pPr>
        <w:pStyle w:val="NormTop"/>
      </w:pPr>
      <w:r>
        <w:rPr>
          <w:color w:val="0000FF"/>
        </w:rPr>
        <w:t>SP-230293</w:t>
      </w:r>
      <w:r w:rsidRPr="00D53282">
        <w:t xml:space="preserve"> </w:t>
      </w:r>
      <w:r>
        <w:t>(CR PACK) Rel-18 CR to TS23434 for SEAL_Ph3 (Source: SA WG6)</w:t>
      </w:r>
      <w:r>
        <w:br/>
      </w:r>
      <w:r w:rsidRPr="00D53282">
        <w:rPr>
          <w:b/>
        </w:rPr>
        <w:t>Document for:</w:t>
      </w:r>
      <w:r w:rsidRPr="00D53282">
        <w:t xml:space="preserve"> </w:t>
      </w:r>
      <w:r>
        <w:t>Approval</w:t>
      </w:r>
      <w:r>
        <w:br/>
      </w:r>
      <w:r w:rsidRPr="00D53282">
        <w:rPr>
          <w:b/>
        </w:rPr>
        <w:t>Abstract:</w:t>
      </w:r>
      <w:r w:rsidRPr="00D53282">
        <w:t xml:space="preserve"> </w:t>
      </w:r>
      <w:r>
        <w:br/>
        <w:t>23.434 CR0153R1; 23.434 CR0154R1; 23.434 CR0155R1; 23.434 CR0156R1; 23.434 CR0158R1; 23.434 CR0159R2; 23.434 CR0174; 23.434 CR0170R1; 23.434 CR0182R1; 23.434 CR0183R1; 23.434 CR0184R1; 23.434 CR0185R1; 23.434 CR0186R1; 23.434 CR0189R1; 23.434 CR0179R1; 23.434 CR0168R3.</w:t>
      </w:r>
    </w:p>
    <w:p w14:paraId="6AF28E2F" w14:textId="77777777" w:rsidR="007615D6" w:rsidRPr="005B25A1" w:rsidRDefault="007615D6" w:rsidP="007615D6">
      <w:pPr>
        <w:keepNext/>
        <w:keepLines/>
        <w:rPr>
          <w:b/>
          <w:bCs/>
        </w:rPr>
      </w:pPr>
      <w:r w:rsidRPr="005B25A1">
        <w:rPr>
          <w:b/>
          <w:bCs/>
        </w:rPr>
        <w:t>Plenary Discussion:</w:t>
      </w:r>
    </w:p>
    <w:p w14:paraId="2C5CF487" w14:textId="77777777" w:rsidR="004335B7" w:rsidRPr="004335B7" w:rsidRDefault="004335B7" w:rsidP="004335B7">
      <w:pPr>
        <w:keepNext/>
        <w:keepLines/>
      </w:pPr>
      <w:r w:rsidRPr="00E044EF">
        <w:rPr>
          <w:color w:val="FF0000"/>
        </w:rPr>
        <w:t>Block approve</w:t>
      </w:r>
      <w:r>
        <w:rPr>
          <w:color w:val="FF0000"/>
        </w:rPr>
        <w:t>d</w:t>
      </w:r>
      <w:r>
        <w:t>.</w:t>
      </w:r>
    </w:p>
    <w:p w14:paraId="67A23A0A" w14:textId="051D9B11" w:rsidR="007615D6" w:rsidRPr="00EB0339" w:rsidRDefault="004335B7" w:rsidP="004335B7">
      <w:r w:rsidRPr="005B25A1">
        <w:rPr>
          <w:b/>
          <w:bCs/>
        </w:rPr>
        <w:t>Status:</w:t>
      </w:r>
      <w:r>
        <w:t xml:space="preserve"> </w:t>
      </w:r>
      <w:r w:rsidRPr="00C3284B">
        <w:rPr>
          <w:color w:val="FF0000"/>
          <w:lang w:eastAsia="en-US"/>
        </w:rPr>
        <w:t>Approved</w:t>
      </w:r>
      <w:r>
        <w:t>.</w:t>
      </w:r>
    </w:p>
    <w:p w14:paraId="55997AE8" w14:textId="77777777" w:rsidR="00E00DA6" w:rsidRDefault="007615D6" w:rsidP="000A3FBD">
      <w:pPr>
        <w:pStyle w:val="NormTop"/>
      </w:pPr>
      <w:r>
        <w:rPr>
          <w:color w:val="0000FF"/>
        </w:rPr>
        <w:t>SP-230291</w:t>
      </w:r>
      <w:r w:rsidRPr="00D53282">
        <w:t xml:space="preserve"> </w:t>
      </w:r>
      <w:r>
        <w:t>(CR PACK) Rel-18 CRs to TS23289 for MCOver5MBS (Source: SA WG6)</w:t>
      </w:r>
      <w:r>
        <w:br/>
      </w:r>
      <w:r w:rsidRPr="00D53282">
        <w:rPr>
          <w:b/>
        </w:rPr>
        <w:t>Document for:</w:t>
      </w:r>
      <w:r w:rsidRPr="00D53282">
        <w:t xml:space="preserve"> </w:t>
      </w:r>
      <w:r>
        <w:t>Approval</w:t>
      </w:r>
      <w:r>
        <w:br/>
      </w:r>
      <w:r w:rsidRPr="00D53282">
        <w:rPr>
          <w:b/>
        </w:rPr>
        <w:t>Abstract:</w:t>
      </w:r>
      <w:r w:rsidRPr="00D53282">
        <w:t xml:space="preserve"> </w:t>
      </w:r>
      <w:r>
        <w:br/>
        <w:t>23.289 CR0096R1; 23.289 CR0100R1; 23.289 CR0097R2; 23.289 CR0098R2.</w:t>
      </w:r>
    </w:p>
    <w:p w14:paraId="7C0CF7FC" w14:textId="77777777" w:rsidR="007615D6" w:rsidRPr="005B25A1" w:rsidRDefault="007615D6" w:rsidP="007615D6">
      <w:pPr>
        <w:keepNext/>
        <w:keepLines/>
        <w:rPr>
          <w:b/>
          <w:bCs/>
        </w:rPr>
      </w:pPr>
      <w:r w:rsidRPr="005B25A1">
        <w:rPr>
          <w:b/>
          <w:bCs/>
        </w:rPr>
        <w:t>Plenary Discussion:</w:t>
      </w:r>
    </w:p>
    <w:p w14:paraId="34CEEFD6" w14:textId="77777777" w:rsidR="004335B7" w:rsidRPr="004335B7" w:rsidRDefault="004335B7" w:rsidP="004335B7">
      <w:pPr>
        <w:keepNext/>
        <w:keepLines/>
      </w:pPr>
      <w:r w:rsidRPr="00E044EF">
        <w:rPr>
          <w:color w:val="FF0000"/>
        </w:rPr>
        <w:t>Block approve</w:t>
      </w:r>
      <w:r>
        <w:rPr>
          <w:color w:val="FF0000"/>
        </w:rPr>
        <w:t>d</w:t>
      </w:r>
      <w:r>
        <w:t>.</w:t>
      </w:r>
    </w:p>
    <w:p w14:paraId="464666CF" w14:textId="01D3B751" w:rsidR="007615D6" w:rsidRPr="00EB0339" w:rsidRDefault="004335B7" w:rsidP="004335B7">
      <w:r w:rsidRPr="005B25A1">
        <w:rPr>
          <w:b/>
          <w:bCs/>
        </w:rPr>
        <w:t>Status:</w:t>
      </w:r>
      <w:r>
        <w:t xml:space="preserve"> </w:t>
      </w:r>
      <w:r w:rsidRPr="00C3284B">
        <w:rPr>
          <w:color w:val="FF0000"/>
          <w:lang w:eastAsia="en-US"/>
        </w:rPr>
        <w:t>Approved</w:t>
      </w:r>
      <w:r>
        <w:t>.</w:t>
      </w:r>
    </w:p>
    <w:p w14:paraId="15E2E95F" w14:textId="77777777" w:rsidR="00E00DA6" w:rsidRDefault="007615D6" w:rsidP="000A3FBD">
      <w:pPr>
        <w:pStyle w:val="NormTop"/>
      </w:pPr>
      <w:r>
        <w:rPr>
          <w:color w:val="0000FF"/>
        </w:rPr>
        <w:lastRenderedPageBreak/>
        <w:t>SP-230284</w:t>
      </w:r>
      <w:r w:rsidRPr="00D53282">
        <w:t xml:space="preserve"> </w:t>
      </w:r>
      <w:r>
        <w:t>(CR PACK) Rel-18 CRs to TS23434 for ADAES (Source: SA WG6)</w:t>
      </w:r>
      <w:r>
        <w:br/>
      </w:r>
      <w:r w:rsidRPr="00D53282">
        <w:rPr>
          <w:b/>
        </w:rPr>
        <w:t>Document for:</w:t>
      </w:r>
      <w:r w:rsidRPr="00D53282">
        <w:t xml:space="preserve"> </w:t>
      </w:r>
      <w:r>
        <w:t>Approval</w:t>
      </w:r>
      <w:r>
        <w:br/>
      </w:r>
      <w:r w:rsidRPr="00D53282">
        <w:rPr>
          <w:b/>
        </w:rPr>
        <w:t>Abstract:</w:t>
      </w:r>
      <w:r w:rsidRPr="00D53282">
        <w:t xml:space="preserve"> </w:t>
      </w:r>
      <w:r>
        <w:br/>
        <w:t>23.434 CR0162.</w:t>
      </w:r>
    </w:p>
    <w:p w14:paraId="3D1F90A4" w14:textId="77777777" w:rsidR="007615D6" w:rsidRPr="005B25A1" w:rsidRDefault="007615D6" w:rsidP="007615D6">
      <w:pPr>
        <w:keepNext/>
        <w:keepLines/>
        <w:rPr>
          <w:b/>
          <w:bCs/>
        </w:rPr>
      </w:pPr>
      <w:r w:rsidRPr="005B25A1">
        <w:rPr>
          <w:b/>
          <w:bCs/>
        </w:rPr>
        <w:t>Plenary Discussion:</w:t>
      </w:r>
    </w:p>
    <w:p w14:paraId="6A461178" w14:textId="77777777" w:rsidR="004335B7" w:rsidRPr="004335B7" w:rsidRDefault="004335B7" w:rsidP="004335B7">
      <w:pPr>
        <w:keepNext/>
        <w:keepLines/>
      </w:pPr>
      <w:r w:rsidRPr="00E044EF">
        <w:rPr>
          <w:color w:val="FF0000"/>
        </w:rPr>
        <w:t>Block approve</w:t>
      </w:r>
      <w:r>
        <w:rPr>
          <w:color w:val="FF0000"/>
        </w:rPr>
        <w:t>d</w:t>
      </w:r>
      <w:r>
        <w:t>.</w:t>
      </w:r>
    </w:p>
    <w:p w14:paraId="426E52DC" w14:textId="1D190FD9" w:rsidR="007615D6" w:rsidRPr="00EB0339" w:rsidRDefault="004335B7" w:rsidP="004335B7">
      <w:r w:rsidRPr="005B25A1">
        <w:rPr>
          <w:b/>
          <w:bCs/>
        </w:rPr>
        <w:t>Status:</w:t>
      </w:r>
      <w:r>
        <w:t xml:space="preserve"> </w:t>
      </w:r>
      <w:r w:rsidRPr="00C3284B">
        <w:rPr>
          <w:color w:val="FF0000"/>
          <w:lang w:eastAsia="en-US"/>
        </w:rPr>
        <w:t>Approved</w:t>
      </w:r>
      <w:r>
        <w:t>.</w:t>
      </w:r>
    </w:p>
    <w:p w14:paraId="1D6DA0DC" w14:textId="77777777" w:rsidR="00E00DA6" w:rsidRDefault="007615D6" w:rsidP="000A3FBD">
      <w:pPr>
        <w:pStyle w:val="NormTop"/>
      </w:pPr>
      <w:r>
        <w:rPr>
          <w:color w:val="0000FF"/>
        </w:rPr>
        <w:t>SP-230289</w:t>
      </w:r>
      <w:r w:rsidRPr="00D53282">
        <w:t xml:space="preserve"> </w:t>
      </w:r>
      <w:r>
        <w:t>(CR PACK) Rel-18 CRs to TS23280, TS23281, TS23282 and TS23379 for MC_AHGC (Source: SA WG6)</w:t>
      </w:r>
      <w:r>
        <w:br/>
      </w:r>
      <w:r w:rsidRPr="00D53282">
        <w:rPr>
          <w:b/>
        </w:rPr>
        <w:t>Document for:</w:t>
      </w:r>
      <w:r w:rsidRPr="00D53282">
        <w:t xml:space="preserve"> </w:t>
      </w:r>
      <w:r>
        <w:t>Approval</w:t>
      </w:r>
      <w:r>
        <w:br/>
      </w:r>
      <w:r w:rsidRPr="00D53282">
        <w:rPr>
          <w:b/>
        </w:rPr>
        <w:t>Abstract:</w:t>
      </w:r>
      <w:r w:rsidRPr="00D53282">
        <w:t xml:space="preserve"> </w:t>
      </w:r>
      <w:r>
        <w:br/>
        <w:t>23.379 CR0332; 23.379 CR0333R2; 23.379 CR0335R2; 23.379 CR0328R4; 23.379 CR0330R2; 23.281 CR0168R2; 23.282 CR0300R2; 23.282 CR0305R1; 23.282 CR0306R1; 23.379 CR0338R1; 23.281 CR0173R1; 23.280 CR0356R3; 23.282 CR0304R2; 23.379 CR0339R2.</w:t>
      </w:r>
    </w:p>
    <w:p w14:paraId="11C0D0B8" w14:textId="77777777" w:rsidR="007615D6" w:rsidRPr="005B25A1" w:rsidRDefault="007615D6" w:rsidP="007615D6">
      <w:pPr>
        <w:keepNext/>
        <w:keepLines/>
        <w:rPr>
          <w:b/>
          <w:bCs/>
        </w:rPr>
      </w:pPr>
      <w:r w:rsidRPr="005B25A1">
        <w:rPr>
          <w:b/>
          <w:bCs/>
        </w:rPr>
        <w:t>Plenary Discussion:</w:t>
      </w:r>
    </w:p>
    <w:p w14:paraId="3C507375" w14:textId="77777777" w:rsidR="004335B7" w:rsidRPr="004335B7" w:rsidRDefault="004335B7" w:rsidP="004335B7">
      <w:pPr>
        <w:keepNext/>
        <w:keepLines/>
      </w:pPr>
      <w:r w:rsidRPr="00E044EF">
        <w:rPr>
          <w:color w:val="FF0000"/>
        </w:rPr>
        <w:t>Block approve</w:t>
      </w:r>
      <w:r>
        <w:rPr>
          <w:color w:val="FF0000"/>
        </w:rPr>
        <w:t>d</w:t>
      </w:r>
      <w:r>
        <w:t>.</w:t>
      </w:r>
    </w:p>
    <w:p w14:paraId="70FFEC32" w14:textId="756A140F" w:rsidR="007615D6" w:rsidRPr="00EB0339" w:rsidRDefault="004335B7" w:rsidP="004335B7">
      <w:r w:rsidRPr="005B25A1">
        <w:rPr>
          <w:b/>
          <w:bCs/>
        </w:rPr>
        <w:t>Status:</w:t>
      </w:r>
      <w:r>
        <w:t xml:space="preserve"> </w:t>
      </w:r>
      <w:r w:rsidRPr="00C3284B">
        <w:rPr>
          <w:color w:val="FF0000"/>
          <w:lang w:eastAsia="en-US"/>
        </w:rPr>
        <w:t>Approved</w:t>
      </w:r>
      <w:r>
        <w:t>.</w:t>
      </w:r>
    </w:p>
    <w:p w14:paraId="251522FE" w14:textId="77777777" w:rsidR="00E00DA6" w:rsidRDefault="007615D6" w:rsidP="000A3FBD">
      <w:pPr>
        <w:pStyle w:val="NormTop"/>
      </w:pPr>
      <w:r>
        <w:rPr>
          <w:color w:val="0000FF"/>
        </w:rPr>
        <w:t>SP-230288</w:t>
      </w:r>
      <w:r w:rsidRPr="00D53282">
        <w:t xml:space="preserve"> </w:t>
      </w:r>
      <w:r>
        <w:t>(CR PACK) Rel-18 CRs to TS23280 for Irail (Source: SA WG6)</w:t>
      </w:r>
      <w:r>
        <w:br/>
      </w:r>
      <w:r w:rsidRPr="00D53282">
        <w:rPr>
          <w:b/>
        </w:rPr>
        <w:t>Document for:</w:t>
      </w:r>
      <w:r w:rsidRPr="00D53282">
        <w:t xml:space="preserve"> </w:t>
      </w:r>
      <w:r>
        <w:t>Approval</w:t>
      </w:r>
      <w:r>
        <w:br/>
      </w:r>
      <w:r w:rsidRPr="00D53282">
        <w:rPr>
          <w:b/>
        </w:rPr>
        <w:t>Abstract:</w:t>
      </w:r>
      <w:r w:rsidRPr="00D53282">
        <w:t xml:space="preserve"> </w:t>
      </w:r>
      <w:r>
        <w:br/>
        <w:t>23.280 CR0363R3; 23.280 CR0367R3.</w:t>
      </w:r>
    </w:p>
    <w:p w14:paraId="36EC223F" w14:textId="77777777" w:rsidR="007615D6" w:rsidRPr="005B25A1" w:rsidRDefault="007615D6" w:rsidP="007615D6">
      <w:pPr>
        <w:keepNext/>
        <w:keepLines/>
        <w:rPr>
          <w:b/>
          <w:bCs/>
        </w:rPr>
      </w:pPr>
      <w:r w:rsidRPr="005B25A1">
        <w:rPr>
          <w:b/>
          <w:bCs/>
        </w:rPr>
        <w:t>Plenary Discussion:</w:t>
      </w:r>
    </w:p>
    <w:p w14:paraId="213F822C" w14:textId="77777777" w:rsidR="004335B7" w:rsidRPr="004335B7" w:rsidRDefault="004335B7" w:rsidP="004335B7">
      <w:pPr>
        <w:keepNext/>
        <w:keepLines/>
      </w:pPr>
      <w:r w:rsidRPr="00E044EF">
        <w:rPr>
          <w:color w:val="FF0000"/>
        </w:rPr>
        <w:t>Block approve</w:t>
      </w:r>
      <w:r>
        <w:rPr>
          <w:color w:val="FF0000"/>
        </w:rPr>
        <w:t>d</w:t>
      </w:r>
      <w:r>
        <w:t>.</w:t>
      </w:r>
    </w:p>
    <w:p w14:paraId="11EF7A11" w14:textId="1C71907A" w:rsidR="007615D6" w:rsidRPr="00EB0339" w:rsidRDefault="004335B7" w:rsidP="004335B7">
      <w:r w:rsidRPr="005B25A1">
        <w:rPr>
          <w:b/>
          <w:bCs/>
        </w:rPr>
        <w:t>Status:</w:t>
      </w:r>
      <w:r>
        <w:t xml:space="preserve"> </w:t>
      </w:r>
      <w:r w:rsidRPr="00C3284B">
        <w:rPr>
          <w:color w:val="FF0000"/>
          <w:lang w:eastAsia="en-US"/>
        </w:rPr>
        <w:t>Approved</w:t>
      </w:r>
      <w:r>
        <w:t>.</w:t>
      </w:r>
    </w:p>
    <w:p w14:paraId="2B2A9C85" w14:textId="77777777" w:rsidR="00E00DA6" w:rsidRDefault="007615D6" w:rsidP="000A3FBD">
      <w:pPr>
        <w:pStyle w:val="NormTop"/>
      </w:pPr>
      <w:r>
        <w:rPr>
          <w:color w:val="0000FF"/>
        </w:rPr>
        <w:t>SP-230287</w:t>
      </w:r>
      <w:r w:rsidRPr="00D53282">
        <w:t xml:space="preserve"> </w:t>
      </w:r>
      <w:r>
        <w:t>(CR PACK) Rel-18 CR to TS23280, TS23281, TS23282, TS23283 and 23379 for enh4MCPTT (Source: SA WG6)</w:t>
      </w:r>
      <w:r>
        <w:br/>
      </w:r>
      <w:r w:rsidRPr="00D53282">
        <w:rPr>
          <w:b/>
        </w:rPr>
        <w:t>Document for:</w:t>
      </w:r>
      <w:r w:rsidRPr="00D53282">
        <w:t xml:space="preserve"> </w:t>
      </w:r>
      <w:r>
        <w:t>Approval</w:t>
      </w:r>
      <w:r>
        <w:br/>
      </w:r>
      <w:r w:rsidRPr="00D53282">
        <w:rPr>
          <w:b/>
        </w:rPr>
        <w:t>Abstract:</w:t>
      </w:r>
      <w:r w:rsidRPr="00D53282">
        <w:t xml:space="preserve"> </w:t>
      </w:r>
      <w:r>
        <w:br/>
        <w:t>23.280 CR0358R5; 23.283 CR0066R2; 23.379 CR0336R2; 23.280 CR0366R2; 23.281 CR0171R2; 23.379 CR0337R2; 23.281 CR0172R2; 23.282 CR0303R2.</w:t>
      </w:r>
    </w:p>
    <w:p w14:paraId="1CC35297" w14:textId="77777777" w:rsidR="007615D6" w:rsidRPr="005B25A1" w:rsidRDefault="007615D6" w:rsidP="007615D6">
      <w:pPr>
        <w:keepNext/>
        <w:keepLines/>
        <w:rPr>
          <w:b/>
          <w:bCs/>
        </w:rPr>
      </w:pPr>
      <w:r w:rsidRPr="005B25A1">
        <w:rPr>
          <w:b/>
          <w:bCs/>
        </w:rPr>
        <w:t>Plenary Discussion:</w:t>
      </w:r>
    </w:p>
    <w:p w14:paraId="2FB07E99" w14:textId="77777777" w:rsidR="004335B7" w:rsidRPr="004335B7" w:rsidRDefault="004335B7" w:rsidP="004335B7">
      <w:pPr>
        <w:keepNext/>
        <w:keepLines/>
      </w:pPr>
      <w:r w:rsidRPr="00E044EF">
        <w:rPr>
          <w:color w:val="FF0000"/>
        </w:rPr>
        <w:t>Block approve</w:t>
      </w:r>
      <w:r>
        <w:rPr>
          <w:color w:val="FF0000"/>
        </w:rPr>
        <w:t>d</w:t>
      </w:r>
      <w:r>
        <w:t>.</w:t>
      </w:r>
    </w:p>
    <w:p w14:paraId="2EAAF944" w14:textId="20F592E5" w:rsidR="007615D6" w:rsidRPr="00EB0339" w:rsidRDefault="004335B7" w:rsidP="004335B7">
      <w:r w:rsidRPr="005B25A1">
        <w:rPr>
          <w:b/>
          <w:bCs/>
        </w:rPr>
        <w:t>Status:</w:t>
      </w:r>
      <w:r>
        <w:t xml:space="preserve"> </w:t>
      </w:r>
      <w:r w:rsidRPr="00C3284B">
        <w:rPr>
          <w:color w:val="FF0000"/>
          <w:lang w:eastAsia="en-US"/>
        </w:rPr>
        <w:t>Approved</w:t>
      </w:r>
      <w:r>
        <w:t>.</w:t>
      </w:r>
    </w:p>
    <w:p w14:paraId="7029658A" w14:textId="77777777" w:rsidR="00E00DA6" w:rsidRDefault="007615D6" w:rsidP="000A3FBD">
      <w:pPr>
        <w:pStyle w:val="NormTop"/>
      </w:pPr>
      <w:r>
        <w:rPr>
          <w:color w:val="0000FF"/>
        </w:rPr>
        <w:t>SP-230286</w:t>
      </w:r>
      <w:r w:rsidRPr="00D53282">
        <w:t xml:space="preserve"> </w:t>
      </w:r>
      <w:r>
        <w:t>(CR PACK) Rel-18 CRs to TS23222 and TS23558 for EDGEAPP_Ph2 (Source: SA WG6)</w:t>
      </w:r>
      <w:r>
        <w:br/>
      </w:r>
      <w:r w:rsidRPr="00D53282">
        <w:rPr>
          <w:b/>
        </w:rPr>
        <w:t>Document for:</w:t>
      </w:r>
      <w:r w:rsidRPr="00D53282">
        <w:t xml:space="preserve"> </w:t>
      </w:r>
      <w:r>
        <w:t>Approval</w:t>
      </w:r>
      <w:r>
        <w:br/>
      </w:r>
      <w:r w:rsidRPr="00D53282">
        <w:rPr>
          <w:b/>
        </w:rPr>
        <w:t>Abstract:</w:t>
      </w:r>
      <w:r w:rsidRPr="00D53282">
        <w:t xml:space="preserve"> </w:t>
      </w:r>
      <w:r>
        <w:br/>
        <w:t>23.558 CR0154; 23.558 CR0171; 23.558 CR0211; 23.558 CR0176R1; 23.558 CR0198R1; 23.558 CR0201R1; 23.558 CR0170R1; 23.558 CR0158R2; 23.558 CR0167R2; 23.558 CR0168R2; 23.222 CR0102R2; 23.558 CR0183R2; 23.558 CR0193R2; 23.558 CR0197R2; 23.558 CR0203R2; 23.558 CR0222R2; 23.558 CR0190R2; 23.558 CR0237; 23.558 CR0165R4; 23.558 CR0248R1; 23.558 CR0136R5; 23.558 CR0264R1; 23.558 CR0205R3; 23.558 CR0232R1; 23.558 CR0233R2; 23.558 CR0229R2; 23.558 CR0231R2; 23.558 CR0155R5; 23.558 CR0156R6; 23.558 CR0230R2; 23.558 CR0240R2; 23.558 CR0238R2; 23.558 CR0258R2; 23.558 CR0259R2; 23.558 CR0263R2; 23.558 CR0138R11; 23.558 CR0214R5; 23.558 CR0196R4; 23.558 CR0234R3; 23.558 CR0207R5; 23.558 CR0236R3; 23.558 CR0247R2; 23.558 CR0254R2; 23.558 CR0255R2; 23.558 CR0220R4; 23.558 CR0159R6; 23.558 CR0235R5.</w:t>
      </w:r>
    </w:p>
    <w:p w14:paraId="7F29560A" w14:textId="77777777" w:rsidR="007615D6" w:rsidRPr="005B25A1" w:rsidRDefault="007615D6" w:rsidP="007615D6">
      <w:pPr>
        <w:keepNext/>
        <w:keepLines/>
        <w:rPr>
          <w:b/>
          <w:bCs/>
        </w:rPr>
      </w:pPr>
      <w:r w:rsidRPr="005B25A1">
        <w:rPr>
          <w:b/>
          <w:bCs/>
        </w:rPr>
        <w:t>Plenary Discussion:</w:t>
      </w:r>
    </w:p>
    <w:p w14:paraId="11B184B1" w14:textId="77777777" w:rsidR="004335B7" w:rsidRPr="004335B7" w:rsidRDefault="004335B7" w:rsidP="004335B7">
      <w:pPr>
        <w:keepNext/>
        <w:keepLines/>
      </w:pPr>
      <w:r w:rsidRPr="00E044EF">
        <w:rPr>
          <w:color w:val="FF0000"/>
        </w:rPr>
        <w:t>Block approve</w:t>
      </w:r>
      <w:r>
        <w:rPr>
          <w:color w:val="FF0000"/>
        </w:rPr>
        <w:t>d</w:t>
      </w:r>
      <w:r>
        <w:t>.</w:t>
      </w:r>
    </w:p>
    <w:p w14:paraId="1DC47AE7" w14:textId="623C3D82" w:rsidR="007615D6" w:rsidRPr="00EB0339" w:rsidRDefault="004335B7" w:rsidP="004335B7">
      <w:r w:rsidRPr="005B25A1">
        <w:rPr>
          <w:b/>
          <w:bCs/>
        </w:rPr>
        <w:t>Status:</w:t>
      </w:r>
      <w:r>
        <w:t xml:space="preserve"> </w:t>
      </w:r>
      <w:r w:rsidRPr="00C3284B">
        <w:rPr>
          <w:color w:val="FF0000"/>
          <w:lang w:eastAsia="en-US"/>
        </w:rPr>
        <w:t>Approved</w:t>
      </w:r>
      <w:r>
        <w:t>.</w:t>
      </w:r>
    </w:p>
    <w:p w14:paraId="15ABB8FA" w14:textId="77777777" w:rsidR="00E00DA6" w:rsidRDefault="007615D6" w:rsidP="000A3FBD">
      <w:pPr>
        <w:pStyle w:val="NormTop"/>
      </w:pPr>
      <w:r>
        <w:rPr>
          <w:color w:val="0000FF"/>
        </w:rPr>
        <w:lastRenderedPageBreak/>
        <w:t>SP-230285</w:t>
      </w:r>
      <w:r w:rsidRPr="00D53282">
        <w:t xml:space="preserve"> </w:t>
      </w:r>
      <w:r>
        <w:t>(CR PACK) Rel-18 CRs to TS23554 for 5GMARCH_Ph2 (Source: SA WG6)</w:t>
      </w:r>
      <w:r>
        <w:br/>
      </w:r>
      <w:r w:rsidRPr="00D53282">
        <w:rPr>
          <w:b/>
        </w:rPr>
        <w:t>Document for:</w:t>
      </w:r>
      <w:r w:rsidRPr="00D53282">
        <w:t xml:space="preserve"> </w:t>
      </w:r>
      <w:r>
        <w:t>Approval</w:t>
      </w:r>
      <w:r>
        <w:br/>
      </w:r>
      <w:r w:rsidRPr="00D53282">
        <w:rPr>
          <w:b/>
        </w:rPr>
        <w:t>Abstract:</w:t>
      </w:r>
      <w:r w:rsidRPr="00D53282">
        <w:t xml:space="preserve"> </w:t>
      </w:r>
      <w:r>
        <w:br/>
        <w:t>23.554 CR0098R1; 23.554 CR0100R1; 23.554 CR0101R1; 23.554 CR0097R1; 23.554 CR0095R2; 23.554 CR0096R2; 23.554 CR0110R1; 23.554 CR0109R1; 23.554 CR0107R1; 23.554 CR0104R1; 23.554 CR0106R1; 23.554 CR0108R1; 23.554 CR0114R1; 23.554 CR0115R1; 23.554 CR0117R1; 23.554 CR0102R1; 23.554 CR0105R2.</w:t>
      </w:r>
    </w:p>
    <w:p w14:paraId="77E4061D" w14:textId="77777777" w:rsidR="007615D6" w:rsidRPr="005B25A1" w:rsidRDefault="007615D6" w:rsidP="007615D6">
      <w:pPr>
        <w:keepNext/>
        <w:keepLines/>
        <w:rPr>
          <w:b/>
          <w:bCs/>
        </w:rPr>
      </w:pPr>
      <w:r w:rsidRPr="005B25A1">
        <w:rPr>
          <w:b/>
          <w:bCs/>
        </w:rPr>
        <w:t>Plenary Discussion:</w:t>
      </w:r>
    </w:p>
    <w:p w14:paraId="651C4628" w14:textId="77777777" w:rsidR="004335B7" w:rsidRPr="004335B7" w:rsidRDefault="004335B7" w:rsidP="004335B7">
      <w:pPr>
        <w:keepNext/>
        <w:keepLines/>
      </w:pPr>
      <w:r w:rsidRPr="00E044EF">
        <w:rPr>
          <w:color w:val="FF0000"/>
        </w:rPr>
        <w:t>Block approve</w:t>
      </w:r>
      <w:r>
        <w:rPr>
          <w:color w:val="FF0000"/>
        </w:rPr>
        <w:t>d</w:t>
      </w:r>
      <w:r>
        <w:t>.</w:t>
      </w:r>
    </w:p>
    <w:p w14:paraId="78478F0B" w14:textId="08BC6312" w:rsidR="007615D6" w:rsidRPr="00EB0339" w:rsidRDefault="004335B7" w:rsidP="004335B7">
      <w:r w:rsidRPr="005B25A1">
        <w:rPr>
          <w:b/>
          <w:bCs/>
        </w:rPr>
        <w:t>Status:</w:t>
      </w:r>
      <w:r>
        <w:t xml:space="preserve"> </w:t>
      </w:r>
      <w:r w:rsidRPr="00C3284B">
        <w:rPr>
          <w:color w:val="FF0000"/>
          <w:lang w:eastAsia="en-US"/>
        </w:rPr>
        <w:t>Approved</w:t>
      </w:r>
      <w:r>
        <w:t>.</w:t>
      </w:r>
    </w:p>
    <w:p w14:paraId="6C47814C" w14:textId="77777777" w:rsidR="00E00DA6" w:rsidRDefault="007615D6" w:rsidP="000A3FBD">
      <w:pPr>
        <w:pStyle w:val="NormTop"/>
      </w:pPr>
      <w:r>
        <w:rPr>
          <w:color w:val="0000FF"/>
        </w:rPr>
        <w:t>SP-230292</w:t>
      </w:r>
      <w:r w:rsidRPr="00D53282">
        <w:t xml:space="preserve"> </w:t>
      </w:r>
      <w:r>
        <w:t>(CR PACK) Rel-18 CR to TS23222 and TS23434 for NSCALE (Source: SA WG6)</w:t>
      </w:r>
      <w:r>
        <w:br/>
      </w:r>
      <w:r w:rsidRPr="00D53282">
        <w:rPr>
          <w:b/>
        </w:rPr>
        <w:t>Document for:</w:t>
      </w:r>
      <w:r w:rsidRPr="00D53282">
        <w:t xml:space="preserve"> </w:t>
      </w:r>
      <w:r>
        <w:t>Approval</w:t>
      </w:r>
      <w:r>
        <w:br/>
      </w:r>
      <w:r w:rsidRPr="00D53282">
        <w:rPr>
          <w:b/>
        </w:rPr>
        <w:t>Abstract:</w:t>
      </w:r>
      <w:r w:rsidRPr="00D53282">
        <w:t xml:space="preserve"> </w:t>
      </w:r>
      <w:r>
        <w:br/>
        <w:t>23.434 CR0163R1; 23.222 CR0104.</w:t>
      </w:r>
    </w:p>
    <w:p w14:paraId="0E382B89" w14:textId="77777777" w:rsidR="007615D6" w:rsidRPr="005B25A1" w:rsidRDefault="007615D6" w:rsidP="007615D6">
      <w:pPr>
        <w:keepNext/>
        <w:keepLines/>
        <w:rPr>
          <w:b/>
          <w:bCs/>
        </w:rPr>
      </w:pPr>
      <w:r w:rsidRPr="005B25A1">
        <w:rPr>
          <w:b/>
          <w:bCs/>
        </w:rPr>
        <w:t>Plenary Discussion:</w:t>
      </w:r>
    </w:p>
    <w:p w14:paraId="08D55C97" w14:textId="77777777" w:rsidR="004335B7" w:rsidRPr="004335B7" w:rsidRDefault="004335B7" w:rsidP="004335B7">
      <w:pPr>
        <w:keepNext/>
        <w:keepLines/>
      </w:pPr>
      <w:r w:rsidRPr="00E044EF">
        <w:rPr>
          <w:color w:val="FF0000"/>
        </w:rPr>
        <w:t>Block approve</w:t>
      </w:r>
      <w:r>
        <w:rPr>
          <w:color w:val="FF0000"/>
        </w:rPr>
        <w:t>d</w:t>
      </w:r>
      <w:r>
        <w:t>.</w:t>
      </w:r>
    </w:p>
    <w:p w14:paraId="1CEE671C" w14:textId="7C4DD11D" w:rsidR="007615D6" w:rsidRPr="00EB0339" w:rsidRDefault="004335B7" w:rsidP="004335B7">
      <w:r w:rsidRPr="005B25A1">
        <w:rPr>
          <w:b/>
          <w:bCs/>
        </w:rPr>
        <w:t>Status:</w:t>
      </w:r>
      <w:r>
        <w:t xml:space="preserve"> </w:t>
      </w:r>
      <w:r w:rsidRPr="00C3284B">
        <w:rPr>
          <w:color w:val="FF0000"/>
          <w:lang w:eastAsia="en-US"/>
        </w:rPr>
        <w:t>Approved</w:t>
      </w:r>
      <w:r>
        <w:t>.</w:t>
      </w:r>
    </w:p>
    <w:p w14:paraId="00F66FF9" w14:textId="77777777" w:rsidR="00E00DA6" w:rsidRDefault="007615D6" w:rsidP="000A3FBD">
      <w:pPr>
        <w:pStyle w:val="NormTop"/>
      </w:pPr>
      <w:r>
        <w:rPr>
          <w:color w:val="0000FF"/>
        </w:rPr>
        <w:t>SP-230294</w:t>
      </w:r>
      <w:r w:rsidRPr="00D53282">
        <w:t xml:space="preserve"> </w:t>
      </w:r>
      <w:r>
        <w:t>(CR PACK) Rel-18 CR to TS23434 and TS23558 for SEALDD (Source: SA WG6)</w:t>
      </w:r>
      <w:r>
        <w:br/>
      </w:r>
      <w:r w:rsidRPr="00D53282">
        <w:rPr>
          <w:b/>
        </w:rPr>
        <w:t>Document for:</w:t>
      </w:r>
      <w:r w:rsidRPr="00D53282">
        <w:t xml:space="preserve"> </w:t>
      </w:r>
      <w:r>
        <w:t>Approval</w:t>
      </w:r>
      <w:r>
        <w:br/>
      </w:r>
      <w:r w:rsidRPr="00D53282">
        <w:rPr>
          <w:b/>
        </w:rPr>
        <w:t>Abstract:</w:t>
      </w:r>
      <w:r w:rsidRPr="00D53282">
        <w:t xml:space="preserve"> </w:t>
      </w:r>
      <w:r>
        <w:br/>
        <w:t>23.558 CR0173R1; 23.434 CR0164R1.</w:t>
      </w:r>
    </w:p>
    <w:p w14:paraId="09324BEC" w14:textId="77777777" w:rsidR="007615D6" w:rsidRPr="005B25A1" w:rsidRDefault="007615D6" w:rsidP="007615D6">
      <w:pPr>
        <w:keepNext/>
        <w:keepLines/>
        <w:rPr>
          <w:b/>
          <w:bCs/>
        </w:rPr>
      </w:pPr>
      <w:r w:rsidRPr="005B25A1">
        <w:rPr>
          <w:b/>
          <w:bCs/>
        </w:rPr>
        <w:t>Plenary Discussion:</w:t>
      </w:r>
    </w:p>
    <w:p w14:paraId="7BE6F844" w14:textId="77777777" w:rsidR="004335B7" w:rsidRPr="004335B7" w:rsidRDefault="004335B7" w:rsidP="004335B7">
      <w:pPr>
        <w:keepNext/>
        <w:keepLines/>
      </w:pPr>
      <w:r w:rsidRPr="00E044EF">
        <w:rPr>
          <w:color w:val="FF0000"/>
        </w:rPr>
        <w:t>Block approve</w:t>
      </w:r>
      <w:r>
        <w:rPr>
          <w:color w:val="FF0000"/>
        </w:rPr>
        <w:t>d</w:t>
      </w:r>
      <w:r>
        <w:t>.</w:t>
      </w:r>
    </w:p>
    <w:p w14:paraId="6D6B7F19" w14:textId="66CF526B" w:rsidR="007615D6" w:rsidRPr="00EB0339" w:rsidRDefault="004335B7" w:rsidP="004335B7">
      <w:r w:rsidRPr="005B25A1">
        <w:rPr>
          <w:b/>
          <w:bCs/>
        </w:rPr>
        <w:t>Status:</w:t>
      </w:r>
      <w:r>
        <w:t xml:space="preserve"> </w:t>
      </w:r>
      <w:r w:rsidRPr="00C3284B">
        <w:rPr>
          <w:color w:val="FF0000"/>
          <w:lang w:eastAsia="en-US"/>
        </w:rPr>
        <w:t>Approved</w:t>
      </w:r>
      <w:r>
        <w:t>.</w:t>
      </w:r>
    </w:p>
    <w:p w14:paraId="4FF7D492" w14:textId="77777777" w:rsidR="007615D6" w:rsidRDefault="007615D6" w:rsidP="007615D6">
      <w:pPr>
        <w:pStyle w:val="Heading1"/>
      </w:pPr>
      <w:bookmarkStart w:id="76" w:name="_Toc131417214"/>
      <w:r>
        <w:t>19</w:t>
      </w:r>
      <w:r>
        <w:tab/>
        <w:t>Rel-19 CRs</w:t>
      </w:r>
      <w:bookmarkEnd w:id="76"/>
    </w:p>
    <w:p w14:paraId="71A2D3DB" w14:textId="77777777" w:rsidR="00BB3F37" w:rsidRDefault="00000000" w:rsidP="00BB3F37">
      <w:r>
        <w:t>There were no contributions to this agenda item.</w:t>
      </w:r>
    </w:p>
    <w:p w14:paraId="0EA66B34" w14:textId="77777777" w:rsidR="00BB3F37" w:rsidRDefault="00000000" w:rsidP="00BB3F37"/>
    <w:p w14:paraId="216B5A1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2E6B3683" w14:textId="77777777" w:rsidR="007615D6" w:rsidRDefault="007615D6" w:rsidP="007615D6">
      <w:pPr>
        <w:pStyle w:val="Heading1"/>
      </w:pPr>
      <w:bookmarkStart w:id="77" w:name="_Toc131417215"/>
      <w:r>
        <w:t>20</w:t>
      </w:r>
      <w:r>
        <w:tab/>
        <w:t>CR’s related to Study Items</w:t>
      </w:r>
      <w:bookmarkEnd w:id="77"/>
    </w:p>
    <w:p w14:paraId="62170E7D" w14:textId="77777777" w:rsidR="00BB3F37" w:rsidRDefault="00000000" w:rsidP="00BB3F37">
      <w:r>
        <w:t>There were no contributions to this agenda item.</w:t>
      </w:r>
    </w:p>
    <w:p w14:paraId="2993B584" w14:textId="77777777" w:rsidR="00BB3F37" w:rsidRDefault="00000000" w:rsidP="00BB3F37"/>
    <w:p w14:paraId="22A7563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08A2ED26" w14:textId="77777777" w:rsidR="00E00DA6" w:rsidRDefault="007615D6" w:rsidP="000A3FBD">
      <w:pPr>
        <w:pStyle w:val="NormTop"/>
      </w:pPr>
      <w:r>
        <w:rPr>
          <w:color w:val="0000FF"/>
        </w:rPr>
        <w:t>SP-230067</w:t>
      </w:r>
      <w:r w:rsidRPr="00D53282">
        <w:t xml:space="preserve"> </w:t>
      </w:r>
      <w:r>
        <w:t>(CR PACK) CRs on FS_UAS_Ph2 (Rel-18) (Source: SA WG2)</w:t>
      </w:r>
      <w:r>
        <w:br/>
      </w:r>
      <w:r w:rsidRPr="00D53282">
        <w:rPr>
          <w:b/>
        </w:rPr>
        <w:t>Document for:</w:t>
      </w:r>
      <w:r w:rsidRPr="00D53282">
        <w:t xml:space="preserve"> </w:t>
      </w:r>
      <w:r>
        <w:t>Approval</w:t>
      </w:r>
      <w:r>
        <w:br/>
      </w:r>
      <w:r w:rsidRPr="00D53282">
        <w:rPr>
          <w:b/>
        </w:rPr>
        <w:t>Abstract:</w:t>
      </w:r>
      <w:r w:rsidRPr="00D53282">
        <w:t xml:space="preserve"> </w:t>
      </w:r>
      <w:r>
        <w:br/>
        <w:t>23.700-58 CR0002; 23.700-58 CR0001R1.</w:t>
      </w:r>
    </w:p>
    <w:p w14:paraId="6D707FA0" w14:textId="77777777" w:rsidR="007615D6" w:rsidRPr="005B25A1" w:rsidRDefault="007615D6" w:rsidP="007615D6">
      <w:pPr>
        <w:keepNext/>
        <w:keepLines/>
        <w:rPr>
          <w:b/>
          <w:bCs/>
        </w:rPr>
      </w:pPr>
      <w:r w:rsidRPr="005B25A1">
        <w:rPr>
          <w:b/>
          <w:bCs/>
        </w:rPr>
        <w:t>Plenary Discussion:</w:t>
      </w:r>
    </w:p>
    <w:p w14:paraId="39745AE3" w14:textId="77777777" w:rsidR="004335B7" w:rsidRPr="004335B7" w:rsidRDefault="004335B7" w:rsidP="004335B7">
      <w:pPr>
        <w:keepNext/>
        <w:keepLines/>
      </w:pPr>
      <w:r w:rsidRPr="00E044EF">
        <w:rPr>
          <w:color w:val="FF0000"/>
        </w:rPr>
        <w:t>Block approve</w:t>
      </w:r>
      <w:r>
        <w:rPr>
          <w:color w:val="FF0000"/>
        </w:rPr>
        <w:t>d</w:t>
      </w:r>
      <w:r>
        <w:t>.</w:t>
      </w:r>
    </w:p>
    <w:p w14:paraId="310E4D70" w14:textId="3FCF85AA" w:rsidR="007615D6" w:rsidRPr="00EB0339" w:rsidRDefault="004335B7" w:rsidP="004335B7">
      <w:r w:rsidRPr="005B25A1">
        <w:rPr>
          <w:b/>
          <w:bCs/>
        </w:rPr>
        <w:t>Status:</w:t>
      </w:r>
      <w:r>
        <w:t xml:space="preserve"> </w:t>
      </w:r>
      <w:r w:rsidRPr="00C3284B">
        <w:rPr>
          <w:color w:val="FF0000"/>
          <w:lang w:eastAsia="en-US"/>
        </w:rPr>
        <w:t>Approved</w:t>
      </w:r>
      <w:r>
        <w:t>.</w:t>
      </w:r>
    </w:p>
    <w:p w14:paraId="0CBD96A9" w14:textId="77777777" w:rsidR="00E00DA6" w:rsidRDefault="007615D6" w:rsidP="000A3FBD">
      <w:pPr>
        <w:pStyle w:val="NormTop"/>
      </w:pPr>
      <w:r>
        <w:rPr>
          <w:color w:val="0000FF"/>
        </w:rPr>
        <w:lastRenderedPageBreak/>
        <w:t>SP-230066</w:t>
      </w:r>
      <w:r w:rsidRPr="00D53282">
        <w:t xml:space="preserve"> </w:t>
      </w:r>
      <w:r>
        <w:t>(CR PACK) CRs on FS_5TRS_URLLC (Rel-18) (Source: SA WG2)</w:t>
      </w:r>
      <w:r>
        <w:br/>
      </w:r>
      <w:r w:rsidRPr="00D53282">
        <w:rPr>
          <w:b/>
        </w:rPr>
        <w:t>Document for:</w:t>
      </w:r>
      <w:r w:rsidRPr="00D53282">
        <w:t xml:space="preserve"> </w:t>
      </w:r>
      <w:r>
        <w:t>Approval</w:t>
      </w:r>
      <w:r>
        <w:br/>
      </w:r>
      <w:r w:rsidRPr="00D53282">
        <w:rPr>
          <w:b/>
        </w:rPr>
        <w:t>Abstract:</w:t>
      </w:r>
      <w:r w:rsidRPr="00D53282">
        <w:t xml:space="preserve"> </w:t>
      </w:r>
      <w:r>
        <w:br/>
        <w:t>23.700-25 CR0003R1; 23.700-25 CR0002R1.</w:t>
      </w:r>
    </w:p>
    <w:p w14:paraId="6049841F" w14:textId="77777777" w:rsidR="007615D6" w:rsidRPr="005B25A1" w:rsidRDefault="007615D6" w:rsidP="007615D6">
      <w:pPr>
        <w:keepNext/>
        <w:keepLines/>
        <w:rPr>
          <w:b/>
          <w:bCs/>
        </w:rPr>
      </w:pPr>
      <w:r w:rsidRPr="005B25A1">
        <w:rPr>
          <w:b/>
          <w:bCs/>
        </w:rPr>
        <w:t>Plenary Discussion:</w:t>
      </w:r>
    </w:p>
    <w:p w14:paraId="3279B3A5" w14:textId="77777777" w:rsidR="004335B7" w:rsidRPr="004335B7" w:rsidRDefault="004335B7" w:rsidP="004335B7">
      <w:pPr>
        <w:keepNext/>
        <w:keepLines/>
      </w:pPr>
      <w:r w:rsidRPr="00E044EF">
        <w:rPr>
          <w:color w:val="FF0000"/>
        </w:rPr>
        <w:t>Block approve</w:t>
      </w:r>
      <w:r>
        <w:rPr>
          <w:color w:val="FF0000"/>
        </w:rPr>
        <w:t>d</w:t>
      </w:r>
      <w:r>
        <w:t>.</w:t>
      </w:r>
    </w:p>
    <w:p w14:paraId="6547600E" w14:textId="01ED8056" w:rsidR="007615D6" w:rsidRPr="00EB0339" w:rsidRDefault="004335B7" w:rsidP="004335B7">
      <w:r w:rsidRPr="005B25A1">
        <w:rPr>
          <w:b/>
          <w:bCs/>
        </w:rPr>
        <w:t>Status:</w:t>
      </w:r>
      <w:r>
        <w:t xml:space="preserve"> </w:t>
      </w:r>
      <w:r w:rsidRPr="00C3284B">
        <w:rPr>
          <w:color w:val="FF0000"/>
          <w:lang w:eastAsia="en-US"/>
        </w:rPr>
        <w:t>Approved</w:t>
      </w:r>
      <w:r>
        <w:t>.</w:t>
      </w:r>
    </w:p>
    <w:p w14:paraId="7E3CEA00" w14:textId="77777777" w:rsidR="00E00DA6" w:rsidRDefault="007615D6" w:rsidP="000A3FBD">
      <w:pPr>
        <w:pStyle w:val="NormTop"/>
      </w:pPr>
      <w:r>
        <w:rPr>
          <w:color w:val="0000FF"/>
        </w:rPr>
        <w:t>SP-230299</w:t>
      </w:r>
      <w:r w:rsidRPr="00D53282">
        <w:t xml:space="preserve"> </w:t>
      </w:r>
      <w:r>
        <w:t>(CR PACK) Rel-18 CRs to TR23700-64 for FS_eV2XAPP2 (Source: SA WG6)</w:t>
      </w:r>
      <w:r>
        <w:br/>
      </w:r>
      <w:r w:rsidRPr="00D53282">
        <w:rPr>
          <w:b/>
        </w:rPr>
        <w:t>Document for:</w:t>
      </w:r>
      <w:r w:rsidRPr="00D53282">
        <w:t xml:space="preserve"> </w:t>
      </w:r>
      <w:r>
        <w:t>Approval</w:t>
      </w:r>
      <w:r>
        <w:br/>
      </w:r>
      <w:r w:rsidRPr="00D53282">
        <w:rPr>
          <w:b/>
        </w:rPr>
        <w:t>Abstract:</w:t>
      </w:r>
      <w:r w:rsidRPr="00D53282">
        <w:t xml:space="preserve"> </w:t>
      </w:r>
      <w:r>
        <w:br/>
        <w:t>23.700-64 CR0001R2.</w:t>
      </w:r>
    </w:p>
    <w:p w14:paraId="01E9F7F1" w14:textId="77777777" w:rsidR="007615D6" w:rsidRPr="005B25A1" w:rsidRDefault="007615D6" w:rsidP="007615D6">
      <w:pPr>
        <w:keepNext/>
        <w:keepLines/>
        <w:rPr>
          <w:b/>
          <w:bCs/>
        </w:rPr>
      </w:pPr>
      <w:r w:rsidRPr="005B25A1">
        <w:rPr>
          <w:b/>
          <w:bCs/>
        </w:rPr>
        <w:t>Plenary Discussion:</w:t>
      </w:r>
    </w:p>
    <w:p w14:paraId="18C8B882" w14:textId="77777777" w:rsidR="004335B7" w:rsidRPr="004335B7" w:rsidRDefault="004335B7" w:rsidP="004335B7">
      <w:pPr>
        <w:keepNext/>
        <w:keepLines/>
      </w:pPr>
      <w:r w:rsidRPr="00E044EF">
        <w:rPr>
          <w:color w:val="FF0000"/>
        </w:rPr>
        <w:t>Block approve</w:t>
      </w:r>
      <w:r>
        <w:rPr>
          <w:color w:val="FF0000"/>
        </w:rPr>
        <w:t>d</w:t>
      </w:r>
      <w:r>
        <w:t>.</w:t>
      </w:r>
    </w:p>
    <w:p w14:paraId="3F53C06D" w14:textId="675B00EE" w:rsidR="007615D6" w:rsidRPr="00EB0339" w:rsidRDefault="004335B7" w:rsidP="004335B7">
      <w:r w:rsidRPr="005B25A1">
        <w:rPr>
          <w:b/>
          <w:bCs/>
        </w:rPr>
        <w:t>Status:</w:t>
      </w:r>
      <w:r>
        <w:t xml:space="preserve"> </w:t>
      </w:r>
      <w:r w:rsidRPr="00C3284B">
        <w:rPr>
          <w:color w:val="FF0000"/>
          <w:lang w:eastAsia="en-US"/>
        </w:rPr>
        <w:t>Approved</w:t>
      </w:r>
      <w:r>
        <w:t>.</w:t>
      </w:r>
    </w:p>
    <w:p w14:paraId="0B09E59E" w14:textId="77777777" w:rsidR="00E00DA6" w:rsidRDefault="007615D6" w:rsidP="000A3FBD">
      <w:pPr>
        <w:pStyle w:val="NormTop"/>
      </w:pPr>
      <w:r>
        <w:rPr>
          <w:color w:val="0000FF"/>
        </w:rPr>
        <w:t>SP-230279</w:t>
      </w:r>
      <w:r w:rsidRPr="00D53282">
        <w:t xml:space="preserve"> </w:t>
      </w:r>
      <w:r>
        <w:t>(CR PACK) Rel-18 CRs to TR23700-34 for FS_SEALDD (Source: SA WG6)</w:t>
      </w:r>
      <w:r>
        <w:br/>
      </w:r>
      <w:r w:rsidRPr="00D53282">
        <w:rPr>
          <w:b/>
        </w:rPr>
        <w:t>Document for:</w:t>
      </w:r>
      <w:r w:rsidRPr="00D53282">
        <w:t xml:space="preserve"> </w:t>
      </w:r>
      <w:r>
        <w:t>Approval</w:t>
      </w:r>
      <w:r>
        <w:br/>
      </w:r>
      <w:r w:rsidRPr="00D53282">
        <w:rPr>
          <w:b/>
        </w:rPr>
        <w:t>Abstract:</w:t>
      </w:r>
      <w:r w:rsidRPr="00D53282">
        <w:t xml:space="preserve"> </w:t>
      </w:r>
      <w:r>
        <w:br/>
        <w:t>23.700-34 CR0002; 23.700-34 CR0001R1.</w:t>
      </w:r>
    </w:p>
    <w:p w14:paraId="15BA824B" w14:textId="77777777" w:rsidR="007615D6" w:rsidRPr="005B25A1" w:rsidRDefault="007615D6" w:rsidP="007615D6">
      <w:pPr>
        <w:keepNext/>
        <w:keepLines/>
        <w:rPr>
          <w:b/>
          <w:bCs/>
        </w:rPr>
      </w:pPr>
      <w:r w:rsidRPr="005B25A1">
        <w:rPr>
          <w:b/>
          <w:bCs/>
        </w:rPr>
        <w:t>Plenary Discussion:</w:t>
      </w:r>
    </w:p>
    <w:p w14:paraId="095DDAA0" w14:textId="77777777" w:rsidR="004335B7" w:rsidRPr="004335B7" w:rsidRDefault="004335B7" w:rsidP="004335B7">
      <w:pPr>
        <w:keepNext/>
        <w:keepLines/>
      </w:pPr>
      <w:r w:rsidRPr="00E044EF">
        <w:rPr>
          <w:color w:val="FF0000"/>
        </w:rPr>
        <w:t>Block approve</w:t>
      </w:r>
      <w:r>
        <w:rPr>
          <w:color w:val="FF0000"/>
        </w:rPr>
        <w:t>d</w:t>
      </w:r>
      <w:r>
        <w:t>.</w:t>
      </w:r>
    </w:p>
    <w:p w14:paraId="3FED6C7E" w14:textId="7098DD80" w:rsidR="007615D6" w:rsidRPr="00EB0339" w:rsidRDefault="004335B7" w:rsidP="004335B7">
      <w:r w:rsidRPr="005B25A1">
        <w:rPr>
          <w:b/>
          <w:bCs/>
        </w:rPr>
        <w:t>Status:</w:t>
      </w:r>
      <w:r>
        <w:t xml:space="preserve"> </w:t>
      </w:r>
      <w:r w:rsidRPr="00C3284B">
        <w:rPr>
          <w:color w:val="FF0000"/>
          <w:lang w:eastAsia="en-US"/>
        </w:rPr>
        <w:t>Approved</w:t>
      </w:r>
      <w:r>
        <w:t>.</w:t>
      </w:r>
    </w:p>
    <w:p w14:paraId="1267EACE" w14:textId="77777777" w:rsidR="00E00DA6" w:rsidRDefault="007615D6" w:rsidP="000A3FBD">
      <w:pPr>
        <w:pStyle w:val="NormTop"/>
      </w:pPr>
      <w:r>
        <w:rPr>
          <w:color w:val="0000FF"/>
        </w:rPr>
        <w:t>SP-230280</w:t>
      </w:r>
      <w:r w:rsidRPr="00D53282">
        <w:t xml:space="preserve"> </w:t>
      </w:r>
      <w:r>
        <w:t>(CR PACK) Rel-18 CRs to TR23700-78 for FS_PINAPP (Source: SA WG6)</w:t>
      </w:r>
      <w:r>
        <w:br/>
      </w:r>
      <w:r w:rsidRPr="00D53282">
        <w:rPr>
          <w:b/>
        </w:rPr>
        <w:t>Document for:</w:t>
      </w:r>
      <w:r w:rsidRPr="00D53282">
        <w:t xml:space="preserve"> </w:t>
      </w:r>
      <w:r>
        <w:t>Approval</w:t>
      </w:r>
      <w:r>
        <w:br/>
      </w:r>
      <w:r w:rsidRPr="00D53282">
        <w:rPr>
          <w:b/>
        </w:rPr>
        <w:t>Abstract:</w:t>
      </w:r>
      <w:r w:rsidRPr="00D53282">
        <w:t xml:space="preserve"> </w:t>
      </w:r>
      <w:r>
        <w:br/>
        <w:t>23.700-78 CR0001; 23.700-78 CR0002.</w:t>
      </w:r>
    </w:p>
    <w:p w14:paraId="37A789D3" w14:textId="77777777" w:rsidR="007615D6" w:rsidRPr="005B25A1" w:rsidRDefault="007615D6" w:rsidP="007615D6">
      <w:pPr>
        <w:keepNext/>
        <w:keepLines/>
        <w:rPr>
          <w:b/>
          <w:bCs/>
        </w:rPr>
      </w:pPr>
      <w:r w:rsidRPr="005B25A1">
        <w:rPr>
          <w:b/>
          <w:bCs/>
        </w:rPr>
        <w:t>Plenary Discussion:</w:t>
      </w:r>
    </w:p>
    <w:p w14:paraId="612339FF" w14:textId="77777777" w:rsidR="004335B7" w:rsidRPr="004335B7" w:rsidRDefault="004335B7" w:rsidP="004335B7">
      <w:pPr>
        <w:keepNext/>
        <w:keepLines/>
      </w:pPr>
      <w:r w:rsidRPr="00E044EF">
        <w:rPr>
          <w:color w:val="FF0000"/>
        </w:rPr>
        <w:t>Block approve</w:t>
      </w:r>
      <w:r>
        <w:rPr>
          <w:color w:val="FF0000"/>
        </w:rPr>
        <w:t>d</w:t>
      </w:r>
      <w:r>
        <w:t>.</w:t>
      </w:r>
    </w:p>
    <w:p w14:paraId="2A1526FF" w14:textId="1F74E3AD" w:rsidR="007615D6" w:rsidRPr="00EB0339" w:rsidRDefault="004335B7" w:rsidP="004335B7">
      <w:r w:rsidRPr="005B25A1">
        <w:rPr>
          <w:b/>
          <w:bCs/>
        </w:rPr>
        <w:t>Status:</w:t>
      </w:r>
      <w:r>
        <w:t xml:space="preserve"> </w:t>
      </w:r>
      <w:r w:rsidRPr="00C3284B">
        <w:rPr>
          <w:color w:val="FF0000"/>
          <w:lang w:eastAsia="en-US"/>
        </w:rPr>
        <w:t>Approved</w:t>
      </w:r>
      <w:r>
        <w:t>.</w:t>
      </w:r>
    </w:p>
    <w:p w14:paraId="0885C4C7" w14:textId="77777777" w:rsidR="00E00DA6" w:rsidRDefault="007615D6" w:rsidP="000A3FBD">
      <w:pPr>
        <w:pStyle w:val="NormTop"/>
      </w:pPr>
      <w:r>
        <w:rPr>
          <w:color w:val="0000FF"/>
        </w:rPr>
        <w:t>SP-230281</w:t>
      </w:r>
      <w:r w:rsidRPr="00D53282">
        <w:t xml:space="preserve"> </w:t>
      </w:r>
      <w:r>
        <w:t>(CR PACK) Rel-18 CRs to TR23700-95 for FS_SNAAPP (Source: SA WG6)</w:t>
      </w:r>
      <w:r>
        <w:br/>
      </w:r>
      <w:r w:rsidRPr="00D53282">
        <w:rPr>
          <w:b/>
        </w:rPr>
        <w:t>Document for:</w:t>
      </w:r>
      <w:r w:rsidRPr="00D53282">
        <w:t xml:space="preserve"> </w:t>
      </w:r>
      <w:r>
        <w:t>Approval</w:t>
      </w:r>
      <w:r>
        <w:br/>
      </w:r>
      <w:r w:rsidRPr="00D53282">
        <w:rPr>
          <w:b/>
        </w:rPr>
        <w:t>Abstract:</w:t>
      </w:r>
      <w:r w:rsidRPr="00D53282">
        <w:t xml:space="preserve"> </w:t>
      </w:r>
      <w:r>
        <w:br/>
        <w:t>23.700-95 CR0001R1.</w:t>
      </w:r>
    </w:p>
    <w:p w14:paraId="0EDACC5B" w14:textId="77777777" w:rsidR="007615D6" w:rsidRPr="005B25A1" w:rsidRDefault="007615D6" w:rsidP="007615D6">
      <w:pPr>
        <w:keepNext/>
        <w:keepLines/>
        <w:rPr>
          <w:b/>
          <w:bCs/>
        </w:rPr>
      </w:pPr>
      <w:r w:rsidRPr="005B25A1">
        <w:rPr>
          <w:b/>
          <w:bCs/>
        </w:rPr>
        <w:t>Plenary Discussion:</w:t>
      </w:r>
    </w:p>
    <w:p w14:paraId="0F2D5D9A" w14:textId="77777777" w:rsidR="004335B7" w:rsidRPr="004335B7" w:rsidRDefault="004335B7" w:rsidP="004335B7">
      <w:pPr>
        <w:keepNext/>
        <w:keepLines/>
      </w:pPr>
      <w:r w:rsidRPr="00E044EF">
        <w:rPr>
          <w:color w:val="FF0000"/>
        </w:rPr>
        <w:t>Block approve</w:t>
      </w:r>
      <w:r>
        <w:rPr>
          <w:color w:val="FF0000"/>
        </w:rPr>
        <w:t>d</w:t>
      </w:r>
      <w:r>
        <w:t>.</w:t>
      </w:r>
    </w:p>
    <w:p w14:paraId="41E86E6F" w14:textId="5A6CA8B2" w:rsidR="007615D6" w:rsidRPr="00EB0339" w:rsidRDefault="004335B7" w:rsidP="004335B7">
      <w:r w:rsidRPr="005B25A1">
        <w:rPr>
          <w:b/>
          <w:bCs/>
        </w:rPr>
        <w:t>Status:</w:t>
      </w:r>
      <w:r>
        <w:t xml:space="preserve"> </w:t>
      </w:r>
      <w:r w:rsidRPr="00C3284B">
        <w:rPr>
          <w:color w:val="FF0000"/>
          <w:lang w:eastAsia="en-US"/>
        </w:rPr>
        <w:t>Approved</w:t>
      </w:r>
      <w:r>
        <w:t>.</w:t>
      </w:r>
    </w:p>
    <w:p w14:paraId="0CE176D0" w14:textId="77777777" w:rsidR="00E00DA6" w:rsidRDefault="007615D6" w:rsidP="000A3FBD">
      <w:pPr>
        <w:pStyle w:val="NormTop"/>
      </w:pPr>
      <w:r>
        <w:rPr>
          <w:color w:val="0000FF"/>
        </w:rPr>
        <w:t>SP-230282</w:t>
      </w:r>
      <w:r w:rsidRPr="00D53282">
        <w:t xml:space="preserve"> </w:t>
      </w:r>
      <w:r>
        <w:t>(CR PACK) Rel-18 CRs to TR23700-98 for FS_eEDGEAPP (Source: SA WG6)</w:t>
      </w:r>
      <w:r>
        <w:br/>
      </w:r>
      <w:r w:rsidRPr="00D53282">
        <w:rPr>
          <w:b/>
        </w:rPr>
        <w:t>Document for:</w:t>
      </w:r>
      <w:r w:rsidRPr="00D53282">
        <w:t xml:space="preserve"> </w:t>
      </w:r>
      <w:r>
        <w:t>Approval</w:t>
      </w:r>
      <w:r>
        <w:br/>
      </w:r>
      <w:r w:rsidRPr="00D53282">
        <w:rPr>
          <w:b/>
        </w:rPr>
        <w:t>Abstract:</w:t>
      </w:r>
      <w:r w:rsidRPr="00D53282">
        <w:t xml:space="preserve"> </w:t>
      </w:r>
      <w:r>
        <w:br/>
        <w:t>23.700-98 CR0003; 23.700-98 CR0005; 23.700-98 CR0004R2.</w:t>
      </w:r>
    </w:p>
    <w:p w14:paraId="4097BEE9" w14:textId="77777777" w:rsidR="007615D6" w:rsidRPr="005B25A1" w:rsidRDefault="007615D6" w:rsidP="007615D6">
      <w:pPr>
        <w:keepNext/>
        <w:keepLines/>
        <w:rPr>
          <w:b/>
          <w:bCs/>
        </w:rPr>
      </w:pPr>
      <w:r w:rsidRPr="005B25A1">
        <w:rPr>
          <w:b/>
          <w:bCs/>
        </w:rPr>
        <w:t>Plenary Discussion:</w:t>
      </w:r>
    </w:p>
    <w:p w14:paraId="6963B23E" w14:textId="77777777" w:rsidR="004335B7" w:rsidRPr="004335B7" w:rsidRDefault="004335B7" w:rsidP="004335B7">
      <w:pPr>
        <w:keepNext/>
        <w:keepLines/>
      </w:pPr>
      <w:r w:rsidRPr="00E044EF">
        <w:rPr>
          <w:color w:val="FF0000"/>
        </w:rPr>
        <w:t>Block approve</w:t>
      </w:r>
      <w:r>
        <w:rPr>
          <w:color w:val="FF0000"/>
        </w:rPr>
        <w:t>d</w:t>
      </w:r>
      <w:r>
        <w:t>.</w:t>
      </w:r>
    </w:p>
    <w:p w14:paraId="14DEB2FF" w14:textId="30B9EF68" w:rsidR="007615D6" w:rsidRPr="00EB0339" w:rsidRDefault="004335B7" w:rsidP="004335B7">
      <w:r w:rsidRPr="005B25A1">
        <w:rPr>
          <w:b/>
          <w:bCs/>
        </w:rPr>
        <w:t>Status:</w:t>
      </w:r>
      <w:r>
        <w:t xml:space="preserve"> </w:t>
      </w:r>
      <w:r w:rsidRPr="00C3284B">
        <w:rPr>
          <w:color w:val="FF0000"/>
          <w:lang w:eastAsia="en-US"/>
        </w:rPr>
        <w:t>Approved</w:t>
      </w:r>
      <w:r>
        <w:t>.</w:t>
      </w:r>
    </w:p>
    <w:p w14:paraId="3E8591DD" w14:textId="77777777" w:rsidR="007615D6" w:rsidRDefault="007615D6" w:rsidP="007615D6">
      <w:pPr>
        <w:pStyle w:val="Heading1"/>
      </w:pPr>
      <w:bookmarkStart w:id="78" w:name="_Toc131417216"/>
      <w:r>
        <w:lastRenderedPageBreak/>
        <w:t>21</w:t>
      </w:r>
      <w:r>
        <w:tab/>
        <w:t>Project Management &amp; TSG SA owned specifications</w:t>
      </w:r>
      <w:bookmarkEnd w:id="78"/>
    </w:p>
    <w:p w14:paraId="2539B217" w14:textId="77777777" w:rsidR="007615D6" w:rsidRDefault="007615D6" w:rsidP="0010433C">
      <w:pPr>
        <w:pStyle w:val="Heading2"/>
      </w:pPr>
      <w:bookmarkStart w:id="79" w:name="_Toc131417217"/>
      <w:r>
        <w:t>21.1</w:t>
      </w:r>
      <w:r>
        <w:tab/>
        <w:t>General project management issues</w:t>
      </w:r>
      <w:bookmarkEnd w:id="79"/>
    </w:p>
    <w:p w14:paraId="3171D7ED" w14:textId="77777777" w:rsidR="00BB3F37" w:rsidRDefault="00000000" w:rsidP="00BB3F37">
      <w:r>
        <w:t>There were no contributions to this agenda item.</w:t>
      </w:r>
    </w:p>
    <w:p w14:paraId="77756215" w14:textId="77777777" w:rsidR="00BB3F37" w:rsidRDefault="00000000" w:rsidP="00BB3F37"/>
    <w:p w14:paraId="6D40A84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5 (to approve / endorse)</w:t>
      </w:r>
    </w:p>
    <w:p w14:paraId="648588BB" w14:textId="77777777" w:rsidR="007615D6" w:rsidRDefault="007615D6" w:rsidP="0010433C">
      <w:pPr>
        <w:pStyle w:val="Heading2"/>
      </w:pPr>
      <w:bookmarkStart w:id="80" w:name="_Toc131417218"/>
      <w:r>
        <w:t>21.2</w:t>
      </w:r>
      <w:r>
        <w:tab/>
        <w:t>E-Meeting Procedures (TSG SA, SA WGs)</w:t>
      </w:r>
      <w:bookmarkEnd w:id="80"/>
    </w:p>
    <w:p w14:paraId="71DB6A63" w14:textId="77777777" w:rsidR="00BB3F37" w:rsidRDefault="00000000" w:rsidP="00BB3F37">
      <w:r>
        <w:t>There were no contributions to this agenda item.</w:t>
      </w:r>
    </w:p>
    <w:p w14:paraId="098D4CDB" w14:textId="77777777" w:rsidR="00BB3F37" w:rsidRDefault="00000000" w:rsidP="00BB3F37"/>
    <w:p w14:paraId="0CCA2ED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5 (to approve / endorse)</w:t>
      </w:r>
    </w:p>
    <w:p w14:paraId="43731025" w14:textId="77777777" w:rsidR="007615D6" w:rsidRDefault="007615D6" w:rsidP="0010433C">
      <w:pPr>
        <w:pStyle w:val="Heading2"/>
      </w:pPr>
      <w:bookmarkStart w:id="81" w:name="_Toc131417219"/>
      <w:r>
        <w:t>21.3</w:t>
      </w:r>
      <w:r>
        <w:tab/>
        <w:t>Review of the work plan</w:t>
      </w:r>
      <w:bookmarkEnd w:id="81"/>
    </w:p>
    <w:p w14:paraId="303F3DD3" w14:textId="0A6EC7CD" w:rsidR="00E00DA6" w:rsidRDefault="007615D6" w:rsidP="000A3FBD">
      <w:pPr>
        <w:pStyle w:val="NormTop"/>
      </w:pPr>
      <w:r>
        <w:rPr>
          <w:color w:val="0000FF"/>
        </w:rPr>
        <w:t>SP-230</w:t>
      </w:r>
      <w:r w:rsidR="00BD62B2">
        <w:rPr>
          <w:color w:val="0000FF"/>
        </w:rPr>
        <w:t>38</w:t>
      </w:r>
      <w:r>
        <w:rPr>
          <w:color w:val="0000FF"/>
        </w:rPr>
        <w:t>2</w:t>
      </w:r>
      <w:r w:rsidRPr="00D53282">
        <w:t xml:space="preserve"> </w:t>
      </w:r>
      <w:r>
        <w:t xml:space="preserve">(WORK PLAN) </w:t>
      </w:r>
      <w:r w:rsidR="005A5378">
        <w:t>Work Plan presentation for TSG SA#99</w:t>
      </w:r>
      <w:r>
        <w:t xml:space="preserve"> (Source: ETSI MCC (Work Plan Manager))</w:t>
      </w:r>
      <w:r>
        <w:br/>
      </w:r>
      <w:r w:rsidRPr="00D53282">
        <w:rPr>
          <w:b/>
        </w:rPr>
        <w:t>Document for:</w:t>
      </w:r>
      <w:r w:rsidRPr="00D53282">
        <w:t xml:space="preserve"> </w:t>
      </w:r>
      <w:r>
        <w:t>Presentation</w:t>
      </w:r>
      <w:r>
        <w:br/>
      </w:r>
      <w:r w:rsidRPr="00D53282">
        <w:rPr>
          <w:b/>
        </w:rPr>
        <w:t>Abstract:</w:t>
      </w:r>
      <w:r w:rsidRPr="00D53282">
        <w:t xml:space="preserve"> </w:t>
      </w:r>
      <w:r>
        <w:br/>
        <w:t xml:space="preserve">Work Plan presentation for </w:t>
      </w:r>
      <w:r w:rsidR="005A5378">
        <w:t>TSG </w:t>
      </w:r>
      <w:r>
        <w:t>SA</w:t>
      </w:r>
      <w:r w:rsidR="005A5378">
        <w:t xml:space="preserve"> </w:t>
      </w:r>
      <w:r>
        <w:t>#99.</w:t>
      </w:r>
    </w:p>
    <w:p w14:paraId="6CDEABC6" w14:textId="77777777" w:rsidR="005A5378" w:rsidRPr="00616124" w:rsidRDefault="005A5378" w:rsidP="005A5378">
      <w:pPr>
        <w:pStyle w:val="FP"/>
        <w:keepNext/>
        <w:rPr>
          <w:b/>
          <w:bCs/>
          <w:lang w:eastAsia="ja-JP"/>
        </w:rPr>
      </w:pPr>
      <w:r w:rsidRPr="00616124">
        <w:rPr>
          <w:b/>
          <w:bCs/>
          <w:lang w:eastAsia="ja-JP"/>
        </w:rPr>
        <w:t>Includes:</w:t>
      </w:r>
    </w:p>
    <w:p w14:paraId="3570CD02" w14:textId="77777777" w:rsidR="005A5378" w:rsidRDefault="005A5378" w:rsidP="005A5378">
      <w:pPr>
        <w:pStyle w:val="B1"/>
        <w:spacing w:after="0"/>
        <w:rPr>
          <w:lang w:eastAsia="ja-JP"/>
        </w:rPr>
      </w:pPr>
      <w:r>
        <w:rPr>
          <w:lang w:eastAsia="ja-JP"/>
        </w:rPr>
        <w:t>-</w:t>
      </w:r>
      <w:r>
        <w:rPr>
          <w:lang w:eastAsia="ja-JP"/>
        </w:rPr>
        <w:tab/>
        <w:t>The progress on all WIDs, as indicated in the WG Chairs' reports (for CT &amp; SA) and in the Status Report (RAN), and new WIDs proposed by SA/CT WGs to TSG#99</w:t>
      </w:r>
    </w:p>
    <w:p w14:paraId="437585CA" w14:textId="77777777" w:rsidR="005A5378" w:rsidRPr="00616124" w:rsidRDefault="005A5378" w:rsidP="005A5378">
      <w:pPr>
        <w:pStyle w:val="FP"/>
        <w:keepNext/>
        <w:rPr>
          <w:b/>
          <w:bCs/>
          <w:lang w:eastAsia="ja-JP"/>
        </w:rPr>
      </w:pPr>
      <w:r w:rsidRPr="00616124">
        <w:rPr>
          <w:b/>
          <w:bCs/>
          <w:lang w:eastAsia="ja-JP"/>
        </w:rPr>
        <w:t>Does not include:</w:t>
      </w:r>
    </w:p>
    <w:p w14:paraId="0E9A7BD7" w14:textId="77777777" w:rsidR="005A5378" w:rsidRDefault="005A5378" w:rsidP="005A5378">
      <w:pPr>
        <w:pStyle w:val="B1"/>
        <w:spacing w:after="0"/>
        <w:rPr>
          <w:lang w:eastAsia="ja-JP"/>
        </w:rPr>
      </w:pPr>
      <w:r>
        <w:rPr>
          <w:lang w:eastAsia="ja-JP"/>
        </w:rPr>
        <w:t>-</w:t>
      </w:r>
      <w:r>
        <w:rPr>
          <w:lang w:eastAsia="ja-JP"/>
        </w:rPr>
        <w:tab/>
        <w:t>New WIDs approved at RAN#99</w:t>
      </w:r>
    </w:p>
    <w:p w14:paraId="578D9855" w14:textId="77777777" w:rsidR="005A5378" w:rsidRPr="00616124" w:rsidRDefault="005A5378" w:rsidP="005A5378">
      <w:pPr>
        <w:pStyle w:val="FP"/>
        <w:keepNext/>
        <w:rPr>
          <w:color w:val="0000FF"/>
          <w:lang w:eastAsia="ja-JP"/>
        </w:rPr>
      </w:pPr>
      <w:r w:rsidRPr="00616124">
        <w:rPr>
          <w:color w:val="0000FF"/>
          <w:lang w:eastAsia="ja-JP"/>
        </w:rPr>
        <w:t>NOTE:</w:t>
      </w:r>
    </w:p>
    <w:p w14:paraId="6E19DBAE" w14:textId="77777777" w:rsidR="005A5378" w:rsidRPr="00616124" w:rsidRDefault="005A5378" w:rsidP="005A5378">
      <w:pPr>
        <w:pStyle w:val="B1"/>
        <w:spacing w:after="0"/>
        <w:rPr>
          <w:color w:val="0000FF"/>
          <w:lang w:eastAsia="ja-JP"/>
        </w:rPr>
      </w:pPr>
      <w:r w:rsidRPr="00616124">
        <w:rPr>
          <w:color w:val="0000FF"/>
          <w:lang w:eastAsia="ja-JP"/>
        </w:rPr>
        <w:t>-</w:t>
      </w:r>
      <w:r w:rsidRPr="00616124">
        <w:rPr>
          <w:color w:val="0000FF"/>
          <w:lang w:eastAsia="ja-JP"/>
        </w:rPr>
        <w:tab/>
        <w:t>This review is a high-level view of the 3GPP progress. It is based on the 3GPP Work Plan, a continuously updated document.</w:t>
      </w:r>
    </w:p>
    <w:p w14:paraId="710D8424" w14:textId="77777777" w:rsidR="005A5378" w:rsidRPr="00616124" w:rsidRDefault="005A5378" w:rsidP="005A5378">
      <w:pPr>
        <w:pStyle w:val="FP"/>
        <w:keepNext/>
        <w:rPr>
          <w:color w:val="0000FF"/>
          <w:lang w:eastAsia="ja-JP"/>
        </w:rPr>
      </w:pPr>
      <w:r w:rsidRPr="00616124">
        <w:rPr>
          <w:color w:val="0000FF"/>
          <w:lang w:eastAsia="ja-JP"/>
        </w:rPr>
        <w:t>Some misalignments might temporarily appear on some individual items.</w:t>
      </w:r>
    </w:p>
    <w:p w14:paraId="2E934281" w14:textId="77777777" w:rsidR="005A5378" w:rsidRPr="00616124" w:rsidRDefault="005A5378" w:rsidP="005A5378">
      <w:pPr>
        <w:pStyle w:val="B1"/>
        <w:spacing w:after="0"/>
        <w:rPr>
          <w:color w:val="0000FF"/>
          <w:lang w:eastAsia="ja-JP"/>
        </w:rPr>
      </w:pPr>
      <w:r w:rsidRPr="00616124">
        <w:rPr>
          <w:color w:val="0000FF"/>
          <w:lang w:eastAsia="ja-JP"/>
        </w:rPr>
        <w:t>-</w:t>
      </w:r>
      <w:r w:rsidRPr="00616124">
        <w:rPr>
          <w:color w:val="0000FF"/>
          <w:lang w:eastAsia="ja-JP"/>
        </w:rPr>
        <w:tab/>
        <w:t>Some WG cannot progress because of reasons beyond their control (e.g. dependencies with other groups).</w:t>
      </w:r>
    </w:p>
    <w:p w14:paraId="626B1837" w14:textId="77777777" w:rsidR="005A5378" w:rsidRPr="00616124" w:rsidRDefault="005A5378" w:rsidP="005A5378">
      <w:pPr>
        <w:pStyle w:val="FP"/>
        <w:keepNext/>
        <w:rPr>
          <w:color w:val="0000FF"/>
          <w:lang w:eastAsia="ja-JP"/>
        </w:rPr>
      </w:pPr>
      <w:r w:rsidRPr="00616124">
        <w:rPr>
          <w:color w:val="0000FF"/>
          <w:lang w:eastAsia="ja-JP"/>
        </w:rPr>
        <w:t>These slides shall not be used to judge the "efficiency" of whatever WG.</w:t>
      </w:r>
    </w:p>
    <w:p w14:paraId="418CEF84" w14:textId="77777777" w:rsidR="005A5378" w:rsidRPr="00BD62B2" w:rsidRDefault="005A5378" w:rsidP="005A5378">
      <w:pPr>
        <w:pStyle w:val="FP"/>
        <w:keepNext/>
        <w:rPr>
          <w:lang w:eastAsia="ja-JP"/>
        </w:rPr>
      </w:pPr>
    </w:p>
    <w:p w14:paraId="16793891" w14:textId="1F691DBB" w:rsidR="00BD62B2" w:rsidRDefault="00BD62B2" w:rsidP="00BD62B2">
      <w:pPr>
        <w:rPr>
          <w:i/>
          <w:iCs/>
          <w:lang w:eastAsia="ja-JP"/>
        </w:rPr>
      </w:pPr>
      <w:r w:rsidRPr="00BD62B2">
        <w:rPr>
          <w:b/>
          <w:bCs/>
          <w:i/>
          <w:iCs/>
          <w:lang w:eastAsia="ja-JP"/>
        </w:rPr>
        <w:t>Comment:</w:t>
      </w:r>
      <w:r w:rsidRPr="00BD62B2">
        <w:rPr>
          <w:i/>
          <w:iCs/>
          <w:lang w:eastAsia="ja-JP"/>
        </w:rPr>
        <w:t xml:space="preserve"> Revision of SP-230222.</w:t>
      </w:r>
    </w:p>
    <w:p w14:paraId="64E38F16" w14:textId="77777777" w:rsidR="00616124" w:rsidRPr="005B25A1" w:rsidRDefault="00616124" w:rsidP="00616124">
      <w:pPr>
        <w:keepNext/>
        <w:keepLines/>
        <w:rPr>
          <w:b/>
          <w:bCs/>
        </w:rPr>
      </w:pPr>
      <w:r>
        <w:rPr>
          <w:b/>
          <w:bCs/>
        </w:rPr>
        <w:t>Questions and comments</w:t>
      </w:r>
      <w:r w:rsidRPr="005B25A1">
        <w:rPr>
          <w:b/>
          <w:bCs/>
        </w:rPr>
        <w:t>:</w:t>
      </w:r>
    </w:p>
    <w:p w14:paraId="08F526C6" w14:textId="36DAE8C3" w:rsidR="00616124" w:rsidRDefault="00616124" w:rsidP="00616124">
      <w:pPr>
        <w:keepNext/>
        <w:keepLines/>
        <w:ind w:left="1418" w:hanging="1418"/>
      </w:pPr>
      <w:r>
        <w:t>Slide</w:t>
      </w:r>
      <w:r w:rsidR="00D625FC">
        <w:t> 10:</w:t>
      </w:r>
      <w:r>
        <w:tab/>
      </w:r>
      <w:r w:rsidR="00D625FC">
        <w:t>Intel commented that as the joint session did not terminate with a clear decision, and the Stage 2 and Stage 3 time lines were not concluded upon. This should be handled on Friday.</w:t>
      </w:r>
    </w:p>
    <w:p w14:paraId="072049F9" w14:textId="188EF0E9" w:rsidR="00D625FC" w:rsidRDefault="00D625FC" w:rsidP="00616124">
      <w:pPr>
        <w:keepNext/>
        <w:keepLines/>
        <w:ind w:left="1418" w:hanging="1418"/>
      </w:pPr>
      <w:r>
        <w:t>Slide 7:</w:t>
      </w:r>
      <w:r>
        <w:tab/>
        <w:t>The SA WG6 Chair indicated the incomplete items were not Rel</w:t>
      </w:r>
      <w:r>
        <w:noBreakHyphen/>
        <w:t>18 deadline critical and SA WG6 are on path for completion of Rel</w:t>
      </w:r>
      <w:r>
        <w:noBreakHyphen/>
        <w:t xml:space="preserve">18. The SA WG5 Chair reported that SA WG5 also do a large amount of Stage 2 and some Stage 1 work and it would be good to recognise this in the structure. AT&amp;T asked how this work can be understood to be able to </w:t>
      </w:r>
      <w:r w:rsidR="001516E2">
        <w:t>include the status of the work in the Work Plan in some way. The Work Plan Manager commented that we currently do not have the tools to track all 3 stage work in SA WG5. The TSG CT Chair commented that this will also be useful to have visibility of the Stage 2 work outside of SA WG2.</w:t>
      </w:r>
    </w:p>
    <w:p w14:paraId="3EBCE473" w14:textId="582946BA" w:rsidR="0062388F" w:rsidRPr="0062388F" w:rsidRDefault="0062388F" w:rsidP="00616124">
      <w:pPr>
        <w:keepNext/>
        <w:keepLines/>
        <w:ind w:left="1418" w:hanging="1418"/>
      </w:pPr>
      <w:r>
        <w:t>Slide 10:</w:t>
      </w:r>
      <w:r>
        <w:tab/>
        <w:t xml:space="preserve">It was clarified that the estimated freeze dates are taken by adding 9 months to the Stage 2 freeze date for the Stage 3 Freeze date. The SA WG2 Chair suggested the Stage 2 and Stage 3 freeze dates slide is endorsed to allow proper preparation of budgets for the June Workshop. The slide was provided in </w:t>
      </w:r>
      <w:r w:rsidRPr="0062388F">
        <w:rPr>
          <w:color w:val="0000FF"/>
        </w:rPr>
        <w:t>SP-230389</w:t>
      </w:r>
      <w:r>
        <w:t>.</w:t>
      </w:r>
    </w:p>
    <w:p w14:paraId="7BAC3E43" w14:textId="403E6E62" w:rsidR="00616124" w:rsidRDefault="001516E2" w:rsidP="00616124">
      <w:r>
        <w:t xml:space="preserve">The Work Plan Manager was thanked for this presentation, which was </w:t>
      </w:r>
      <w:r w:rsidRPr="00C3284B">
        <w:rPr>
          <w:color w:val="0000FF"/>
        </w:rPr>
        <w:t>noted</w:t>
      </w:r>
      <w:r>
        <w:t>.</w:t>
      </w:r>
    </w:p>
    <w:p w14:paraId="6B5D3D1F" w14:textId="4F363A20" w:rsidR="007615D6" w:rsidRPr="00EB0339" w:rsidRDefault="007615D6" w:rsidP="007615D6">
      <w:r w:rsidRPr="005B25A1">
        <w:rPr>
          <w:b/>
          <w:bCs/>
        </w:rPr>
        <w:lastRenderedPageBreak/>
        <w:t>Status:</w:t>
      </w:r>
      <w:r>
        <w:t xml:space="preserve"> </w:t>
      </w:r>
      <w:r w:rsidR="00616124" w:rsidRPr="00C3284B">
        <w:rPr>
          <w:color w:val="0000FF"/>
        </w:rPr>
        <w:t>Noted</w:t>
      </w:r>
      <w:r w:rsidR="00616124">
        <w:t>.</w:t>
      </w:r>
    </w:p>
    <w:p w14:paraId="5D7EE4C4" w14:textId="15E9EC37" w:rsidR="0062388F" w:rsidRDefault="0062388F" w:rsidP="0062388F">
      <w:pPr>
        <w:pStyle w:val="NormTop"/>
      </w:pPr>
      <w:r w:rsidRPr="0062388F">
        <w:rPr>
          <w:color w:val="0000FF"/>
        </w:rPr>
        <w:t>SP-230389</w:t>
      </w:r>
      <w:r>
        <w:t xml:space="preserve"> Release 19 Schedule Slide (Source: MCC Work Plan Manager)</w:t>
      </w:r>
      <w:r>
        <w:br/>
      </w:r>
      <w:r w:rsidRPr="00D53282">
        <w:rPr>
          <w:b/>
        </w:rPr>
        <w:t>Document for:</w:t>
      </w:r>
      <w:r w:rsidRPr="00D53282">
        <w:t xml:space="preserve"> </w:t>
      </w:r>
      <w:r>
        <w:t>Endorsement</w:t>
      </w:r>
      <w:r>
        <w:br/>
      </w:r>
      <w:r w:rsidRPr="00D53282">
        <w:rPr>
          <w:b/>
        </w:rPr>
        <w:t>Abstract:</w:t>
      </w:r>
      <w:r w:rsidRPr="00D53282">
        <w:t xml:space="preserve"> </w:t>
      </w:r>
      <w:r>
        <w:br/>
        <w:t>Release 19 Schedule Slide from Work Plan presentation.</w:t>
      </w:r>
    </w:p>
    <w:p w14:paraId="04FAFD0A" w14:textId="77777777" w:rsidR="0062388F" w:rsidRPr="005B25A1" w:rsidRDefault="0062388F" w:rsidP="0062388F">
      <w:pPr>
        <w:keepNext/>
        <w:keepLines/>
        <w:rPr>
          <w:b/>
          <w:bCs/>
        </w:rPr>
      </w:pPr>
      <w:r w:rsidRPr="005B25A1">
        <w:rPr>
          <w:b/>
          <w:bCs/>
        </w:rPr>
        <w:t>Plenary Discussion:</w:t>
      </w:r>
    </w:p>
    <w:p w14:paraId="714BC83A" w14:textId="21BEFCF7" w:rsidR="0062388F" w:rsidRPr="00A37265" w:rsidRDefault="00A37265" w:rsidP="0062388F">
      <w:pPr>
        <w:keepNext/>
      </w:pPr>
      <w:r>
        <w:t xml:space="preserve">It was suggested to remove the WG examples in the Stage 2 timeline. AT&amp;T commented that the SA WG5 Stage 2 work is not aligned and some way to include this should be considered for the future. Deutsche Telekom commented that there is also Stage 2 work in CT WGs and suggested removing the WG examples. The SA WG2 Chair suggested keeping SA WG2 and SA WG6 there as SA WG3 also does some Stage 2 which is not aligned with the timeline. It was decided to remove the ellipses. SA WG4 should also be added. Huawei asked to remove the 'working assumption' text. This was revised to remove some text in </w:t>
      </w:r>
      <w:r w:rsidRPr="00A37265">
        <w:rPr>
          <w:color w:val="0000FF"/>
        </w:rPr>
        <w:t>SP-230390</w:t>
      </w:r>
      <w:r>
        <w:t xml:space="preserve">, which was </w:t>
      </w:r>
      <w:r w:rsidRPr="00A37265">
        <w:rPr>
          <w:color w:val="FF0000"/>
        </w:rPr>
        <w:t>endorsed</w:t>
      </w:r>
      <w:r>
        <w:t>.</w:t>
      </w:r>
    </w:p>
    <w:p w14:paraId="10393C05" w14:textId="4C57EF6D" w:rsidR="0062388F" w:rsidRPr="0062388F" w:rsidRDefault="0062388F" w:rsidP="00BB3F37">
      <w:r>
        <w:t xml:space="preserve">Status: </w:t>
      </w:r>
      <w:r w:rsidR="00B57C06" w:rsidRPr="00B57C06">
        <w:rPr>
          <w:color w:val="FF0000"/>
        </w:rPr>
        <w:t>Endorsed</w:t>
      </w:r>
      <w:r w:rsidR="00B57C06" w:rsidRPr="00B57C06">
        <w:t>.</w:t>
      </w:r>
    </w:p>
    <w:p w14:paraId="1AF22DD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5 (to approve / endorse)</w:t>
      </w:r>
    </w:p>
    <w:p w14:paraId="57D50F4E" w14:textId="77777777" w:rsidR="007615D6" w:rsidRDefault="007615D6" w:rsidP="0010433C">
      <w:pPr>
        <w:pStyle w:val="Heading2"/>
      </w:pPr>
      <w:bookmarkStart w:id="82" w:name="_Toc131417220"/>
      <w:r>
        <w:t>21.4</w:t>
      </w:r>
      <w:r>
        <w:tab/>
        <w:t>Specification Status</w:t>
      </w:r>
      <w:bookmarkEnd w:id="82"/>
    </w:p>
    <w:p w14:paraId="23B915C1" w14:textId="77777777" w:rsidR="00BB3F37" w:rsidRDefault="00000000" w:rsidP="00BB3F37">
      <w:r>
        <w:t>There were no contributions to this agenda item.</w:t>
      </w:r>
    </w:p>
    <w:p w14:paraId="0E844E9B" w14:textId="77777777" w:rsidR="00BB3F37" w:rsidRDefault="00000000" w:rsidP="00BB3F37"/>
    <w:p w14:paraId="04C83A5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5 (to approve / endorse)</w:t>
      </w:r>
    </w:p>
    <w:p w14:paraId="107317FD" w14:textId="77777777" w:rsidR="007615D6" w:rsidRDefault="007615D6" w:rsidP="0010433C">
      <w:pPr>
        <w:pStyle w:val="Heading2"/>
      </w:pPr>
      <w:bookmarkStart w:id="83" w:name="_Toc131417221"/>
      <w:r>
        <w:t>21.5</w:t>
      </w:r>
      <w:r>
        <w:tab/>
        <w:t>Work Item Summaries for TR 21.91x</w:t>
      </w:r>
      <w:bookmarkEnd w:id="83"/>
    </w:p>
    <w:p w14:paraId="2A6C0C78" w14:textId="77777777" w:rsidR="00BB3F37" w:rsidRDefault="00000000" w:rsidP="00BB3F37">
      <w:r>
        <w:t>There were no contributions to this agenda item.</w:t>
      </w:r>
    </w:p>
    <w:p w14:paraId="0E271CFB" w14:textId="77777777" w:rsidR="00BB3F37" w:rsidRDefault="00000000" w:rsidP="00BB3F37"/>
    <w:p w14:paraId="0D8F844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5 (to approve / endorse)</w:t>
      </w:r>
    </w:p>
    <w:p w14:paraId="55D363E0" w14:textId="77777777" w:rsidR="007615D6" w:rsidRDefault="007615D6" w:rsidP="0010433C">
      <w:pPr>
        <w:pStyle w:val="Heading2"/>
      </w:pPr>
      <w:bookmarkStart w:id="84" w:name="_Toc131417222"/>
      <w:r>
        <w:t>21.6</w:t>
      </w:r>
      <w:r>
        <w:tab/>
        <w:t>Improvements to working methods &amp; CRs against 3GPP TSG SA owned Specifications</w:t>
      </w:r>
      <w:bookmarkEnd w:id="84"/>
    </w:p>
    <w:p w14:paraId="29AB636A" w14:textId="77777777" w:rsidR="00E00DA6" w:rsidRDefault="007615D6" w:rsidP="000A3FBD">
      <w:pPr>
        <w:pStyle w:val="NormTop"/>
      </w:pPr>
      <w:r>
        <w:rPr>
          <w:color w:val="0000FF"/>
        </w:rPr>
        <w:t>SP-230321</w:t>
      </w:r>
      <w:r w:rsidRPr="00D53282">
        <w:t xml:space="preserve"> </w:t>
      </w:r>
      <w:r>
        <w:t>(CR) 21.101 CR0083 (Rel-17, 'A'):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2F11A796" w14:textId="77777777" w:rsidR="007615D6" w:rsidRPr="005B25A1" w:rsidRDefault="007615D6" w:rsidP="007615D6">
      <w:pPr>
        <w:keepNext/>
        <w:keepLines/>
        <w:rPr>
          <w:b/>
          <w:bCs/>
        </w:rPr>
      </w:pPr>
      <w:r w:rsidRPr="005B25A1">
        <w:rPr>
          <w:b/>
          <w:bCs/>
        </w:rPr>
        <w:t>Plenary Discussion:</w:t>
      </w:r>
    </w:p>
    <w:p w14:paraId="5356E34F" w14:textId="0E918CDE" w:rsidR="007615D6" w:rsidRPr="00540D19" w:rsidRDefault="00540D19" w:rsidP="007615D6">
      <w:pPr>
        <w:keepNext/>
        <w:keepLines/>
      </w:pPr>
      <w:r>
        <w:t xml:space="preserve">This CR was </w:t>
      </w:r>
      <w:r w:rsidRPr="00C3284B">
        <w:rPr>
          <w:color w:val="FF0000"/>
          <w:lang w:eastAsia="en-US"/>
        </w:rPr>
        <w:t>approved</w:t>
      </w:r>
      <w:r>
        <w:t>.</w:t>
      </w:r>
    </w:p>
    <w:p w14:paraId="475B21EB" w14:textId="54778A26" w:rsidR="007615D6" w:rsidRPr="00540D19" w:rsidRDefault="007615D6" w:rsidP="007615D6">
      <w:r w:rsidRPr="005B25A1">
        <w:rPr>
          <w:b/>
          <w:bCs/>
        </w:rPr>
        <w:t>Status:</w:t>
      </w:r>
      <w:r>
        <w:t xml:space="preserve"> </w:t>
      </w:r>
      <w:r w:rsidR="00540D19" w:rsidRPr="00C3284B">
        <w:rPr>
          <w:color w:val="FF0000"/>
          <w:lang w:eastAsia="en-US"/>
        </w:rPr>
        <w:t>Approved</w:t>
      </w:r>
      <w:r w:rsidR="00540D19">
        <w:t>.</w:t>
      </w:r>
    </w:p>
    <w:p w14:paraId="0E311482" w14:textId="77777777" w:rsidR="00E00DA6" w:rsidRDefault="007615D6" w:rsidP="000A3FBD">
      <w:pPr>
        <w:pStyle w:val="NormTop"/>
      </w:pPr>
      <w:r>
        <w:rPr>
          <w:color w:val="0000FF"/>
        </w:rPr>
        <w:t>SP-230322</w:t>
      </w:r>
      <w:r w:rsidRPr="00D53282">
        <w:t xml:space="preserve"> </w:t>
      </w:r>
      <w:r>
        <w:t>(CR) 21.201 CR0020 (Rel-14, 'F'):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0BEC746E" w14:textId="77777777" w:rsidR="007615D6" w:rsidRPr="005B25A1" w:rsidRDefault="007615D6" w:rsidP="007615D6">
      <w:pPr>
        <w:keepNext/>
        <w:keepLines/>
        <w:rPr>
          <w:b/>
          <w:bCs/>
        </w:rPr>
      </w:pPr>
      <w:r w:rsidRPr="005B25A1">
        <w:rPr>
          <w:b/>
          <w:bCs/>
        </w:rPr>
        <w:t>Plenary Discussion:</w:t>
      </w:r>
    </w:p>
    <w:p w14:paraId="48BC118B" w14:textId="77777777" w:rsidR="00540D19" w:rsidRPr="00540D19" w:rsidRDefault="00540D19" w:rsidP="00540D19">
      <w:pPr>
        <w:keepNext/>
        <w:keepLines/>
      </w:pPr>
      <w:r>
        <w:t xml:space="preserve">This CR was </w:t>
      </w:r>
      <w:r w:rsidRPr="00C3284B">
        <w:rPr>
          <w:color w:val="FF0000"/>
          <w:lang w:eastAsia="en-US"/>
        </w:rPr>
        <w:t>approved</w:t>
      </w:r>
      <w:r>
        <w:t>.</w:t>
      </w:r>
    </w:p>
    <w:p w14:paraId="71F9EF7D" w14:textId="77777777" w:rsidR="00540D19" w:rsidRPr="00540D19" w:rsidRDefault="00540D19" w:rsidP="00540D19">
      <w:r w:rsidRPr="005B25A1">
        <w:rPr>
          <w:b/>
          <w:bCs/>
        </w:rPr>
        <w:t>Status:</w:t>
      </w:r>
      <w:r>
        <w:t xml:space="preserve"> </w:t>
      </w:r>
      <w:r w:rsidRPr="00C3284B">
        <w:rPr>
          <w:color w:val="FF0000"/>
          <w:lang w:eastAsia="en-US"/>
        </w:rPr>
        <w:t>Approved</w:t>
      </w:r>
      <w:r>
        <w:t>.</w:t>
      </w:r>
    </w:p>
    <w:p w14:paraId="119F4DC8" w14:textId="77777777" w:rsidR="00E00DA6" w:rsidRDefault="007615D6" w:rsidP="000A3FBD">
      <w:pPr>
        <w:pStyle w:val="NormTop"/>
      </w:pPr>
      <w:r>
        <w:rPr>
          <w:color w:val="0000FF"/>
        </w:rPr>
        <w:lastRenderedPageBreak/>
        <w:t>SP-230323</w:t>
      </w:r>
      <w:r w:rsidRPr="00D53282">
        <w:t xml:space="preserve"> </w:t>
      </w:r>
      <w:r>
        <w:t>(CR) 21.201 CR0021 (Rel-15, 'A'):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2777B924" w14:textId="77777777" w:rsidR="007615D6" w:rsidRPr="005B25A1" w:rsidRDefault="007615D6" w:rsidP="007615D6">
      <w:pPr>
        <w:keepNext/>
        <w:keepLines/>
        <w:rPr>
          <w:b/>
          <w:bCs/>
        </w:rPr>
      </w:pPr>
      <w:r w:rsidRPr="005B25A1">
        <w:rPr>
          <w:b/>
          <w:bCs/>
        </w:rPr>
        <w:t>Plenary Discussion:</w:t>
      </w:r>
    </w:p>
    <w:p w14:paraId="1C658121" w14:textId="77777777" w:rsidR="00540D19" w:rsidRPr="00540D19" w:rsidRDefault="00540D19" w:rsidP="00540D19">
      <w:pPr>
        <w:keepNext/>
        <w:keepLines/>
      </w:pPr>
      <w:r>
        <w:t xml:space="preserve">This CR was </w:t>
      </w:r>
      <w:r w:rsidRPr="00C3284B">
        <w:rPr>
          <w:color w:val="FF0000"/>
          <w:lang w:eastAsia="en-US"/>
        </w:rPr>
        <w:t>approved</w:t>
      </w:r>
      <w:r>
        <w:t>.</w:t>
      </w:r>
    </w:p>
    <w:p w14:paraId="7D17860F" w14:textId="77777777" w:rsidR="00540D19" w:rsidRPr="00540D19" w:rsidRDefault="00540D19" w:rsidP="00540D19">
      <w:r w:rsidRPr="005B25A1">
        <w:rPr>
          <w:b/>
          <w:bCs/>
        </w:rPr>
        <w:t>Status:</w:t>
      </w:r>
      <w:r>
        <w:t xml:space="preserve"> </w:t>
      </w:r>
      <w:r w:rsidRPr="00C3284B">
        <w:rPr>
          <w:color w:val="FF0000"/>
          <w:lang w:eastAsia="en-US"/>
        </w:rPr>
        <w:t>Approved</w:t>
      </w:r>
      <w:r>
        <w:t>.</w:t>
      </w:r>
    </w:p>
    <w:p w14:paraId="3823AB67" w14:textId="77777777" w:rsidR="00E00DA6" w:rsidRDefault="007615D6" w:rsidP="000A3FBD">
      <w:pPr>
        <w:pStyle w:val="NormTop"/>
      </w:pPr>
      <w:r>
        <w:rPr>
          <w:color w:val="0000FF"/>
        </w:rPr>
        <w:t>SP-230328</w:t>
      </w:r>
      <w:r w:rsidRPr="00D53282">
        <w:t xml:space="preserve"> </w:t>
      </w:r>
      <w:r>
        <w:t>(CR) 21.205 CR0003 (Rel-17, 'A'):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4B736CFA" w14:textId="77777777" w:rsidR="007615D6" w:rsidRPr="005B25A1" w:rsidRDefault="007615D6" w:rsidP="007615D6">
      <w:pPr>
        <w:keepNext/>
        <w:keepLines/>
        <w:rPr>
          <w:b/>
          <w:bCs/>
        </w:rPr>
      </w:pPr>
      <w:r w:rsidRPr="005B25A1">
        <w:rPr>
          <w:b/>
          <w:bCs/>
        </w:rPr>
        <w:t>Plenary Discussion:</w:t>
      </w:r>
    </w:p>
    <w:p w14:paraId="0A7EDAB3" w14:textId="77777777" w:rsidR="00540D19" w:rsidRPr="00540D19" w:rsidRDefault="00540D19" w:rsidP="00540D19">
      <w:pPr>
        <w:keepNext/>
        <w:keepLines/>
      </w:pPr>
      <w:r>
        <w:t xml:space="preserve">This CR was </w:t>
      </w:r>
      <w:r w:rsidRPr="00C3284B">
        <w:rPr>
          <w:color w:val="FF0000"/>
          <w:lang w:eastAsia="en-US"/>
        </w:rPr>
        <w:t>approved</w:t>
      </w:r>
      <w:r>
        <w:t>.</w:t>
      </w:r>
    </w:p>
    <w:p w14:paraId="3F98B236" w14:textId="77777777" w:rsidR="00540D19" w:rsidRPr="00540D19" w:rsidRDefault="00540D19" w:rsidP="00540D19">
      <w:r w:rsidRPr="005B25A1">
        <w:rPr>
          <w:b/>
          <w:bCs/>
        </w:rPr>
        <w:t>Status:</w:t>
      </w:r>
      <w:r>
        <w:t xml:space="preserve"> </w:t>
      </w:r>
      <w:r w:rsidRPr="00C3284B">
        <w:rPr>
          <w:color w:val="FF0000"/>
          <w:lang w:eastAsia="en-US"/>
        </w:rPr>
        <w:t>Approved</w:t>
      </w:r>
      <w:r>
        <w:t>.</w:t>
      </w:r>
    </w:p>
    <w:p w14:paraId="4F0F91AA" w14:textId="77777777" w:rsidR="00E00DA6" w:rsidRDefault="007615D6" w:rsidP="000A3FBD">
      <w:pPr>
        <w:pStyle w:val="NormTop"/>
      </w:pPr>
      <w:r>
        <w:rPr>
          <w:color w:val="0000FF"/>
        </w:rPr>
        <w:t>SP-230327</w:t>
      </w:r>
      <w:r w:rsidRPr="00D53282">
        <w:t xml:space="preserve"> </w:t>
      </w:r>
      <w:r>
        <w:t>(CR) 21.205 CR0002 (Rel-16, 'A'):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2353FAE8" w14:textId="77777777" w:rsidR="007615D6" w:rsidRPr="005B25A1" w:rsidRDefault="007615D6" w:rsidP="007615D6">
      <w:pPr>
        <w:keepNext/>
        <w:keepLines/>
        <w:rPr>
          <w:b/>
          <w:bCs/>
        </w:rPr>
      </w:pPr>
      <w:r w:rsidRPr="005B25A1">
        <w:rPr>
          <w:b/>
          <w:bCs/>
        </w:rPr>
        <w:t>Plenary Discussion:</w:t>
      </w:r>
    </w:p>
    <w:p w14:paraId="5FF98966" w14:textId="77777777" w:rsidR="00540D19" w:rsidRPr="00540D19" w:rsidRDefault="00540D19" w:rsidP="00540D19">
      <w:pPr>
        <w:keepNext/>
        <w:keepLines/>
      </w:pPr>
      <w:r>
        <w:t xml:space="preserve">This CR was </w:t>
      </w:r>
      <w:r w:rsidRPr="00C3284B">
        <w:rPr>
          <w:color w:val="FF0000"/>
          <w:lang w:eastAsia="en-US"/>
        </w:rPr>
        <w:t>approved</w:t>
      </w:r>
      <w:r>
        <w:t>.</w:t>
      </w:r>
    </w:p>
    <w:p w14:paraId="0318E859" w14:textId="77777777" w:rsidR="00540D19" w:rsidRPr="00540D19" w:rsidRDefault="00540D19" w:rsidP="00540D19">
      <w:r w:rsidRPr="005B25A1">
        <w:rPr>
          <w:b/>
          <w:bCs/>
        </w:rPr>
        <w:t>Status:</w:t>
      </w:r>
      <w:r>
        <w:t xml:space="preserve"> </w:t>
      </w:r>
      <w:r w:rsidRPr="00C3284B">
        <w:rPr>
          <w:color w:val="FF0000"/>
          <w:lang w:eastAsia="en-US"/>
        </w:rPr>
        <w:t>Approved</w:t>
      </w:r>
      <w:r>
        <w:t>.</w:t>
      </w:r>
    </w:p>
    <w:p w14:paraId="56BBF72D" w14:textId="77777777" w:rsidR="00E00DA6" w:rsidRDefault="007615D6" w:rsidP="000A3FBD">
      <w:pPr>
        <w:pStyle w:val="NormTop"/>
      </w:pPr>
      <w:r>
        <w:rPr>
          <w:color w:val="0000FF"/>
        </w:rPr>
        <w:t>SP-230326</w:t>
      </w:r>
      <w:r w:rsidRPr="00D53282">
        <w:t xml:space="preserve"> </w:t>
      </w:r>
      <w:r>
        <w:t>(CR) 21.205 CR0001 (Rel-15, 'F'):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04066A91" w14:textId="77777777" w:rsidR="007615D6" w:rsidRPr="005B25A1" w:rsidRDefault="007615D6" w:rsidP="007615D6">
      <w:pPr>
        <w:keepNext/>
        <w:keepLines/>
        <w:rPr>
          <w:b/>
          <w:bCs/>
        </w:rPr>
      </w:pPr>
      <w:r w:rsidRPr="005B25A1">
        <w:rPr>
          <w:b/>
          <w:bCs/>
        </w:rPr>
        <w:t>Plenary Discussion:</w:t>
      </w:r>
    </w:p>
    <w:p w14:paraId="6D964D16" w14:textId="77777777" w:rsidR="00540D19" w:rsidRPr="00540D19" w:rsidRDefault="00540D19" w:rsidP="00540D19">
      <w:pPr>
        <w:keepNext/>
        <w:keepLines/>
      </w:pPr>
      <w:r>
        <w:t xml:space="preserve">This CR was </w:t>
      </w:r>
      <w:r w:rsidRPr="00C3284B">
        <w:rPr>
          <w:color w:val="FF0000"/>
          <w:lang w:eastAsia="en-US"/>
        </w:rPr>
        <w:t>approved</w:t>
      </w:r>
      <w:r>
        <w:t>.</w:t>
      </w:r>
    </w:p>
    <w:p w14:paraId="3A182C06" w14:textId="77777777" w:rsidR="00540D19" w:rsidRPr="00540D19" w:rsidRDefault="00540D19" w:rsidP="00540D19">
      <w:r w:rsidRPr="005B25A1">
        <w:rPr>
          <w:b/>
          <w:bCs/>
        </w:rPr>
        <w:t>Status:</w:t>
      </w:r>
      <w:r>
        <w:t xml:space="preserve"> </w:t>
      </w:r>
      <w:r w:rsidRPr="00C3284B">
        <w:rPr>
          <w:color w:val="FF0000"/>
          <w:lang w:eastAsia="en-US"/>
        </w:rPr>
        <w:t>Approved</w:t>
      </w:r>
      <w:r>
        <w:t>.</w:t>
      </w:r>
    </w:p>
    <w:p w14:paraId="30DC1ACD" w14:textId="77777777" w:rsidR="00E00DA6" w:rsidRDefault="007615D6" w:rsidP="000A3FBD">
      <w:pPr>
        <w:pStyle w:val="NormTop"/>
      </w:pPr>
      <w:r>
        <w:rPr>
          <w:color w:val="0000FF"/>
        </w:rPr>
        <w:t>SP-230325</w:t>
      </w:r>
      <w:r w:rsidRPr="00D53282">
        <w:t xml:space="preserve"> </w:t>
      </w:r>
      <w:r>
        <w:t>(CR) 21.201 CR0023 (Rel-17, 'A'):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06FD0404" w14:textId="77777777" w:rsidR="007615D6" w:rsidRPr="005B25A1" w:rsidRDefault="007615D6" w:rsidP="007615D6">
      <w:pPr>
        <w:keepNext/>
        <w:keepLines/>
        <w:rPr>
          <w:b/>
          <w:bCs/>
        </w:rPr>
      </w:pPr>
      <w:r w:rsidRPr="005B25A1">
        <w:rPr>
          <w:b/>
          <w:bCs/>
        </w:rPr>
        <w:t>Plenary Discussion:</w:t>
      </w:r>
    </w:p>
    <w:p w14:paraId="4C5DA34B" w14:textId="77777777" w:rsidR="00540D19" w:rsidRPr="00540D19" w:rsidRDefault="00540D19" w:rsidP="00540D19">
      <w:pPr>
        <w:keepNext/>
        <w:keepLines/>
      </w:pPr>
      <w:r>
        <w:t xml:space="preserve">This CR was </w:t>
      </w:r>
      <w:r w:rsidRPr="00C3284B">
        <w:rPr>
          <w:color w:val="FF0000"/>
          <w:lang w:eastAsia="en-US"/>
        </w:rPr>
        <w:t>approved</w:t>
      </w:r>
      <w:r>
        <w:t>.</w:t>
      </w:r>
    </w:p>
    <w:p w14:paraId="3F4E482B" w14:textId="77777777" w:rsidR="00540D19" w:rsidRPr="00540D19" w:rsidRDefault="00540D19" w:rsidP="00540D19">
      <w:r w:rsidRPr="005B25A1">
        <w:rPr>
          <w:b/>
          <w:bCs/>
        </w:rPr>
        <w:t>Status:</w:t>
      </w:r>
      <w:r>
        <w:t xml:space="preserve"> </w:t>
      </w:r>
      <w:r w:rsidRPr="00C3284B">
        <w:rPr>
          <w:color w:val="FF0000"/>
          <w:lang w:eastAsia="en-US"/>
        </w:rPr>
        <w:t>Approved</w:t>
      </w:r>
      <w:r>
        <w:t>.</w:t>
      </w:r>
    </w:p>
    <w:p w14:paraId="653B905A" w14:textId="77777777" w:rsidR="00E00DA6" w:rsidRDefault="007615D6" w:rsidP="000A3FBD">
      <w:pPr>
        <w:pStyle w:val="NormTop"/>
      </w:pPr>
      <w:r>
        <w:rPr>
          <w:color w:val="0000FF"/>
        </w:rPr>
        <w:lastRenderedPageBreak/>
        <w:t>SP-230324</w:t>
      </w:r>
      <w:r w:rsidRPr="00D53282">
        <w:t xml:space="preserve"> </w:t>
      </w:r>
      <w:r>
        <w:t>(CR) 21.201 CR0022 (Rel-16, 'A'):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391DA689" w14:textId="77777777" w:rsidR="007615D6" w:rsidRPr="005B25A1" w:rsidRDefault="007615D6" w:rsidP="007615D6">
      <w:pPr>
        <w:keepNext/>
        <w:keepLines/>
        <w:rPr>
          <w:b/>
          <w:bCs/>
        </w:rPr>
      </w:pPr>
      <w:r w:rsidRPr="005B25A1">
        <w:rPr>
          <w:b/>
          <w:bCs/>
        </w:rPr>
        <w:t>Plenary Discussion:</w:t>
      </w:r>
    </w:p>
    <w:p w14:paraId="39335DE2" w14:textId="77777777" w:rsidR="00540D19" w:rsidRPr="00540D19" w:rsidRDefault="00540D19" w:rsidP="00540D19">
      <w:pPr>
        <w:keepNext/>
        <w:keepLines/>
      </w:pPr>
      <w:r>
        <w:t xml:space="preserve">This CR was </w:t>
      </w:r>
      <w:r w:rsidRPr="00C3284B">
        <w:rPr>
          <w:color w:val="FF0000"/>
          <w:lang w:eastAsia="en-US"/>
        </w:rPr>
        <w:t>approved</w:t>
      </w:r>
      <w:r>
        <w:t>.</w:t>
      </w:r>
    </w:p>
    <w:p w14:paraId="02A56CCA" w14:textId="77777777" w:rsidR="00540D19" w:rsidRPr="00540D19" w:rsidRDefault="00540D19" w:rsidP="00540D19">
      <w:r w:rsidRPr="005B25A1">
        <w:rPr>
          <w:b/>
          <w:bCs/>
        </w:rPr>
        <w:t>Status:</w:t>
      </w:r>
      <w:r>
        <w:t xml:space="preserve"> </w:t>
      </w:r>
      <w:r w:rsidRPr="00C3284B">
        <w:rPr>
          <w:color w:val="FF0000"/>
          <w:lang w:eastAsia="en-US"/>
        </w:rPr>
        <w:t>Approved</w:t>
      </w:r>
      <w:r>
        <w:t>.</w:t>
      </w:r>
    </w:p>
    <w:p w14:paraId="4CC78447" w14:textId="77777777" w:rsidR="00E00DA6" w:rsidRDefault="007615D6" w:rsidP="000A3FBD">
      <w:pPr>
        <w:pStyle w:val="NormTop"/>
      </w:pPr>
      <w:r>
        <w:rPr>
          <w:color w:val="0000FF"/>
        </w:rPr>
        <w:t>SP-230319</w:t>
      </w:r>
      <w:r w:rsidRPr="00D53282">
        <w:t xml:space="preserve"> </w:t>
      </w:r>
      <w:r>
        <w:t>(CR) 21.101 CR0081 (Rel-15, 'A'):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1D2A638C" w14:textId="77777777" w:rsidR="007615D6" w:rsidRPr="005B25A1" w:rsidRDefault="007615D6" w:rsidP="007615D6">
      <w:pPr>
        <w:keepNext/>
        <w:keepLines/>
        <w:rPr>
          <w:b/>
          <w:bCs/>
        </w:rPr>
      </w:pPr>
      <w:r w:rsidRPr="005B25A1">
        <w:rPr>
          <w:b/>
          <w:bCs/>
        </w:rPr>
        <w:t>Plenary Discussion:</w:t>
      </w:r>
    </w:p>
    <w:p w14:paraId="1F4B3203" w14:textId="77777777" w:rsidR="00540D19" w:rsidRPr="00540D19" w:rsidRDefault="00540D19" w:rsidP="00540D19">
      <w:pPr>
        <w:keepNext/>
        <w:keepLines/>
      </w:pPr>
      <w:r>
        <w:t xml:space="preserve">This CR was </w:t>
      </w:r>
      <w:r w:rsidRPr="00C3284B">
        <w:rPr>
          <w:color w:val="FF0000"/>
          <w:lang w:eastAsia="en-US"/>
        </w:rPr>
        <w:t>approved</w:t>
      </w:r>
      <w:r>
        <w:t>.</w:t>
      </w:r>
    </w:p>
    <w:p w14:paraId="22CA7283" w14:textId="77777777" w:rsidR="00540D19" w:rsidRPr="00540D19" w:rsidRDefault="00540D19" w:rsidP="00540D19">
      <w:r w:rsidRPr="005B25A1">
        <w:rPr>
          <w:b/>
          <w:bCs/>
        </w:rPr>
        <w:t>Status:</w:t>
      </w:r>
      <w:r>
        <w:t xml:space="preserve"> </w:t>
      </w:r>
      <w:r w:rsidRPr="00C3284B">
        <w:rPr>
          <w:color w:val="FF0000"/>
          <w:lang w:eastAsia="en-US"/>
        </w:rPr>
        <w:t>Approved</w:t>
      </w:r>
      <w:r>
        <w:t>.</w:t>
      </w:r>
    </w:p>
    <w:p w14:paraId="65431DB8" w14:textId="77777777" w:rsidR="00E00DA6" w:rsidRDefault="007615D6" w:rsidP="000A3FBD">
      <w:pPr>
        <w:pStyle w:val="NormTop"/>
      </w:pPr>
      <w:r>
        <w:rPr>
          <w:color w:val="0000FF"/>
        </w:rPr>
        <w:t>SP-230318</w:t>
      </w:r>
      <w:r w:rsidRPr="00D53282">
        <w:t xml:space="preserve"> </w:t>
      </w:r>
      <w:r>
        <w:t>(CR) 21.101 CR0080 (Rel-14, 'F'):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5AD7F874" w14:textId="77777777" w:rsidR="007615D6" w:rsidRPr="005B25A1" w:rsidRDefault="007615D6" w:rsidP="007615D6">
      <w:pPr>
        <w:keepNext/>
        <w:keepLines/>
        <w:rPr>
          <w:b/>
          <w:bCs/>
        </w:rPr>
      </w:pPr>
      <w:r w:rsidRPr="005B25A1">
        <w:rPr>
          <w:b/>
          <w:bCs/>
        </w:rPr>
        <w:t>Plenary Discussion:</w:t>
      </w:r>
    </w:p>
    <w:p w14:paraId="4B97D8C4" w14:textId="77777777" w:rsidR="00540D19" w:rsidRPr="00540D19" w:rsidRDefault="00540D19" w:rsidP="00540D19">
      <w:pPr>
        <w:keepNext/>
        <w:keepLines/>
      </w:pPr>
      <w:r>
        <w:t xml:space="preserve">This CR was </w:t>
      </w:r>
      <w:r w:rsidRPr="00C3284B">
        <w:rPr>
          <w:color w:val="FF0000"/>
          <w:lang w:eastAsia="en-US"/>
        </w:rPr>
        <w:t>approved</w:t>
      </w:r>
      <w:r>
        <w:t>.</w:t>
      </w:r>
    </w:p>
    <w:p w14:paraId="1B63B47E" w14:textId="77777777" w:rsidR="00540D19" w:rsidRPr="00540D19" w:rsidRDefault="00540D19" w:rsidP="00540D19">
      <w:r w:rsidRPr="005B25A1">
        <w:rPr>
          <w:b/>
          <w:bCs/>
        </w:rPr>
        <w:t>Status:</w:t>
      </w:r>
      <w:r>
        <w:t xml:space="preserve"> </w:t>
      </w:r>
      <w:r w:rsidRPr="00C3284B">
        <w:rPr>
          <w:color w:val="FF0000"/>
          <w:lang w:eastAsia="en-US"/>
        </w:rPr>
        <w:t>Approved</w:t>
      </w:r>
      <w:r>
        <w:t>.</w:t>
      </w:r>
    </w:p>
    <w:p w14:paraId="019A5786" w14:textId="77777777" w:rsidR="00E00DA6" w:rsidRDefault="007615D6" w:rsidP="000A3FBD">
      <w:pPr>
        <w:pStyle w:val="NormTop"/>
      </w:pPr>
      <w:r>
        <w:rPr>
          <w:color w:val="0000FF"/>
        </w:rPr>
        <w:t>SP-230320</w:t>
      </w:r>
      <w:r w:rsidRPr="00D53282">
        <w:t xml:space="preserve"> </w:t>
      </w:r>
      <w:r>
        <w:t>(CR) 21.101 CR0082 (Rel-16, 'A'):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191C6C39" w14:textId="77777777" w:rsidR="007615D6" w:rsidRPr="005B25A1" w:rsidRDefault="007615D6" w:rsidP="007615D6">
      <w:pPr>
        <w:keepNext/>
        <w:keepLines/>
        <w:rPr>
          <w:b/>
          <w:bCs/>
        </w:rPr>
      </w:pPr>
      <w:r w:rsidRPr="005B25A1">
        <w:rPr>
          <w:b/>
          <w:bCs/>
        </w:rPr>
        <w:t>Plenary Discussion:</w:t>
      </w:r>
    </w:p>
    <w:p w14:paraId="5B0FFEB8" w14:textId="77777777" w:rsidR="00540D19" w:rsidRPr="00540D19" w:rsidRDefault="00540D19" w:rsidP="00540D19">
      <w:pPr>
        <w:keepNext/>
        <w:keepLines/>
      </w:pPr>
      <w:r>
        <w:t xml:space="preserve">This CR was </w:t>
      </w:r>
      <w:r w:rsidRPr="00C3284B">
        <w:rPr>
          <w:color w:val="FF0000"/>
          <w:lang w:eastAsia="en-US"/>
        </w:rPr>
        <w:t>approved</w:t>
      </w:r>
      <w:r>
        <w:t>.</w:t>
      </w:r>
    </w:p>
    <w:p w14:paraId="0FABB47C" w14:textId="77777777" w:rsidR="00540D19" w:rsidRPr="00540D19" w:rsidRDefault="00540D19" w:rsidP="00540D19">
      <w:r w:rsidRPr="005B25A1">
        <w:rPr>
          <w:b/>
          <w:bCs/>
        </w:rPr>
        <w:t>Status:</w:t>
      </w:r>
      <w:r>
        <w:t xml:space="preserve"> </w:t>
      </w:r>
      <w:r w:rsidRPr="00C3284B">
        <w:rPr>
          <w:color w:val="FF0000"/>
          <w:lang w:eastAsia="en-US"/>
        </w:rPr>
        <w:t>Approved</w:t>
      </w:r>
      <w:r>
        <w:t>.</w:t>
      </w:r>
    </w:p>
    <w:p w14:paraId="2BF5901B" w14:textId="77777777" w:rsidR="00E00DA6" w:rsidRDefault="007615D6" w:rsidP="000A3FBD">
      <w:pPr>
        <w:pStyle w:val="NormTop"/>
      </w:pPr>
      <w:r>
        <w:rPr>
          <w:color w:val="0000FF"/>
        </w:rPr>
        <w:lastRenderedPageBreak/>
        <w:t>SP-230313</w:t>
      </w:r>
      <w:r w:rsidRPr="00D53282">
        <w:t xml:space="preserve"> </w:t>
      </w:r>
      <w:r>
        <w:t>(DISCUSSION) Using Forge-Git as the primary storage for Code (Source: Ericsson-LG Co., LTD)</w:t>
      </w:r>
      <w:r>
        <w:br/>
      </w:r>
      <w:r w:rsidRPr="00D53282">
        <w:rPr>
          <w:b/>
        </w:rPr>
        <w:t>Document for:</w:t>
      </w:r>
      <w:r w:rsidRPr="00D53282">
        <w:t xml:space="preserve"> </w:t>
      </w:r>
      <w:r>
        <w:t>Endorsement</w:t>
      </w:r>
      <w:r>
        <w:br/>
      </w:r>
      <w:r w:rsidRPr="00D53282">
        <w:rPr>
          <w:b/>
        </w:rPr>
        <w:t>Abstract:</w:t>
      </w:r>
      <w:r w:rsidRPr="00D53282">
        <w:t xml:space="preserve"> </w:t>
      </w:r>
      <w:r>
        <w:br/>
        <w:t>It is proposed that as an alternative 3GPP should allow storing the normative source code in Forge/Git and not in the TS Word Annexes.</w:t>
      </w:r>
    </w:p>
    <w:p w14:paraId="06A61429" w14:textId="77777777" w:rsidR="007615D6" w:rsidRPr="005B25A1" w:rsidRDefault="007615D6" w:rsidP="007615D6">
      <w:pPr>
        <w:keepNext/>
        <w:keepLines/>
        <w:rPr>
          <w:b/>
          <w:bCs/>
        </w:rPr>
      </w:pPr>
      <w:r w:rsidRPr="005B25A1">
        <w:rPr>
          <w:b/>
          <w:bCs/>
        </w:rPr>
        <w:t>Plenary Discussion:</w:t>
      </w:r>
    </w:p>
    <w:p w14:paraId="2C600CC9" w14:textId="07F7D16E" w:rsidR="007615D6" w:rsidRDefault="00540D19" w:rsidP="007615D6">
      <w:pPr>
        <w:keepNext/>
        <w:keepLines/>
      </w:pPr>
      <w:r>
        <w:t xml:space="preserve">The full proposal as endorsed by SA WG5 is in the attachment, </w:t>
      </w:r>
      <w:r w:rsidRPr="00540D19">
        <w:rPr>
          <w:color w:val="00B050"/>
        </w:rPr>
        <w:t>S5-232751</w:t>
      </w:r>
      <w:r>
        <w:t>. The intention is to produce a CR to the Working Procedures based on this to the next meeting.</w:t>
      </w:r>
    </w:p>
    <w:p w14:paraId="7517266D" w14:textId="253E70DF" w:rsidR="00ED6AAC" w:rsidRDefault="00ED6AAC" w:rsidP="007615D6">
      <w:pPr>
        <w:keepNext/>
        <w:keepLines/>
      </w:pPr>
      <w:r w:rsidRPr="00ED6AAC">
        <w:t>DSIT</w:t>
      </w:r>
      <w:r>
        <w:t xml:space="preserve"> suggested that the legal aspects of this needs to be clarified. The SA WG5 Chair replied that there is a link in the CR to the precise URL to the Forge content. </w:t>
      </w:r>
      <w:r w:rsidRPr="00ED6AAC">
        <w:t>DSIT</w:t>
      </w:r>
      <w:r>
        <w:t xml:space="preserve"> clarified that the issue would be that the link is not to a technical specification but to some source code. The SA WG4 Chair commented that the source code needs to be verifiable and remain unchangeable once incorporated into the specifications. The SA</w:t>
      </w:r>
      <w:r w:rsidR="007E60D5">
        <w:t> </w:t>
      </w:r>
      <w:r>
        <w:t>WG6 Chair commented that there needs to be verifiable identical code in the repository</w:t>
      </w:r>
      <w:r w:rsidR="00F52DB1">
        <w:t>,</w:t>
      </w:r>
      <w:r>
        <w:t xml:space="preserve"> the TS </w:t>
      </w:r>
      <w:r w:rsidR="00F52DB1">
        <w:t>attachment</w:t>
      </w:r>
      <w:r>
        <w:t xml:space="preserve"> and the TS itself.</w:t>
      </w:r>
    </w:p>
    <w:p w14:paraId="30F9B238" w14:textId="24EBB00E" w:rsidR="00ED6AAC" w:rsidRDefault="00ED6AAC" w:rsidP="007615D6">
      <w:pPr>
        <w:keepNext/>
        <w:keepLines/>
      </w:pPr>
      <w:r>
        <w:t>The TSG CT Chair commented that this has been discussed but no conclusion reached and suggested a full discussion on concrete proposals between involved companies and MCC.</w:t>
      </w:r>
    </w:p>
    <w:p w14:paraId="3DA248D8" w14:textId="7066A1BD" w:rsidR="007E60D5" w:rsidRPr="00176756" w:rsidRDefault="00ED6AAC" w:rsidP="007615D6">
      <w:pPr>
        <w:keepNext/>
        <w:keepLines/>
      </w:pPr>
      <w:r>
        <w:t>This was left for further off-line discussion</w:t>
      </w:r>
      <w:r w:rsidR="00176756">
        <w:t xml:space="preserve"> and was revised in </w:t>
      </w:r>
      <w:r w:rsidR="00176756" w:rsidRPr="00176756">
        <w:rPr>
          <w:color w:val="0000FF"/>
        </w:rPr>
        <w:t>SP-230391</w:t>
      </w:r>
      <w:r w:rsidR="00176756">
        <w:t>.</w:t>
      </w:r>
    </w:p>
    <w:p w14:paraId="1D52CDDF" w14:textId="4B755259" w:rsidR="007E60D5" w:rsidRDefault="007E60D5" w:rsidP="007615D6">
      <w:pPr>
        <w:keepNext/>
        <w:keepLines/>
      </w:pPr>
      <w:r>
        <w:t xml:space="preserve">Issues were raised with </w:t>
      </w:r>
      <w:r w:rsidR="00176756">
        <w:t xml:space="preserve">the possibility of the links to Forge changing, or the repository being closed at some time. The TSG CT Chair commented that the principle of using this is acceptable, but asked what the reason is that this new method is considered necessary, as it may make future tracing of changes made to the 3GPP specifications more complex. </w:t>
      </w:r>
    </w:p>
    <w:p w14:paraId="6EE4F6A6" w14:textId="605816C5" w:rsidR="00176756" w:rsidRPr="00176756" w:rsidRDefault="00176756" w:rsidP="007615D6">
      <w:pPr>
        <w:keepNext/>
        <w:keepLines/>
      </w:pPr>
      <w:r>
        <w:t xml:space="preserve">There were questions on potential copyright issues with using the repository. It was suggested to send an LS to the PCG and 3GPP OP on this issue. </w:t>
      </w:r>
      <w:r w:rsidRPr="00176756">
        <w:rPr>
          <w:b/>
          <w:bCs/>
          <w:color w:val="0000FF"/>
        </w:rPr>
        <w:t>The TSG SA Chair was asked to raise this issue in the PCG.</w:t>
      </w:r>
      <w:r w:rsidRPr="00176756">
        <w:t xml:space="preserve"> This was then </w:t>
      </w:r>
      <w:r w:rsidRPr="00C3284B">
        <w:rPr>
          <w:color w:val="0000FF"/>
        </w:rPr>
        <w:t>noted</w:t>
      </w:r>
      <w:r w:rsidRPr="00176756">
        <w:t>.</w:t>
      </w:r>
    </w:p>
    <w:p w14:paraId="7BD75514" w14:textId="4E321807" w:rsidR="007615D6" w:rsidRPr="00176756" w:rsidRDefault="007615D6" w:rsidP="007615D6">
      <w:r w:rsidRPr="005B25A1">
        <w:rPr>
          <w:b/>
          <w:bCs/>
        </w:rPr>
        <w:t>Status:</w:t>
      </w:r>
      <w:r>
        <w:t xml:space="preserve"> </w:t>
      </w:r>
      <w:r w:rsidR="00176756" w:rsidRPr="00176756">
        <w:rPr>
          <w:color w:val="0000FF"/>
        </w:rPr>
        <w:t>Noted</w:t>
      </w:r>
      <w:r w:rsidR="00176756">
        <w:t>.</w:t>
      </w:r>
    </w:p>
    <w:p w14:paraId="7283D75A" w14:textId="77777777" w:rsidR="00BB3F37" w:rsidRDefault="00000000" w:rsidP="00BB3F37"/>
    <w:p w14:paraId="46E99460" w14:textId="77777777" w:rsidR="007615D6" w:rsidRDefault="007615D6" w:rsidP="0010433C">
      <w:pPr>
        <w:pStyle w:val="Heading2"/>
      </w:pPr>
      <w:bookmarkStart w:id="85" w:name="_Toc131417223"/>
      <w:r>
        <w:t>21.7</w:t>
      </w:r>
      <w:r>
        <w:tab/>
        <w:t>MCC Status Report</w:t>
      </w:r>
      <w:bookmarkEnd w:id="85"/>
    </w:p>
    <w:p w14:paraId="09EE0A4F" w14:textId="0511192E" w:rsidR="00E00DA6" w:rsidRDefault="007615D6" w:rsidP="000A3FBD">
      <w:pPr>
        <w:pStyle w:val="NormTop"/>
      </w:pPr>
      <w:r>
        <w:rPr>
          <w:color w:val="0000FF"/>
        </w:rPr>
        <w:t>SP-230300</w:t>
      </w:r>
      <w:r w:rsidRPr="00D53282">
        <w:t xml:space="preserve"> </w:t>
      </w:r>
      <w:r>
        <w:t>(REPORT) MCC Support Team Report (Source: MCC)</w:t>
      </w:r>
      <w:r>
        <w:br/>
      </w:r>
      <w:r w:rsidRPr="00D53282">
        <w:rPr>
          <w:b/>
        </w:rPr>
        <w:t>Document for:</w:t>
      </w:r>
      <w:r w:rsidRPr="00D53282">
        <w:t xml:space="preserve"> </w:t>
      </w:r>
      <w:r>
        <w:t>Presentation</w:t>
      </w:r>
      <w:r>
        <w:br/>
      </w:r>
      <w:r w:rsidRPr="00D53282">
        <w:rPr>
          <w:b/>
        </w:rPr>
        <w:t>Abstract:</w:t>
      </w:r>
      <w:r w:rsidRPr="00D53282">
        <w:t xml:space="preserve"> </w:t>
      </w:r>
      <w:r>
        <w:br/>
        <w:t>MCC Support Team Report.</w:t>
      </w:r>
    </w:p>
    <w:p w14:paraId="370D02DA" w14:textId="77777777" w:rsidR="00F170AA" w:rsidRPr="00F170AA" w:rsidRDefault="00F170AA" w:rsidP="00F170AA">
      <w:pPr>
        <w:pStyle w:val="FP"/>
        <w:keepNext/>
        <w:rPr>
          <w:b/>
          <w:bCs/>
          <w:lang w:eastAsia="ja-JP"/>
        </w:rPr>
      </w:pPr>
      <w:r w:rsidRPr="00F170AA">
        <w:rPr>
          <w:b/>
          <w:bCs/>
          <w:lang w:eastAsia="ja-JP"/>
        </w:rPr>
        <w:t>Changes of personnel:</w:t>
      </w:r>
    </w:p>
    <w:p w14:paraId="7BFFB1FB" w14:textId="0912F350" w:rsidR="00F170AA" w:rsidRPr="00F170AA" w:rsidRDefault="00F170AA" w:rsidP="00F170AA">
      <w:pPr>
        <w:pStyle w:val="FP"/>
        <w:keepNext/>
        <w:rPr>
          <w:b/>
          <w:bCs/>
          <w:lang w:eastAsia="ja-JP"/>
        </w:rPr>
      </w:pPr>
      <w:r w:rsidRPr="00F170AA">
        <w:rPr>
          <w:b/>
          <w:bCs/>
          <w:lang w:eastAsia="ja-JP"/>
        </w:rPr>
        <w:t>Departures</w:t>
      </w:r>
    </w:p>
    <w:p w14:paraId="0F423FB8" w14:textId="77777777" w:rsidR="00F170AA" w:rsidRDefault="00F170AA" w:rsidP="00F170AA">
      <w:pPr>
        <w:pStyle w:val="FP"/>
        <w:keepNext/>
        <w:rPr>
          <w:lang w:eastAsia="ja-JP"/>
        </w:rPr>
      </w:pPr>
      <w:r>
        <w:rPr>
          <w:lang w:eastAsia="ja-JP"/>
        </w:rPr>
        <w:t xml:space="preserve">After 3 years in MCC supporting RAN3, </w:t>
      </w:r>
      <w:r w:rsidRPr="00F170AA">
        <w:rPr>
          <w:b/>
          <w:bCs/>
          <w:color w:val="0000FF"/>
          <w:lang w:eastAsia="ja-JP"/>
        </w:rPr>
        <w:t>Young Ik JO</w:t>
      </w:r>
      <w:r>
        <w:rPr>
          <w:lang w:eastAsia="ja-JP"/>
        </w:rPr>
        <w:t xml:space="preserve"> left MCC at the end of 2022. We warmly thank Young Ik for his outstanding work supporting 3GPP RAN3 and wish him a very bright future.</w:t>
      </w:r>
    </w:p>
    <w:p w14:paraId="5322EA41" w14:textId="5843EEC9" w:rsidR="00F170AA" w:rsidRPr="00F170AA" w:rsidRDefault="00F170AA" w:rsidP="00F170AA">
      <w:pPr>
        <w:pStyle w:val="FP"/>
        <w:keepNext/>
        <w:rPr>
          <w:b/>
          <w:bCs/>
          <w:lang w:eastAsia="ja-JP"/>
        </w:rPr>
      </w:pPr>
      <w:r w:rsidRPr="00F170AA">
        <w:rPr>
          <w:b/>
          <w:bCs/>
          <w:lang w:eastAsia="ja-JP"/>
        </w:rPr>
        <w:t>Arrivals:</w:t>
      </w:r>
    </w:p>
    <w:p w14:paraId="0FF2D62F" w14:textId="77777777" w:rsidR="00F170AA" w:rsidRDefault="00F170AA" w:rsidP="00F170AA">
      <w:pPr>
        <w:pStyle w:val="FP"/>
        <w:keepNext/>
        <w:rPr>
          <w:lang w:eastAsia="ja-JP"/>
        </w:rPr>
      </w:pPr>
      <w:r w:rsidRPr="00F170AA">
        <w:rPr>
          <w:b/>
          <w:bCs/>
          <w:color w:val="0000FF"/>
          <w:lang w:eastAsia="ja-JP"/>
        </w:rPr>
        <w:t>Akansha Arora</w:t>
      </w:r>
      <w:r>
        <w:rPr>
          <w:lang w:eastAsia="ja-JP"/>
        </w:rPr>
        <w:t xml:space="preserve"> (Seconded by TSDSI) joined MCC in January and will support CT WG1.</w:t>
      </w:r>
    </w:p>
    <w:p w14:paraId="69D54B89" w14:textId="77777777" w:rsidR="00F170AA" w:rsidRDefault="00F170AA" w:rsidP="00F170AA">
      <w:pPr>
        <w:pStyle w:val="FP"/>
        <w:keepNext/>
        <w:rPr>
          <w:lang w:eastAsia="ja-JP"/>
        </w:rPr>
      </w:pPr>
      <w:r>
        <w:rPr>
          <w:lang w:eastAsia="ja-JP"/>
        </w:rPr>
        <w:t>Akansha completed her engineering in the field of Electronics and Telecommunications from Amity University, India in 2018. She then worked as an eDiscovery data analyst for 1.5 years. She joined TSDSI in 2019 as a standard engineer, handling various standardization activities, and also in charge of the program management for Technical Support of Study Group-Networks.</w:t>
      </w:r>
    </w:p>
    <w:p w14:paraId="72B1D91F" w14:textId="77777777" w:rsidR="00F170AA" w:rsidRDefault="00F170AA" w:rsidP="00F170AA">
      <w:pPr>
        <w:pStyle w:val="FP"/>
        <w:keepNext/>
        <w:rPr>
          <w:lang w:eastAsia="ja-JP"/>
        </w:rPr>
      </w:pPr>
      <w:r w:rsidRPr="00F170AA">
        <w:rPr>
          <w:b/>
          <w:bCs/>
          <w:color w:val="0000FF"/>
          <w:lang w:eastAsia="ja-JP"/>
        </w:rPr>
        <w:t>Seonggu Shim</w:t>
      </w:r>
      <w:r>
        <w:rPr>
          <w:lang w:eastAsia="ja-JP"/>
        </w:rPr>
        <w:t xml:space="preserve"> (Seconded by TTA) joined MCC in January and will support RAN WG3.</w:t>
      </w:r>
    </w:p>
    <w:p w14:paraId="7A693F02" w14:textId="77777777" w:rsidR="00F170AA" w:rsidRDefault="00F170AA" w:rsidP="00F170AA">
      <w:pPr>
        <w:pStyle w:val="FP"/>
        <w:keepNext/>
        <w:rPr>
          <w:lang w:eastAsia="ja-JP"/>
        </w:rPr>
      </w:pPr>
      <w:r>
        <w:rPr>
          <w:lang w:eastAsia="ja-JP"/>
        </w:rPr>
        <w:t>Seonggu graduated from Yonsei University in Seoul, Korea with a Master's degree. For the past twenty years, he has been working for TTA. He was responsible for the overall management of TTA standardization, including the oversight of the rules and procedures. Within TTA he has have also been involved in various standardization activities and the development of a strategy plan for ICT standards in Korea.</w:t>
      </w:r>
    </w:p>
    <w:p w14:paraId="412C6BC9" w14:textId="15A47CB1" w:rsidR="00F170AA" w:rsidRDefault="00F170AA" w:rsidP="00F170AA">
      <w:pPr>
        <w:pStyle w:val="FP"/>
        <w:keepNext/>
        <w:rPr>
          <w:lang w:eastAsia="ja-JP"/>
        </w:rPr>
      </w:pPr>
      <w:r w:rsidRPr="00F170AA">
        <w:rPr>
          <w:b/>
          <w:bCs/>
          <w:lang w:eastAsia="ja-JP"/>
        </w:rPr>
        <w:t>Statistics:</w:t>
      </w:r>
      <w:r>
        <w:rPr>
          <w:lang w:eastAsia="ja-JP"/>
        </w:rPr>
        <w:tab/>
        <w:t>See slides.</w:t>
      </w:r>
    </w:p>
    <w:p w14:paraId="286D0E18" w14:textId="2100A529" w:rsidR="00F170AA" w:rsidRPr="00F170AA" w:rsidRDefault="00F170AA" w:rsidP="00F170AA">
      <w:pPr>
        <w:pStyle w:val="FP"/>
        <w:keepNext/>
        <w:rPr>
          <w:b/>
          <w:bCs/>
          <w:lang w:eastAsia="ja-JP"/>
        </w:rPr>
      </w:pPr>
      <w:r w:rsidRPr="00F170AA">
        <w:rPr>
          <w:b/>
          <w:bCs/>
          <w:lang w:eastAsia="ja-JP"/>
        </w:rPr>
        <w:t>Marketing and communications:</w:t>
      </w:r>
    </w:p>
    <w:p w14:paraId="30CCCE18" w14:textId="6C3C915A" w:rsidR="00F170AA" w:rsidRPr="00F170AA" w:rsidRDefault="00F170AA" w:rsidP="00F170AA">
      <w:pPr>
        <w:pStyle w:val="FP"/>
        <w:keepNext/>
        <w:rPr>
          <w:b/>
          <w:bCs/>
          <w:lang w:eastAsia="ja-JP"/>
        </w:rPr>
      </w:pPr>
      <w:r w:rsidRPr="00F170AA">
        <w:rPr>
          <w:b/>
          <w:bCs/>
          <w:lang w:eastAsia="ja-JP"/>
        </w:rPr>
        <w:t>Marketing matters!</w:t>
      </w:r>
    </w:p>
    <w:p w14:paraId="511B40F3" w14:textId="22EC2AEC" w:rsidR="00F170AA" w:rsidRDefault="00F170AA" w:rsidP="00F170AA">
      <w:pPr>
        <w:pStyle w:val="B1"/>
        <w:spacing w:after="0"/>
        <w:rPr>
          <w:lang w:eastAsia="ja-JP"/>
        </w:rPr>
      </w:pPr>
      <w:r>
        <w:rPr>
          <w:lang w:eastAsia="ja-JP"/>
        </w:rPr>
        <w:t>-</w:t>
      </w:r>
      <w:r>
        <w:rPr>
          <w:lang w:eastAsia="ja-JP"/>
        </w:rPr>
        <w:tab/>
        <w:t>Work on Issue 6 of 3GPP Highlights - April 2023</w:t>
      </w:r>
    </w:p>
    <w:p w14:paraId="594F7D96" w14:textId="3DD5C9E1" w:rsidR="00F170AA" w:rsidRDefault="00F170AA" w:rsidP="00F170AA">
      <w:pPr>
        <w:pStyle w:val="B1"/>
        <w:spacing w:after="0"/>
        <w:rPr>
          <w:lang w:eastAsia="ja-JP"/>
        </w:rPr>
      </w:pPr>
      <w:r>
        <w:rPr>
          <w:lang w:eastAsia="ja-JP"/>
        </w:rPr>
        <w:t>-</w:t>
      </w:r>
      <w:r>
        <w:rPr>
          <w:lang w:eastAsia="ja-JP"/>
        </w:rPr>
        <w:tab/>
        <w:t>Website (www.3gpp.org)</w:t>
      </w:r>
    </w:p>
    <w:p w14:paraId="482D2B23" w14:textId="3E4F17E0" w:rsidR="00F170AA" w:rsidRDefault="00F170AA" w:rsidP="00F170AA">
      <w:pPr>
        <w:pStyle w:val="B2"/>
        <w:spacing w:after="0"/>
        <w:rPr>
          <w:lang w:eastAsia="ja-JP"/>
        </w:rPr>
      </w:pPr>
      <w:r>
        <w:rPr>
          <w:lang w:eastAsia="ja-JP"/>
        </w:rPr>
        <w:lastRenderedPageBreak/>
        <w:t>-</w:t>
      </w:r>
      <w:r>
        <w:rPr>
          <w:lang w:eastAsia="ja-JP"/>
        </w:rPr>
        <w:tab/>
        <w:t>We are drafting a call for quotation for 'maintenance' of the new site to simplify and improve tables, fix broken links, image handling, ANYTHING ELSE?</w:t>
      </w:r>
    </w:p>
    <w:p w14:paraId="6F73564A" w14:textId="77777777" w:rsidR="00F170AA" w:rsidRDefault="00F170AA" w:rsidP="00F170AA">
      <w:pPr>
        <w:pStyle w:val="B1"/>
        <w:spacing w:after="0"/>
        <w:rPr>
          <w:lang w:eastAsia="ja-JP"/>
        </w:rPr>
      </w:pPr>
      <w:r>
        <w:rPr>
          <w:lang w:eastAsia="ja-JP"/>
        </w:rPr>
        <w:t>-</w:t>
      </w:r>
      <w:r>
        <w:rPr>
          <w:lang w:eastAsia="ja-JP"/>
        </w:rPr>
        <w:tab/>
        <w:t>3GPP Video - The place to be (</w:t>
      </w:r>
      <w:hyperlink r:id="rId15" w:history="1">
        <w:r w:rsidRPr="00AB4EBD">
          <w:rPr>
            <w:rStyle w:val="Hyperlink"/>
            <w:lang w:eastAsia="ja-JP"/>
          </w:rPr>
          <w:t>https://vimeo.com/790081425</w:t>
        </w:r>
      </w:hyperlink>
      <w:r>
        <w:rPr>
          <w:lang w:eastAsia="ja-JP"/>
        </w:rPr>
        <w:t xml:space="preserve">) </w:t>
      </w:r>
    </w:p>
    <w:p w14:paraId="15D4A461" w14:textId="54AF281F" w:rsidR="00F170AA" w:rsidRDefault="00F170AA" w:rsidP="00F170AA">
      <w:pPr>
        <w:pStyle w:val="B2"/>
        <w:spacing w:after="0"/>
        <w:rPr>
          <w:lang w:eastAsia="ja-JP"/>
        </w:rPr>
      </w:pPr>
      <w:r>
        <w:rPr>
          <w:lang w:eastAsia="ja-JP"/>
        </w:rPr>
        <w:t>-</w:t>
      </w:r>
      <w:r>
        <w:rPr>
          <w:lang w:eastAsia="ja-JP"/>
        </w:rPr>
        <w:tab/>
        <w:t>has over 1800 views since 17/Jan 2023.</w:t>
      </w:r>
    </w:p>
    <w:p w14:paraId="7AD5BB78" w14:textId="145A28DF" w:rsidR="00F170AA" w:rsidRDefault="00F170AA" w:rsidP="00F170AA">
      <w:pPr>
        <w:pStyle w:val="B1"/>
        <w:spacing w:after="0"/>
        <w:rPr>
          <w:lang w:eastAsia="ja-JP"/>
        </w:rPr>
      </w:pPr>
      <w:r>
        <w:rPr>
          <w:lang w:eastAsia="ja-JP"/>
        </w:rPr>
        <w:t>-</w:t>
      </w:r>
      <w:r>
        <w:rPr>
          <w:lang w:eastAsia="ja-JP"/>
        </w:rPr>
        <w:tab/>
        <w:t>Support for conferences:</w:t>
      </w:r>
    </w:p>
    <w:p w14:paraId="50DB0270" w14:textId="36A88F72" w:rsidR="00F170AA" w:rsidRDefault="00F170AA" w:rsidP="00F170AA">
      <w:pPr>
        <w:pStyle w:val="B1"/>
        <w:spacing w:after="0"/>
        <w:rPr>
          <w:lang w:eastAsia="ja-JP"/>
        </w:rPr>
      </w:pPr>
      <w:r>
        <w:rPr>
          <w:lang w:eastAsia="ja-JP"/>
        </w:rPr>
        <w:t>-</w:t>
      </w:r>
      <w:r>
        <w:rPr>
          <w:lang w:eastAsia="ja-JP"/>
        </w:rPr>
        <w:tab/>
        <w:t>Considering marcom needs for TSGs#100 and 25th anniversary of 3GPP (December) . . .</w:t>
      </w:r>
    </w:p>
    <w:p w14:paraId="185C998C" w14:textId="77777777" w:rsidR="00F170AA" w:rsidRPr="00F170AA" w:rsidRDefault="00F170AA" w:rsidP="00F170AA">
      <w:pPr>
        <w:pStyle w:val="FP"/>
        <w:keepNext/>
        <w:rPr>
          <w:lang w:eastAsia="ja-JP"/>
        </w:rPr>
      </w:pPr>
      <w:r w:rsidRPr="00F170AA">
        <w:rPr>
          <w:lang w:eastAsia="ja-JP"/>
        </w:rPr>
        <w:t>Thanks to the generosity of all those who participated in the RAN1 charity run, the charity laid the first bricks of 3 shared houses for people with disabilities. Among the sponsors listed for this initiative is 3GPP.</w:t>
      </w:r>
    </w:p>
    <w:p w14:paraId="6AA11E82" w14:textId="6142D234" w:rsidR="00F170AA" w:rsidRPr="00F170AA" w:rsidRDefault="00F170AA" w:rsidP="00F170AA">
      <w:pPr>
        <w:pStyle w:val="FP"/>
        <w:keepNext/>
        <w:rPr>
          <w:b/>
          <w:bCs/>
          <w:lang w:eastAsia="ja-JP"/>
        </w:rPr>
      </w:pPr>
      <w:r w:rsidRPr="00F170AA">
        <w:rPr>
          <w:b/>
          <w:bCs/>
          <w:lang w:eastAsia="ja-JP"/>
        </w:rPr>
        <w:t>Other News:</w:t>
      </w:r>
    </w:p>
    <w:p w14:paraId="137EDA94" w14:textId="27F24D88" w:rsidR="00F170AA" w:rsidRPr="00F170AA" w:rsidRDefault="00F170AA" w:rsidP="00F170AA">
      <w:pPr>
        <w:pStyle w:val="FP"/>
        <w:keepNext/>
        <w:rPr>
          <w:b/>
          <w:bCs/>
          <w:lang w:eastAsia="ja-JP"/>
        </w:rPr>
      </w:pPr>
      <w:r w:rsidRPr="00F170AA">
        <w:rPr>
          <w:b/>
          <w:bCs/>
          <w:lang w:eastAsia="ja-JP"/>
        </w:rPr>
        <w:t>3GPP Submissions for ITU M.2150-r2, M.2012-r6</w:t>
      </w:r>
    </w:p>
    <w:p w14:paraId="31D13979" w14:textId="4D2A76F4" w:rsidR="00F170AA" w:rsidRDefault="00F170AA" w:rsidP="00F170AA">
      <w:pPr>
        <w:pStyle w:val="B1"/>
        <w:spacing w:after="0"/>
        <w:rPr>
          <w:lang w:eastAsia="ja-JP"/>
        </w:rPr>
      </w:pPr>
      <w:r>
        <w:rPr>
          <w:lang w:eastAsia="ja-JP"/>
        </w:rPr>
        <w:t>-</w:t>
      </w:r>
      <w:r>
        <w:rPr>
          <w:lang w:eastAsia="ja-JP"/>
        </w:rPr>
        <w:tab/>
        <w:t>The 3GPP technologies for the updates to M.2150 and M.2012 were submitted to ITU in January. The files are available at the following links: 5D/1587, 5D/1588 and 5D/1589</w:t>
      </w:r>
    </w:p>
    <w:p w14:paraId="553520B0" w14:textId="49C239AF" w:rsidR="00F170AA" w:rsidRDefault="00F170AA" w:rsidP="00F170AA">
      <w:pPr>
        <w:pStyle w:val="B1"/>
        <w:spacing w:after="0"/>
        <w:rPr>
          <w:lang w:eastAsia="ja-JP"/>
        </w:rPr>
      </w:pPr>
      <w:r>
        <w:rPr>
          <w:lang w:eastAsia="ja-JP"/>
        </w:rPr>
        <w:t>-</w:t>
      </w:r>
      <w:r>
        <w:rPr>
          <w:lang w:eastAsia="ja-JP"/>
        </w:rPr>
        <w:tab/>
        <w:t>Warm thanks to Organizational Partner ATIS for coordinating the submission, RAN ITU-R ad-hoc chair Giovanni Romano, the Organizational Partners signatories, the MCC members, and all the technical experts.</w:t>
      </w:r>
    </w:p>
    <w:p w14:paraId="15952257" w14:textId="42528D86" w:rsidR="00F170AA" w:rsidRPr="00F170AA" w:rsidRDefault="00F170AA" w:rsidP="00F170AA">
      <w:pPr>
        <w:pStyle w:val="FP"/>
        <w:keepNext/>
        <w:rPr>
          <w:b/>
          <w:bCs/>
          <w:lang w:eastAsia="ja-JP"/>
        </w:rPr>
      </w:pPr>
      <w:r w:rsidRPr="00F170AA">
        <w:rPr>
          <w:b/>
          <w:bCs/>
          <w:lang w:eastAsia="ja-JP"/>
        </w:rPr>
        <w:t>Drafting rules workshop:</w:t>
      </w:r>
    </w:p>
    <w:p w14:paraId="0B8873D6" w14:textId="22B4DBCA" w:rsidR="00F170AA" w:rsidRDefault="00F170AA" w:rsidP="00F170AA">
      <w:pPr>
        <w:pStyle w:val="B1"/>
        <w:spacing w:after="0"/>
        <w:rPr>
          <w:lang w:eastAsia="ja-JP"/>
        </w:rPr>
      </w:pPr>
      <w:r>
        <w:rPr>
          <w:lang w:eastAsia="ja-JP"/>
        </w:rPr>
        <w:t>-</w:t>
      </w:r>
      <w:r>
        <w:rPr>
          <w:lang w:eastAsia="ja-JP"/>
        </w:rPr>
        <w:tab/>
        <w:t>A first workshop was organized in January and was very successful.</w:t>
      </w:r>
    </w:p>
    <w:p w14:paraId="38B125BB" w14:textId="0936E755" w:rsidR="00F170AA" w:rsidRDefault="00F170AA" w:rsidP="00F170AA">
      <w:pPr>
        <w:pStyle w:val="B1"/>
        <w:spacing w:after="0"/>
        <w:rPr>
          <w:lang w:eastAsia="ja-JP"/>
        </w:rPr>
      </w:pPr>
      <w:r>
        <w:rPr>
          <w:lang w:eastAsia="ja-JP"/>
        </w:rPr>
        <w:t>-</w:t>
      </w:r>
      <w:r>
        <w:rPr>
          <w:lang w:eastAsia="ja-JP"/>
        </w:rPr>
        <w:tab/>
        <w:t>More to come (watch the space): Dates will be published soon.</w:t>
      </w:r>
    </w:p>
    <w:p w14:paraId="6F457BF4" w14:textId="59DD69DD" w:rsidR="00F170AA" w:rsidRDefault="00F170AA" w:rsidP="00F170AA">
      <w:pPr>
        <w:pStyle w:val="B2"/>
        <w:spacing w:after="0"/>
        <w:rPr>
          <w:lang w:eastAsia="ja-JP"/>
        </w:rPr>
      </w:pPr>
      <w:r>
        <w:rPr>
          <w:lang w:eastAsia="ja-JP"/>
        </w:rPr>
        <w:t>-</w:t>
      </w:r>
      <w:r>
        <w:rPr>
          <w:lang w:eastAsia="ja-JP"/>
        </w:rPr>
        <w:tab/>
        <w:t>The workshop is for all, not only the newcomers.</w:t>
      </w:r>
    </w:p>
    <w:p w14:paraId="456C98E8" w14:textId="2CD6C4EF" w:rsidR="00F170AA" w:rsidRDefault="00F170AA" w:rsidP="00F170AA">
      <w:pPr>
        <w:pStyle w:val="B2"/>
        <w:spacing w:after="0"/>
        <w:rPr>
          <w:lang w:eastAsia="ja-JP"/>
        </w:rPr>
      </w:pPr>
      <w:r>
        <w:rPr>
          <w:lang w:eastAsia="ja-JP"/>
        </w:rPr>
        <w:t>-</w:t>
      </w:r>
      <w:r>
        <w:rPr>
          <w:lang w:eastAsia="ja-JP"/>
        </w:rPr>
        <w:tab/>
        <w:t>You are strongly encouraged to attend one of these workshops</w:t>
      </w:r>
    </w:p>
    <w:p w14:paraId="740C2B43" w14:textId="6C4CDEE2" w:rsidR="00F170AA" w:rsidRPr="00F170AA" w:rsidRDefault="00F170AA" w:rsidP="00F170AA">
      <w:pPr>
        <w:pStyle w:val="FP"/>
        <w:keepNext/>
        <w:rPr>
          <w:b/>
          <w:bCs/>
          <w:lang w:eastAsia="ja-JP"/>
        </w:rPr>
      </w:pPr>
      <w:r w:rsidRPr="00F170AA">
        <w:rPr>
          <w:b/>
          <w:bCs/>
          <w:lang w:eastAsia="ja-JP"/>
        </w:rPr>
        <w:t>MCC CRs to 21.101, 21.201 and 21.205</w:t>
      </w:r>
    </w:p>
    <w:p w14:paraId="34F6EDA4" w14:textId="40004559" w:rsidR="00F170AA" w:rsidRDefault="00F170AA" w:rsidP="00F170AA">
      <w:pPr>
        <w:pStyle w:val="B1"/>
        <w:spacing w:after="0"/>
        <w:rPr>
          <w:lang w:eastAsia="ja-JP"/>
        </w:rPr>
      </w:pPr>
      <w:r>
        <w:rPr>
          <w:lang w:eastAsia="ja-JP"/>
        </w:rPr>
        <w:t>-</w:t>
      </w:r>
      <w:r>
        <w:rPr>
          <w:lang w:eastAsia="ja-JP"/>
        </w:rPr>
        <w:tab/>
        <w:t>Summary of change: Replacing the broken link by the counterpart on the 3GPP portal:</w:t>
      </w:r>
    </w:p>
    <w:p w14:paraId="417EEE81" w14:textId="79E77855" w:rsidR="00F170AA" w:rsidRPr="00F170AA" w:rsidRDefault="00F170AA" w:rsidP="00F170AA">
      <w:pPr>
        <w:pStyle w:val="B2"/>
        <w:spacing w:after="0"/>
        <w:rPr>
          <w:color w:val="0000FF"/>
          <w:lang w:eastAsia="ja-JP"/>
        </w:rPr>
      </w:pPr>
      <w:r w:rsidRPr="00F170AA">
        <w:rPr>
          <w:color w:val="0000FF"/>
          <w:lang w:eastAsia="ja-JP"/>
        </w:rPr>
        <w:t>-</w:t>
      </w:r>
      <w:r w:rsidRPr="00F170AA">
        <w:rPr>
          <w:color w:val="0000FF"/>
          <w:lang w:eastAsia="ja-JP"/>
        </w:rPr>
        <w:tab/>
        <w:t>SP-230318; SP-230319; SP-230320; SP-230321; SP-230322; SP-230323; SP-230324; SP-230325; SP-230326; SP-230327; SP-230328</w:t>
      </w:r>
      <w:r>
        <w:rPr>
          <w:color w:val="0000FF"/>
          <w:lang w:eastAsia="ja-JP"/>
        </w:rPr>
        <w:t>.</w:t>
      </w:r>
    </w:p>
    <w:p w14:paraId="7307E4DB" w14:textId="77777777" w:rsidR="00F170AA" w:rsidRPr="00F170AA" w:rsidRDefault="00F170AA" w:rsidP="00F170AA">
      <w:pPr>
        <w:pStyle w:val="FP"/>
        <w:keepNext/>
        <w:rPr>
          <w:lang w:eastAsia="ja-JP"/>
        </w:rPr>
      </w:pPr>
    </w:p>
    <w:p w14:paraId="4740355A" w14:textId="77777777" w:rsidR="004335B7" w:rsidRPr="005B25A1" w:rsidRDefault="004335B7" w:rsidP="004335B7">
      <w:pPr>
        <w:keepNext/>
        <w:keepLines/>
        <w:rPr>
          <w:b/>
          <w:bCs/>
        </w:rPr>
      </w:pPr>
      <w:r>
        <w:rPr>
          <w:b/>
          <w:bCs/>
        </w:rPr>
        <w:t>Questions and comments</w:t>
      </w:r>
      <w:r w:rsidRPr="005B25A1">
        <w:rPr>
          <w:b/>
          <w:bCs/>
        </w:rPr>
        <w:t>:</w:t>
      </w:r>
    </w:p>
    <w:p w14:paraId="054B8ED9" w14:textId="3460F64F" w:rsidR="004335B7" w:rsidRDefault="004335B7" w:rsidP="004335B7">
      <w:pPr>
        <w:keepNext/>
        <w:keepLines/>
        <w:ind w:left="1418" w:hanging="1418"/>
      </w:pPr>
      <w:r>
        <w:t>Slide </w:t>
      </w:r>
      <w:r w:rsidR="005A0F1F">
        <w:t>26</w:t>
      </w:r>
      <w:r>
        <w:t>:</w:t>
      </w:r>
      <w:r>
        <w:tab/>
      </w:r>
      <w:r w:rsidR="005A0F1F">
        <w:t xml:space="preserve">The MCC Director clarified that the drafting rules workshop covers more than the problem with the CRs and their impact on the specifications, but also in the drafting of TSs and TRs. The SA WG2 Chair suggested that the WG Chairs should encourage Rapporteurs for new TSs and TRs to attend the drafting rules workshop. </w:t>
      </w:r>
    </w:p>
    <w:p w14:paraId="2611ADF3" w14:textId="45AFA53B" w:rsidR="004335B7" w:rsidRDefault="004335B7" w:rsidP="004335B7">
      <w:r>
        <w:t xml:space="preserve">The MCC Director was thanked for this report, which was </w:t>
      </w:r>
      <w:r w:rsidRPr="00C3284B">
        <w:rPr>
          <w:color w:val="0000FF"/>
        </w:rPr>
        <w:t>noted</w:t>
      </w:r>
      <w:r>
        <w:t>.</w:t>
      </w:r>
    </w:p>
    <w:p w14:paraId="495F5121" w14:textId="495795EC" w:rsidR="007615D6" w:rsidRPr="00EB0339" w:rsidRDefault="007615D6" w:rsidP="007615D6">
      <w:r w:rsidRPr="005B25A1">
        <w:rPr>
          <w:b/>
          <w:bCs/>
        </w:rPr>
        <w:t>Status:</w:t>
      </w:r>
      <w:r>
        <w:t xml:space="preserve"> </w:t>
      </w:r>
      <w:r w:rsidR="004335B7" w:rsidRPr="00C3284B">
        <w:rPr>
          <w:color w:val="0000FF"/>
        </w:rPr>
        <w:t>Noted</w:t>
      </w:r>
      <w:r w:rsidR="004335B7">
        <w:t>.</w:t>
      </w:r>
    </w:p>
    <w:p w14:paraId="7DBC7672" w14:textId="77777777" w:rsidR="00BB3F37" w:rsidRDefault="00000000" w:rsidP="00BB3F37"/>
    <w:p w14:paraId="4218DDE3" w14:textId="77777777" w:rsidR="007615D6" w:rsidRDefault="007615D6" w:rsidP="0010433C">
      <w:pPr>
        <w:pStyle w:val="Heading2"/>
      </w:pPr>
      <w:bookmarkStart w:id="86" w:name="_Toc131417224"/>
      <w:r>
        <w:t>21.8</w:t>
      </w:r>
      <w:r>
        <w:tab/>
        <w:t>Future Meeting schedule</w:t>
      </w:r>
      <w:bookmarkEnd w:id="86"/>
    </w:p>
    <w:p w14:paraId="4F052BA6" w14:textId="1E05885A" w:rsidR="00BB3F37" w:rsidRDefault="006827D2" w:rsidP="00BB3F37">
      <w:r>
        <w:t xml:space="preserve">The 3GPP portal meeting Calendar shows the current planning for meetings. </w:t>
      </w:r>
      <w:r w:rsidR="00DC52AE">
        <w:t>The TSG meetings for the remainder of 2023 are pla</w:t>
      </w:r>
      <w:r w:rsidR="00A316D2">
        <w:t>n</w:t>
      </w:r>
      <w:r w:rsidR="00DC52AE">
        <w:t xml:space="preserve">ned as </w:t>
      </w:r>
      <w:r w:rsidR="00A316D2">
        <w:t>face to face meetings.</w:t>
      </w:r>
    </w:p>
    <w:p w14:paraId="57EFC2F5" w14:textId="77777777" w:rsidR="00A01E1F" w:rsidRDefault="00A01E1F" w:rsidP="00BB3F37"/>
    <w:p w14:paraId="6531A801" w14:textId="555C4366" w:rsidR="00A01E1F" w:rsidRDefault="00A01E1F" w:rsidP="00A01E1F">
      <w:pPr>
        <w:pStyle w:val="NormTop"/>
      </w:pPr>
      <w:r w:rsidRPr="00A01E1F">
        <w:rPr>
          <w:color w:val="0000FF"/>
        </w:rPr>
        <w:t>SP-230383</w:t>
      </w:r>
      <w:r>
        <w:t xml:space="preserve"> Rel-19 Workshop Plan (Source: TSG SA Chair elect)</w:t>
      </w:r>
      <w:r>
        <w:br/>
      </w:r>
      <w:r w:rsidRPr="00D53282">
        <w:rPr>
          <w:b/>
        </w:rPr>
        <w:t>Document for:</w:t>
      </w:r>
      <w:r w:rsidRPr="00D53282">
        <w:t xml:space="preserve"> </w:t>
      </w:r>
      <w:r>
        <w:t>Endorsement</w:t>
      </w:r>
      <w:r>
        <w:br/>
      </w:r>
      <w:r w:rsidRPr="00D53282">
        <w:rPr>
          <w:b/>
        </w:rPr>
        <w:t>Abstract:</w:t>
      </w:r>
      <w:r w:rsidRPr="00D53282">
        <w:t xml:space="preserve"> </w:t>
      </w:r>
      <w:r>
        <w:br/>
        <w:t>-.</w:t>
      </w:r>
    </w:p>
    <w:p w14:paraId="3D0722F4" w14:textId="77777777" w:rsidR="00A01E1F" w:rsidRPr="005B25A1" w:rsidRDefault="00A01E1F" w:rsidP="00A01E1F">
      <w:pPr>
        <w:keepNext/>
        <w:keepLines/>
        <w:rPr>
          <w:b/>
          <w:bCs/>
        </w:rPr>
      </w:pPr>
      <w:r w:rsidRPr="005B25A1">
        <w:rPr>
          <w:b/>
          <w:bCs/>
        </w:rPr>
        <w:t>Plenary Discussion:</w:t>
      </w:r>
    </w:p>
    <w:p w14:paraId="14686583" w14:textId="2417243F" w:rsidR="00BB3F37" w:rsidRDefault="00D26A99" w:rsidP="00BB3F37">
      <w:r>
        <w:t>The SA</w:t>
      </w:r>
      <w:r w:rsidR="00A01E1F">
        <w:t> WG2</w:t>
      </w:r>
      <w:r>
        <w:t xml:space="preserve"> Chair</w:t>
      </w:r>
      <w:r w:rsidR="00A01E1F">
        <w:t xml:space="preserve"> (i.e. the TSG SA Chair elect)</w:t>
      </w:r>
      <w:r>
        <w:t xml:space="preserve"> presented a plan for the </w:t>
      </w:r>
      <w:r w:rsidR="00A01E1F">
        <w:t>Rel</w:t>
      </w:r>
      <w:r w:rsidR="00A01E1F">
        <w:noBreakHyphen/>
      </w:r>
      <w:r>
        <w:t>19 Workshop to be held in June 2023.</w:t>
      </w:r>
    </w:p>
    <w:p w14:paraId="47798F57" w14:textId="41DC1187" w:rsidR="00A01E1F" w:rsidRDefault="00A01E1F" w:rsidP="00BB3F37">
      <w:r>
        <w:t>The SA WG1 Chair reported that the status of the SA WG1 Rel</w:t>
      </w:r>
      <w:r>
        <w:noBreakHyphen/>
        <w:t>19 work will be reported to the workshop. This should be added as the first item for the Workshop. The SA WG6 Chair commented that they will be providing their follow-on WIDs and SIDs and will provide resource and capacity information when the format for presenting this information is understood. Orange asked whether the TSG SA guidelines can be useful to other working groups apart from SA WG2. The SA WG2 Chair replied that it had been agreed to take all Rel</w:t>
      </w:r>
      <w:r>
        <w:noBreakHyphen/>
        <w:t>19 work into account for the work planning and to ensure that there are no issues with any other WGs. Provision of input to the Workshop will not necessarily result in receiving guidance for the WG.</w:t>
      </w:r>
    </w:p>
    <w:p w14:paraId="32993F30" w14:textId="5005925B" w:rsidR="00A01E1F" w:rsidRDefault="00A01E1F" w:rsidP="00BB3F37">
      <w:r>
        <w:t xml:space="preserve">This was then </w:t>
      </w:r>
      <w:r w:rsidRPr="00827FBC">
        <w:rPr>
          <w:color w:val="FF0000"/>
        </w:rPr>
        <w:t>endorsed</w:t>
      </w:r>
      <w:r>
        <w:t>.</w:t>
      </w:r>
    </w:p>
    <w:p w14:paraId="655F2D9A" w14:textId="64D1ECF7" w:rsidR="00827FBC" w:rsidRPr="00827FBC" w:rsidRDefault="00827FBC" w:rsidP="00827FBC">
      <w:r w:rsidRPr="005B25A1">
        <w:rPr>
          <w:b/>
          <w:bCs/>
        </w:rPr>
        <w:lastRenderedPageBreak/>
        <w:t>Status:</w:t>
      </w:r>
      <w:r>
        <w:t xml:space="preserve"> </w:t>
      </w:r>
      <w:r w:rsidRPr="00827FBC">
        <w:rPr>
          <w:color w:val="FF0000"/>
        </w:rPr>
        <w:t>Endorsed</w:t>
      </w:r>
      <w:r>
        <w:t>.</w:t>
      </w:r>
    </w:p>
    <w:p w14:paraId="0323785B" w14:textId="77777777" w:rsidR="00D26A99" w:rsidRDefault="00D26A99" w:rsidP="00BB3F37"/>
    <w:p w14:paraId="040AFCC7" w14:textId="77777777" w:rsidR="007615D6" w:rsidRDefault="007615D6" w:rsidP="007615D6">
      <w:pPr>
        <w:pStyle w:val="Heading1"/>
      </w:pPr>
      <w:bookmarkStart w:id="87" w:name="_Toc131417225"/>
      <w:r>
        <w:t>22</w:t>
      </w:r>
      <w:r>
        <w:tab/>
        <w:t>Any Other Business</w:t>
      </w:r>
      <w:bookmarkEnd w:id="87"/>
    </w:p>
    <w:p w14:paraId="34901BE3" w14:textId="79AB60DB" w:rsidR="00BB3F37" w:rsidRPr="000D6BF4" w:rsidRDefault="000D6BF4" w:rsidP="00BB3F37">
      <w:pPr>
        <w:rPr>
          <w:b/>
          <w:bCs/>
        </w:rPr>
      </w:pPr>
      <w:r w:rsidRPr="000D6BF4">
        <w:rPr>
          <w:b/>
          <w:bCs/>
        </w:rPr>
        <w:t>Block approvals:</w:t>
      </w:r>
    </w:p>
    <w:p w14:paraId="3EAFA83F" w14:textId="78809A9C" w:rsidR="000D6BF4" w:rsidRDefault="000D6BF4" w:rsidP="00BB3F37">
      <w:r>
        <w:t xml:space="preserve">The documents marked for block noting and block approval were </w:t>
      </w:r>
      <w:r w:rsidRPr="00C3284B">
        <w:rPr>
          <w:color w:val="0000FF"/>
        </w:rPr>
        <w:t>noted</w:t>
      </w:r>
      <w:r>
        <w:t xml:space="preserve"> or </w:t>
      </w:r>
      <w:r w:rsidRPr="000D6BF4">
        <w:rPr>
          <w:color w:val="FF0000"/>
        </w:rPr>
        <w:t xml:space="preserve">approved </w:t>
      </w:r>
      <w:r>
        <w:t>as appropriate.</w:t>
      </w:r>
    </w:p>
    <w:p w14:paraId="178A92C8" w14:textId="2419331C" w:rsidR="00BB3F37" w:rsidRDefault="000F2FD7" w:rsidP="00BB3F37">
      <w:r>
        <w:t>TSG SA Provided a slide set of nice memories of the Georg Mayer's time as TSG</w:t>
      </w:r>
      <w:r w:rsidR="002B5147">
        <w:t> </w:t>
      </w:r>
      <w:r>
        <w:t>SA Chair and presented a small gift in appreciation of his good leadership over the past 4 years.</w:t>
      </w:r>
    </w:p>
    <w:p w14:paraId="2FD507C9" w14:textId="0A622034" w:rsidR="000F2FD7" w:rsidRDefault="00584989" w:rsidP="00BB3F37">
      <w:r>
        <w:t>The TSG SA Chair thanked TSG SA for the gesture and indicated he intends to continue attending 3GPP meetings and did not intend to apply for TSG RAN Chair ...</w:t>
      </w:r>
    </w:p>
    <w:p w14:paraId="717A161F" w14:textId="45EECFDE" w:rsidR="00A8320B" w:rsidRDefault="00A8320B" w:rsidP="00BB3F37">
      <w:r>
        <w:t>He thanked the</w:t>
      </w:r>
      <w:r w:rsidR="002B5147">
        <w:t xml:space="preserve"> TSG S</w:t>
      </w:r>
      <w:r>
        <w:t xml:space="preserve">A Vice Chairs and the WG Chairs and </w:t>
      </w:r>
      <w:r w:rsidR="002B5147">
        <w:t xml:space="preserve">the </w:t>
      </w:r>
      <w:r>
        <w:t>MCC</w:t>
      </w:r>
      <w:r w:rsidR="002B5147">
        <w:t xml:space="preserve"> Secretary</w:t>
      </w:r>
      <w:r>
        <w:t xml:space="preserve"> for their </w:t>
      </w:r>
      <w:r w:rsidR="002B5147">
        <w:t>excellent</w:t>
      </w:r>
      <w:r>
        <w:t xml:space="preserve"> support and also to the</w:t>
      </w:r>
      <w:r w:rsidR="002B5147">
        <w:t xml:space="preserve"> TSG C</w:t>
      </w:r>
      <w:r>
        <w:t>T and</w:t>
      </w:r>
      <w:r w:rsidR="002B5147">
        <w:t xml:space="preserve"> TSG R</w:t>
      </w:r>
      <w:r>
        <w:t>AN Chairs for their good cooperation in resolving the cross-TSG issues that arise.</w:t>
      </w:r>
    </w:p>
    <w:p w14:paraId="75A94BDD" w14:textId="77777777" w:rsidR="00E71113" w:rsidRDefault="00E71113" w:rsidP="00BB3F37"/>
    <w:p w14:paraId="3A2DC8CA" w14:textId="77777777" w:rsidR="007615D6" w:rsidRDefault="007615D6" w:rsidP="007615D6">
      <w:pPr>
        <w:pStyle w:val="Heading1"/>
      </w:pPr>
      <w:bookmarkStart w:id="88" w:name="_Toc131417226"/>
      <w:r>
        <w:t>23</w:t>
      </w:r>
      <w:r>
        <w:tab/>
        <w:t>Close of Meeting</w:t>
      </w:r>
      <w:bookmarkEnd w:id="88"/>
    </w:p>
    <w:p w14:paraId="097CC7D3" w14:textId="77777777" w:rsidR="007615D6" w:rsidRDefault="007615D6" w:rsidP="007615D6">
      <w:pPr>
        <w:keepNext/>
        <w:pBdr>
          <w:top w:val="single" w:sz="4" w:space="1" w:color="auto"/>
          <w:left w:val="single" w:sz="4" w:space="4" w:color="auto"/>
          <w:bottom w:val="single" w:sz="4" w:space="1" w:color="auto"/>
          <w:right w:val="single" w:sz="4" w:space="4" w:color="auto"/>
        </w:pBdr>
      </w:pPr>
      <w:r>
        <w:t>Latest 16:00 on Friday 24 March 2023.</w:t>
      </w:r>
    </w:p>
    <w:p w14:paraId="4F12F749" w14:textId="5941F45F" w:rsidR="00E44C3F" w:rsidRDefault="005A0F1F" w:rsidP="005A0F1F">
      <w:r>
        <w:t>The TSG SA Vice Chair thanked the Hosts, EF3, for inviting the TSGs to Rotterdam</w:t>
      </w:r>
      <w:r w:rsidR="00E44C3F">
        <w:t>, Emmanuelle Wurffel and the MCC Team</w:t>
      </w:r>
      <w:r>
        <w:t xml:space="preserve">, </w:t>
      </w:r>
      <w:r w:rsidR="00E44C3F">
        <w:t>s</w:t>
      </w:r>
      <w:r>
        <w:t>he thanked the</w:t>
      </w:r>
      <w:r w:rsidR="00E44C3F" w:rsidRPr="00E44C3F">
        <w:t xml:space="preserve"> </w:t>
      </w:r>
      <w:r w:rsidR="00E44C3F">
        <w:t>Chair for Chairing until Thursday (absent due to illness),</w:t>
      </w:r>
      <w:r>
        <w:t xml:space="preserve"> </w:t>
      </w:r>
      <w:r w:rsidR="00E44C3F">
        <w:t xml:space="preserve">the </w:t>
      </w:r>
      <w:r>
        <w:t>Vice Chairs and MCC Secretary for their good support at this meeting and the delegates for their hard work and cooperation in resolving issues.</w:t>
      </w:r>
      <w:r w:rsidR="00E44C3F">
        <w:t xml:space="preserve"> She congratulated Puneet Jain for his election to TSG SA Chair.</w:t>
      </w:r>
    </w:p>
    <w:p w14:paraId="5248B51B" w14:textId="635A9E14" w:rsidR="00E44C3F" w:rsidRDefault="00E44C3F" w:rsidP="005A0F1F">
      <w:r>
        <w:t>Deutsche Telekom reported that this was the last meeting to be hosted by EF3 as hosting will be handled by the 3GPP OPs from now on.</w:t>
      </w:r>
    </w:p>
    <w:p w14:paraId="02E1D343" w14:textId="239F1B55" w:rsidR="005A0F1F" w:rsidRPr="00D53282" w:rsidRDefault="00E44C3F" w:rsidP="005A0F1F">
      <w:r>
        <w:t>The TSG SA Vice Chair</w:t>
      </w:r>
      <w:r w:rsidR="005A0F1F">
        <w:t xml:space="preserve"> then closed the meeting.</w:t>
      </w:r>
    </w:p>
    <w:p w14:paraId="156118E2" w14:textId="77777777" w:rsidR="009B546A" w:rsidRDefault="009B546A" w:rsidP="007615D6">
      <w:pPr>
        <w:sectPr w:rsidR="009B546A" w:rsidSect="00167692">
          <w:headerReference w:type="default" r:id="rId16"/>
          <w:footerReference w:type="even" r:id="rId17"/>
          <w:footerReference w:type="default" r:id="rId18"/>
          <w:footerReference w:type="first" r:id="rId19"/>
          <w:pgSz w:w="11906" w:h="16838"/>
          <w:pgMar w:top="1134" w:right="1134" w:bottom="1134" w:left="1134" w:header="709" w:footer="709" w:gutter="0"/>
          <w:cols w:space="708"/>
          <w:docGrid w:linePitch="360"/>
        </w:sectPr>
      </w:pPr>
    </w:p>
    <w:p w14:paraId="49044D19" w14:textId="77777777" w:rsidR="009B546A" w:rsidRDefault="009B546A" w:rsidP="009B546A">
      <w:pPr>
        <w:pStyle w:val="Heading1"/>
      </w:pPr>
      <w:bookmarkStart w:id="89" w:name="_Toc131417227"/>
      <w:r>
        <w:lastRenderedPageBreak/>
        <w:t>A.1</w:t>
      </w:r>
      <w:r>
        <w:tab/>
        <w:t>TSG SA Officials</w:t>
      </w:r>
      <w:bookmarkEnd w:id="89"/>
    </w:p>
    <w:p w14:paraId="450E9E5C" w14:textId="77777777" w:rsidR="009B546A" w:rsidRDefault="009B546A" w:rsidP="009B546A">
      <w:pPr>
        <w:pStyle w:val="TH"/>
      </w:pPr>
      <w:r>
        <w:t>Table A.1: TSG SA Officials</w:t>
      </w:r>
    </w:p>
    <w:tbl>
      <w:tblPr>
        <w:tblW w:w="0" w:type="auto"/>
        <w:jc w:val="center"/>
        <w:tblLayout w:type="fixed"/>
        <w:tblLook w:val="04A0" w:firstRow="1" w:lastRow="0" w:firstColumn="1" w:lastColumn="0" w:noHBand="0" w:noVBand="1"/>
      </w:tblPr>
      <w:tblGrid>
        <w:gridCol w:w="1243"/>
        <w:gridCol w:w="1701"/>
        <w:gridCol w:w="1985"/>
        <w:gridCol w:w="2126"/>
        <w:gridCol w:w="992"/>
        <w:gridCol w:w="1134"/>
        <w:gridCol w:w="1054"/>
        <w:gridCol w:w="1000"/>
        <w:gridCol w:w="1000"/>
      </w:tblGrid>
      <w:tr w:rsidR="009B546A" w14:paraId="241B934F" w14:textId="77777777" w:rsidTr="00C11620">
        <w:trPr>
          <w:cantSplit/>
          <w:tblHeader/>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CDE06F0" w14:textId="77777777" w:rsidR="009B546A" w:rsidRDefault="009B546A" w:rsidP="00C11620">
            <w:pPr>
              <w:pStyle w:val="TAH"/>
              <w:keepNext w:val="0"/>
            </w:pPr>
            <w:r w:rsidRPr="00BB3F37">
              <w:t>GROUP</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CBD0505" w14:textId="77777777" w:rsidR="009B546A" w:rsidRDefault="009B546A" w:rsidP="00C11620">
            <w:pPr>
              <w:pStyle w:val="TAH"/>
              <w:keepNext w:val="0"/>
            </w:pPr>
            <w:r w:rsidRPr="00BB3F37">
              <w:t>Position</w:t>
            </w:r>
          </w:p>
        </w:tc>
        <w:tc>
          <w:tcPr>
            <w:tcW w:w="19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A7676DF" w14:textId="77777777" w:rsidR="009B546A" w:rsidRDefault="009B546A" w:rsidP="00C11620">
            <w:pPr>
              <w:pStyle w:val="TAH"/>
              <w:keepNext w:val="0"/>
            </w:pPr>
            <w:r w:rsidRPr="00BB3F37">
              <w:t>Name</w:t>
            </w:r>
          </w:p>
        </w:tc>
        <w:tc>
          <w:tcPr>
            <w:tcW w:w="2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DBB0B9F" w14:textId="77777777" w:rsidR="009B546A" w:rsidRDefault="009B546A" w:rsidP="00C11620">
            <w:pPr>
              <w:pStyle w:val="TAH"/>
              <w:keepNext w:val="0"/>
            </w:pPr>
            <w:r w:rsidRPr="00BB3F37">
              <w:t>Rep Org</w:t>
            </w:r>
          </w:p>
        </w:tc>
        <w:tc>
          <w:tcPr>
            <w:tcW w:w="99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BB9BEF6" w14:textId="77777777" w:rsidR="009B546A" w:rsidRDefault="009B546A" w:rsidP="00C11620">
            <w:pPr>
              <w:pStyle w:val="TAH"/>
              <w:keepNext w:val="0"/>
            </w:pPr>
            <w:r w:rsidRPr="00BB3F37">
              <w:t>3GPP Partner</w:t>
            </w:r>
          </w:p>
        </w:tc>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FDFA1EE" w14:textId="77777777" w:rsidR="009B546A" w:rsidRDefault="009B546A" w:rsidP="00C11620">
            <w:pPr>
              <w:pStyle w:val="TAH"/>
              <w:keepNext w:val="0"/>
            </w:pPr>
            <w:r w:rsidRPr="00BB3F37">
              <w:t>Phone</w:t>
            </w:r>
          </w:p>
        </w:tc>
        <w:tc>
          <w:tcPr>
            <w:tcW w:w="105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1541AFF" w14:textId="77777777" w:rsidR="009B546A" w:rsidRDefault="009B546A" w:rsidP="00C11620">
            <w:pPr>
              <w:pStyle w:val="TAH"/>
              <w:keepNext w:val="0"/>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9CAC70" w14:textId="77777777" w:rsidR="009B546A" w:rsidRDefault="009B546A" w:rsidP="00C11620">
            <w:pPr>
              <w:pStyle w:val="TAH"/>
              <w:keepNext w:val="0"/>
            </w:pPr>
            <w:r w:rsidRPr="00BB3F37">
              <w:t>Apointed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900BA6" w14:textId="77777777" w:rsidR="009B546A" w:rsidRDefault="009B546A" w:rsidP="00C11620">
            <w:pPr>
              <w:pStyle w:val="TAH"/>
              <w:keepNext w:val="0"/>
            </w:pPr>
            <w:r w:rsidRPr="00BB3F37">
              <w:t>Remarks</w:t>
            </w:r>
          </w:p>
        </w:tc>
      </w:tr>
      <w:tr w:rsidR="009B546A" w14:paraId="04828612"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50EEF36C" w14:textId="77777777" w:rsidR="009B546A" w:rsidRPr="001B1679" w:rsidRDefault="009B546A" w:rsidP="00C11620">
            <w:pPr>
              <w:pStyle w:val="TAL"/>
              <w:keepNext w:val="0"/>
              <w:rPr>
                <w:sz w:val="16"/>
                <w:szCs w:val="16"/>
              </w:rPr>
            </w:pPr>
            <w:r w:rsidRPr="001B1679">
              <w:rPr>
                <w:sz w:val="16"/>
                <w:szCs w:val="16"/>
              </w:rPr>
              <w:t>TSG 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9FD5923" w14:textId="77777777" w:rsidR="009B546A" w:rsidRPr="001B1679" w:rsidRDefault="009B546A" w:rsidP="00C11620">
            <w:pPr>
              <w:pStyle w:val="TAL"/>
              <w:keepNext w:val="0"/>
              <w:rPr>
                <w:sz w:val="16"/>
                <w:szCs w:val="16"/>
              </w:rPr>
            </w:pPr>
            <w:r w:rsidRPr="001B1679">
              <w:rPr>
                <w:sz w:val="16"/>
                <w:szCs w:val="16"/>
              </w:rPr>
              <w:t>Outgoing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7518AEE" w14:textId="77777777" w:rsidR="009B546A" w:rsidRPr="001B1679" w:rsidRDefault="009B546A" w:rsidP="00C11620">
            <w:pPr>
              <w:pStyle w:val="TAL"/>
              <w:keepNext w:val="0"/>
              <w:rPr>
                <w:sz w:val="16"/>
                <w:szCs w:val="16"/>
              </w:rPr>
            </w:pPr>
            <w:r w:rsidRPr="001B1679">
              <w:rPr>
                <w:sz w:val="16"/>
                <w:szCs w:val="16"/>
              </w:rPr>
              <w:t>MAYER, Georg</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E4B7FA3" w14:textId="77777777" w:rsidR="009B546A" w:rsidRPr="001B1679" w:rsidRDefault="009B546A" w:rsidP="00C11620">
            <w:pPr>
              <w:pStyle w:val="TAL"/>
              <w:keepNext w:val="0"/>
              <w:rPr>
                <w:sz w:val="16"/>
                <w:szCs w:val="16"/>
              </w:rPr>
            </w:pPr>
            <w:r w:rsidRPr="001B1679">
              <w:rPr>
                <w:sz w:val="16"/>
                <w:szCs w:val="16"/>
              </w:rPr>
              <w:t>HUAWEI TECHNOLOGIES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16C6C61"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78688C1" w14:textId="77777777" w:rsidR="009B546A" w:rsidRPr="001B1679" w:rsidRDefault="009B546A" w:rsidP="00C11620">
            <w:pPr>
              <w:pStyle w:val="TAL"/>
              <w:keepNext w:val="0"/>
              <w:rPr>
                <w:sz w:val="16"/>
                <w:szCs w:val="16"/>
              </w:rPr>
            </w:pPr>
            <w:r w:rsidRPr="001B1679">
              <w:rPr>
                <w:sz w:val="16"/>
                <w:szCs w:val="16"/>
              </w:rPr>
              <w:t>+4369919005758</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4F38FA7A" w14:textId="77777777" w:rsidR="009B546A" w:rsidRPr="001B1679" w:rsidRDefault="009B546A" w:rsidP="00C11620">
            <w:pPr>
              <w:pStyle w:val="TAL"/>
              <w:keepNext w:val="0"/>
              <w:rPr>
                <w:sz w:val="16"/>
                <w:szCs w:val="16"/>
              </w:rPr>
            </w:pPr>
            <w:r w:rsidRPr="001B1679">
              <w:rPr>
                <w:sz w:val="16"/>
                <w:szCs w:val="16"/>
              </w:rPr>
              <w:t>+43 699 1900 5758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EDF428" w14:textId="77777777" w:rsidR="009B546A" w:rsidRPr="001B1679" w:rsidRDefault="009B546A" w:rsidP="00C11620">
            <w:pPr>
              <w:pStyle w:val="TAL"/>
              <w:keepNext w:val="0"/>
              <w:rPr>
                <w:sz w:val="16"/>
                <w:szCs w:val="16"/>
              </w:rPr>
            </w:pPr>
            <w:r w:rsidRPr="001B1679">
              <w:rPr>
                <w:sz w:val="16"/>
                <w:szCs w:val="16"/>
              </w:rPr>
              <w:t>2022-08-29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BC9A91" w14:textId="77777777" w:rsidR="009B546A" w:rsidRPr="001B1679" w:rsidRDefault="009B546A" w:rsidP="00C11620">
            <w:pPr>
              <w:pStyle w:val="TAL"/>
              <w:keepNext w:val="0"/>
              <w:rPr>
                <w:sz w:val="16"/>
                <w:szCs w:val="16"/>
              </w:rPr>
            </w:pPr>
            <w:r w:rsidRPr="001B1679">
              <w:rPr>
                <w:sz w:val="16"/>
                <w:szCs w:val="16"/>
              </w:rPr>
              <w:t>re-elected at SA#91-e 2nd term</w:t>
            </w:r>
          </w:p>
        </w:tc>
      </w:tr>
      <w:tr w:rsidR="009B546A" w14:paraId="6B07ACF0"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E5E0867" w14:textId="77777777" w:rsidR="009B546A" w:rsidRPr="001B1679" w:rsidRDefault="009B546A" w:rsidP="00C11620">
            <w:pPr>
              <w:pStyle w:val="TAL"/>
              <w:keepNext w:val="0"/>
              <w:rPr>
                <w:sz w:val="16"/>
                <w:szCs w:val="16"/>
              </w:rPr>
            </w:pPr>
            <w:r w:rsidRPr="001B1679">
              <w:rPr>
                <w:sz w:val="16"/>
                <w:szCs w:val="16"/>
              </w:rPr>
              <w:t>TSG 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875232C" w14:textId="77777777" w:rsidR="009B546A" w:rsidRPr="001B1679" w:rsidRDefault="009B546A" w:rsidP="00C11620">
            <w:pPr>
              <w:pStyle w:val="TAL"/>
              <w:keepNext w:val="0"/>
              <w:rPr>
                <w:sz w:val="16"/>
                <w:szCs w:val="16"/>
              </w:rPr>
            </w:pPr>
            <w:r w:rsidRPr="001B1679">
              <w:rPr>
                <w:sz w:val="16"/>
                <w:szCs w:val="16"/>
              </w:rPr>
              <w:t>Chair Elect</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0D31AF6" w14:textId="77777777" w:rsidR="009B546A" w:rsidRPr="001B1679" w:rsidRDefault="009B546A" w:rsidP="00C11620">
            <w:pPr>
              <w:pStyle w:val="TAL"/>
              <w:keepNext w:val="0"/>
              <w:rPr>
                <w:sz w:val="16"/>
                <w:szCs w:val="16"/>
              </w:rPr>
            </w:pPr>
            <w:r w:rsidRPr="001B1679">
              <w:rPr>
                <w:sz w:val="16"/>
                <w:szCs w:val="16"/>
              </w:rPr>
              <w:t>JAIN, Puneet</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DBE3040" w14:textId="77777777" w:rsidR="009B546A" w:rsidRPr="001B1679" w:rsidRDefault="009B546A" w:rsidP="00C11620">
            <w:pPr>
              <w:pStyle w:val="TAL"/>
              <w:keepNext w:val="0"/>
              <w:rPr>
                <w:sz w:val="16"/>
                <w:szCs w:val="16"/>
              </w:rPr>
            </w:pPr>
            <w:r w:rsidRPr="001B1679">
              <w:rPr>
                <w:sz w:val="16"/>
                <w:szCs w:val="16"/>
              </w:rPr>
              <w:t>Intel</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44DDBC5"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9F4EA35" w14:textId="77777777" w:rsidR="009B546A" w:rsidRPr="001B1679" w:rsidRDefault="009B546A" w:rsidP="00C11620">
            <w:pPr>
              <w:pStyle w:val="TAL"/>
              <w:keepNext w:val="0"/>
              <w:rPr>
                <w:sz w:val="16"/>
                <w:szCs w:val="16"/>
              </w:rPr>
            </w:pPr>
            <w:r w:rsidRPr="001B1679">
              <w:rPr>
                <w:sz w:val="16"/>
                <w:szCs w:val="16"/>
              </w:rPr>
              <w:t>+1-503-712-6214</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23C9E4B3"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575AA8" w14:textId="77777777" w:rsidR="009B546A" w:rsidRPr="001B1679" w:rsidRDefault="009B546A" w:rsidP="00C11620">
            <w:pPr>
              <w:pStyle w:val="TAL"/>
              <w:keepNext w:val="0"/>
              <w:rPr>
                <w:sz w:val="16"/>
                <w:szCs w:val="16"/>
              </w:rPr>
            </w:pPr>
            <w:r w:rsidRPr="001B1679">
              <w:rPr>
                <w:sz w:val="16"/>
                <w:szCs w:val="16"/>
              </w:rPr>
              <w:t>2021-05-17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3D9847" w14:textId="77777777" w:rsidR="009B546A" w:rsidRPr="001B1679" w:rsidRDefault="009B546A" w:rsidP="00C11620">
            <w:pPr>
              <w:pStyle w:val="TAL"/>
              <w:keepNext w:val="0"/>
              <w:rPr>
                <w:sz w:val="16"/>
                <w:szCs w:val="16"/>
              </w:rPr>
            </w:pPr>
            <w:r w:rsidRPr="001B1679">
              <w:rPr>
                <w:sz w:val="16"/>
                <w:szCs w:val="16"/>
              </w:rPr>
              <w:t>elected at SA#99</w:t>
            </w:r>
          </w:p>
        </w:tc>
      </w:tr>
      <w:tr w:rsidR="009B546A" w14:paraId="2B275772"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0826887" w14:textId="77777777" w:rsidR="009B546A" w:rsidRPr="001B1679" w:rsidRDefault="009B546A" w:rsidP="00C11620">
            <w:pPr>
              <w:pStyle w:val="TAL"/>
              <w:keepNext w:val="0"/>
              <w:rPr>
                <w:sz w:val="16"/>
                <w:szCs w:val="16"/>
              </w:rPr>
            </w:pPr>
            <w:r w:rsidRPr="001B1679">
              <w:rPr>
                <w:sz w:val="16"/>
                <w:szCs w:val="16"/>
              </w:rPr>
              <w:t>TSG 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5F0C7E7"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131BFFC" w14:textId="77777777" w:rsidR="009B546A" w:rsidRPr="001B1679" w:rsidRDefault="009B546A" w:rsidP="00C11620">
            <w:pPr>
              <w:pStyle w:val="TAL"/>
              <w:keepNext w:val="0"/>
              <w:rPr>
                <w:sz w:val="16"/>
                <w:szCs w:val="16"/>
              </w:rPr>
            </w:pPr>
            <w:r w:rsidRPr="001B1679">
              <w:rPr>
                <w:sz w:val="16"/>
                <w:szCs w:val="16"/>
              </w:rPr>
              <w:t>NAGATA, Satoshi</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C9F02EF" w14:textId="77777777" w:rsidR="009B546A" w:rsidRPr="001B1679" w:rsidRDefault="009B546A" w:rsidP="00C11620">
            <w:pPr>
              <w:pStyle w:val="TAL"/>
              <w:keepNext w:val="0"/>
              <w:rPr>
                <w:sz w:val="16"/>
                <w:szCs w:val="16"/>
              </w:rPr>
            </w:pPr>
            <w:r w:rsidRPr="001B1679">
              <w:rPr>
                <w:sz w:val="16"/>
                <w:szCs w:val="16"/>
              </w:rPr>
              <w:t>NTT DOCOMO INC.</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B40633D" w14:textId="77777777" w:rsidR="009B546A" w:rsidRPr="001B1679" w:rsidRDefault="009B546A" w:rsidP="00C11620">
            <w:pPr>
              <w:pStyle w:val="TAL"/>
              <w:keepNext w:val="0"/>
              <w:rPr>
                <w:sz w:val="16"/>
                <w:szCs w:val="16"/>
              </w:rPr>
            </w:pPr>
            <w:r w:rsidRPr="001B1679">
              <w:rPr>
                <w:sz w:val="16"/>
                <w:szCs w:val="16"/>
              </w:rPr>
              <w:t>ARIB</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02C01E4" w14:textId="77777777" w:rsidR="009B546A" w:rsidRPr="001B1679" w:rsidRDefault="009B546A" w:rsidP="00C11620">
            <w:pPr>
              <w:pStyle w:val="TAL"/>
              <w:keepNext w:val="0"/>
              <w:rPr>
                <w:sz w:val="16"/>
                <w:szCs w:val="16"/>
              </w:rPr>
            </w:pPr>
            <w:r w:rsidRPr="001B1679">
              <w:rPr>
                <w:sz w:val="16"/>
                <w:szCs w:val="16"/>
              </w:rPr>
              <w:t>+81 468 40 3333</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53513C80"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8AEEF0"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FD515D" w14:textId="77777777" w:rsidR="009B546A" w:rsidRPr="001B1679" w:rsidRDefault="009B546A" w:rsidP="00C11620">
            <w:pPr>
              <w:pStyle w:val="TAL"/>
              <w:keepNext w:val="0"/>
              <w:rPr>
                <w:sz w:val="16"/>
                <w:szCs w:val="16"/>
              </w:rPr>
            </w:pPr>
            <w:r w:rsidRPr="001B1679">
              <w:rPr>
                <w:sz w:val="16"/>
                <w:szCs w:val="16"/>
              </w:rPr>
              <w:t>re-elected at SA#99 2nd term</w:t>
            </w:r>
          </w:p>
        </w:tc>
      </w:tr>
      <w:tr w:rsidR="009B546A" w14:paraId="71D31E0E"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F527128" w14:textId="77777777" w:rsidR="009B546A" w:rsidRPr="001B1679" w:rsidRDefault="009B546A" w:rsidP="00C11620">
            <w:pPr>
              <w:pStyle w:val="TAL"/>
              <w:keepNext w:val="0"/>
              <w:rPr>
                <w:sz w:val="16"/>
                <w:szCs w:val="16"/>
              </w:rPr>
            </w:pPr>
            <w:r w:rsidRPr="001B1679">
              <w:rPr>
                <w:sz w:val="16"/>
                <w:szCs w:val="16"/>
              </w:rPr>
              <w:t>TSG 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8CBBC9C"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B0F8589" w14:textId="77777777" w:rsidR="009B546A" w:rsidRPr="001B1679" w:rsidRDefault="009B546A" w:rsidP="00C11620">
            <w:pPr>
              <w:pStyle w:val="TAL"/>
              <w:keepNext w:val="0"/>
              <w:rPr>
                <w:sz w:val="16"/>
                <w:szCs w:val="16"/>
              </w:rPr>
            </w:pPr>
            <w:r w:rsidRPr="001B1679">
              <w:rPr>
                <w:sz w:val="16"/>
                <w:szCs w:val="16"/>
              </w:rPr>
              <w:t>YOUNGE, Mark</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D82C2F2" w14:textId="77777777" w:rsidR="009B546A" w:rsidRPr="001B1679" w:rsidRDefault="009B546A" w:rsidP="00C11620">
            <w:pPr>
              <w:pStyle w:val="TAL"/>
              <w:keepNext w:val="0"/>
              <w:rPr>
                <w:sz w:val="16"/>
                <w:szCs w:val="16"/>
              </w:rPr>
            </w:pPr>
            <w:r w:rsidRPr="001B1679">
              <w:rPr>
                <w:sz w:val="16"/>
                <w:szCs w:val="16"/>
              </w:rPr>
              <w:t>T-Mobile USA Inc.</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C7D803A"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5AD0165" w14:textId="77777777" w:rsidR="009B546A" w:rsidRPr="001B1679" w:rsidRDefault="009B546A" w:rsidP="00C11620">
            <w:pPr>
              <w:pStyle w:val="TAL"/>
              <w:keepNext w:val="0"/>
              <w:rPr>
                <w:sz w:val="16"/>
                <w:szCs w:val="16"/>
              </w:rPr>
            </w:pPr>
            <w:r w:rsidRPr="001B1679">
              <w:rPr>
                <w:sz w:val="16"/>
                <w:szCs w:val="16"/>
              </w:rPr>
              <w:t>+1 760 672 0987</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491B4EBE"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A89AB4"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43B066" w14:textId="77777777" w:rsidR="009B546A" w:rsidRPr="001B1679" w:rsidRDefault="009B546A" w:rsidP="00C11620">
            <w:pPr>
              <w:pStyle w:val="TAL"/>
              <w:keepNext w:val="0"/>
              <w:rPr>
                <w:sz w:val="16"/>
                <w:szCs w:val="16"/>
              </w:rPr>
            </w:pPr>
            <w:r w:rsidRPr="001B1679">
              <w:rPr>
                <w:sz w:val="16"/>
                <w:szCs w:val="16"/>
              </w:rPr>
              <w:t>re-elected at SA#99 2nd term</w:t>
            </w:r>
          </w:p>
        </w:tc>
      </w:tr>
      <w:tr w:rsidR="009B546A" w14:paraId="3B5FFD59"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4B34F998" w14:textId="77777777" w:rsidR="009B546A" w:rsidRPr="001B1679" w:rsidRDefault="009B546A" w:rsidP="00C11620">
            <w:pPr>
              <w:pStyle w:val="TAL"/>
              <w:keepNext w:val="0"/>
              <w:rPr>
                <w:sz w:val="16"/>
                <w:szCs w:val="16"/>
              </w:rPr>
            </w:pPr>
            <w:r w:rsidRPr="001B1679">
              <w:rPr>
                <w:sz w:val="16"/>
                <w:szCs w:val="16"/>
              </w:rPr>
              <w:t>TSG 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A581575"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03C1028" w14:textId="77777777" w:rsidR="009B546A" w:rsidRPr="001B1679" w:rsidRDefault="009B546A" w:rsidP="00C11620">
            <w:pPr>
              <w:pStyle w:val="TAL"/>
              <w:keepNext w:val="0"/>
              <w:rPr>
                <w:sz w:val="16"/>
                <w:szCs w:val="16"/>
              </w:rPr>
            </w:pPr>
            <w:r w:rsidRPr="001B1679">
              <w:rPr>
                <w:sz w:val="16"/>
                <w:szCs w:val="16"/>
              </w:rPr>
              <w:t>MUSTAPHA, Mona</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B44A288" w14:textId="77777777" w:rsidR="009B546A" w:rsidRPr="001B1679" w:rsidRDefault="009B546A" w:rsidP="00C11620">
            <w:pPr>
              <w:pStyle w:val="TAL"/>
              <w:keepNext w:val="0"/>
              <w:rPr>
                <w:sz w:val="16"/>
                <w:szCs w:val="16"/>
              </w:rPr>
            </w:pPr>
            <w:r w:rsidRPr="001B1679">
              <w:rPr>
                <w:sz w:val="16"/>
                <w:szCs w:val="16"/>
              </w:rPr>
              <w:t>Apple France</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31BE045"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F779EFE" w14:textId="77777777" w:rsidR="009B546A" w:rsidRPr="001B1679" w:rsidRDefault="009B546A" w:rsidP="00C11620">
            <w:pPr>
              <w:pStyle w:val="TAL"/>
              <w:keepNext w:val="0"/>
              <w:rPr>
                <w:sz w:val="16"/>
                <w:szCs w:val="16"/>
              </w:rPr>
            </w:pP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6B1B4DA3"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7E5E7A"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FB3654" w14:textId="77777777" w:rsidR="009B546A" w:rsidRPr="001B1679" w:rsidRDefault="009B546A" w:rsidP="00C11620">
            <w:pPr>
              <w:pStyle w:val="TAL"/>
              <w:keepNext w:val="0"/>
              <w:rPr>
                <w:sz w:val="16"/>
                <w:szCs w:val="16"/>
              </w:rPr>
            </w:pPr>
            <w:r w:rsidRPr="001B1679">
              <w:rPr>
                <w:sz w:val="16"/>
                <w:szCs w:val="16"/>
              </w:rPr>
              <w:t>re-elected at SA#99 2nd term</w:t>
            </w:r>
          </w:p>
        </w:tc>
      </w:tr>
      <w:tr w:rsidR="009B546A" w14:paraId="4B48FC9D"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C870816" w14:textId="77777777" w:rsidR="009B546A" w:rsidRPr="001B1679" w:rsidRDefault="009B546A" w:rsidP="00C11620">
            <w:pPr>
              <w:pStyle w:val="TAL"/>
              <w:keepNext w:val="0"/>
              <w:rPr>
                <w:sz w:val="16"/>
                <w:szCs w:val="16"/>
              </w:rPr>
            </w:pPr>
            <w:r w:rsidRPr="001B1679">
              <w:rPr>
                <w:sz w:val="16"/>
                <w:szCs w:val="16"/>
              </w:rPr>
              <w:t>TSG 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34E1C25"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69A7D80" w14:textId="77777777" w:rsidR="009B546A" w:rsidRPr="001B1679" w:rsidRDefault="009B546A" w:rsidP="00C11620">
            <w:pPr>
              <w:pStyle w:val="TAL"/>
              <w:keepNext w:val="0"/>
              <w:rPr>
                <w:sz w:val="16"/>
                <w:szCs w:val="16"/>
              </w:rPr>
            </w:pPr>
            <w:r w:rsidRPr="001B1679">
              <w:rPr>
                <w:sz w:val="16"/>
                <w:szCs w:val="16"/>
              </w:rPr>
              <w:t>POPE, Maurice</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FCD6AF8"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68D9345"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0579C79" w14:textId="77777777" w:rsidR="009B546A" w:rsidRPr="001B1679" w:rsidRDefault="009B546A" w:rsidP="00C11620">
            <w:pPr>
              <w:pStyle w:val="TAL"/>
              <w:keepNext w:val="0"/>
              <w:rPr>
                <w:sz w:val="16"/>
                <w:szCs w:val="16"/>
              </w:rPr>
            </w:pPr>
            <w:r w:rsidRPr="001B1679">
              <w:rPr>
                <w:sz w:val="16"/>
                <w:szCs w:val="16"/>
              </w:rPr>
              <w:t>+33 4 92 94 42 59</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1C1AC911" w14:textId="77777777" w:rsidR="009B546A" w:rsidRPr="001B1679" w:rsidRDefault="009B546A" w:rsidP="00C11620">
            <w:pPr>
              <w:pStyle w:val="TAL"/>
              <w:keepNext w:val="0"/>
              <w:rPr>
                <w:sz w:val="16"/>
                <w:szCs w:val="16"/>
              </w:rPr>
            </w:pPr>
            <w:r w:rsidRPr="001B1679">
              <w:rPr>
                <w:sz w:val="16"/>
                <w:szCs w:val="16"/>
              </w:rPr>
              <w:t>+33 (0)6 07 59 08 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0555C" w14:textId="77777777" w:rsidR="009B546A" w:rsidRPr="001B1679" w:rsidRDefault="009B546A" w:rsidP="00C11620">
            <w:pPr>
              <w:pStyle w:val="TAL"/>
              <w:keepNext w:val="0"/>
              <w:rPr>
                <w:sz w:val="16"/>
                <w:szCs w:val="16"/>
              </w:rPr>
            </w:pPr>
            <w:r w:rsidRPr="001B1679">
              <w:rPr>
                <w:sz w:val="16"/>
                <w:szCs w:val="16"/>
              </w:rPr>
              <w:t>1998-12-07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F78F81" w14:textId="77777777" w:rsidR="009B546A" w:rsidRPr="001B1679" w:rsidRDefault="009B546A" w:rsidP="00C11620">
            <w:pPr>
              <w:pStyle w:val="TAL"/>
              <w:keepNext w:val="0"/>
              <w:rPr>
                <w:sz w:val="16"/>
                <w:szCs w:val="16"/>
              </w:rPr>
            </w:pPr>
          </w:p>
        </w:tc>
      </w:tr>
      <w:tr w:rsidR="009B546A" w14:paraId="0B36DFA1"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4A0FE814" w14:textId="77777777" w:rsidR="009B546A" w:rsidRPr="001B1679" w:rsidRDefault="009B546A" w:rsidP="00C11620">
            <w:pPr>
              <w:pStyle w:val="TAL"/>
              <w:keepNext w:val="0"/>
              <w:rPr>
                <w:sz w:val="16"/>
                <w:szCs w:val="16"/>
              </w:rPr>
            </w:pPr>
            <w:r w:rsidRPr="001B1679">
              <w:rPr>
                <w:sz w:val="16"/>
                <w:szCs w:val="16"/>
              </w:rPr>
              <w:t>SA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F472752"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7BC6FBF" w14:textId="77777777" w:rsidR="009B546A" w:rsidRPr="001B1679" w:rsidRDefault="009B546A" w:rsidP="00C11620">
            <w:pPr>
              <w:pStyle w:val="TAL"/>
              <w:keepNext w:val="0"/>
              <w:rPr>
                <w:sz w:val="16"/>
                <w:szCs w:val="16"/>
              </w:rPr>
            </w:pPr>
            <w:r w:rsidRPr="001B1679">
              <w:rPr>
                <w:sz w:val="16"/>
                <w:szCs w:val="16"/>
              </w:rPr>
              <w:t>ALMODOVAR CHICO, Jose Luis</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317CF00" w14:textId="77777777" w:rsidR="009B546A" w:rsidRPr="001B1679" w:rsidRDefault="009B546A" w:rsidP="00C11620">
            <w:pPr>
              <w:pStyle w:val="TAL"/>
              <w:keepNext w:val="0"/>
              <w:rPr>
                <w:sz w:val="16"/>
                <w:szCs w:val="16"/>
              </w:rPr>
            </w:pPr>
            <w:r w:rsidRPr="001B1679">
              <w:rPr>
                <w:sz w:val="16"/>
                <w:szCs w:val="16"/>
              </w:rPr>
              <w:t>KPN N.V.</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36CF9F5"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6BE065E" w14:textId="77777777" w:rsidR="009B546A" w:rsidRPr="001B1679" w:rsidRDefault="009B546A" w:rsidP="00C11620">
            <w:pPr>
              <w:pStyle w:val="TAL"/>
              <w:keepNext w:val="0"/>
              <w:rPr>
                <w:sz w:val="16"/>
                <w:szCs w:val="16"/>
              </w:rPr>
            </w:pP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2307203D"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6C80B3" w14:textId="77777777" w:rsidR="009B546A" w:rsidRPr="001B1679" w:rsidRDefault="009B546A" w:rsidP="00C11620">
            <w:pPr>
              <w:pStyle w:val="TAL"/>
              <w:keepNext w:val="0"/>
              <w:rPr>
                <w:sz w:val="16"/>
                <w:szCs w:val="16"/>
              </w:rPr>
            </w:pPr>
            <w:r w:rsidRPr="001B1679">
              <w:rPr>
                <w:sz w:val="16"/>
                <w:szCs w:val="16"/>
              </w:rPr>
              <w:t>2021-05-21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924A3D" w14:textId="77777777" w:rsidR="009B546A" w:rsidRPr="001B1679" w:rsidRDefault="009B546A" w:rsidP="00C11620">
            <w:pPr>
              <w:pStyle w:val="TAL"/>
              <w:keepNext w:val="0"/>
              <w:rPr>
                <w:sz w:val="16"/>
                <w:szCs w:val="16"/>
              </w:rPr>
            </w:pPr>
            <w:r w:rsidRPr="001B1679">
              <w:rPr>
                <w:sz w:val="16"/>
                <w:szCs w:val="16"/>
              </w:rPr>
              <w:t>re-elected at SA1#94-e</w:t>
            </w:r>
          </w:p>
        </w:tc>
      </w:tr>
      <w:tr w:rsidR="009B546A" w14:paraId="5990F39E"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532DD251" w14:textId="77777777" w:rsidR="009B546A" w:rsidRPr="001B1679" w:rsidRDefault="009B546A" w:rsidP="00C11620">
            <w:pPr>
              <w:pStyle w:val="TAL"/>
              <w:keepNext w:val="0"/>
              <w:rPr>
                <w:sz w:val="16"/>
                <w:szCs w:val="16"/>
              </w:rPr>
            </w:pPr>
            <w:r w:rsidRPr="001B1679">
              <w:rPr>
                <w:sz w:val="16"/>
                <w:szCs w:val="16"/>
              </w:rPr>
              <w:t>SA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FEA5B6C"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CC20A95" w14:textId="77777777" w:rsidR="009B546A" w:rsidRPr="001B1679" w:rsidRDefault="009B546A" w:rsidP="00C11620">
            <w:pPr>
              <w:pStyle w:val="TAL"/>
              <w:keepNext w:val="0"/>
              <w:rPr>
                <w:sz w:val="16"/>
                <w:szCs w:val="16"/>
              </w:rPr>
            </w:pPr>
            <w:r w:rsidRPr="001B1679">
              <w:rPr>
                <w:sz w:val="16"/>
                <w:szCs w:val="16"/>
              </w:rPr>
              <w:t>XIA, XU</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B1CF9DA" w14:textId="77777777" w:rsidR="009B546A" w:rsidRPr="001B1679" w:rsidRDefault="009B546A" w:rsidP="00C11620">
            <w:pPr>
              <w:pStyle w:val="TAL"/>
              <w:keepNext w:val="0"/>
              <w:rPr>
                <w:sz w:val="16"/>
                <w:szCs w:val="16"/>
              </w:rPr>
            </w:pPr>
            <w:r w:rsidRPr="001B1679">
              <w:rPr>
                <w:sz w:val="16"/>
                <w:szCs w:val="16"/>
              </w:rPr>
              <w:t>China Telecomunication Corp.</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1AA069F"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2CCE737" w14:textId="77777777" w:rsidR="009B546A" w:rsidRPr="001B1679" w:rsidRDefault="009B546A" w:rsidP="00C11620">
            <w:pPr>
              <w:pStyle w:val="TAL"/>
              <w:keepNext w:val="0"/>
              <w:rPr>
                <w:sz w:val="16"/>
                <w:szCs w:val="16"/>
              </w:rPr>
            </w:pPr>
            <w:r w:rsidRPr="001B1679">
              <w:rPr>
                <w:sz w:val="16"/>
                <w:szCs w:val="16"/>
              </w:rPr>
              <w:t>+</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19CF0093"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55C7D7" w14:textId="77777777" w:rsidR="009B546A" w:rsidRPr="001B1679" w:rsidRDefault="009B546A" w:rsidP="00C11620">
            <w:pPr>
              <w:pStyle w:val="TAL"/>
              <w:keepNext w:val="0"/>
              <w:rPr>
                <w:sz w:val="16"/>
                <w:szCs w:val="16"/>
              </w:rPr>
            </w:pPr>
            <w:r w:rsidRPr="001B1679">
              <w:rPr>
                <w:sz w:val="16"/>
                <w:szCs w:val="16"/>
              </w:rPr>
              <w:t>2021-11-18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E0650A" w14:textId="77777777" w:rsidR="009B546A" w:rsidRPr="001B1679" w:rsidRDefault="009B546A" w:rsidP="00C11620">
            <w:pPr>
              <w:pStyle w:val="TAL"/>
              <w:keepNext w:val="0"/>
              <w:rPr>
                <w:sz w:val="16"/>
                <w:szCs w:val="16"/>
              </w:rPr>
            </w:pPr>
            <w:r w:rsidRPr="001B1679">
              <w:rPr>
                <w:sz w:val="16"/>
                <w:szCs w:val="16"/>
              </w:rPr>
              <w:t>re-elected at SA1#96-e 2nd term</w:t>
            </w:r>
          </w:p>
        </w:tc>
      </w:tr>
      <w:tr w:rsidR="009B546A" w14:paraId="3702D07C"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8DEDD13" w14:textId="77777777" w:rsidR="009B546A" w:rsidRPr="001B1679" w:rsidRDefault="009B546A" w:rsidP="00C11620">
            <w:pPr>
              <w:pStyle w:val="TAL"/>
              <w:keepNext w:val="0"/>
              <w:rPr>
                <w:sz w:val="16"/>
                <w:szCs w:val="16"/>
              </w:rPr>
            </w:pPr>
            <w:r w:rsidRPr="001B1679">
              <w:rPr>
                <w:sz w:val="16"/>
                <w:szCs w:val="16"/>
              </w:rPr>
              <w:t>SA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8D3F23B"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6006A1F" w14:textId="77777777" w:rsidR="009B546A" w:rsidRPr="001B1679" w:rsidRDefault="009B546A" w:rsidP="00C11620">
            <w:pPr>
              <w:pStyle w:val="TAL"/>
              <w:keepNext w:val="0"/>
              <w:rPr>
                <w:sz w:val="16"/>
                <w:szCs w:val="16"/>
              </w:rPr>
            </w:pPr>
            <w:r w:rsidRPr="001B1679">
              <w:rPr>
                <w:sz w:val="16"/>
                <w:szCs w:val="16"/>
              </w:rPr>
              <w:t>NAKANO, Yusuke</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8F3F2F1" w14:textId="77777777" w:rsidR="009B546A" w:rsidRPr="001B1679" w:rsidRDefault="009B546A" w:rsidP="00C11620">
            <w:pPr>
              <w:pStyle w:val="TAL"/>
              <w:keepNext w:val="0"/>
              <w:rPr>
                <w:sz w:val="16"/>
                <w:szCs w:val="16"/>
              </w:rPr>
            </w:pPr>
            <w:r w:rsidRPr="001B1679">
              <w:rPr>
                <w:sz w:val="16"/>
                <w:szCs w:val="16"/>
              </w:rPr>
              <w:t>KDDI Corporation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1BBCC8F" w14:textId="77777777" w:rsidR="009B546A" w:rsidRPr="001B1679" w:rsidRDefault="009B546A" w:rsidP="00C11620">
            <w:pPr>
              <w:pStyle w:val="TAL"/>
              <w:keepNext w:val="0"/>
              <w:rPr>
                <w:sz w:val="16"/>
                <w:szCs w:val="16"/>
              </w:rPr>
            </w:pPr>
            <w:r w:rsidRPr="001B1679">
              <w:rPr>
                <w:sz w:val="16"/>
                <w:szCs w:val="16"/>
              </w:rPr>
              <w:t>ARIB</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CA36EF3" w14:textId="77777777" w:rsidR="009B546A" w:rsidRPr="001B1679" w:rsidRDefault="009B546A" w:rsidP="00C11620">
            <w:pPr>
              <w:pStyle w:val="TAL"/>
              <w:keepNext w:val="0"/>
              <w:rPr>
                <w:sz w:val="16"/>
                <w:szCs w:val="16"/>
              </w:rPr>
            </w:pPr>
            <w:r w:rsidRPr="001B1679">
              <w:rPr>
                <w:sz w:val="16"/>
                <w:szCs w:val="16"/>
              </w:rPr>
              <w:t>+81 80 5066 9308</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24E45AC9"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7BAA42" w14:textId="77777777" w:rsidR="009B546A" w:rsidRPr="001B1679" w:rsidRDefault="009B546A" w:rsidP="00C11620">
            <w:pPr>
              <w:pStyle w:val="TAL"/>
              <w:keepNext w:val="0"/>
              <w:rPr>
                <w:sz w:val="16"/>
                <w:szCs w:val="16"/>
              </w:rPr>
            </w:pPr>
            <w:r w:rsidRPr="001B1679">
              <w:rPr>
                <w:sz w:val="16"/>
                <w:szCs w:val="16"/>
              </w:rPr>
              <w:t>2021-11-18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3F8CA2" w14:textId="77777777" w:rsidR="009B546A" w:rsidRPr="001B1679" w:rsidRDefault="009B546A" w:rsidP="00C11620">
            <w:pPr>
              <w:pStyle w:val="TAL"/>
              <w:keepNext w:val="0"/>
              <w:rPr>
                <w:sz w:val="16"/>
                <w:szCs w:val="16"/>
              </w:rPr>
            </w:pPr>
            <w:r w:rsidRPr="001B1679">
              <w:rPr>
                <w:sz w:val="16"/>
                <w:szCs w:val="16"/>
              </w:rPr>
              <w:t>elected at SA1#96-e</w:t>
            </w:r>
          </w:p>
        </w:tc>
      </w:tr>
      <w:tr w:rsidR="009B546A" w14:paraId="1AFFF779"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204F047" w14:textId="77777777" w:rsidR="009B546A" w:rsidRPr="001B1679" w:rsidRDefault="009B546A" w:rsidP="00C11620">
            <w:pPr>
              <w:pStyle w:val="TAL"/>
              <w:keepNext w:val="0"/>
              <w:rPr>
                <w:sz w:val="16"/>
                <w:szCs w:val="16"/>
              </w:rPr>
            </w:pPr>
            <w:r w:rsidRPr="001B1679">
              <w:rPr>
                <w:sz w:val="16"/>
                <w:szCs w:val="16"/>
              </w:rPr>
              <w:t>SA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282955C"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6A89B6E" w14:textId="77777777" w:rsidR="009B546A" w:rsidRPr="001B1679" w:rsidRDefault="009B546A" w:rsidP="00C11620">
            <w:pPr>
              <w:pStyle w:val="TAL"/>
              <w:keepNext w:val="0"/>
              <w:rPr>
                <w:sz w:val="16"/>
                <w:szCs w:val="16"/>
              </w:rPr>
            </w:pPr>
            <w:r w:rsidRPr="001B1679">
              <w:rPr>
                <w:sz w:val="16"/>
                <w:szCs w:val="16"/>
              </w:rPr>
              <w:t>SULTAN, Alain</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D5F8D7E"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5C4265D"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100A6E8" w14:textId="77777777" w:rsidR="009B546A" w:rsidRPr="001B1679" w:rsidRDefault="009B546A" w:rsidP="00C11620">
            <w:pPr>
              <w:pStyle w:val="TAL"/>
              <w:keepNext w:val="0"/>
              <w:rPr>
                <w:sz w:val="16"/>
                <w:szCs w:val="16"/>
              </w:rPr>
            </w:pPr>
            <w:r w:rsidRPr="001B1679">
              <w:rPr>
                <w:sz w:val="16"/>
                <w:szCs w:val="16"/>
              </w:rPr>
              <w:t>+33 4 92 94 42 71</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71100C69" w14:textId="77777777" w:rsidR="009B546A" w:rsidRPr="001B1679" w:rsidRDefault="009B546A" w:rsidP="00C11620">
            <w:pPr>
              <w:pStyle w:val="TAL"/>
              <w:keepNext w:val="0"/>
              <w:rPr>
                <w:sz w:val="16"/>
                <w:szCs w:val="16"/>
              </w:rPr>
            </w:pPr>
            <w:r w:rsidRPr="001B1679">
              <w:rPr>
                <w:sz w:val="16"/>
                <w:szCs w:val="16"/>
              </w:rPr>
              <w:t>+33 6 74 40 83 70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B91B33" w14:textId="77777777" w:rsidR="009B546A" w:rsidRPr="001B1679" w:rsidRDefault="009B546A" w:rsidP="00C11620">
            <w:pPr>
              <w:pStyle w:val="TAL"/>
              <w:keepNext w:val="0"/>
              <w:rPr>
                <w:sz w:val="16"/>
                <w:szCs w:val="16"/>
              </w:rPr>
            </w:pPr>
            <w:r w:rsidRPr="001B1679">
              <w:rPr>
                <w:sz w:val="16"/>
                <w:szCs w:val="16"/>
              </w:rPr>
              <w:t>2007-08-03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551B2A" w14:textId="77777777" w:rsidR="009B546A" w:rsidRPr="001B1679" w:rsidRDefault="009B546A" w:rsidP="00C11620">
            <w:pPr>
              <w:pStyle w:val="TAL"/>
              <w:keepNext w:val="0"/>
              <w:rPr>
                <w:sz w:val="16"/>
                <w:szCs w:val="16"/>
              </w:rPr>
            </w:pPr>
            <w:r w:rsidRPr="001B1679">
              <w:rPr>
                <w:sz w:val="16"/>
                <w:szCs w:val="16"/>
              </w:rPr>
              <w:t>Re-appointed from end of #37bis</w:t>
            </w:r>
          </w:p>
        </w:tc>
      </w:tr>
      <w:tr w:rsidR="009B546A" w14:paraId="11458986"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8C58EEF" w14:textId="77777777" w:rsidR="009B546A" w:rsidRPr="001B1679" w:rsidRDefault="009B546A" w:rsidP="00C11620">
            <w:pPr>
              <w:pStyle w:val="TAL"/>
              <w:keepNext w:val="0"/>
              <w:rPr>
                <w:sz w:val="16"/>
                <w:szCs w:val="16"/>
              </w:rPr>
            </w:pPr>
            <w:r w:rsidRPr="001B1679">
              <w:rPr>
                <w:sz w:val="16"/>
                <w:szCs w:val="16"/>
              </w:rPr>
              <w:t>SA WG2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E094694"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4E5A137" w14:textId="77777777" w:rsidR="009B546A" w:rsidRPr="001B1679" w:rsidRDefault="009B546A" w:rsidP="00C11620">
            <w:pPr>
              <w:pStyle w:val="TAL"/>
              <w:keepNext w:val="0"/>
              <w:rPr>
                <w:sz w:val="16"/>
                <w:szCs w:val="16"/>
              </w:rPr>
            </w:pPr>
            <w:r w:rsidRPr="001B1679">
              <w:rPr>
                <w:sz w:val="16"/>
                <w:szCs w:val="16"/>
              </w:rPr>
              <w:t>JAIN, Puneet</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86681CA" w14:textId="77777777" w:rsidR="009B546A" w:rsidRPr="001B1679" w:rsidRDefault="009B546A" w:rsidP="00C11620">
            <w:pPr>
              <w:pStyle w:val="TAL"/>
              <w:keepNext w:val="0"/>
              <w:rPr>
                <w:sz w:val="16"/>
                <w:szCs w:val="16"/>
              </w:rPr>
            </w:pPr>
            <w:r w:rsidRPr="001B1679">
              <w:rPr>
                <w:sz w:val="16"/>
                <w:szCs w:val="16"/>
              </w:rPr>
              <w:t>Intel</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F8DEECF"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30F5F88" w14:textId="77777777" w:rsidR="009B546A" w:rsidRPr="001B1679" w:rsidRDefault="009B546A" w:rsidP="00C11620">
            <w:pPr>
              <w:pStyle w:val="TAL"/>
              <w:keepNext w:val="0"/>
              <w:rPr>
                <w:sz w:val="16"/>
                <w:szCs w:val="16"/>
              </w:rPr>
            </w:pPr>
            <w:r w:rsidRPr="001B1679">
              <w:rPr>
                <w:sz w:val="16"/>
                <w:szCs w:val="16"/>
              </w:rPr>
              <w:t>+1-503-712-6214</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4FD0A033"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9E9C6C" w14:textId="77777777" w:rsidR="009B546A" w:rsidRPr="001B1679" w:rsidRDefault="009B546A" w:rsidP="00C11620">
            <w:pPr>
              <w:pStyle w:val="TAL"/>
              <w:keepNext w:val="0"/>
              <w:rPr>
                <w:sz w:val="16"/>
                <w:szCs w:val="16"/>
              </w:rPr>
            </w:pPr>
            <w:r w:rsidRPr="001B1679">
              <w:rPr>
                <w:sz w:val="16"/>
                <w:szCs w:val="16"/>
              </w:rPr>
              <w:t>2021-05-17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E39130" w14:textId="77777777" w:rsidR="009B546A" w:rsidRPr="001B1679" w:rsidRDefault="009B546A" w:rsidP="00C11620">
            <w:pPr>
              <w:pStyle w:val="TAL"/>
              <w:keepNext w:val="0"/>
              <w:rPr>
                <w:sz w:val="16"/>
                <w:szCs w:val="16"/>
              </w:rPr>
            </w:pPr>
            <w:r w:rsidRPr="001B1679">
              <w:rPr>
                <w:sz w:val="16"/>
                <w:szCs w:val="16"/>
              </w:rPr>
              <w:t>Elected at S2#145-e</w:t>
            </w:r>
          </w:p>
        </w:tc>
      </w:tr>
      <w:tr w:rsidR="009B546A" w14:paraId="4B67FFDD"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33B99E2A" w14:textId="77777777" w:rsidR="009B546A" w:rsidRPr="001B1679" w:rsidRDefault="009B546A" w:rsidP="00C11620">
            <w:pPr>
              <w:pStyle w:val="TAL"/>
              <w:keepNext w:val="0"/>
              <w:rPr>
                <w:sz w:val="16"/>
                <w:szCs w:val="16"/>
              </w:rPr>
            </w:pPr>
            <w:r w:rsidRPr="001B1679">
              <w:rPr>
                <w:sz w:val="16"/>
                <w:szCs w:val="16"/>
              </w:rPr>
              <w:t>SA WG2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2F58BD8"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102CE76" w14:textId="77777777" w:rsidR="009B546A" w:rsidRPr="001B1679" w:rsidRDefault="009B546A" w:rsidP="00C11620">
            <w:pPr>
              <w:pStyle w:val="TAL"/>
              <w:keepNext w:val="0"/>
              <w:rPr>
                <w:sz w:val="16"/>
                <w:szCs w:val="16"/>
              </w:rPr>
            </w:pPr>
            <w:r w:rsidRPr="001B1679">
              <w:rPr>
                <w:sz w:val="16"/>
                <w:szCs w:val="16"/>
              </w:rPr>
              <w:t>BENNETT, Andy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3B75B68" w14:textId="77777777" w:rsidR="009B546A" w:rsidRPr="001B1679" w:rsidRDefault="009B546A" w:rsidP="00C11620">
            <w:pPr>
              <w:pStyle w:val="TAL"/>
              <w:keepNext w:val="0"/>
              <w:rPr>
                <w:sz w:val="16"/>
                <w:szCs w:val="16"/>
              </w:rPr>
            </w:pPr>
            <w:r w:rsidRPr="001B1679">
              <w:rPr>
                <w:sz w:val="16"/>
                <w:szCs w:val="16"/>
              </w:rPr>
              <w:t>Samsung R&amp;D Institute UK</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C3A9D1D"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FAA56F2" w14:textId="77777777" w:rsidR="009B546A" w:rsidRPr="001B1679" w:rsidRDefault="009B546A" w:rsidP="00C11620">
            <w:pPr>
              <w:pStyle w:val="TAL"/>
              <w:keepNext w:val="0"/>
              <w:rPr>
                <w:sz w:val="16"/>
                <w:szCs w:val="16"/>
              </w:rPr>
            </w:pPr>
            <w:r w:rsidRPr="001B1679">
              <w:rPr>
                <w:sz w:val="16"/>
                <w:szCs w:val="16"/>
              </w:rPr>
              <w:t>+44 1784 428 600</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54D673F4"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2B4303" w14:textId="77777777" w:rsidR="009B546A" w:rsidRPr="001B1679" w:rsidRDefault="009B546A" w:rsidP="00C11620">
            <w:pPr>
              <w:pStyle w:val="TAL"/>
              <w:keepNext w:val="0"/>
              <w:rPr>
                <w:sz w:val="16"/>
                <w:szCs w:val="16"/>
              </w:rPr>
            </w:pPr>
            <w:r w:rsidRPr="001B1679">
              <w:rPr>
                <w:sz w:val="16"/>
                <w:szCs w:val="16"/>
              </w:rPr>
              <w:t>2021-05-17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B6AF19" w14:textId="77777777" w:rsidR="009B546A" w:rsidRPr="001B1679" w:rsidRDefault="009B546A" w:rsidP="00C11620">
            <w:pPr>
              <w:pStyle w:val="TAL"/>
              <w:keepNext w:val="0"/>
              <w:rPr>
                <w:sz w:val="16"/>
                <w:szCs w:val="16"/>
              </w:rPr>
            </w:pPr>
            <w:r w:rsidRPr="001B1679">
              <w:rPr>
                <w:sz w:val="16"/>
                <w:szCs w:val="16"/>
              </w:rPr>
              <w:t>Elected at S2#145-e</w:t>
            </w:r>
          </w:p>
        </w:tc>
      </w:tr>
      <w:tr w:rsidR="009B546A" w14:paraId="3BEE6751"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FCF9A72" w14:textId="77777777" w:rsidR="009B546A" w:rsidRPr="001B1679" w:rsidRDefault="009B546A" w:rsidP="00C11620">
            <w:pPr>
              <w:pStyle w:val="TAL"/>
              <w:keepNext w:val="0"/>
              <w:rPr>
                <w:sz w:val="16"/>
                <w:szCs w:val="16"/>
              </w:rPr>
            </w:pPr>
            <w:r w:rsidRPr="001B1679">
              <w:rPr>
                <w:sz w:val="16"/>
                <w:szCs w:val="16"/>
              </w:rPr>
              <w:t>SA WG2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A650D77"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1C2400E" w14:textId="77777777" w:rsidR="009B546A" w:rsidRPr="001B1679" w:rsidRDefault="009B546A" w:rsidP="00C11620">
            <w:pPr>
              <w:pStyle w:val="TAL"/>
              <w:keepNext w:val="0"/>
              <w:rPr>
                <w:sz w:val="16"/>
                <w:szCs w:val="16"/>
              </w:rPr>
            </w:pPr>
            <w:r w:rsidRPr="001B1679">
              <w:rPr>
                <w:sz w:val="16"/>
                <w:szCs w:val="16"/>
              </w:rPr>
              <w:t>SUN, Tao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4205145" w14:textId="77777777" w:rsidR="009B546A" w:rsidRPr="001B1679" w:rsidRDefault="009B546A" w:rsidP="00C11620">
            <w:pPr>
              <w:pStyle w:val="TAL"/>
              <w:keepNext w:val="0"/>
              <w:rPr>
                <w:sz w:val="16"/>
                <w:szCs w:val="16"/>
              </w:rPr>
            </w:pPr>
            <w:r w:rsidRPr="001B1679">
              <w:rPr>
                <w:sz w:val="16"/>
                <w:szCs w:val="16"/>
              </w:rPr>
              <w:t>China Mobile Com. Corporation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6DAAB65"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DEE07BF" w14:textId="77777777" w:rsidR="009B546A" w:rsidRPr="001B1679" w:rsidRDefault="009B546A" w:rsidP="00C11620">
            <w:pPr>
              <w:pStyle w:val="TAL"/>
              <w:keepNext w:val="0"/>
              <w:rPr>
                <w:sz w:val="16"/>
                <w:szCs w:val="16"/>
              </w:rPr>
            </w:pP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0FAC2439"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F65F85" w14:textId="77777777" w:rsidR="009B546A" w:rsidRPr="001B1679" w:rsidRDefault="009B546A" w:rsidP="00C11620">
            <w:pPr>
              <w:pStyle w:val="TAL"/>
              <w:keepNext w:val="0"/>
              <w:rPr>
                <w:sz w:val="16"/>
                <w:szCs w:val="16"/>
              </w:rPr>
            </w:pPr>
            <w:r w:rsidRPr="001B1679">
              <w:rPr>
                <w:sz w:val="16"/>
                <w:szCs w:val="16"/>
              </w:rPr>
              <w:t>2021-05-17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BB4FBA" w14:textId="77777777" w:rsidR="009B546A" w:rsidRPr="001B1679" w:rsidRDefault="009B546A" w:rsidP="00C11620">
            <w:pPr>
              <w:pStyle w:val="TAL"/>
              <w:keepNext w:val="0"/>
              <w:rPr>
                <w:sz w:val="16"/>
                <w:szCs w:val="16"/>
              </w:rPr>
            </w:pPr>
            <w:r w:rsidRPr="001B1679">
              <w:rPr>
                <w:sz w:val="16"/>
                <w:szCs w:val="16"/>
              </w:rPr>
              <w:t>Elected at S2#145-e</w:t>
            </w:r>
          </w:p>
        </w:tc>
      </w:tr>
      <w:tr w:rsidR="009B546A" w14:paraId="460CA85B"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43FE529C" w14:textId="77777777" w:rsidR="009B546A" w:rsidRPr="001B1679" w:rsidRDefault="009B546A" w:rsidP="00C11620">
            <w:pPr>
              <w:pStyle w:val="TAL"/>
              <w:keepNext w:val="0"/>
              <w:rPr>
                <w:sz w:val="16"/>
                <w:szCs w:val="16"/>
              </w:rPr>
            </w:pPr>
            <w:r w:rsidRPr="001B1679">
              <w:rPr>
                <w:sz w:val="16"/>
                <w:szCs w:val="16"/>
              </w:rPr>
              <w:t>SA WG2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EB40FC1"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CCD13DD" w14:textId="77777777" w:rsidR="009B546A" w:rsidRPr="001B1679" w:rsidRDefault="009B546A" w:rsidP="00C11620">
            <w:pPr>
              <w:pStyle w:val="TAL"/>
              <w:keepNext w:val="0"/>
              <w:rPr>
                <w:sz w:val="16"/>
                <w:szCs w:val="16"/>
              </w:rPr>
            </w:pPr>
            <w:r w:rsidRPr="001B1679">
              <w:rPr>
                <w:sz w:val="16"/>
                <w:szCs w:val="16"/>
              </w:rPr>
              <w:t>POPE, Maurice</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27FDA54"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DE7A894"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B3AE400" w14:textId="77777777" w:rsidR="009B546A" w:rsidRPr="001B1679" w:rsidRDefault="009B546A" w:rsidP="00C11620">
            <w:pPr>
              <w:pStyle w:val="TAL"/>
              <w:keepNext w:val="0"/>
              <w:rPr>
                <w:sz w:val="16"/>
                <w:szCs w:val="16"/>
              </w:rPr>
            </w:pPr>
            <w:r w:rsidRPr="001B1679">
              <w:rPr>
                <w:sz w:val="16"/>
                <w:szCs w:val="16"/>
              </w:rPr>
              <w:t>+33 4 92 94 42 59</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6D498A3F" w14:textId="77777777" w:rsidR="009B546A" w:rsidRPr="001B1679" w:rsidRDefault="009B546A" w:rsidP="00C11620">
            <w:pPr>
              <w:pStyle w:val="TAL"/>
              <w:keepNext w:val="0"/>
              <w:rPr>
                <w:sz w:val="16"/>
                <w:szCs w:val="16"/>
              </w:rPr>
            </w:pPr>
            <w:r w:rsidRPr="001B1679">
              <w:rPr>
                <w:sz w:val="16"/>
                <w:szCs w:val="16"/>
              </w:rPr>
              <w:t>+33 (0)6 07 59 08 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498035" w14:textId="77777777" w:rsidR="009B546A" w:rsidRPr="001B1679" w:rsidRDefault="009B546A" w:rsidP="00C11620">
            <w:pPr>
              <w:pStyle w:val="TAL"/>
              <w:keepNext w:val="0"/>
              <w:rPr>
                <w:sz w:val="16"/>
                <w:szCs w:val="16"/>
              </w:rPr>
            </w:pPr>
            <w:r w:rsidRPr="001B1679">
              <w:rPr>
                <w:sz w:val="16"/>
                <w:szCs w:val="16"/>
              </w:rPr>
              <w:t>2005-03-11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C84BB1" w14:textId="77777777" w:rsidR="009B546A" w:rsidRPr="001B1679" w:rsidRDefault="009B546A" w:rsidP="00C11620">
            <w:pPr>
              <w:pStyle w:val="TAL"/>
              <w:keepNext w:val="0"/>
              <w:rPr>
                <w:sz w:val="16"/>
                <w:szCs w:val="16"/>
              </w:rPr>
            </w:pPr>
          </w:p>
        </w:tc>
      </w:tr>
      <w:tr w:rsidR="009B546A" w14:paraId="180C37F7"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EA389D7" w14:textId="77777777" w:rsidR="009B546A" w:rsidRPr="001B1679" w:rsidRDefault="009B546A" w:rsidP="00C11620">
            <w:pPr>
              <w:pStyle w:val="TAL"/>
              <w:keepNext w:val="0"/>
              <w:rPr>
                <w:sz w:val="16"/>
                <w:szCs w:val="16"/>
              </w:rPr>
            </w:pPr>
            <w:r w:rsidRPr="001B1679">
              <w:rPr>
                <w:sz w:val="16"/>
                <w:szCs w:val="16"/>
              </w:rPr>
              <w:t>SA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2EBF4B2"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117003F" w14:textId="77777777" w:rsidR="009B546A" w:rsidRPr="001B1679" w:rsidRDefault="009B546A" w:rsidP="00C11620">
            <w:pPr>
              <w:pStyle w:val="TAL"/>
              <w:keepNext w:val="0"/>
              <w:rPr>
                <w:sz w:val="16"/>
                <w:szCs w:val="16"/>
              </w:rPr>
            </w:pPr>
            <w:r w:rsidRPr="001B1679">
              <w:rPr>
                <w:sz w:val="16"/>
                <w:szCs w:val="16"/>
              </w:rPr>
              <w:t>NAIR, Suresh</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A713179" w14:textId="77777777" w:rsidR="009B546A" w:rsidRPr="001B1679" w:rsidRDefault="009B546A" w:rsidP="00C11620">
            <w:pPr>
              <w:pStyle w:val="TAL"/>
              <w:keepNext w:val="0"/>
              <w:rPr>
                <w:sz w:val="16"/>
                <w:szCs w:val="16"/>
              </w:rPr>
            </w:pPr>
            <w:r w:rsidRPr="001B1679">
              <w:rPr>
                <w:sz w:val="16"/>
                <w:szCs w:val="16"/>
              </w:rPr>
              <w:t>Nokia</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383DED4"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5083139" w14:textId="77777777" w:rsidR="009B546A" w:rsidRPr="001B1679" w:rsidRDefault="009B546A" w:rsidP="00C11620">
            <w:pPr>
              <w:pStyle w:val="TAL"/>
              <w:keepNext w:val="0"/>
              <w:rPr>
                <w:sz w:val="16"/>
                <w:szCs w:val="16"/>
              </w:rPr>
            </w:pPr>
            <w:r w:rsidRPr="001B1679">
              <w:rPr>
                <w:sz w:val="16"/>
                <w:szCs w:val="16"/>
              </w:rPr>
              <w:t>+19086796107</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6655391D" w14:textId="77777777" w:rsidR="009B546A" w:rsidRPr="001B1679" w:rsidRDefault="009B546A" w:rsidP="00C11620">
            <w:pPr>
              <w:pStyle w:val="TAL"/>
              <w:keepNext w:val="0"/>
              <w:rPr>
                <w:sz w:val="16"/>
                <w:szCs w:val="16"/>
              </w:rPr>
            </w:pPr>
            <w:r w:rsidRPr="001B1679">
              <w:rPr>
                <w:sz w:val="16"/>
                <w:szCs w:val="16"/>
              </w:rPr>
              <w:t>+1 973 978 9038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7CEC77" w14:textId="77777777" w:rsidR="009B546A" w:rsidRPr="001B1679" w:rsidRDefault="009B546A" w:rsidP="00C11620">
            <w:pPr>
              <w:pStyle w:val="TAL"/>
              <w:keepNext w:val="0"/>
              <w:rPr>
                <w:sz w:val="16"/>
                <w:szCs w:val="16"/>
              </w:rPr>
            </w:pPr>
            <w:r w:rsidRPr="001B1679">
              <w:rPr>
                <w:sz w:val="16"/>
                <w:szCs w:val="16"/>
              </w:rPr>
              <w:t>2021-05-20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8896C1" w14:textId="77777777" w:rsidR="009B546A" w:rsidRPr="001B1679" w:rsidRDefault="009B546A" w:rsidP="00C11620">
            <w:pPr>
              <w:pStyle w:val="TAL"/>
              <w:keepNext w:val="0"/>
              <w:rPr>
                <w:sz w:val="16"/>
                <w:szCs w:val="16"/>
              </w:rPr>
            </w:pPr>
            <w:r w:rsidRPr="001B1679">
              <w:rPr>
                <w:sz w:val="16"/>
                <w:szCs w:val="16"/>
              </w:rPr>
              <w:t>elected at SA3#103-e</w:t>
            </w:r>
          </w:p>
        </w:tc>
      </w:tr>
      <w:tr w:rsidR="009B546A" w14:paraId="22F424EF"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7CBCE02" w14:textId="77777777" w:rsidR="009B546A" w:rsidRPr="001B1679" w:rsidRDefault="009B546A" w:rsidP="00C11620">
            <w:pPr>
              <w:pStyle w:val="TAL"/>
              <w:keepNext w:val="0"/>
              <w:rPr>
                <w:sz w:val="16"/>
                <w:szCs w:val="16"/>
              </w:rPr>
            </w:pPr>
            <w:r w:rsidRPr="001B1679">
              <w:rPr>
                <w:sz w:val="16"/>
                <w:szCs w:val="16"/>
              </w:rPr>
              <w:t>SA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0AADCF2"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5EB0EEC" w14:textId="77777777" w:rsidR="009B546A" w:rsidRPr="001B1679" w:rsidRDefault="009B546A" w:rsidP="00C11620">
            <w:pPr>
              <w:pStyle w:val="TAL"/>
              <w:keepNext w:val="0"/>
              <w:rPr>
                <w:sz w:val="16"/>
                <w:szCs w:val="16"/>
              </w:rPr>
            </w:pPr>
            <w:r w:rsidRPr="001B1679">
              <w:rPr>
                <w:sz w:val="16"/>
                <w:szCs w:val="16"/>
              </w:rPr>
              <w:t>RAJADURAI, Rajavelsamy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5A859DC" w14:textId="77777777" w:rsidR="009B546A" w:rsidRPr="001B1679" w:rsidRDefault="009B546A" w:rsidP="00C11620">
            <w:pPr>
              <w:pStyle w:val="TAL"/>
              <w:keepNext w:val="0"/>
              <w:rPr>
                <w:sz w:val="16"/>
                <w:szCs w:val="16"/>
              </w:rPr>
            </w:pPr>
            <w:r w:rsidRPr="001B1679">
              <w:rPr>
                <w:sz w:val="16"/>
                <w:szCs w:val="16"/>
              </w:rPr>
              <w:t>Samsung Electronics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68C3CDE" w14:textId="77777777" w:rsidR="009B546A" w:rsidRPr="001B1679" w:rsidRDefault="009B546A" w:rsidP="00C11620">
            <w:pPr>
              <w:pStyle w:val="TAL"/>
              <w:keepNext w:val="0"/>
              <w:rPr>
                <w:sz w:val="16"/>
                <w:szCs w:val="16"/>
              </w:rPr>
            </w:pPr>
            <w:r w:rsidRPr="001B1679">
              <w:rPr>
                <w:sz w:val="16"/>
                <w:szCs w:val="16"/>
              </w:rPr>
              <w:t>TTA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D07D25C" w14:textId="77777777" w:rsidR="009B546A" w:rsidRPr="001B1679" w:rsidRDefault="009B546A" w:rsidP="00C11620">
            <w:pPr>
              <w:pStyle w:val="TAL"/>
              <w:keepNext w:val="0"/>
              <w:rPr>
                <w:sz w:val="16"/>
                <w:szCs w:val="16"/>
              </w:rPr>
            </w:pPr>
            <w:r w:rsidRPr="001B1679">
              <w:rPr>
                <w:sz w:val="16"/>
                <w:szCs w:val="16"/>
              </w:rPr>
              <w:t>+91 80 4181 9999</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401DF8BA" w14:textId="77777777" w:rsidR="009B546A" w:rsidRPr="001B1679" w:rsidRDefault="009B546A" w:rsidP="00C11620">
            <w:pPr>
              <w:pStyle w:val="TAL"/>
              <w:keepNext w:val="0"/>
              <w:rPr>
                <w:sz w:val="16"/>
                <w:szCs w:val="16"/>
              </w:rPr>
            </w:pPr>
            <w:r w:rsidRPr="001B1679">
              <w:rPr>
                <w:sz w:val="16"/>
                <w:szCs w:val="16"/>
              </w:rPr>
              <w:t>+919845796136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DBC139" w14:textId="77777777" w:rsidR="009B546A" w:rsidRPr="001B1679" w:rsidRDefault="009B546A" w:rsidP="00C11620">
            <w:pPr>
              <w:pStyle w:val="TAL"/>
              <w:keepNext w:val="0"/>
              <w:rPr>
                <w:sz w:val="16"/>
                <w:szCs w:val="16"/>
              </w:rPr>
            </w:pPr>
            <w:r w:rsidRPr="001B1679">
              <w:rPr>
                <w:sz w:val="16"/>
                <w:szCs w:val="16"/>
              </w:rPr>
              <w:t>2021-11-19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9096C1" w14:textId="77777777" w:rsidR="009B546A" w:rsidRPr="001B1679" w:rsidRDefault="009B546A" w:rsidP="00C11620">
            <w:pPr>
              <w:pStyle w:val="TAL"/>
              <w:keepNext w:val="0"/>
              <w:rPr>
                <w:sz w:val="16"/>
                <w:szCs w:val="16"/>
              </w:rPr>
            </w:pPr>
            <w:r w:rsidRPr="001B1679">
              <w:rPr>
                <w:sz w:val="16"/>
                <w:szCs w:val="16"/>
              </w:rPr>
              <w:t>re-elected at S3#105-e 3rd term</w:t>
            </w:r>
          </w:p>
        </w:tc>
      </w:tr>
      <w:tr w:rsidR="009B546A" w14:paraId="5FD79149"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B39AEDC" w14:textId="77777777" w:rsidR="009B546A" w:rsidRPr="001B1679" w:rsidRDefault="009B546A" w:rsidP="00C11620">
            <w:pPr>
              <w:pStyle w:val="TAL"/>
              <w:keepNext w:val="0"/>
              <w:rPr>
                <w:sz w:val="16"/>
                <w:szCs w:val="16"/>
              </w:rPr>
            </w:pPr>
            <w:r w:rsidRPr="001B1679">
              <w:rPr>
                <w:sz w:val="16"/>
                <w:szCs w:val="16"/>
              </w:rPr>
              <w:lastRenderedPageBreak/>
              <w:t>SA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EF5D838"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874B791" w14:textId="77777777" w:rsidR="009B546A" w:rsidRPr="001B1679" w:rsidRDefault="009B546A" w:rsidP="00C11620">
            <w:pPr>
              <w:pStyle w:val="TAL"/>
              <w:keepNext w:val="0"/>
              <w:rPr>
                <w:sz w:val="16"/>
                <w:szCs w:val="16"/>
              </w:rPr>
            </w:pPr>
            <w:r w:rsidRPr="001B1679">
              <w:rPr>
                <w:sz w:val="16"/>
                <w:szCs w:val="16"/>
              </w:rPr>
              <w:t>QI, Minpeng</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0B32851" w14:textId="77777777" w:rsidR="009B546A" w:rsidRPr="001B1679" w:rsidRDefault="009B546A" w:rsidP="00C11620">
            <w:pPr>
              <w:pStyle w:val="TAL"/>
              <w:keepNext w:val="0"/>
              <w:rPr>
                <w:sz w:val="16"/>
                <w:szCs w:val="16"/>
              </w:rPr>
            </w:pPr>
            <w:r w:rsidRPr="001B1679">
              <w:rPr>
                <w:sz w:val="16"/>
                <w:szCs w:val="16"/>
              </w:rPr>
              <w:t>China Mobile Com. Corporation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41E81F7"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16CD912" w14:textId="77777777" w:rsidR="009B546A" w:rsidRPr="001B1679" w:rsidRDefault="009B546A" w:rsidP="00C11620">
            <w:pPr>
              <w:pStyle w:val="TAL"/>
              <w:keepNext w:val="0"/>
              <w:rPr>
                <w:sz w:val="16"/>
                <w:szCs w:val="16"/>
              </w:rPr>
            </w:pPr>
            <w:r w:rsidRPr="001B1679">
              <w:rPr>
                <w:sz w:val="16"/>
                <w:szCs w:val="16"/>
              </w:rPr>
              <w:t>+86 13910023873</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47D03013" w14:textId="77777777" w:rsidR="009B546A" w:rsidRPr="001B1679" w:rsidRDefault="009B546A" w:rsidP="00C11620">
            <w:pPr>
              <w:pStyle w:val="TAL"/>
              <w:keepNext w:val="0"/>
              <w:rPr>
                <w:sz w:val="16"/>
                <w:szCs w:val="16"/>
              </w:rPr>
            </w:pPr>
            <w:r w:rsidRPr="001B1679">
              <w:rPr>
                <w:sz w:val="16"/>
                <w:szCs w:val="16"/>
              </w:rPr>
              <w:t>+86 13910023873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D12D03" w14:textId="77777777" w:rsidR="009B546A" w:rsidRPr="001B1679" w:rsidRDefault="009B546A" w:rsidP="00C11620">
            <w:pPr>
              <w:pStyle w:val="TAL"/>
              <w:keepNext w:val="0"/>
              <w:rPr>
                <w:sz w:val="16"/>
                <w:szCs w:val="16"/>
              </w:rPr>
            </w:pPr>
            <w:r w:rsidRPr="001B1679">
              <w:rPr>
                <w:sz w:val="16"/>
                <w:szCs w:val="16"/>
              </w:rPr>
              <w:t>2021-11-19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B87E71" w14:textId="77777777" w:rsidR="009B546A" w:rsidRPr="001B1679" w:rsidRDefault="009B546A" w:rsidP="00C11620">
            <w:pPr>
              <w:pStyle w:val="TAL"/>
              <w:keepNext w:val="0"/>
              <w:rPr>
                <w:sz w:val="16"/>
                <w:szCs w:val="16"/>
              </w:rPr>
            </w:pPr>
            <w:r w:rsidRPr="001B1679">
              <w:rPr>
                <w:sz w:val="16"/>
                <w:szCs w:val="16"/>
              </w:rPr>
              <w:t>re-elected at S3#105-e 2nd term</w:t>
            </w:r>
          </w:p>
        </w:tc>
      </w:tr>
      <w:tr w:rsidR="009B546A" w14:paraId="3BD0895D"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BED8E5C" w14:textId="77777777" w:rsidR="009B546A" w:rsidRPr="001B1679" w:rsidRDefault="009B546A" w:rsidP="00C11620">
            <w:pPr>
              <w:pStyle w:val="TAL"/>
              <w:keepNext w:val="0"/>
              <w:rPr>
                <w:sz w:val="16"/>
                <w:szCs w:val="16"/>
              </w:rPr>
            </w:pPr>
            <w:r w:rsidRPr="001B1679">
              <w:rPr>
                <w:sz w:val="16"/>
                <w:szCs w:val="16"/>
              </w:rPr>
              <w:t>SA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37B4E65"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C7B2C9D" w14:textId="77777777" w:rsidR="009B546A" w:rsidRPr="001B1679" w:rsidRDefault="009B546A" w:rsidP="00C11620">
            <w:pPr>
              <w:pStyle w:val="TAL"/>
              <w:keepNext w:val="0"/>
              <w:rPr>
                <w:sz w:val="16"/>
                <w:szCs w:val="16"/>
              </w:rPr>
            </w:pPr>
            <w:r w:rsidRPr="001B1679">
              <w:rPr>
                <w:sz w:val="16"/>
                <w:szCs w:val="16"/>
              </w:rPr>
              <w:t>RIZZO, Carmine</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C6B7E85"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2E174FA"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E5191A7" w14:textId="77777777" w:rsidR="009B546A" w:rsidRPr="001B1679" w:rsidRDefault="009B546A" w:rsidP="00C11620">
            <w:pPr>
              <w:pStyle w:val="TAL"/>
              <w:keepNext w:val="0"/>
              <w:rPr>
                <w:sz w:val="16"/>
                <w:szCs w:val="16"/>
              </w:rPr>
            </w:pPr>
            <w:r w:rsidRPr="001B1679">
              <w:rPr>
                <w:sz w:val="16"/>
                <w:szCs w:val="16"/>
              </w:rPr>
              <w:t>+33 4 92 94 42 28</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1A4DB705" w14:textId="77777777" w:rsidR="009B546A" w:rsidRPr="001B1679" w:rsidRDefault="009B546A" w:rsidP="00C11620">
            <w:pPr>
              <w:pStyle w:val="TAL"/>
              <w:keepNext w:val="0"/>
              <w:rPr>
                <w:sz w:val="16"/>
                <w:szCs w:val="16"/>
              </w:rPr>
            </w:pPr>
            <w:r w:rsidRPr="001B1679">
              <w:rPr>
                <w:sz w:val="16"/>
                <w:szCs w:val="16"/>
              </w:rPr>
              <w:t>+33 6 07 59 08 48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72FE54" w14:textId="77777777" w:rsidR="009B546A" w:rsidRPr="001B1679" w:rsidRDefault="009B546A" w:rsidP="00C11620">
            <w:pPr>
              <w:pStyle w:val="TAL"/>
              <w:keepNext w:val="0"/>
              <w:rPr>
                <w:sz w:val="16"/>
                <w:szCs w:val="16"/>
              </w:rPr>
            </w:pPr>
            <w:r w:rsidRPr="001B1679">
              <w:rPr>
                <w:sz w:val="16"/>
                <w:szCs w:val="16"/>
              </w:rPr>
              <w:t>2016-07-18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93A93F" w14:textId="77777777" w:rsidR="009B546A" w:rsidRPr="001B1679" w:rsidRDefault="009B546A" w:rsidP="00C11620">
            <w:pPr>
              <w:pStyle w:val="TAL"/>
              <w:keepNext w:val="0"/>
              <w:rPr>
                <w:sz w:val="16"/>
                <w:szCs w:val="16"/>
              </w:rPr>
            </w:pPr>
            <w:r w:rsidRPr="001B1679">
              <w:rPr>
                <w:sz w:val="16"/>
                <w:szCs w:val="16"/>
              </w:rPr>
              <w:t>SA3-LI ad hoc subgroup</w:t>
            </w:r>
          </w:p>
        </w:tc>
      </w:tr>
      <w:tr w:rsidR="009B546A" w14:paraId="64316633"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4A328675" w14:textId="77777777" w:rsidR="009B546A" w:rsidRPr="001B1679" w:rsidRDefault="009B546A" w:rsidP="00C11620">
            <w:pPr>
              <w:pStyle w:val="TAL"/>
              <w:keepNext w:val="0"/>
              <w:rPr>
                <w:sz w:val="16"/>
                <w:szCs w:val="16"/>
              </w:rPr>
            </w:pPr>
            <w:r w:rsidRPr="001B1679">
              <w:rPr>
                <w:sz w:val="16"/>
                <w:szCs w:val="16"/>
              </w:rPr>
              <w:t>SA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F5D1B5C"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1EF5EA2" w14:textId="77777777" w:rsidR="009B546A" w:rsidRPr="001B1679" w:rsidRDefault="009B546A" w:rsidP="00C11620">
            <w:pPr>
              <w:pStyle w:val="TAL"/>
              <w:keepNext w:val="0"/>
              <w:rPr>
                <w:sz w:val="16"/>
                <w:szCs w:val="16"/>
              </w:rPr>
            </w:pPr>
            <w:r w:rsidRPr="001B1679">
              <w:rPr>
                <w:sz w:val="16"/>
                <w:szCs w:val="16"/>
              </w:rPr>
              <w:t>CANO SOVERI, Mirko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70E27E5"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51D5B20"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23DD0C9" w14:textId="77777777" w:rsidR="009B546A" w:rsidRPr="001B1679" w:rsidRDefault="009B546A" w:rsidP="00C11620">
            <w:pPr>
              <w:pStyle w:val="TAL"/>
              <w:keepNext w:val="0"/>
              <w:rPr>
                <w:sz w:val="16"/>
                <w:szCs w:val="16"/>
              </w:rPr>
            </w:pPr>
            <w:r w:rsidRPr="001B1679">
              <w:rPr>
                <w:sz w:val="16"/>
                <w:szCs w:val="16"/>
              </w:rPr>
              <w:t>+33 4 92 94 42 97</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787F9A04" w14:textId="77777777" w:rsidR="009B546A" w:rsidRPr="001B1679" w:rsidRDefault="009B546A" w:rsidP="00C11620">
            <w:pPr>
              <w:pStyle w:val="TAL"/>
              <w:keepNext w:val="0"/>
              <w:rPr>
                <w:sz w:val="16"/>
                <w:szCs w:val="16"/>
              </w:rPr>
            </w:pPr>
            <w:r w:rsidRPr="001B1679">
              <w:rPr>
                <w:sz w:val="16"/>
                <w:szCs w:val="16"/>
              </w:rPr>
              <w:t>+33 6 73 99 62 94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4473FA" w14:textId="77777777" w:rsidR="009B546A" w:rsidRPr="001B1679" w:rsidRDefault="009B546A" w:rsidP="00C11620">
            <w:pPr>
              <w:pStyle w:val="TAL"/>
              <w:keepNext w:val="0"/>
              <w:rPr>
                <w:sz w:val="16"/>
                <w:szCs w:val="16"/>
              </w:rPr>
            </w:pPr>
            <w:r w:rsidRPr="001B1679">
              <w:rPr>
                <w:sz w:val="16"/>
                <w:szCs w:val="16"/>
              </w:rPr>
              <w:t>2012-03-05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2226A6" w14:textId="77777777" w:rsidR="009B546A" w:rsidRPr="001B1679" w:rsidRDefault="009B546A" w:rsidP="00C11620">
            <w:pPr>
              <w:pStyle w:val="TAL"/>
              <w:keepNext w:val="0"/>
              <w:rPr>
                <w:sz w:val="16"/>
                <w:szCs w:val="16"/>
              </w:rPr>
            </w:pPr>
          </w:p>
        </w:tc>
      </w:tr>
      <w:tr w:rsidR="009B546A" w14:paraId="644AC14E"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562A9FB2" w14:textId="77777777" w:rsidR="009B546A" w:rsidRPr="001B1679" w:rsidRDefault="009B546A" w:rsidP="00C11620">
            <w:pPr>
              <w:pStyle w:val="TAL"/>
              <w:keepNext w:val="0"/>
              <w:rPr>
                <w:sz w:val="16"/>
                <w:szCs w:val="16"/>
              </w:rPr>
            </w:pPr>
            <w:r w:rsidRPr="001B1679">
              <w:rPr>
                <w:sz w:val="16"/>
                <w:szCs w:val="16"/>
              </w:rPr>
              <w:t>SA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C3D6274"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9F6E079" w14:textId="77777777" w:rsidR="009B546A" w:rsidRPr="001B1679" w:rsidRDefault="009B546A" w:rsidP="00C11620">
            <w:pPr>
              <w:pStyle w:val="TAL"/>
              <w:keepNext w:val="0"/>
              <w:rPr>
                <w:sz w:val="16"/>
                <w:szCs w:val="16"/>
              </w:rPr>
            </w:pPr>
            <w:r w:rsidRPr="001B1679">
              <w:rPr>
                <w:sz w:val="16"/>
                <w:szCs w:val="16"/>
              </w:rPr>
              <w:t>GABIN, Frederic</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F0E3DC0" w14:textId="77777777" w:rsidR="009B546A" w:rsidRPr="001B1679" w:rsidRDefault="009B546A" w:rsidP="00C11620">
            <w:pPr>
              <w:pStyle w:val="TAL"/>
              <w:keepNext w:val="0"/>
              <w:rPr>
                <w:sz w:val="16"/>
                <w:szCs w:val="16"/>
              </w:rPr>
            </w:pPr>
            <w:r w:rsidRPr="001B1679">
              <w:rPr>
                <w:sz w:val="16"/>
                <w:szCs w:val="16"/>
              </w:rPr>
              <w:t>Dolby Laboratories Inc.</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063C6A4"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EC85DE4" w14:textId="77777777" w:rsidR="009B546A" w:rsidRPr="001B1679" w:rsidRDefault="009B546A" w:rsidP="00C11620">
            <w:pPr>
              <w:pStyle w:val="TAL"/>
              <w:keepNext w:val="0"/>
              <w:rPr>
                <w:sz w:val="16"/>
                <w:szCs w:val="16"/>
              </w:rPr>
            </w:pP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07C6C547" w14:textId="77777777" w:rsidR="009B546A" w:rsidRPr="001B1679" w:rsidRDefault="009B546A" w:rsidP="00C11620">
            <w:pPr>
              <w:pStyle w:val="TAL"/>
              <w:keepNext w:val="0"/>
              <w:rPr>
                <w:sz w:val="16"/>
                <w:szCs w:val="16"/>
              </w:rPr>
            </w:pPr>
            <w:r w:rsidRPr="001B1679">
              <w:rPr>
                <w:sz w:val="16"/>
                <w:szCs w:val="16"/>
              </w:rPr>
              <w:t>+33 6 78 44 85 75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8AF946" w14:textId="77777777" w:rsidR="009B546A" w:rsidRPr="001B1679" w:rsidRDefault="009B546A" w:rsidP="00C11620">
            <w:pPr>
              <w:pStyle w:val="TAL"/>
              <w:keepNext w:val="0"/>
              <w:rPr>
                <w:sz w:val="16"/>
                <w:szCs w:val="16"/>
              </w:rPr>
            </w:pPr>
            <w:r w:rsidRPr="001B1679">
              <w:rPr>
                <w:sz w:val="16"/>
                <w:szCs w:val="16"/>
              </w:rPr>
              <w:t>2021-04-14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89F362" w14:textId="77777777" w:rsidR="009B546A" w:rsidRPr="001B1679" w:rsidRDefault="009B546A" w:rsidP="00C11620">
            <w:pPr>
              <w:pStyle w:val="TAL"/>
              <w:keepNext w:val="0"/>
              <w:rPr>
                <w:sz w:val="16"/>
                <w:szCs w:val="16"/>
              </w:rPr>
            </w:pPr>
            <w:r w:rsidRPr="001B1679">
              <w:rPr>
                <w:sz w:val="16"/>
                <w:szCs w:val="16"/>
              </w:rPr>
              <w:t>re-elected at SA4#113-e</w:t>
            </w:r>
          </w:p>
        </w:tc>
      </w:tr>
      <w:tr w:rsidR="009B546A" w14:paraId="7B4EA4B9"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2E6AAD9" w14:textId="77777777" w:rsidR="009B546A" w:rsidRPr="001B1679" w:rsidRDefault="009B546A" w:rsidP="00C11620">
            <w:pPr>
              <w:pStyle w:val="TAL"/>
              <w:keepNext w:val="0"/>
              <w:rPr>
                <w:sz w:val="16"/>
                <w:szCs w:val="16"/>
              </w:rPr>
            </w:pPr>
            <w:r w:rsidRPr="001B1679">
              <w:rPr>
                <w:sz w:val="16"/>
                <w:szCs w:val="16"/>
              </w:rPr>
              <w:t>SA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63514B0"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D674CD9" w14:textId="77777777" w:rsidR="009B546A" w:rsidRPr="001B1679" w:rsidRDefault="009B546A" w:rsidP="00C11620">
            <w:pPr>
              <w:pStyle w:val="TAL"/>
              <w:keepNext w:val="0"/>
              <w:rPr>
                <w:sz w:val="16"/>
                <w:szCs w:val="16"/>
              </w:rPr>
            </w:pPr>
            <w:r w:rsidRPr="001B1679">
              <w:rPr>
                <w:sz w:val="16"/>
                <w:szCs w:val="16"/>
              </w:rPr>
              <w:t>TENIOU, Gilles</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EFC016A" w14:textId="77777777" w:rsidR="009B546A" w:rsidRPr="001B1679" w:rsidRDefault="009B546A" w:rsidP="00C11620">
            <w:pPr>
              <w:pStyle w:val="TAL"/>
              <w:keepNext w:val="0"/>
              <w:rPr>
                <w:sz w:val="16"/>
                <w:szCs w:val="16"/>
              </w:rPr>
            </w:pPr>
            <w:r w:rsidRPr="001B1679">
              <w:rPr>
                <w:sz w:val="16"/>
                <w:szCs w:val="16"/>
              </w:rPr>
              <w:t>Tencent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4CF1E84"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8D29414" w14:textId="77777777" w:rsidR="009B546A" w:rsidRPr="001B1679" w:rsidRDefault="009B546A" w:rsidP="00C11620">
            <w:pPr>
              <w:pStyle w:val="TAL"/>
              <w:keepNext w:val="0"/>
              <w:rPr>
                <w:sz w:val="16"/>
                <w:szCs w:val="16"/>
              </w:rPr>
            </w:pPr>
            <w:r w:rsidRPr="001B1679">
              <w:rPr>
                <w:sz w:val="16"/>
                <w:szCs w:val="16"/>
              </w:rPr>
              <w:t>+33689326512</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4187B335"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F2E07C" w14:textId="77777777" w:rsidR="009B546A" w:rsidRPr="001B1679" w:rsidRDefault="009B546A" w:rsidP="00C11620">
            <w:pPr>
              <w:pStyle w:val="TAL"/>
              <w:keepNext w:val="0"/>
              <w:rPr>
                <w:sz w:val="16"/>
                <w:szCs w:val="16"/>
              </w:rPr>
            </w:pPr>
            <w:r w:rsidRPr="001B1679">
              <w:rPr>
                <w:sz w:val="16"/>
                <w:szCs w:val="16"/>
              </w:rPr>
              <w:t>2021-04-14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9A9B90" w14:textId="77777777" w:rsidR="009B546A" w:rsidRPr="001B1679" w:rsidRDefault="009B546A" w:rsidP="00C11620">
            <w:pPr>
              <w:pStyle w:val="TAL"/>
              <w:keepNext w:val="0"/>
              <w:rPr>
                <w:sz w:val="16"/>
                <w:szCs w:val="16"/>
              </w:rPr>
            </w:pPr>
            <w:r w:rsidRPr="001B1679">
              <w:rPr>
                <w:sz w:val="16"/>
                <w:szCs w:val="16"/>
              </w:rPr>
              <w:t>re-elected at SA#113-e</w:t>
            </w:r>
          </w:p>
        </w:tc>
      </w:tr>
      <w:tr w:rsidR="009B546A" w14:paraId="723F9B37"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3123D01" w14:textId="77777777" w:rsidR="009B546A" w:rsidRPr="001B1679" w:rsidRDefault="009B546A" w:rsidP="00C11620">
            <w:pPr>
              <w:pStyle w:val="TAL"/>
              <w:keepNext w:val="0"/>
              <w:rPr>
                <w:sz w:val="16"/>
                <w:szCs w:val="16"/>
              </w:rPr>
            </w:pPr>
            <w:r w:rsidRPr="001B1679">
              <w:rPr>
                <w:sz w:val="16"/>
                <w:szCs w:val="16"/>
              </w:rPr>
              <w:t>SA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DBB0324"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A744342" w14:textId="77777777" w:rsidR="009B546A" w:rsidRPr="001B1679" w:rsidRDefault="009B546A" w:rsidP="00C11620">
            <w:pPr>
              <w:pStyle w:val="TAL"/>
              <w:keepNext w:val="0"/>
              <w:rPr>
                <w:sz w:val="16"/>
                <w:szCs w:val="16"/>
              </w:rPr>
            </w:pPr>
            <w:r w:rsidRPr="001B1679">
              <w:rPr>
                <w:sz w:val="16"/>
                <w:szCs w:val="16"/>
              </w:rPr>
              <w:t>SONG, Jaeyeon</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9452A3E" w14:textId="77777777" w:rsidR="009B546A" w:rsidRPr="001B1679" w:rsidRDefault="009B546A" w:rsidP="00C11620">
            <w:pPr>
              <w:pStyle w:val="TAL"/>
              <w:keepNext w:val="0"/>
              <w:rPr>
                <w:sz w:val="16"/>
                <w:szCs w:val="16"/>
              </w:rPr>
            </w:pPr>
            <w:r w:rsidRPr="001B1679">
              <w:rPr>
                <w:sz w:val="16"/>
                <w:szCs w:val="16"/>
              </w:rPr>
              <w:t>Samsung Electronics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D72829D" w14:textId="77777777" w:rsidR="009B546A" w:rsidRPr="001B1679" w:rsidRDefault="009B546A" w:rsidP="00C11620">
            <w:pPr>
              <w:pStyle w:val="TAL"/>
              <w:keepNext w:val="0"/>
              <w:rPr>
                <w:sz w:val="16"/>
                <w:szCs w:val="16"/>
              </w:rPr>
            </w:pPr>
            <w:r w:rsidRPr="001B1679">
              <w:rPr>
                <w:sz w:val="16"/>
                <w:szCs w:val="16"/>
              </w:rPr>
              <w:t>TTA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D097EB3" w14:textId="77777777" w:rsidR="009B546A" w:rsidRPr="001B1679" w:rsidRDefault="009B546A" w:rsidP="00C11620">
            <w:pPr>
              <w:pStyle w:val="TAL"/>
              <w:keepNext w:val="0"/>
              <w:rPr>
                <w:sz w:val="16"/>
                <w:szCs w:val="16"/>
              </w:rPr>
            </w:pP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004E85AD"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6AFFDC"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E675BD" w14:textId="77777777" w:rsidR="009B546A" w:rsidRPr="001B1679" w:rsidRDefault="009B546A" w:rsidP="00C11620">
            <w:pPr>
              <w:pStyle w:val="TAL"/>
              <w:keepNext w:val="0"/>
              <w:rPr>
                <w:sz w:val="16"/>
                <w:szCs w:val="16"/>
              </w:rPr>
            </w:pPr>
            <w:r w:rsidRPr="001B1679">
              <w:rPr>
                <w:sz w:val="16"/>
                <w:szCs w:val="16"/>
              </w:rPr>
              <w:t>elected at SA4#115-e</w:t>
            </w:r>
          </w:p>
        </w:tc>
      </w:tr>
      <w:tr w:rsidR="009B546A" w14:paraId="5803E525"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D3278BB" w14:textId="77777777" w:rsidR="009B546A" w:rsidRPr="001B1679" w:rsidRDefault="009B546A" w:rsidP="00C11620">
            <w:pPr>
              <w:pStyle w:val="TAL"/>
              <w:keepNext w:val="0"/>
              <w:rPr>
                <w:sz w:val="16"/>
                <w:szCs w:val="16"/>
              </w:rPr>
            </w:pPr>
            <w:r w:rsidRPr="001B1679">
              <w:rPr>
                <w:sz w:val="16"/>
                <w:szCs w:val="16"/>
              </w:rPr>
              <w:t>SA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44E5933"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CC0ED5E" w14:textId="77777777" w:rsidR="009B546A" w:rsidRPr="001B1679" w:rsidRDefault="009B546A" w:rsidP="00C11620">
            <w:pPr>
              <w:pStyle w:val="TAL"/>
              <w:keepNext w:val="0"/>
              <w:rPr>
                <w:sz w:val="16"/>
                <w:szCs w:val="16"/>
              </w:rPr>
            </w:pPr>
            <w:r w:rsidRPr="001B1679">
              <w:rPr>
                <w:sz w:val="16"/>
                <w:szCs w:val="16"/>
              </w:rPr>
              <w:t>BREKALO, Andrijana</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05F01F3"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7DA6FBD"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1FD82CB" w14:textId="77777777" w:rsidR="009B546A" w:rsidRPr="001B1679" w:rsidRDefault="009B546A" w:rsidP="00C11620">
            <w:pPr>
              <w:pStyle w:val="TAL"/>
              <w:keepNext w:val="0"/>
              <w:rPr>
                <w:sz w:val="16"/>
                <w:szCs w:val="16"/>
              </w:rPr>
            </w:pPr>
            <w:r w:rsidRPr="001B1679">
              <w:rPr>
                <w:sz w:val="16"/>
                <w:szCs w:val="16"/>
              </w:rPr>
              <w:t>+33 4 92 94 42 76</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258FABDF"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C142E3" w14:textId="77777777" w:rsidR="009B546A" w:rsidRPr="001B1679" w:rsidRDefault="009B546A" w:rsidP="00C11620">
            <w:pPr>
              <w:pStyle w:val="TAL"/>
              <w:keepNext w:val="0"/>
              <w:rPr>
                <w:sz w:val="16"/>
                <w:szCs w:val="16"/>
              </w:rPr>
            </w:pPr>
            <w:r w:rsidRPr="001B1679">
              <w:rPr>
                <w:sz w:val="16"/>
                <w:szCs w:val="16"/>
              </w:rPr>
              <w:t>2022-11-07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2FACC4" w14:textId="77777777" w:rsidR="009B546A" w:rsidRPr="001B1679" w:rsidRDefault="009B546A" w:rsidP="00C11620">
            <w:pPr>
              <w:pStyle w:val="TAL"/>
              <w:keepNext w:val="0"/>
              <w:rPr>
                <w:sz w:val="16"/>
                <w:szCs w:val="16"/>
              </w:rPr>
            </w:pPr>
          </w:p>
        </w:tc>
      </w:tr>
      <w:tr w:rsidR="009B546A" w14:paraId="68620E0C"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87AA5B8" w14:textId="77777777" w:rsidR="009B546A" w:rsidRPr="001B1679" w:rsidRDefault="009B546A" w:rsidP="00C11620">
            <w:pPr>
              <w:pStyle w:val="TAL"/>
              <w:keepNext w:val="0"/>
              <w:rPr>
                <w:sz w:val="16"/>
                <w:szCs w:val="16"/>
              </w:rPr>
            </w:pPr>
            <w:r w:rsidRPr="001B1679">
              <w:rPr>
                <w:sz w:val="16"/>
                <w:szCs w:val="16"/>
              </w:rPr>
              <w:t>SA WG5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4343F31"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368E8E1" w14:textId="77777777" w:rsidR="009B546A" w:rsidRPr="001B1679" w:rsidRDefault="009B546A" w:rsidP="00C11620">
            <w:pPr>
              <w:pStyle w:val="TAL"/>
              <w:keepNext w:val="0"/>
              <w:rPr>
                <w:sz w:val="16"/>
                <w:szCs w:val="16"/>
              </w:rPr>
            </w:pPr>
            <w:r w:rsidRPr="001B1679">
              <w:rPr>
                <w:sz w:val="16"/>
                <w:szCs w:val="16"/>
              </w:rPr>
              <w:t>TOVINGER, Thomas</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ABAF4C7" w14:textId="77777777" w:rsidR="009B546A" w:rsidRPr="001B1679" w:rsidRDefault="009B546A" w:rsidP="00C11620">
            <w:pPr>
              <w:pStyle w:val="TAL"/>
              <w:keepNext w:val="0"/>
              <w:rPr>
                <w:sz w:val="16"/>
                <w:szCs w:val="16"/>
              </w:rPr>
            </w:pPr>
            <w:r w:rsidRPr="001B1679">
              <w:rPr>
                <w:sz w:val="16"/>
                <w:szCs w:val="16"/>
              </w:rPr>
              <w:t>Ericsson LM</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14D457F"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C6FCC64" w14:textId="77777777" w:rsidR="009B546A" w:rsidRPr="001B1679" w:rsidRDefault="009B546A" w:rsidP="00C11620">
            <w:pPr>
              <w:pStyle w:val="TAL"/>
              <w:keepNext w:val="0"/>
              <w:rPr>
                <w:sz w:val="16"/>
                <w:szCs w:val="16"/>
              </w:rPr>
            </w:pPr>
            <w:r w:rsidRPr="001B1679">
              <w:rPr>
                <w:sz w:val="16"/>
                <w:szCs w:val="16"/>
              </w:rPr>
              <w:t>+46 10 712 3010</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3800D519" w14:textId="77777777" w:rsidR="009B546A" w:rsidRPr="001B1679" w:rsidRDefault="009B546A" w:rsidP="00C11620">
            <w:pPr>
              <w:pStyle w:val="TAL"/>
              <w:keepNext w:val="0"/>
              <w:rPr>
                <w:sz w:val="16"/>
                <w:szCs w:val="16"/>
              </w:rPr>
            </w:pPr>
            <w:r w:rsidRPr="001B1679">
              <w:rPr>
                <w:sz w:val="16"/>
                <w:szCs w:val="16"/>
              </w:rPr>
              <w:t>+46 709 87 3010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FBEAFA" w14:textId="77777777" w:rsidR="009B546A" w:rsidRPr="001B1679" w:rsidRDefault="009B546A" w:rsidP="00C11620">
            <w:pPr>
              <w:pStyle w:val="TAL"/>
              <w:keepNext w:val="0"/>
              <w:rPr>
                <w:sz w:val="16"/>
                <w:szCs w:val="16"/>
              </w:rPr>
            </w:pPr>
            <w:r w:rsidRPr="001B1679">
              <w:rPr>
                <w:sz w:val="16"/>
                <w:szCs w:val="16"/>
              </w:rPr>
              <w:t>2021-08-31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722E2B" w14:textId="77777777" w:rsidR="009B546A" w:rsidRPr="001B1679" w:rsidRDefault="009B546A" w:rsidP="00C11620">
            <w:pPr>
              <w:pStyle w:val="TAL"/>
              <w:keepNext w:val="0"/>
              <w:rPr>
                <w:sz w:val="16"/>
                <w:szCs w:val="16"/>
              </w:rPr>
            </w:pPr>
            <w:r w:rsidRPr="001B1679">
              <w:rPr>
                <w:sz w:val="16"/>
                <w:szCs w:val="16"/>
              </w:rPr>
              <w:t>re-elected at S5#138-e 4th term</w:t>
            </w:r>
          </w:p>
        </w:tc>
      </w:tr>
      <w:tr w:rsidR="009B546A" w14:paraId="29479F79"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4C1C7D1" w14:textId="77777777" w:rsidR="009B546A" w:rsidRPr="001B1679" w:rsidRDefault="009B546A" w:rsidP="00C11620">
            <w:pPr>
              <w:pStyle w:val="TAL"/>
              <w:keepNext w:val="0"/>
              <w:rPr>
                <w:sz w:val="16"/>
                <w:szCs w:val="16"/>
              </w:rPr>
            </w:pPr>
            <w:r w:rsidRPr="001B1679">
              <w:rPr>
                <w:sz w:val="16"/>
                <w:szCs w:val="16"/>
              </w:rPr>
              <w:t>SA WG5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91B4E27"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79214F8" w14:textId="77777777" w:rsidR="009B546A" w:rsidRPr="001B1679" w:rsidRDefault="009B546A" w:rsidP="00C11620">
            <w:pPr>
              <w:pStyle w:val="TAL"/>
              <w:keepNext w:val="0"/>
              <w:rPr>
                <w:sz w:val="16"/>
                <w:szCs w:val="16"/>
              </w:rPr>
            </w:pPr>
            <w:r w:rsidRPr="001B1679">
              <w:rPr>
                <w:sz w:val="16"/>
                <w:szCs w:val="16"/>
              </w:rPr>
              <w:t>ZOU, Lan</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A3B5007" w14:textId="77777777" w:rsidR="009B546A" w:rsidRPr="001B1679" w:rsidRDefault="009B546A" w:rsidP="00C11620">
            <w:pPr>
              <w:pStyle w:val="TAL"/>
              <w:keepNext w:val="0"/>
              <w:rPr>
                <w:sz w:val="16"/>
                <w:szCs w:val="16"/>
              </w:rPr>
            </w:pPr>
            <w:r w:rsidRPr="001B1679">
              <w:rPr>
                <w:sz w:val="16"/>
                <w:szCs w:val="16"/>
              </w:rPr>
              <w:t>HuaWei Technologies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079DF87"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E8126B9" w14:textId="77777777" w:rsidR="009B546A" w:rsidRPr="001B1679" w:rsidRDefault="009B546A" w:rsidP="00C11620">
            <w:pPr>
              <w:pStyle w:val="TAL"/>
              <w:keepNext w:val="0"/>
              <w:rPr>
                <w:sz w:val="16"/>
                <w:szCs w:val="16"/>
              </w:rPr>
            </w:pP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0BB7313F" w14:textId="77777777" w:rsidR="009B546A" w:rsidRPr="001B1679" w:rsidRDefault="009B546A" w:rsidP="00C11620">
            <w:pPr>
              <w:pStyle w:val="TAL"/>
              <w:keepNext w:val="0"/>
              <w:rPr>
                <w:sz w:val="16"/>
                <w:szCs w:val="16"/>
              </w:rPr>
            </w:pPr>
            <w:r w:rsidRPr="001B1679">
              <w:rPr>
                <w:sz w:val="16"/>
                <w:szCs w:val="16"/>
              </w:rPr>
              <w:t>+86-13651919688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E8ED8B" w14:textId="77777777" w:rsidR="009B546A" w:rsidRPr="001B1679" w:rsidRDefault="009B546A" w:rsidP="00C11620">
            <w:pPr>
              <w:pStyle w:val="TAL"/>
              <w:keepNext w:val="0"/>
              <w:rPr>
                <w:sz w:val="16"/>
                <w:szCs w:val="16"/>
              </w:rPr>
            </w:pPr>
            <w:r w:rsidRPr="001B1679">
              <w:rPr>
                <w:sz w:val="16"/>
                <w:szCs w:val="16"/>
              </w:rPr>
              <w:t>2021-08-31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EDB50E" w14:textId="77777777" w:rsidR="009B546A" w:rsidRPr="001B1679" w:rsidRDefault="009B546A" w:rsidP="00C11620">
            <w:pPr>
              <w:pStyle w:val="TAL"/>
              <w:keepNext w:val="0"/>
              <w:rPr>
                <w:sz w:val="16"/>
                <w:szCs w:val="16"/>
              </w:rPr>
            </w:pPr>
            <w:r w:rsidRPr="001B1679">
              <w:rPr>
                <w:sz w:val="16"/>
                <w:szCs w:val="16"/>
              </w:rPr>
              <w:t>re-elected at S5#138-e 2nd term</w:t>
            </w:r>
          </w:p>
        </w:tc>
      </w:tr>
      <w:tr w:rsidR="009B546A" w14:paraId="39739D9E"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3BBDA013" w14:textId="77777777" w:rsidR="009B546A" w:rsidRPr="001B1679" w:rsidRDefault="009B546A" w:rsidP="00C11620">
            <w:pPr>
              <w:pStyle w:val="TAL"/>
              <w:keepNext w:val="0"/>
              <w:rPr>
                <w:sz w:val="16"/>
                <w:szCs w:val="16"/>
              </w:rPr>
            </w:pPr>
            <w:r w:rsidRPr="001B1679">
              <w:rPr>
                <w:sz w:val="16"/>
                <w:szCs w:val="16"/>
              </w:rPr>
              <w:t>SA WG5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4B2DECD"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D1A5FE1" w14:textId="77777777" w:rsidR="009B546A" w:rsidRPr="001B1679" w:rsidRDefault="009B546A" w:rsidP="00C11620">
            <w:pPr>
              <w:pStyle w:val="TAL"/>
              <w:keepNext w:val="0"/>
              <w:rPr>
                <w:sz w:val="16"/>
                <w:szCs w:val="16"/>
              </w:rPr>
            </w:pPr>
            <w:r w:rsidRPr="001B1679">
              <w:rPr>
                <w:sz w:val="16"/>
                <w:szCs w:val="16"/>
              </w:rPr>
              <w:t>GÖRMER, Gerald</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7DCE286" w14:textId="77777777" w:rsidR="009B546A" w:rsidRPr="001B1679" w:rsidRDefault="009B546A" w:rsidP="00C11620">
            <w:pPr>
              <w:pStyle w:val="TAL"/>
              <w:keepNext w:val="0"/>
              <w:rPr>
                <w:sz w:val="16"/>
                <w:szCs w:val="16"/>
              </w:rPr>
            </w:pPr>
            <w:r w:rsidRPr="001B1679">
              <w:rPr>
                <w:sz w:val="16"/>
                <w:szCs w:val="16"/>
              </w:rPr>
              <w:t>MATRIXX Software</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FEB19D3"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94AAA1C" w14:textId="77777777" w:rsidR="009B546A" w:rsidRPr="001B1679" w:rsidRDefault="009B546A" w:rsidP="00C11620">
            <w:pPr>
              <w:pStyle w:val="TAL"/>
              <w:keepNext w:val="0"/>
              <w:rPr>
                <w:sz w:val="16"/>
                <w:szCs w:val="16"/>
              </w:rPr>
            </w:pPr>
            <w:r w:rsidRPr="001B1679">
              <w:rPr>
                <w:sz w:val="16"/>
                <w:szCs w:val="16"/>
              </w:rPr>
              <w:t>+49.17641256399</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406CFB1E"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EA8CFC" w14:textId="77777777" w:rsidR="009B546A" w:rsidRPr="001B1679" w:rsidRDefault="009B546A" w:rsidP="00C11620">
            <w:pPr>
              <w:pStyle w:val="TAL"/>
              <w:keepNext w:val="0"/>
              <w:rPr>
                <w:sz w:val="16"/>
                <w:szCs w:val="16"/>
              </w:rPr>
            </w:pPr>
            <w:r w:rsidRPr="001B1679">
              <w:rPr>
                <w:sz w:val="16"/>
                <w:szCs w:val="16"/>
              </w:rPr>
              <w:t>2021-08-31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2F6647" w14:textId="77777777" w:rsidR="009B546A" w:rsidRPr="001B1679" w:rsidRDefault="009B546A" w:rsidP="00C11620">
            <w:pPr>
              <w:pStyle w:val="TAL"/>
              <w:keepNext w:val="0"/>
              <w:rPr>
                <w:sz w:val="16"/>
                <w:szCs w:val="16"/>
              </w:rPr>
            </w:pPr>
            <w:r w:rsidRPr="001B1679">
              <w:rPr>
                <w:sz w:val="16"/>
                <w:szCs w:val="16"/>
              </w:rPr>
              <w:t>elected at S5#138-e</w:t>
            </w:r>
          </w:p>
        </w:tc>
      </w:tr>
      <w:tr w:rsidR="009B546A" w14:paraId="4BFD12FF"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372787D" w14:textId="77777777" w:rsidR="009B546A" w:rsidRPr="001B1679" w:rsidRDefault="009B546A" w:rsidP="00C11620">
            <w:pPr>
              <w:pStyle w:val="TAL"/>
              <w:keepNext w:val="0"/>
              <w:rPr>
                <w:sz w:val="16"/>
                <w:szCs w:val="16"/>
              </w:rPr>
            </w:pPr>
            <w:r w:rsidRPr="001B1679">
              <w:rPr>
                <w:sz w:val="16"/>
                <w:szCs w:val="16"/>
              </w:rPr>
              <w:t>SA WG5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9850ED3"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096B66F" w14:textId="77777777" w:rsidR="009B546A" w:rsidRPr="001B1679" w:rsidRDefault="009B546A" w:rsidP="00C11620">
            <w:pPr>
              <w:pStyle w:val="TAL"/>
              <w:keepNext w:val="0"/>
              <w:rPr>
                <w:sz w:val="16"/>
                <w:szCs w:val="16"/>
              </w:rPr>
            </w:pPr>
            <w:r w:rsidRPr="001B1679">
              <w:rPr>
                <w:sz w:val="16"/>
                <w:szCs w:val="16"/>
              </w:rPr>
              <w:t>CANO SOVERI, Mirko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0E16484"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1D9EB87"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02D7BA3" w14:textId="77777777" w:rsidR="009B546A" w:rsidRPr="001B1679" w:rsidRDefault="009B546A" w:rsidP="00C11620">
            <w:pPr>
              <w:pStyle w:val="TAL"/>
              <w:keepNext w:val="0"/>
              <w:rPr>
                <w:sz w:val="16"/>
                <w:szCs w:val="16"/>
              </w:rPr>
            </w:pPr>
            <w:r w:rsidRPr="001B1679">
              <w:rPr>
                <w:sz w:val="16"/>
                <w:szCs w:val="16"/>
              </w:rPr>
              <w:t>+33 4 92 94 42 97</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5BECF96D" w14:textId="77777777" w:rsidR="009B546A" w:rsidRPr="001B1679" w:rsidRDefault="009B546A" w:rsidP="00C11620">
            <w:pPr>
              <w:pStyle w:val="TAL"/>
              <w:keepNext w:val="0"/>
              <w:rPr>
                <w:sz w:val="16"/>
                <w:szCs w:val="16"/>
              </w:rPr>
            </w:pPr>
            <w:r w:rsidRPr="001B1679">
              <w:rPr>
                <w:sz w:val="16"/>
                <w:szCs w:val="16"/>
              </w:rPr>
              <w:t>+33 6 73 99 62 94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29A2F1" w14:textId="77777777" w:rsidR="009B546A" w:rsidRPr="001B1679" w:rsidRDefault="009B546A" w:rsidP="00C11620">
            <w:pPr>
              <w:pStyle w:val="TAL"/>
              <w:keepNext w:val="0"/>
              <w:rPr>
                <w:sz w:val="16"/>
                <w:szCs w:val="16"/>
              </w:rPr>
            </w:pPr>
            <w:r w:rsidRPr="001B1679">
              <w:rPr>
                <w:sz w:val="16"/>
                <w:szCs w:val="16"/>
              </w:rPr>
              <w:t>2012-03-05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5CB0F2" w14:textId="77777777" w:rsidR="009B546A" w:rsidRPr="001B1679" w:rsidRDefault="009B546A" w:rsidP="00C11620">
            <w:pPr>
              <w:pStyle w:val="TAL"/>
              <w:keepNext w:val="0"/>
              <w:rPr>
                <w:sz w:val="16"/>
                <w:szCs w:val="16"/>
              </w:rPr>
            </w:pPr>
          </w:p>
        </w:tc>
      </w:tr>
      <w:tr w:rsidR="009B546A" w14:paraId="6E618C12"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46CEADBB" w14:textId="77777777" w:rsidR="009B546A" w:rsidRPr="001B1679" w:rsidRDefault="009B546A" w:rsidP="00C11620">
            <w:pPr>
              <w:pStyle w:val="TAL"/>
              <w:keepNext w:val="0"/>
              <w:rPr>
                <w:sz w:val="16"/>
                <w:szCs w:val="16"/>
              </w:rPr>
            </w:pPr>
            <w:r w:rsidRPr="001B1679">
              <w:rPr>
                <w:sz w:val="16"/>
                <w:szCs w:val="16"/>
              </w:rPr>
              <w:t>SA WG6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1EBCAC2"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DCE3690" w14:textId="77777777" w:rsidR="009B546A" w:rsidRPr="001B1679" w:rsidRDefault="009B546A" w:rsidP="00C11620">
            <w:pPr>
              <w:pStyle w:val="TAL"/>
              <w:keepNext w:val="0"/>
              <w:rPr>
                <w:sz w:val="16"/>
                <w:szCs w:val="16"/>
              </w:rPr>
            </w:pPr>
            <w:r w:rsidRPr="001B1679">
              <w:rPr>
                <w:sz w:val="16"/>
                <w:szCs w:val="16"/>
              </w:rPr>
              <w:t>SOLOWAY, Alan</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B101418" w14:textId="77777777" w:rsidR="009B546A" w:rsidRPr="001B1679" w:rsidRDefault="009B546A" w:rsidP="00C11620">
            <w:pPr>
              <w:pStyle w:val="TAL"/>
              <w:keepNext w:val="0"/>
              <w:rPr>
                <w:sz w:val="16"/>
                <w:szCs w:val="16"/>
              </w:rPr>
            </w:pPr>
            <w:r w:rsidRPr="001B1679">
              <w:rPr>
                <w:sz w:val="16"/>
                <w:szCs w:val="16"/>
              </w:rPr>
              <w:t>Qualcomm Incorporated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2DFCF23"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F1A3347" w14:textId="77777777" w:rsidR="009B546A" w:rsidRPr="001B1679" w:rsidRDefault="009B546A" w:rsidP="00C11620">
            <w:pPr>
              <w:pStyle w:val="TAL"/>
              <w:keepNext w:val="0"/>
              <w:rPr>
                <w:sz w:val="16"/>
                <w:szCs w:val="16"/>
              </w:rPr>
            </w:pPr>
            <w:r w:rsidRPr="001B1679">
              <w:rPr>
                <w:sz w:val="16"/>
                <w:szCs w:val="16"/>
              </w:rPr>
              <w:t>+1-858-736-5491</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3B2E0229"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15B0CA" w14:textId="77777777" w:rsidR="009B546A" w:rsidRPr="001B1679" w:rsidRDefault="009B546A" w:rsidP="00C11620">
            <w:pPr>
              <w:pStyle w:val="TAL"/>
              <w:keepNext w:val="0"/>
              <w:rPr>
                <w:sz w:val="16"/>
                <w:szCs w:val="16"/>
              </w:rPr>
            </w:pPr>
            <w:r w:rsidRPr="001B1679">
              <w:rPr>
                <w:sz w:val="16"/>
                <w:szCs w:val="16"/>
              </w:rPr>
              <w:t>2022-02-22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2C23AE" w14:textId="77777777" w:rsidR="009B546A" w:rsidRPr="001B1679" w:rsidRDefault="009B546A" w:rsidP="00C11620">
            <w:pPr>
              <w:pStyle w:val="TAL"/>
              <w:keepNext w:val="0"/>
              <w:rPr>
                <w:sz w:val="16"/>
                <w:szCs w:val="16"/>
              </w:rPr>
            </w:pPr>
            <w:r w:rsidRPr="001B1679">
              <w:rPr>
                <w:sz w:val="16"/>
                <w:szCs w:val="16"/>
              </w:rPr>
              <w:t>Elected at SA6#47-e</w:t>
            </w:r>
          </w:p>
        </w:tc>
      </w:tr>
      <w:tr w:rsidR="009B546A" w14:paraId="7D10B7B4"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F4781C8" w14:textId="77777777" w:rsidR="009B546A" w:rsidRPr="001B1679" w:rsidRDefault="009B546A" w:rsidP="00C11620">
            <w:pPr>
              <w:pStyle w:val="TAL"/>
              <w:keepNext w:val="0"/>
              <w:rPr>
                <w:sz w:val="16"/>
                <w:szCs w:val="16"/>
              </w:rPr>
            </w:pPr>
            <w:r w:rsidRPr="001B1679">
              <w:rPr>
                <w:sz w:val="16"/>
                <w:szCs w:val="16"/>
              </w:rPr>
              <w:t>SA WG6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54A9737"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99816B5" w14:textId="77777777" w:rsidR="009B546A" w:rsidRPr="001B1679" w:rsidRDefault="009B546A" w:rsidP="00C11620">
            <w:pPr>
              <w:pStyle w:val="TAL"/>
              <w:keepNext w:val="0"/>
              <w:rPr>
                <w:sz w:val="16"/>
                <w:szCs w:val="16"/>
              </w:rPr>
            </w:pPr>
            <w:r w:rsidRPr="001B1679">
              <w:rPr>
                <w:sz w:val="16"/>
                <w:szCs w:val="16"/>
              </w:rPr>
              <w:t>VIALEN, Jukka</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AAC1603" w14:textId="77777777" w:rsidR="009B546A" w:rsidRPr="001B1679" w:rsidRDefault="009B546A" w:rsidP="00C11620">
            <w:pPr>
              <w:pStyle w:val="TAL"/>
              <w:keepNext w:val="0"/>
              <w:rPr>
                <w:sz w:val="16"/>
                <w:szCs w:val="16"/>
              </w:rPr>
            </w:pPr>
            <w:r w:rsidRPr="001B1679">
              <w:rPr>
                <w:sz w:val="16"/>
                <w:szCs w:val="16"/>
              </w:rPr>
              <w:t>Airbus</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6D55F76"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2BBFAB3" w14:textId="77777777" w:rsidR="009B546A" w:rsidRPr="001B1679" w:rsidRDefault="009B546A" w:rsidP="00C11620">
            <w:pPr>
              <w:pStyle w:val="TAL"/>
              <w:keepNext w:val="0"/>
              <w:rPr>
                <w:sz w:val="16"/>
                <w:szCs w:val="16"/>
              </w:rPr>
            </w:pPr>
            <w:r w:rsidRPr="001B1679">
              <w:rPr>
                <w:sz w:val="16"/>
                <w:szCs w:val="16"/>
              </w:rPr>
              <w:t>+358401806260</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508D6DC8" w14:textId="77777777" w:rsidR="009B546A" w:rsidRPr="001B1679" w:rsidRDefault="009B546A" w:rsidP="00C11620">
            <w:pPr>
              <w:pStyle w:val="TAL"/>
              <w:keepNext w:val="0"/>
              <w:rPr>
                <w:sz w:val="16"/>
                <w:szCs w:val="16"/>
              </w:rPr>
            </w:pPr>
            <w:r w:rsidRPr="001B1679">
              <w:rPr>
                <w:sz w:val="16"/>
                <w:szCs w:val="16"/>
              </w:rPr>
              <w:t>+358401806260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B979CE" w14:textId="77777777" w:rsidR="009B546A" w:rsidRPr="001B1679" w:rsidRDefault="009B546A" w:rsidP="00C11620">
            <w:pPr>
              <w:pStyle w:val="TAL"/>
              <w:keepNext w:val="0"/>
              <w:rPr>
                <w:sz w:val="16"/>
                <w:szCs w:val="16"/>
              </w:rPr>
            </w:pPr>
            <w:r w:rsidRPr="001B1679">
              <w:rPr>
                <w:sz w:val="16"/>
                <w:szCs w:val="16"/>
              </w:rPr>
              <w:t>2021-04-20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82C01B" w14:textId="77777777" w:rsidR="009B546A" w:rsidRPr="001B1679" w:rsidRDefault="009B546A" w:rsidP="00C11620">
            <w:pPr>
              <w:pStyle w:val="TAL"/>
              <w:keepNext w:val="0"/>
              <w:rPr>
                <w:sz w:val="16"/>
                <w:szCs w:val="16"/>
              </w:rPr>
            </w:pPr>
            <w:r w:rsidRPr="001B1679">
              <w:rPr>
                <w:sz w:val="16"/>
                <w:szCs w:val="16"/>
              </w:rPr>
              <w:t>re-elected SA6#42bis-e 2nd term</w:t>
            </w:r>
          </w:p>
        </w:tc>
      </w:tr>
      <w:tr w:rsidR="009B546A" w14:paraId="739376CE"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56463D0" w14:textId="77777777" w:rsidR="009B546A" w:rsidRPr="001B1679" w:rsidRDefault="009B546A" w:rsidP="00C11620">
            <w:pPr>
              <w:pStyle w:val="TAL"/>
              <w:keepNext w:val="0"/>
              <w:rPr>
                <w:sz w:val="16"/>
                <w:szCs w:val="16"/>
              </w:rPr>
            </w:pPr>
            <w:r w:rsidRPr="001B1679">
              <w:rPr>
                <w:sz w:val="16"/>
                <w:szCs w:val="16"/>
              </w:rPr>
              <w:t>SA WG6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755D9EE"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3968895" w14:textId="77777777" w:rsidR="009B546A" w:rsidRPr="001B1679" w:rsidRDefault="009B546A" w:rsidP="00C11620">
            <w:pPr>
              <w:pStyle w:val="TAL"/>
              <w:keepNext w:val="0"/>
              <w:rPr>
                <w:sz w:val="16"/>
                <w:szCs w:val="16"/>
              </w:rPr>
            </w:pPr>
            <w:r w:rsidRPr="001B1679">
              <w:rPr>
                <w:sz w:val="16"/>
                <w:szCs w:val="16"/>
              </w:rPr>
              <w:t>PATTAN, Basavaraj (Basu)</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1027F31" w14:textId="77777777" w:rsidR="009B546A" w:rsidRPr="001B1679" w:rsidRDefault="009B546A" w:rsidP="00C11620">
            <w:pPr>
              <w:pStyle w:val="TAL"/>
              <w:keepNext w:val="0"/>
              <w:rPr>
                <w:sz w:val="16"/>
                <w:szCs w:val="16"/>
              </w:rPr>
            </w:pPr>
            <w:r w:rsidRPr="001B1679">
              <w:rPr>
                <w:sz w:val="16"/>
                <w:szCs w:val="16"/>
              </w:rPr>
              <w:t>Samsung R&amp;D Institute UK</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7D64415"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1FEA5D6" w14:textId="77777777" w:rsidR="009B546A" w:rsidRPr="001B1679" w:rsidRDefault="009B546A" w:rsidP="00C11620">
            <w:pPr>
              <w:pStyle w:val="TAL"/>
              <w:keepNext w:val="0"/>
              <w:rPr>
                <w:sz w:val="16"/>
                <w:szCs w:val="16"/>
              </w:rPr>
            </w:pPr>
            <w:r w:rsidRPr="001B1679">
              <w:rPr>
                <w:sz w:val="16"/>
                <w:szCs w:val="16"/>
              </w:rPr>
              <w:t>+91-98456-73168</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212CABCE" w14:textId="77777777" w:rsidR="009B546A" w:rsidRPr="001B1679" w:rsidRDefault="009B546A" w:rsidP="00C11620">
            <w:pPr>
              <w:pStyle w:val="TAL"/>
              <w:keepNext w:val="0"/>
              <w:rPr>
                <w:sz w:val="16"/>
                <w:szCs w:val="16"/>
              </w:rPr>
            </w:pPr>
            <w:r w:rsidRPr="001B1679">
              <w:rPr>
                <w:sz w:val="16"/>
                <w:szCs w:val="16"/>
              </w:rPr>
              <w:t>+91-98456-73168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C7C5FE" w14:textId="77777777" w:rsidR="009B546A" w:rsidRPr="001B1679" w:rsidRDefault="009B546A" w:rsidP="00C11620">
            <w:pPr>
              <w:pStyle w:val="TAL"/>
              <w:keepNext w:val="0"/>
              <w:rPr>
                <w:sz w:val="16"/>
                <w:szCs w:val="16"/>
              </w:rPr>
            </w:pPr>
            <w:r w:rsidRPr="001B1679">
              <w:rPr>
                <w:sz w:val="16"/>
                <w:szCs w:val="16"/>
              </w:rPr>
              <w:t>2022-07-02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038F0C" w14:textId="77777777" w:rsidR="009B546A" w:rsidRPr="001B1679" w:rsidRDefault="009B546A" w:rsidP="00C11620">
            <w:pPr>
              <w:pStyle w:val="TAL"/>
              <w:keepNext w:val="0"/>
              <w:rPr>
                <w:sz w:val="16"/>
                <w:szCs w:val="16"/>
              </w:rPr>
            </w:pPr>
            <w:r w:rsidRPr="001B1679">
              <w:rPr>
                <w:sz w:val="16"/>
                <w:szCs w:val="16"/>
              </w:rPr>
              <w:t>Elected at SA6#49-bis-e</w:t>
            </w:r>
          </w:p>
        </w:tc>
      </w:tr>
      <w:tr w:rsidR="009B546A" w14:paraId="5C70181E"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7B41A68E" w14:textId="77777777" w:rsidR="009B546A" w:rsidRPr="001B1679" w:rsidRDefault="009B546A" w:rsidP="00C11620">
            <w:pPr>
              <w:pStyle w:val="TAL"/>
              <w:keepNext w:val="0"/>
              <w:rPr>
                <w:sz w:val="16"/>
                <w:szCs w:val="16"/>
              </w:rPr>
            </w:pPr>
            <w:r w:rsidRPr="001B1679">
              <w:rPr>
                <w:sz w:val="16"/>
                <w:szCs w:val="16"/>
              </w:rPr>
              <w:t>SA WG6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09FA12E"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6F72479" w14:textId="77777777" w:rsidR="009B546A" w:rsidRPr="001B1679" w:rsidRDefault="009B546A" w:rsidP="00C11620">
            <w:pPr>
              <w:pStyle w:val="TAL"/>
              <w:keepNext w:val="0"/>
              <w:rPr>
                <w:sz w:val="16"/>
                <w:szCs w:val="16"/>
              </w:rPr>
            </w:pPr>
            <w:r w:rsidRPr="001B1679">
              <w:rPr>
                <w:sz w:val="16"/>
                <w:szCs w:val="16"/>
              </w:rPr>
              <w:t>MATTSSON, Bernt</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23F09B9"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7650141"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8EE0EF9" w14:textId="77777777" w:rsidR="009B546A" w:rsidRPr="001B1679" w:rsidRDefault="009B546A" w:rsidP="00C11620">
            <w:pPr>
              <w:pStyle w:val="TAL"/>
              <w:keepNext w:val="0"/>
              <w:rPr>
                <w:sz w:val="16"/>
                <w:szCs w:val="16"/>
              </w:rPr>
            </w:pPr>
            <w:r w:rsidRPr="001B1679">
              <w:rPr>
                <w:sz w:val="16"/>
                <w:szCs w:val="16"/>
              </w:rPr>
              <w:t>+33 4 92 94 42 18</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5FC16A1B" w14:textId="77777777" w:rsidR="009B546A" w:rsidRPr="001B1679" w:rsidRDefault="009B546A" w:rsidP="00C11620">
            <w:pPr>
              <w:pStyle w:val="TAL"/>
              <w:keepNext w:val="0"/>
              <w:rPr>
                <w:sz w:val="16"/>
                <w:szCs w:val="16"/>
              </w:rPr>
            </w:pPr>
            <w:r w:rsidRPr="001B1679">
              <w:rPr>
                <w:sz w:val="16"/>
                <w:szCs w:val="16"/>
              </w:rPr>
              <w:t>+33 6 87 69 12 50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106D32" w14:textId="77777777" w:rsidR="009B546A" w:rsidRPr="001B1679" w:rsidRDefault="009B546A" w:rsidP="00C11620">
            <w:pPr>
              <w:pStyle w:val="TAL"/>
              <w:keepNext w:val="0"/>
              <w:rPr>
                <w:sz w:val="16"/>
                <w:szCs w:val="16"/>
              </w:rPr>
            </w:pPr>
            <w:r w:rsidRPr="001B1679">
              <w:rPr>
                <w:sz w:val="16"/>
                <w:szCs w:val="16"/>
              </w:rPr>
              <w:t>2014-12-12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39D369" w14:textId="77777777" w:rsidR="009B546A" w:rsidRPr="001B1679" w:rsidRDefault="009B546A" w:rsidP="00C11620">
            <w:pPr>
              <w:pStyle w:val="TAL"/>
              <w:keepNext w:val="0"/>
              <w:rPr>
                <w:sz w:val="16"/>
                <w:szCs w:val="16"/>
              </w:rPr>
            </w:pPr>
          </w:p>
        </w:tc>
      </w:tr>
    </w:tbl>
    <w:p w14:paraId="535A20D9" w14:textId="77777777" w:rsidR="009B546A" w:rsidRDefault="009B546A" w:rsidP="009B546A">
      <w:r>
        <w:t>31 Entries</w:t>
      </w:r>
    </w:p>
    <w:p w14:paraId="43AB0F88" w14:textId="77777777" w:rsidR="009B546A" w:rsidRDefault="009B546A" w:rsidP="009B546A"/>
    <w:p w14:paraId="147FA110" w14:textId="77777777" w:rsidR="009B546A" w:rsidRDefault="009B546A" w:rsidP="009B546A">
      <w:pPr>
        <w:pStyle w:val="Heading1"/>
      </w:pPr>
      <w:bookmarkStart w:id="90" w:name="_Toc131417228"/>
      <w:r>
        <w:lastRenderedPageBreak/>
        <w:t>A.2</w:t>
      </w:r>
      <w:r>
        <w:tab/>
        <w:t>TSG CT Officials</w:t>
      </w:r>
      <w:bookmarkEnd w:id="90"/>
    </w:p>
    <w:p w14:paraId="7F528F51" w14:textId="77777777" w:rsidR="009B546A" w:rsidRDefault="009B546A" w:rsidP="009B546A">
      <w:pPr>
        <w:pStyle w:val="TH"/>
      </w:pPr>
      <w:r>
        <w:t>Table A.2: TSG CT Officials</w:t>
      </w:r>
    </w:p>
    <w:tbl>
      <w:tblPr>
        <w:tblW w:w="0" w:type="auto"/>
        <w:jc w:val="center"/>
        <w:tblLayout w:type="fixed"/>
        <w:tblLook w:val="04A0" w:firstRow="1" w:lastRow="0" w:firstColumn="1" w:lastColumn="0" w:noHBand="0" w:noVBand="1"/>
      </w:tblPr>
      <w:tblGrid>
        <w:gridCol w:w="1259"/>
        <w:gridCol w:w="1701"/>
        <w:gridCol w:w="1985"/>
        <w:gridCol w:w="2126"/>
        <w:gridCol w:w="992"/>
        <w:gridCol w:w="1134"/>
        <w:gridCol w:w="1071"/>
        <w:gridCol w:w="1000"/>
        <w:gridCol w:w="1000"/>
      </w:tblGrid>
      <w:tr w:rsidR="009B546A" w14:paraId="3F370052" w14:textId="77777777" w:rsidTr="00C11620">
        <w:trPr>
          <w:cantSplit/>
          <w:tblHeader/>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511296" w14:textId="77777777" w:rsidR="009B546A" w:rsidRDefault="009B546A" w:rsidP="00C11620">
            <w:pPr>
              <w:pStyle w:val="TAH"/>
              <w:keepNext w:val="0"/>
            </w:pPr>
            <w:r w:rsidRPr="00BB3F37">
              <w:t>GROUP</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A42B738" w14:textId="77777777" w:rsidR="009B546A" w:rsidRDefault="009B546A" w:rsidP="00C11620">
            <w:pPr>
              <w:pStyle w:val="TAH"/>
              <w:keepNext w:val="0"/>
            </w:pPr>
            <w:r w:rsidRPr="00BB3F37">
              <w:t>Position</w:t>
            </w:r>
          </w:p>
        </w:tc>
        <w:tc>
          <w:tcPr>
            <w:tcW w:w="19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7BB80E" w14:textId="77777777" w:rsidR="009B546A" w:rsidRDefault="009B546A" w:rsidP="00C11620">
            <w:pPr>
              <w:pStyle w:val="TAH"/>
              <w:keepNext w:val="0"/>
            </w:pPr>
            <w:r w:rsidRPr="00BB3F37">
              <w:t>Name</w:t>
            </w:r>
          </w:p>
        </w:tc>
        <w:tc>
          <w:tcPr>
            <w:tcW w:w="2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50F3B0" w14:textId="77777777" w:rsidR="009B546A" w:rsidRDefault="009B546A" w:rsidP="00C11620">
            <w:pPr>
              <w:pStyle w:val="TAH"/>
              <w:keepNext w:val="0"/>
            </w:pPr>
            <w:r w:rsidRPr="00BB3F37">
              <w:t>Rep Org</w:t>
            </w:r>
          </w:p>
        </w:tc>
        <w:tc>
          <w:tcPr>
            <w:tcW w:w="99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A1717F" w14:textId="77777777" w:rsidR="009B546A" w:rsidRDefault="009B546A" w:rsidP="00C11620">
            <w:pPr>
              <w:pStyle w:val="TAH"/>
              <w:keepNext w:val="0"/>
            </w:pPr>
            <w:r w:rsidRPr="00BB3F37">
              <w:t>3GPP Partner</w:t>
            </w:r>
          </w:p>
        </w:tc>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18BBE5A" w14:textId="77777777" w:rsidR="009B546A" w:rsidRDefault="009B546A" w:rsidP="00C11620">
            <w:pPr>
              <w:pStyle w:val="TAH"/>
              <w:keepNext w:val="0"/>
            </w:pPr>
            <w:r w:rsidRPr="00BB3F37">
              <w:t>Phone</w:t>
            </w:r>
          </w:p>
        </w:tc>
        <w:tc>
          <w:tcPr>
            <w:tcW w:w="107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912326D" w14:textId="77777777" w:rsidR="009B546A" w:rsidRDefault="009B546A" w:rsidP="00C11620">
            <w:pPr>
              <w:pStyle w:val="TAH"/>
              <w:keepNext w:val="0"/>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A254E20" w14:textId="77777777" w:rsidR="009B546A" w:rsidRDefault="009B546A" w:rsidP="00C11620">
            <w:pPr>
              <w:pStyle w:val="TAH"/>
              <w:keepNext w:val="0"/>
            </w:pPr>
            <w:r w:rsidRPr="00BB3F37">
              <w:t>Apointed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432E2E3" w14:textId="77777777" w:rsidR="009B546A" w:rsidRDefault="009B546A" w:rsidP="00C11620">
            <w:pPr>
              <w:pStyle w:val="TAH"/>
              <w:keepNext w:val="0"/>
            </w:pPr>
            <w:r w:rsidRPr="00BB3F37">
              <w:t>Remarks</w:t>
            </w:r>
          </w:p>
        </w:tc>
      </w:tr>
      <w:tr w:rsidR="009B546A" w14:paraId="05BC20A5"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3C142C2C" w14:textId="77777777" w:rsidR="009B546A" w:rsidRPr="001B1679" w:rsidRDefault="009B546A" w:rsidP="00C11620">
            <w:pPr>
              <w:pStyle w:val="TAL"/>
              <w:keepNext w:val="0"/>
              <w:rPr>
                <w:sz w:val="16"/>
                <w:szCs w:val="16"/>
              </w:rPr>
            </w:pPr>
            <w:r w:rsidRPr="001B1679">
              <w:rPr>
                <w:sz w:val="16"/>
                <w:szCs w:val="16"/>
              </w:rPr>
              <w:t>TSG CT</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CEF5A6A" w14:textId="77777777" w:rsidR="009B546A" w:rsidRPr="001B1679" w:rsidRDefault="009B546A" w:rsidP="00C11620">
            <w:pPr>
              <w:pStyle w:val="TAL"/>
              <w:keepNext w:val="0"/>
              <w:rPr>
                <w:sz w:val="16"/>
                <w:szCs w:val="16"/>
              </w:rPr>
            </w:pPr>
            <w:r w:rsidRPr="001B1679">
              <w:rPr>
                <w:sz w:val="16"/>
                <w:szCs w:val="16"/>
              </w:rPr>
              <w:t>Outgoing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56C8AD2" w14:textId="77777777" w:rsidR="009B546A" w:rsidRPr="001B1679" w:rsidRDefault="009B546A" w:rsidP="00C11620">
            <w:pPr>
              <w:pStyle w:val="TAL"/>
              <w:keepNext w:val="0"/>
              <w:rPr>
                <w:sz w:val="16"/>
                <w:szCs w:val="16"/>
              </w:rPr>
            </w:pPr>
            <w:r w:rsidRPr="001B1679">
              <w:rPr>
                <w:sz w:val="16"/>
                <w:szCs w:val="16"/>
              </w:rPr>
              <w:t>MORAND, Lionel</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0166CF0" w14:textId="77777777" w:rsidR="009B546A" w:rsidRPr="001B1679" w:rsidRDefault="009B546A" w:rsidP="00C11620">
            <w:pPr>
              <w:pStyle w:val="TAL"/>
              <w:keepNext w:val="0"/>
              <w:rPr>
                <w:sz w:val="16"/>
                <w:szCs w:val="16"/>
              </w:rPr>
            </w:pPr>
            <w:r w:rsidRPr="001B1679">
              <w:rPr>
                <w:sz w:val="16"/>
                <w:szCs w:val="16"/>
              </w:rPr>
              <w:t>Orange</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75DF414"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A696249"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07EC34C8" w14:textId="77777777" w:rsidR="009B546A" w:rsidRPr="001B1679" w:rsidRDefault="009B546A" w:rsidP="00C11620">
            <w:pPr>
              <w:pStyle w:val="TAL"/>
              <w:keepNext w:val="0"/>
              <w:rPr>
                <w:sz w:val="16"/>
                <w:szCs w:val="16"/>
              </w:rPr>
            </w:pPr>
            <w:r w:rsidRPr="001B1679">
              <w:rPr>
                <w:sz w:val="16"/>
                <w:szCs w:val="16"/>
              </w:rPr>
              <w:t>+33 6 0775 8936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B1A138"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829C8A" w14:textId="77777777" w:rsidR="009B546A" w:rsidRPr="001B1679" w:rsidRDefault="009B546A" w:rsidP="00C11620">
            <w:pPr>
              <w:pStyle w:val="TAL"/>
              <w:keepNext w:val="0"/>
              <w:rPr>
                <w:sz w:val="16"/>
                <w:szCs w:val="16"/>
              </w:rPr>
            </w:pPr>
            <w:r w:rsidRPr="001B1679">
              <w:rPr>
                <w:sz w:val="16"/>
                <w:szCs w:val="16"/>
              </w:rPr>
              <w:t>re-elected at CT#91-e 2nd term</w:t>
            </w:r>
          </w:p>
        </w:tc>
      </w:tr>
      <w:tr w:rsidR="009B546A" w14:paraId="388E9396"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1D3D0A7F" w14:textId="77777777" w:rsidR="009B546A" w:rsidRPr="001B1679" w:rsidRDefault="009B546A" w:rsidP="00C11620">
            <w:pPr>
              <w:pStyle w:val="TAL"/>
              <w:keepNext w:val="0"/>
              <w:rPr>
                <w:sz w:val="16"/>
                <w:szCs w:val="16"/>
              </w:rPr>
            </w:pPr>
            <w:r w:rsidRPr="001B1679">
              <w:rPr>
                <w:sz w:val="16"/>
                <w:szCs w:val="16"/>
              </w:rPr>
              <w:t>TSG CT</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9C87896" w14:textId="77777777" w:rsidR="009B546A" w:rsidRPr="001B1679" w:rsidRDefault="009B546A" w:rsidP="00C11620">
            <w:pPr>
              <w:pStyle w:val="TAL"/>
              <w:keepNext w:val="0"/>
              <w:rPr>
                <w:sz w:val="16"/>
                <w:szCs w:val="16"/>
              </w:rPr>
            </w:pPr>
            <w:r w:rsidRPr="001B1679">
              <w:rPr>
                <w:sz w:val="16"/>
                <w:szCs w:val="16"/>
              </w:rPr>
              <w:t>Chair Elect</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AC6F327" w14:textId="77777777" w:rsidR="009B546A" w:rsidRPr="001B1679" w:rsidRDefault="009B546A" w:rsidP="00C11620">
            <w:pPr>
              <w:pStyle w:val="TAL"/>
              <w:keepNext w:val="0"/>
              <w:rPr>
                <w:sz w:val="16"/>
                <w:szCs w:val="16"/>
              </w:rPr>
            </w:pPr>
            <w:r w:rsidRPr="001B1679">
              <w:rPr>
                <w:sz w:val="16"/>
                <w:szCs w:val="16"/>
              </w:rPr>
              <w:t>SCHMITT, Peter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D6ADEC9" w14:textId="77777777" w:rsidR="009B546A" w:rsidRPr="001B1679" w:rsidRDefault="009B546A" w:rsidP="00C11620">
            <w:pPr>
              <w:pStyle w:val="TAL"/>
              <w:keepNext w:val="0"/>
              <w:rPr>
                <w:sz w:val="16"/>
                <w:szCs w:val="16"/>
              </w:rPr>
            </w:pPr>
            <w:r w:rsidRPr="001B1679">
              <w:rPr>
                <w:sz w:val="16"/>
                <w:szCs w:val="16"/>
              </w:rPr>
              <w:t>HuaWei Technologies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7F180A9"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6E1C3B7"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1E1E01C0" w14:textId="77777777" w:rsidR="009B546A" w:rsidRPr="001B1679" w:rsidRDefault="009B546A" w:rsidP="00C11620">
            <w:pPr>
              <w:pStyle w:val="TAL"/>
              <w:keepNext w:val="0"/>
              <w:rPr>
                <w:sz w:val="16"/>
                <w:szCs w:val="16"/>
              </w:rPr>
            </w:pPr>
            <w:r w:rsidRPr="001B1679">
              <w:rPr>
                <w:sz w:val="16"/>
                <w:szCs w:val="16"/>
              </w:rPr>
              <w:t>+49 171 7450251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35D40F" w14:textId="77777777" w:rsidR="009B546A" w:rsidRPr="001B1679" w:rsidRDefault="009B546A" w:rsidP="00C11620">
            <w:pPr>
              <w:pStyle w:val="TAL"/>
              <w:keepNext w:val="0"/>
              <w:rPr>
                <w:sz w:val="16"/>
                <w:szCs w:val="16"/>
              </w:rPr>
            </w:pPr>
            <w:r w:rsidRPr="001B1679">
              <w:rPr>
                <w:sz w:val="16"/>
                <w:szCs w:val="16"/>
              </w:rPr>
              <w:t>2021-04-23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14E47F" w14:textId="77777777" w:rsidR="009B546A" w:rsidRPr="001B1679" w:rsidRDefault="009B546A" w:rsidP="00C11620">
            <w:pPr>
              <w:pStyle w:val="TAL"/>
              <w:keepNext w:val="0"/>
              <w:rPr>
                <w:sz w:val="16"/>
                <w:szCs w:val="16"/>
              </w:rPr>
            </w:pPr>
            <w:r w:rsidRPr="001B1679">
              <w:rPr>
                <w:sz w:val="16"/>
                <w:szCs w:val="16"/>
              </w:rPr>
              <w:t>elected at CT#99</w:t>
            </w:r>
          </w:p>
        </w:tc>
      </w:tr>
      <w:tr w:rsidR="009B546A" w14:paraId="6AC1D934"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50C0B33D" w14:textId="77777777" w:rsidR="009B546A" w:rsidRPr="001B1679" w:rsidRDefault="009B546A" w:rsidP="00C11620">
            <w:pPr>
              <w:pStyle w:val="TAL"/>
              <w:keepNext w:val="0"/>
              <w:rPr>
                <w:sz w:val="16"/>
                <w:szCs w:val="16"/>
              </w:rPr>
            </w:pPr>
            <w:r w:rsidRPr="001B1679">
              <w:rPr>
                <w:sz w:val="16"/>
                <w:szCs w:val="16"/>
              </w:rPr>
              <w:t>TSG CT</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BA90B85" w14:textId="77777777" w:rsidR="009B546A" w:rsidRPr="001B1679" w:rsidRDefault="009B546A" w:rsidP="00C11620">
            <w:pPr>
              <w:pStyle w:val="TAL"/>
              <w:keepNext w:val="0"/>
              <w:rPr>
                <w:sz w:val="16"/>
                <w:szCs w:val="16"/>
              </w:rPr>
            </w:pPr>
            <w:r w:rsidRPr="001B1679">
              <w:rPr>
                <w:sz w:val="16"/>
                <w:szCs w:val="16"/>
              </w:rPr>
              <w:t>Outgoing 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F2BB76B" w14:textId="77777777" w:rsidR="009B546A" w:rsidRPr="001B1679" w:rsidRDefault="009B546A" w:rsidP="00C11620">
            <w:pPr>
              <w:pStyle w:val="TAL"/>
              <w:keepNext w:val="0"/>
              <w:rPr>
                <w:sz w:val="16"/>
                <w:szCs w:val="16"/>
              </w:rPr>
            </w:pPr>
            <w:r w:rsidRPr="001B1679">
              <w:rPr>
                <w:sz w:val="16"/>
                <w:szCs w:val="16"/>
              </w:rPr>
              <w:t>AI, Ming</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B28765C" w14:textId="77777777" w:rsidR="009B546A" w:rsidRPr="001B1679" w:rsidRDefault="009B546A" w:rsidP="00C11620">
            <w:pPr>
              <w:pStyle w:val="TAL"/>
              <w:keepNext w:val="0"/>
              <w:rPr>
                <w:sz w:val="16"/>
                <w:szCs w:val="16"/>
              </w:rPr>
            </w:pPr>
            <w:r w:rsidRPr="001B1679">
              <w:rPr>
                <w:sz w:val="16"/>
                <w:szCs w:val="16"/>
              </w:rPr>
              <w:t>CATT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A51963D"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6FD94E1" w14:textId="77777777" w:rsidR="009B546A" w:rsidRPr="001B1679" w:rsidRDefault="009B546A" w:rsidP="00C11620">
            <w:pPr>
              <w:pStyle w:val="TAL"/>
              <w:keepNext w:val="0"/>
              <w:rPr>
                <w:sz w:val="16"/>
                <w:szCs w:val="16"/>
              </w:rPr>
            </w:pPr>
            <w:r w:rsidRPr="001B1679">
              <w:rPr>
                <w:sz w:val="16"/>
                <w:szCs w:val="16"/>
              </w:rPr>
              <w:t>+86 10 62305566-2180</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494532BC"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B83C92"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F8AAEA" w14:textId="77777777" w:rsidR="009B546A" w:rsidRPr="001B1679" w:rsidRDefault="009B546A" w:rsidP="00C11620">
            <w:pPr>
              <w:pStyle w:val="TAL"/>
              <w:keepNext w:val="0"/>
              <w:rPr>
                <w:sz w:val="16"/>
                <w:szCs w:val="16"/>
              </w:rPr>
            </w:pPr>
            <w:r w:rsidRPr="001B1679">
              <w:rPr>
                <w:sz w:val="16"/>
                <w:szCs w:val="16"/>
              </w:rPr>
              <w:t>re-elected at CT#91-e 2nd term</w:t>
            </w:r>
          </w:p>
        </w:tc>
      </w:tr>
      <w:tr w:rsidR="009B546A" w14:paraId="1183F287"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29B68605" w14:textId="77777777" w:rsidR="009B546A" w:rsidRPr="001B1679" w:rsidRDefault="009B546A" w:rsidP="00C11620">
            <w:pPr>
              <w:pStyle w:val="TAL"/>
              <w:keepNext w:val="0"/>
              <w:rPr>
                <w:sz w:val="16"/>
                <w:szCs w:val="16"/>
              </w:rPr>
            </w:pPr>
            <w:r w:rsidRPr="001B1679">
              <w:rPr>
                <w:sz w:val="16"/>
                <w:szCs w:val="16"/>
              </w:rPr>
              <w:t>TSG CT</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A403765" w14:textId="77777777" w:rsidR="009B546A" w:rsidRPr="001B1679" w:rsidRDefault="009B546A" w:rsidP="00C11620">
            <w:pPr>
              <w:pStyle w:val="TAL"/>
              <w:keepNext w:val="0"/>
              <w:rPr>
                <w:sz w:val="16"/>
                <w:szCs w:val="16"/>
              </w:rPr>
            </w:pPr>
            <w:r w:rsidRPr="001B1679">
              <w:rPr>
                <w:sz w:val="16"/>
                <w:szCs w:val="16"/>
              </w:rPr>
              <w:t>Vice Chair Elect</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C9A05C4" w14:textId="77777777" w:rsidR="009B546A" w:rsidRPr="001B1679" w:rsidRDefault="009B546A" w:rsidP="00C11620">
            <w:pPr>
              <w:pStyle w:val="TAL"/>
              <w:keepNext w:val="0"/>
              <w:rPr>
                <w:sz w:val="16"/>
                <w:szCs w:val="16"/>
              </w:rPr>
            </w:pPr>
            <w:r w:rsidRPr="001B1679">
              <w:rPr>
                <w:sz w:val="16"/>
                <w:szCs w:val="16"/>
              </w:rPr>
              <w:t>Long, Biao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BDC1581" w14:textId="77777777" w:rsidR="009B546A" w:rsidRPr="001B1679" w:rsidRDefault="009B546A" w:rsidP="00C11620">
            <w:pPr>
              <w:pStyle w:val="TAL"/>
              <w:keepNext w:val="0"/>
              <w:rPr>
                <w:sz w:val="16"/>
                <w:szCs w:val="16"/>
              </w:rPr>
            </w:pPr>
            <w:r w:rsidRPr="001B1679">
              <w:rPr>
                <w:sz w:val="16"/>
                <w:szCs w:val="16"/>
              </w:rPr>
              <w:t>China Telecom</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531E5E1"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64CD7DC"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1D01D4C9"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4CEFE5"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9C0BF8" w14:textId="77777777" w:rsidR="009B546A" w:rsidRPr="001B1679" w:rsidRDefault="009B546A" w:rsidP="00C11620">
            <w:pPr>
              <w:pStyle w:val="TAL"/>
              <w:keepNext w:val="0"/>
              <w:rPr>
                <w:sz w:val="16"/>
                <w:szCs w:val="16"/>
              </w:rPr>
            </w:pPr>
            <w:r w:rsidRPr="001B1679">
              <w:rPr>
                <w:sz w:val="16"/>
                <w:szCs w:val="16"/>
              </w:rPr>
              <w:t>elected at CT#99</w:t>
            </w:r>
          </w:p>
        </w:tc>
      </w:tr>
      <w:tr w:rsidR="009B546A" w14:paraId="688C3797"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0DFBD8D2" w14:textId="77777777" w:rsidR="009B546A" w:rsidRPr="001B1679" w:rsidRDefault="009B546A" w:rsidP="00C11620">
            <w:pPr>
              <w:pStyle w:val="TAL"/>
              <w:keepNext w:val="0"/>
              <w:rPr>
                <w:sz w:val="16"/>
                <w:szCs w:val="16"/>
              </w:rPr>
            </w:pPr>
            <w:r w:rsidRPr="001B1679">
              <w:rPr>
                <w:sz w:val="16"/>
                <w:szCs w:val="16"/>
              </w:rPr>
              <w:t>TSG CT</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1B9B779"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CC065DD" w14:textId="77777777" w:rsidR="009B546A" w:rsidRPr="001B1679" w:rsidRDefault="009B546A" w:rsidP="00C11620">
            <w:pPr>
              <w:pStyle w:val="TAL"/>
              <w:keepNext w:val="0"/>
              <w:rPr>
                <w:sz w:val="16"/>
                <w:szCs w:val="16"/>
              </w:rPr>
            </w:pPr>
            <w:r w:rsidRPr="001B1679">
              <w:rPr>
                <w:sz w:val="16"/>
                <w:szCs w:val="16"/>
              </w:rPr>
              <w:t>MONRAD, Atle</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C109F03" w14:textId="77777777" w:rsidR="009B546A" w:rsidRPr="001B1679" w:rsidRDefault="009B546A" w:rsidP="00C11620">
            <w:pPr>
              <w:pStyle w:val="TAL"/>
              <w:keepNext w:val="0"/>
              <w:rPr>
                <w:sz w:val="16"/>
                <w:szCs w:val="16"/>
              </w:rPr>
            </w:pPr>
            <w:r w:rsidRPr="001B1679">
              <w:rPr>
                <w:sz w:val="16"/>
                <w:szCs w:val="16"/>
              </w:rPr>
              <w:t>InterDigital Communications</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4B0F3C2"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3841FC2"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0EC33DDB" w14:textId="77777777" w:rsidR="009B546A" w:rsidRPr="001B1679" w:rsidRDefault="009B546A" w:rsidP="00C11620">
            <w:pPr>
              <w:pStyle w:val="TAL"/>
              <w:keepNext w:val="0"/>
              <w:rPr>
                <w:sz w:val="16"/>
                <w:szCs w:val="16"/>
              </w:rPr>
            </w:pPr>
            <w:r w:rsidRPr="001B1679">
              <w:rPr>
                <w:sz w:val="16"/>
                <w:szCs w:val="16"/>
              </w:rPr>
              <w:t>+47 454 10 665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28AF01"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CEBF42" w14:textId="77777777" w:rsidR="009B546A" w:rsidRPr="001B1679" w:rsidRDefault="009B546A" w:rsidP="00C11620">
            <w:pPr>
              <w:pStyle w:val="TAL"/>
              <w:keepNext w:val="0"/>
              <w:rPr>
                <w:sz w:val="16"/>
                <w:szCs w:val="16"/>
              </w:rPr>
            </w:pPr>
            <w:r w:rsidRPr="001B1679">
              <w:rPr>
                <w:sz w:val="16"/>
                <w:szCs w:val="16"/>
              </w:rPr>
              <w:t>re-elected at CT#99 2nd term</w:t>
            </w:r>
          </w:p>
        </w:tc>
      </w:tr>
      <w:tr w:rsidR="009B546A" w14:paraId="5BC9424E"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663D9C5B" w14:textId="77777777" w:rsidR="009B546A" w:rsidRPr="001B1679" w:rsidRDefault="009B546A" w:rsidP="00C11620">
            <w:pPr>
              <w:pStyle w:val="TAL"/>
              <w:keepNext w:val="0"/>
              <w:rPr>
                <w:sz w:val="16"/>
                <w:szCs w:val="16"/>
              </w:rPr>
            </w:pPr>
            <w:r w:rsidRPr="001B1679">
              <w:rPr>
                <w:sz w:val="16"/>
                <w:szCs w:val="16"/>
              </w:rPr>
              <w:t>TSG CT</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4A43C9A"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BB5CF38" w14:textId="77777777" w:rsidR="009B546A" w:rsidRPr="001B1679" w:rsidRDefault="009B546A" w:rsidP="00C11620">
            <w:pPr>
              <w:pStyle w:val="TAL"/>
              <w:keepNext w:val="0"/>
              <w:rPr>
                <w:sz w:val="16"/>
                <w:szCs w:val="16"/>
              </w:rPr>
            </w:pPr>
            <w:r w:rsidRPr="001B1679">
              <w:rPr>
                <w:sz w:val="16"/>
                <w:szCs w:val="16"/>
              </w:rPr>
              <w:t>CHIN, ChenHo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8DB40B4" w14:textId="77777777" w:rsidR="009B546A" w:rsidRPr="001B1679" w:rsidRDefault="009B546A" w:rsidP="00C11620">
            <w:pPr>
              <w:pStyle w:val="TAL"/>
              <w:keepNext w:val="0"/>
              <w:rPr>
                <w:sz w:val="16"/>
                <w:szCs w:val="16"/>
              </w:rPr>
            </w:pPr>
            <w:r w:rsidRPr="001B1679">
              <w:rPr>
                <w:sz w:val="16"/>
                <w:szCs w:val="16"/>
              </w:rPr>
              <w:t>OPPO</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E4E1D6B"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5CB7E84"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2AC1767B" w14:textId="77777777" w:rsidR="009B546A" w:rsidRPr="001B1679" w:rsidRDefault="009B546A" w:rsidP="00C11620">
            <w:pPr>
              <w:pStyle w:val="TAL"/>
              <w:keepNext w:val="0"/>
              <w:rPr>
                <w:sz w:val="16"/>
                <w:szCs w:val="16"/>
              </w:rPr>
            </w:pPr>
            <w:r w:rsidRPr="001B1679">
              <w:rPr>
                <w:sz w:val="16"/>
                <w:szCs w:val="16"/>
              </w:rPr>
              <w:t>+32 477 413371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EB0F12"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ADFCD6" w14:textId="77777777" w:rsidR="009B546A" w:rsidRPr="001B1679" w:rsidRDefault="009B546A" w:rsidP="00C11620">
            <w:pPr>
              <w:pStyle w:val="TAL"/>
              <w:keepNext w:val="0"/>
              <w:rPr>
                <w:sz w:val="16"/>
                <w:szCs w:val="16"/>
              </w:rPr>
            </w:pPr>
            <w:r w:rsidRPr="001B1679">
              <w:rPr>
                <w:sz w:val="16"/>
                <w:szCs w:val="16"/>
              </w:rPr>
              <w:t>re-elected at CT#99 2nd term</w:t>
            </w:r>
          </w:p>
        </w:tc>
      </w:tr>
      <w:tr w:rsidR="009B546A" w14:paraId="5DB852BC"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53019CC0" w14:textId="77777777" w:rsidR="009B546A" w:rsidRPr="001B1679" w:rsidRDefault="009B546A" w:rsidP="00C11620">
            <w:pPr>
              <w:pStyle w:val="TAL"/>
              <w:keepNext w:val="0"/>
              <w:rPr>
                <w:sz w:val="16"/>
                <w:szCs w:val="16"/>
              </w:rPr>
            </w:pPr>
            <w:r w:rsidRPr="001B1679">
              <w:rPr>
                <w:sz w:val="16"/>
                <w:szCs w:val="16"/>
              </w:rPr>
              <w:t>TSG CT</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FE75999"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9653957" w14:textId="77777777" w:rsidR="009B546A" w:rsidRPr="001B1679" w:rsidRDefault="009B546A" w:rsidP="00C11620">
            <w:pPr>
              <w:pStyle w:val="TAL"/>
              <w:keepNext w:val="0"/>
              <w:rPr>
                <w:sz w:val="16"/>
                <w:szCs w:val="16"/>
              </w:rPr>
            </w:pPr>
            <w:r w:rsidRPr="001B1679">
              <w:rPr>
                <w:sz w:val="16"/>
                <w:szCs w:val="16"/>
              </w:rPr>
              <w:t>KYMALAINEN, Kimmo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B55BB0F"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2F62356"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7B681DE" w14:textId="77777777" w:rsidR="009B546A" w:rsidRPr="001B1679" w:rsidRDefault="009B546A" w:rsidP="00C11620">
            <w:pPr>
              <w:pStyle w:val="TAL"/>
              <w:keepNext w:val="0"/>
              <w:rPr>
                <w:sz w:val="16"/>
                <w:szCs w:val="16"/>
              </w:rPr>
            </w:pPr>
            <w:r w:rsidRPr="001B1679">
              <w:rPr>
                <w:sz w:val="16"/>
                <w:szCs w:val="16"/>
              </w:rPr>
              <w:t>+33 4 92 94 42 38</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3FA10381"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104E3F" w14:textId="77777777" w:rsidR="009B546A" w:rsidRPr="001B1679" w:rsidRDefault="009B546A" w:rsidP="00C11620">
            <w:pPr>
              <w:pStyle w:val="TAL"/>
              <w:keepNext w:val="0"/>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968D52" w14:textId="77777777" w:rsidR="009B546A" w:rsidRPr="001B1679" w:rsidRDefault="009B546A" w:rsidP="00C11620">
            <w:pPr>
              <w:pStyle w:val="TAL"/>
              <w:keepNext w:val="0"/>
              <w:rPr>
                <w:sz w:val="16"/>
                <w:szCs w:val="16"/>
              </w:rPr>
            </w:pPr>
          </w:p>
        </w:tc>
      </w:tr>
      <w:tr w:rsidR="009B546A" w14:paraId="424366A2"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034AEF3C" w14:textId="77777777" w:rsidR="009B546A" w:rsidRPr="001B1679" w:rsidRDefault="009B546A" w:rsidP="00C11620">
            <w:pPr>
              <w:pStyle w:val="TAL"/>
              <w:keepNext w:val="0"/>
              <w:rPr>
                <w:sz w:val="16"/>
                <w:szCs w:val="16"/>
              </w:rPr>
            </w:pPr>
            <w:r w:rsidRPr="001B1679">
              <w:rPr>
                <w:sz w:val="16"/>
                <w:szCs w:val="16"/>
              </w:rPr>
              <w:t>CT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CC88AB7"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47E77FB" w14:textId="77777777" w:rsidR="009B546A" w:rsidRPr="001B1679" w:rsidRDefault="009B546A" w:rsidP="00C11620">
            <w:pPr>
              <w:pStyle w:val="TAL"/>
              <w:keepNext w:val="0"/>
              <w:rPr>
                <w:sz w:val="16"/>
                <w:szCs w:val="16"/>
              </w:rPr>
            </w:pPr>
            <w:r w:rsidRPr="001B1679">
              <w:rPr>
                <w:sz w:val="16"/>
                <w:szCs w:val="16"/>
              </w:rPr>
              <w:t>LEIS, Peter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2CDBF82" w14:textId="77777777" w:rsidR="009B546A" w:rsidRPr="001B1679" w:rsidRDefault="009B546A" w:rsidP="00C11620">
            <w:pPr>
              <w:pStyle w:val="TAL"/>
              <w:keepNext w:val="0"/>
              <w:rPr>
                <w:sz w:val="16"/>
                <w:szCs w:val="16"/>
              </w:rPr>
            </w:pPr>
            <w:r w:rsidRPr="001B1679">
              <w:rPr>
                <w:sz w:val="16"/>
                <w:szCs w:val="16"/>
              </w:rPr>
              <w:t>Nokia Germany</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A38CA94"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FC035E8"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4BE0CA37" w14:textId="77777777" w:rsidR="009B546A" w:rsidRPr="001B1679" w:rsidRDefault="009B546A" w:rsidP="00C11620">
            <w:pPr>
              <w:pStyle w:val="TAL"/>
              <w:keepNext w:val="0"/>
              <w:rPr>
                <w:sz w:val="16"/>
                <w:szCs w:val="16"/>
              </w:rPr>
            </w:pPr>
            <w:r w:rsidRPr="001B1679">
              <w:rPr>
                <w:sz w:val="16"/>
                <w:szCs w:val="16"/>
              </w:rPr>
              <w:t>+49 160 90526212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BA7E05" w14:textId="77777777" w:rsidR="009B546A" w:rsidRPr="001B1679" w:rsidRDefault="009B546A" w:rsidP="00C11620">
            <w:pPr>
              <w:pStyle w:val="TAL"/>
              <w:keepNext w:val="0"/>
              <w:rPr>
                <w:sz w:val="16"/>
                <w:szCs w:val="16"/>
              </w:rPr>
            </w:pPr>
            <w:r w:rsidRPr="001B1679">
              <w:rPr>
                <w:sz w:val="16"/>
                <w:szCs w:val="16"/>
              </w:rPr>
              <w:t>2021-04-23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8137B8" w14:textId="77777777" w:rsidR="009B546A" w:rsidRPr="001B1679" w:rsidRDefault="009B546A" w:rsidP="00C11620">
            <w:pPr>
              <w:pStyle w:val="TAL"/>
              <w:keepNext w:val="0"/>
              <w:rPr>
                <w:sz w:val="16"/>
                <w:szCs w:val="16"/>
              </w:rPr>
            </w:pPr>
            <w:r w:rsidRPr="001B1679">
              <w:rPr>
                <w:sz w:val="16"/>
                <w:szCs w:val="16"/>
              </w:rPr>
              <w:t>re-elected at C1-129-e 2nd term</w:t>
            </w:r>
          </w:p>
        </w:tc>
      </w:tr>
      <w:tr w:rsidR="009B546A" w14:paraId="6659E44F"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2EC5380F" w14:textId="77777777" w:rsidR="009B546A" w:rsidRPr="001B1679" w:rsidRDefault="009B546A" w:rsidP="00C11620">
            <w:pPr>
              <w:pStyle w:val="TAL"/>
              <w:keepNext w:val="0"/>
              <w:rPr>
                <w:sz w:val="16"/>
                <w:szCs w:val="16"/>
              </w:rPr>
            </w:pPr>
            <w:r w:rsidRPr="001B1679">
              <w:rPr>
                <w:sz w:val="16"/>
                <w:szCs w:val="16"/>
              </w:rPr>
              <w:t>CT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F045DCE"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58F972E" w14:textId="77777777" w:rsidR="009B546A" w:rsidRPr="001B1679" w:rsidRDefault="009B546A" w:rsidP="00C11620">
            <w:pPr>
              <w:pStyle w:val="TAL"/>
              <w:keepNext w:val="0"/>
              <w:rPr>
                <w:sz w:val="16"/>
                <w:szCs w:val="16"/>
              </w:rPr>
            </w:pPr>
            <w:r w:rsidRPr="001B1679">
              <w:rPr>
                <w:sz w:val="16"/>
                <w:szCs w:val="16"/>
              </w:rPr>
              <w:t>AXELL, Jörgen</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0A79667" w14:textId="77777777" w:rsidR="009B546A" w:rsidRPr="001B1679" w:rsidRDefault="009B546A" w:rsidP="00C11620">
            <w:pPr>
              <w:pStyle w:val="TAL"/>
              <w:keepNext w:val="0"/>
              <w:rPr>
                <w:sz w:val="16"/>
                <w:szCs w:val="16"/>
              </w:rPr>
            </w:pPr>
            <w:r w:rsidRPr="001B1679">
              <w:rPr>
                <w:sz w:val="16"/>
                <w:szCs w:val="16"/>
              </w:rPr>
              <w:t>Ericsson LM</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841CD54"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F6ED62B" w14:textId="77777777" w:rsidR="009B546A" w:rsidRPr="001B1679" w:rsidRDefault="009B546A" w:rsidP="00C11620">
            <w:pPr>
              <w:pStyle w:val="TAL"/>
              <w:keepNext w:val="0"/>
              <w:rPr>
                <w:sz w:val="16"/>
                <w:szCs w:val="16"/>
              </w:rPr>
            </w:pPr>
            <w:r w:rsidRPr="001B1679">
              <w:rPr>
                <w:sz w:val="16"/>
                <w:szCs w:val="16"/>
              </w:rPr>
              <w:t>+46 10 719 4450</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5A1B3AD6" w14:textId="77777777" w:rsidR="009B546A" w:rsidRPr="001B1679" w:rsidRDefault="009B546A" w:rsidP="00C11620">
            <w:pPr>
              <w:pStyle w:val="TAL"/>
              <w:keepNext w:val="0"/>
              <w:rPr>
                <w:sz w:val="16"/>
                <w:szCs w:val="16"/>
              </w:rPr>
            </w:pPr>
            <w:r w:rsidRPr="001B1679">
              <w:rPr>
                <w:sz w:val="16"/>
                <w:szCs w:val="16"/>
              </w:rPr>
              <w:t>+46 70 519 4450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AD1076" w14:textId="77777777" w:rsidR="009B546A" w:rsidRPr="001B1679" w:rsidRDefault="009B546A" w:rsidP="00C11620">
            <w:pPr>
              <w:pStyle w:val="TAL"/>
              <w:keepNext w:val="0"/>
              <w:rPr>
                <w:sz w:val="16"/>
                <w:szCs w:val="16"/>
              </w:rPr>
            </w:pPr>
            <w:r w:rsidRPr="001B1679">
              <w:rPr>
                <w:sz w:val="16"/>
                <w:szCs w:val="16"/>
              </w:rPr>
              <w:t>2021-05-20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5D6E36" w14:textId="77777777" w:rsidR="009B546A" w:rsidRPr="001B1679" w:rsidRDefault="009B546A" w:rsidP="00C11620">
            <w:pPr>
              <w:pStyle w:val="TAL"/>
              <w:keepNext w:val="0"/>
              <w:rPr>
                <w:sz w:val="16"/>
                <w:szCs w:val="16"/>
              </w:rPr>
            </w:pPr>
            <w:r w:rsidRPr="001B1679">
              <w:rPr>
                <w:sz w:val="16"/>
                <w:szCs w:val="16"/>
              </w:rPr>
              <w:t>re-elected CT1#130-e 2nd term</w:t>
            </w:r>
          </w:p>
        </w:tc>
      </w:tr>
      <w:tr w:rsidR="009B546A" w14:paraId="466C2EE0"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21988A9C" w14:textId="77777777" w:rsidR="009B546A" w:rsidRPr="001B1679" w:rsidRDefault="009B546A" w:rsidP="00C11620">
            <w:pPr>
              <w:pStyle w:val="TAL"/>
              <w:keepNext w:val="0"/>
              <w:rPr>
                <w:sz w:val="16"/>
                <w:szCs w:val="16"/>
              </w:rPr>
            </w:pPr>
            <w:r w:rsidRPr="001B1679">
              <w:rPr>
                <w:sz w:val="16"/>
                <w:szCs w:val="16"/>
              </w:rPr>
              <w:t>CT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40A4954"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9AC005E" w14:textId="77777777" w:rsidR="009B546A" w:rsidRPr="001B1679" w:rsidRDefault="009B546A" w:rsidP="00C11620">
            <w:pPr>
              <w:pStyle w:val="TAL"/>
              <w:keepNext w:val="0"/>
              <w:rPr>
                <w:sz w:val="16"/>
                <w:szCs w:val="16"/>
              </w:rPr>
            </w:pPr>
            <w:r w:rsidRPr="001B1679">
              <w:rPr>
                <w:sz w:val="16"/>
                <w:szCs w:val="16"/>
              </w:rPr>
              <w:t>CHAPONNIERE, Lena</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69702DE" w14:textId="77777777" w:rsidR="009B546A" w:rsidRPr="001B1679" w:rsidRDefault="009B546A" w:rsidP="00C11620">
            <w:pPr>
              <w:pStyle w:val="TAL"/>
              <w:keepNext w:val="0"/>
              <w:rPr>
                <w:sz w:val="16"/>
                <w:szCs w:val="16"/>
              </w:rPr>
            </w:pPr>
            <w:r w:rsidRPr="001B1679">
              <w:rPr>
                <w:sz w:val="16"/>
                <w:szCs w:val="16"/>
              </w:rPr>
              <w:t>Qualcomm Incorporated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A55EDFE"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D97FFF7" w14:textId="77777777" w:rsidR="009B546A" w:rsidRPr="001B1679" w:rsidRDefault="009B546A" w:rsidP="00C11620">
            <w:pPr>
              <w:pStyle w:val="TAL"/>
              <w:keepNext w:val="0"/>
              <w:rPr>
                <w:sz w:val="16"/>
                <w:szCs w:val="16"/>
              </w:rPr>
            </w:pPr>
            <w:r w:rsidRPr="001B1679">
              <w:rPr>
                <w:sz w:val="16"/>
                <w:szCs w:val="16"/>
              </w:rPr>
              <w:t>+18588452278</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2B4386A4"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91083C"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F5CAA6" w14:textId="77777777" w:rsidR="009B546A" w:rsidRPr="001B1679" w:rsidRDefault="009B546A" w:rsidP="00C11620">
            <w:pPr>
              <w:pStyle w:val="TAL"/>
              <w:keepNext w:val="0"/>
              <w:rPr>
                <w:sz w:val="16"/>
                <w:szCs w:val="16"/>
              </w:rPr>
            </w:pPr>
            <w:r w:rsidRPr="001B1679">
              <w:rPr>
                <w:sz w:val="16"/>
                <w:szCs w:val="16"/>
              </w:rPr>
              <w:t>re-eleted at C1#131-e 2nd term</w:t>
            </w:r>
          </w:p>
        </w:tc>
      </w:tr>
      <w:tr w:rsidR="009B546A" w14:paraId="4ECEE08C"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3F4F28C8" w14:textId="77777777" w:rsidR="009B546A" w:rsidRPr="001B1679" w:rsidRDefault="009B546A" w:rsidP="00C11620">
            <w:pPr>
              <w:pStyle w:val="TAL"/>
              <w:keepNext w:val="0"/>
              <w:rPr>
                <w:sz w:val="16"/>
                <w:szCs w:val="16"/>
              </w:rPr>
            </w:pPr>
            <w:r w:rsidRPr="001B1679">
              <w:rPr>
                <w:sz w:val="16"/>
                <w:szCs w:val="16"/>
              </w:rPr>
              <w:t>CT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ADC5F97"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34C0303" w14:textId="77777777" w:rsidR="009B546A" w:rsidRPr="001B1679" w:rsidRDefault="009B546A" w:rsidP="00C11620">
            <w:pPr>
              <w:pStyle w:val="TAL"/>
              <w:keepNext w:val="0"/>
              <w:rPr>
                <w:sz w:val="16"/>
                <w:szCs w:val="16"/>
              </w:rPr>
            </w:pPr>
            <w:r w:rsidRPr="001B1679">
              <w:rPr>
                <w:sz w:val="16"/>
                <w:szCs w:val="16"/>
              </w:rPr>
              <w:t>Arora, Akansha</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61C7E28"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E2085DF"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0BC7E79"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4A4CC637"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5D1926" w14:textId="77777777" w:rsidR="009B546A" w:rsidRPr="001B1679" w:rsidRDefault="009B546A" w:rsidP="00C11620">
            <w:pPr>
              <w:pStyle w:val="TAL"/>
              <w:keepNext w:val="0"/>
              <w:rPr>
                <w:sz w:val="16"/>
                <w:szCs w:val="16"/>
              </w:rPr>
            </w:pPr>
            <w:r w:rsidRPr="001B1679">
              <w:rPr>
                <w:sz w:val="16"/>
                <w:szCs w:val="16"/>
              </w:rPr>
              <w:t>2022-01-09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9AB998" w14:textId="77777777" w:rsidR="009B546A" w:rsidRPr="001B1679" w:rsidRDefault="009B546A" w:rsidP="00C11620">
            <w:pPr>
              <w:pStyle w:val="TAL"/>
              <w:keepNext w:val="0"/>
              <w:rPr>
                <w:sz w:val="16"/>
                <w:szCs w:val="16"/>
              </w:rPr>
            </w:pPr>
          </w:p>
        </w:tc>
      </w:tr>
      <w:tr w:rsidR="009B546A" w14:paraId="031AF9D9"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71893D03" w14:textId="77777777" w:rsidR="009B546A" w:rsidRPr="001B1679" w:rsidRDefault="009B546A" w:rsidP="00C11620">
            <w:pPr>
              <w:pStyle w:val="TAL"/>
              <w:keepNext w:val="0"/>
              <w:rPr>
                <w:sz w:val="16"/>
                <w:szCs w:val="16"/>
              </w:rPr>
            </w:pPr>
            <w:r w:rsidRPr="001B1679">
              <w:rPr>
                <w:sz w:val="16"/>
                <w:szCs w:val="16"/>
              </w:rPr>
              <w:t>CT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8F69A58"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78BFE5A" w14:textId="77777777" w:rsidR="009B546A" w:rsidRPr="001B1679" w:rsidRDefault="009B546A" w:rsidP="00C11620">
            <w:pPr>
              <w:pStyle w:val="TAL"/>
              <w:keepNext w:val="0"/>
              <w:rPr>
                <w:sz w:val="16"/>
                <w:szCs w:val="16"/>
              </w:rPr>
            </w:pPr>
            <w:r w:rsidRPr="001B1679">
              <w:rPr>
                <w:sz w:val="16"/>
                <w:szCs w:val="16"/>
              </w:rPr>
              <w:t>YAN, Yali</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0A9C17A" w14:textId="77777777" w:rsidR="009B546A" w:rsidRPr="001B1679" w:rsidRDefault="009B546A" w:rsidP="00C11620">
            <w:pPr>
              <w:pStyle w:val="TAL"/>
              <w:keepNext w:val="0"/>
              <w:rPr>
                <w:sz w:val="16"/>
                <w:szCs w:val="16"/>
              </w:rPr>
            </w:pPr>
            <w:r w:rsidRPr="001B1679">
              <w:rPr>
                <w:sz w:val="16"/>
                <w:szCs w:val="16"/>
              </w:rPr>
              <w:t>HuaWei Technologies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B7025B0"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8628589" w14:textId="77777777" w:rsidR="009B546A" w:rsidRPr="001B1679" w:rsidRDefault="009B546A" w:rsidP="00C11620">
            <w:pPr>
              <w:pStyle w:val="TAL"/>
              <w:keepNext w:val="0"/>
              <w:rPr>
                <w:sz w:val="16"/>
                <w:szCs w:val="16"/>
              </w:rPr>
            </w:pPr>
            <w:r w:rsidRPr="001B1679">
              <w:rPr>
                <w:sz w:val="16"/>
                <w:szCs w:val="16"/>
              </w:rPr>
              <w:t>+</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26A9D1BE"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E036A5"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9D42DD" w14:textId="77777777" w:rsidR="009B546A" w:rsidRPr="001B1679" w:rsidRDefault="009B546A" w:rsidP="00C11620">
            <w:pPr>
              <w:pStyle w:val="TAL"/>
              <w:keepNext w:val="0"/>
              <w:rPr>
                <w:sz w:val="16"/>
                <w:szCs w:val="16"/>
              </w:rPr>
            </w:pPr>
            <w:r w:rsidRPr="001B1679">
              <w:rPr>
                <w:sz w:val="16"/>
                <w:szCs w:val="16"/>
              </w:rPr>
              <w:t>elected at CT3#117-e</w:t>
            </w:r>
          </w:p>
        </w:tc>
      </w:tr>
      <w:tr w:rsidR="009B546A" w14:paraId="177E573D"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3CEF99FA" w14:textId="77777777" w:rsidR="009B546A" w:rsidRPr="001B1679" w:rsidRDefault="009B546A" w:rsidP="00C11620">
            <w:pPr>
              <w:pStyle w:val="TAL"/>
              <w:keepNext w:val="0"/>
              <w:rPr>
                <w:sz w:val="16"/>
                <w:szCs w:val="16"/>
              </w:rPr>
            </w:pPr>
            <w:r w:rsidRPr="001B1679">
              <w:rPr>
                <w:sz w:val="16"/>
                <w:szCs w:val="16"/>
              </w:rPr>
              <w:t>CT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EF2E2BD"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6F1521D" w14:textId="77777777" w:rsidR="009B546A" w:rsidRPr="001B1679" w:rsidRDefault="009B546A" w:rsidP="00C11620">
            <w:pPr>
              <w:pStyle w:val="TAL"/>
              <w:keepNext w:val="0"/>
              <w:rPr>
                <w:sz w:val="16"/>
                <w:szCs w:val="16"/>
              </w:rPr>
            </w:pPr>
            <w:r w:rsidRPr="001B1679">
              <w:rPr>
                <w:sz w:val="16"/>
                <w:szCs w:val="16"/>
              </w:rPr>
              <w:t>TANGUDU, Narendranath Durga</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2E7FA21" w14:textId="77777777" w:rsidR="009B546A" w:rsidRPr="001B1679" w:rsidRDefault="009B546A" w:rsidP="00C11620">
            <w:pPr>
              <w:pStyle w:val="TAL"/>
              <w:keepNext w:val="0"/>
              <w:rPr>
                <w:sz w:val="16"/>
                <w:szCs w:val="16"/>
              </w:rPr>
            </w:pPr>
            <w:r w:rsidRPr="001B1679">
              <w:rPr>
                <w:sz w:val="16"/>
                <w:szCs w:val="16"/>
              </w:rPr>
              <w:t>Samsung Electronics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873846E" w14:textId="77777777" w:rsidR="009B546A" w:rsidRPr="001B1679" w:rsidRDefault="009B546A" w:rsidP="00C11620">
            <w:pPr>
              <w:pStyle w:val="TAL"/>
              <w:keepNext w:val="0"/>
              <w:rPr>
                <w:sz w:val="16"/>
                <w:szCs w:val="16"/>
              </w:rPr>
            </w:pPr>
            <w:r w:rsidRPr="001B1679">
              <w:rPr>
                <w:sz w:val="16"/>
                <w:szCs w:val="16"/>
              </w:rPr>
              <w:t>TTA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2AC2B89"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420EDA65" w14:textId="77777777" w:rsidR="009B546A" w:rsidRPr="001B1679" w:rsidRDefault="009B546A" w:rsidP="00C11620">
            <w:pPr>
              <w:pStyle w:val="TAL"/>
              <w:keepNext w:val="0"/>
              <w:rPr>
                <w:sz w:val="16"/>
                <w:szCs w:val="16"/>
              </w:rPr>
            </w:pPr>
            <w:r w:rsidRPr="001B1679">
              <w:rPr>
                <w:sz w:val="16"/>
                <w:szCs w:val="16"/>
              </w:rPr>
              <w:t>+919845321338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DD344D"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2C3F1F" w14:textId="77777777" w:rsidR="009B546A" w:rsidRPr="001B1679" w:rsidRDefault="009B546A" w:rsidP="00C11620">
            <w:pPr>
              <w:pStyle w:val="TAL"/>
              <w:keepNext w:val="0"/>
              <w:rPr>
                <w:sz w:val="16"/>
                <w:szCs w:val="16"/>
              </w:rPr>
            </w:pPr>
            <w:r w:rsidRPr="001B1679">
              <w:rPr>
                <w:sz w:val="16"/>
                <w:szCs w:val="16"/>
              </w:rPr>
              <w:t>elected at CT3#117-e</w:t>
            </w:r>
          </w:p>
        </w:tc>
      </w:tr>
      <w:tr w:rsidR="009B546A" w14:paraId="17F88B5B"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64E583DE" w14:textId="77777777" w:rsidR="009B546A" w:rsidRPr="001B1679" w:rsidRDefault="009B546A" w:rsidP="00C11620">
            <w:pPr>
              <w:pStyle w:val="TAL"/>
              <w:keepNext w:val="0"/>
              <w:rPr>
                <w:sz w:val="16"/>
                <w:szCs w:val="16"/>
              </w:rPr>
            </w:pPr>
            <w:r w:rsidRPr="001B1679">
              <w:rPr>
                <w:sz w:val="16"/>
                <w:szCs w:val="16"/>
              </w:rPr>
              <w:t>CT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400CB24"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D7E08B5" w14:textId="77777777" w:rsidR="009B546A" w:rsidRPr="001B1679" w:rsidRDefault="009B546A" w:rsidP="00C11620">
            <w:pPr>
              <w:pStyle w:val="TAL"/>
              <w:keepNext w:val="0"/>
              <w:rPr>
                <w:sz w:val="16"/>
                <w:szCs w:val="16"/>
              </w:rPr>
            </w:pPr>
            <w:r w:rsidRPr="001B1679">
              <w:rPr>
                <w:sz w:val="16"/>
                <w:szCs w:val="16"/>
              </w:rPr>
              <w:t>FERNANDEZ, Susana</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720DF6C" w14:textId="77777777" w:rsidR="009B546A" w:rsidRPr="001B1679" w:rsidRDefault="009B546A" w:rsidP="00C11620">
            <w:pPr>
              <w:pStyle w:val="TAL"/>
              <w:keepNext w:val="0"/>
              <w:rPr>
                <w:sz w:val="16"/>
                <w:szCs w:val="16"/>
              </w:rPr>
            </w:pPr>
            <w:r w:rsidRPr="001B1679">
              <w:rPr>
                <w:sz w:val="16"/>
                <w:szCs w:val="16"/>
              </w:rPr>
              <w:t>Ericsson GmbH, Eurolab</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327F9A4"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FA0E664" w14:textId="77777777" w:rsidR="009B546A" w:rsidRPr="001B1679" w:rsidRDefault="009B546A" w:rsidP="00C11620">
            <w:pPr>
              <w:pStyle w:val="TAL"/>
              <w:keepNext w:val="0"/>
              <w:rPr>
                <w:sz w:val="16"/>
                <w:szCs w:val="16"/>
              </w:rPr>
            </w:pPr>
            <w:r w:rsidRPr="001B1679">
              <w:rPr>
                <w:sz w:val="16"/>
                <w:szCs w:val="16"/>
              </w:rPr>
              <w:t>+34646006865</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7AB34DAF"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B83E17"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32DA95" w14:textId="77777777" w:rsidR="009B546A" w:rsidRPr="001B1679" w:rsidRDefault="009B546A" w:rsidP="00C11620">
            <w:pPr>
              <w:pStyle w:val="TAL"/>
              <w:keepNext w:val="0"/>
              <w:rPr>
                <w:sz w:val="16"/>
                <w:szCs w:val="16"/>
              </w:rPr>
            </w:pPr>
            <w:r w:rsidRPr="001B1679">
              <w:rPr>
                <w:sz w:val="16"/>
                <w:szCs w:val="16"/>
              </w:rPr>
              <w:t>elected at CT3#117-e</w:t>
            </w:r>
          </w:p>
        </w:tc>
      </w:tr>
      <w:tr w:rsidR="009B546A" w14:paraId="2F4D9778"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3506D409" w14:textId="77777777" w:rsidR="009B546A" w:rsidRPr="001B1679" w:rsidRDefault="009B546A" w:rsidP="00C11620">
            <w:pPr>
              <w:pStyle w:val="TAL"/>
              <w:keepNext w:val="0"/>
              <w:rPr>
                <w:sz w:val="16"/>
                <w:szCs w:val="16"/>
              </w:rPr>
            </w:pPr>
            <w:r w:rsidRPr="001B1679">
              <w:rPr>
                <w:sz w:val="16"/>
                <w:szCs w:val="16"/>
              </w:rPr>
              <w:t>CT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2013D07"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48F14A0" w14:textId="77777777" w:rsidR="009B546A" w:rsidRPr="001B1679" w:rsidRDefault="009B546A" w:rsidP="00C11620">
            <w:pPr>
              <w:pStyle w:val="TAL"/>
              <w:keepNext w:val="0"/>
              <w:rPr>
                <w:sz w:val="16"/>
                <w:szCs w:val="16"/>
              </w:rPr>
            </w:pPr>
            <w:r w:rsidRPr="001B1679">
              <w:rPr>
                <w:sz w:val="16"/>
                <w:szCs w:val="16"/>
              </w:rPr>
              <w:t>KIM, Dongwook</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0172B38"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3E1EF2A"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DA106B5" w14:textId="77777777" w:rsidR="009B546A" w:rsidRPr="001B1679" w:rsidRDefault="009B546A" w:rsidP="00C11620">
            <w:pPr>
              <w:pStyle w:val="TAL"/>
              <w:keepNext w:val="0"/>
              <w:rPr>
                <w:sz w:val="16"/>
                <w:szCs w:val="16"/>
              </w:rPr>
            </w:pPr>
            <w:r w:rsidRPr="001B1679">
              <w:rPr>
                <w:sz w:val="16"/>
                <w:szCs w:val="16"/>
              </w:rPr>
              <w:t>+33 4 92 94 49 67</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658B2FAF"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B135ED" w14:textId="77777777" w:rsidR="009B546A" w:rsidRPr="001B1679" w:rsidRDefault="009B546A" w:rsidP="00C11620">
            <w:pPr>
              <w:pStyle w:val="TAL"/>
              <w:keepNext w:val="0"/>
              <w:rPr>
                <w:sz w:val="16"/>
                <w:szCs w:val="16"/>
              </w:rPr>
            </w:pPr>
            <w:r w:rsidRPr="001B1679">
              <w:rPr>
                <w:sz w:val="16"/>
                <w:szCs w:val="16"/>
              </w:rPr>
              <w:t>2022-01-18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6E8769" w14:textId="77777777" w:rsidR="009B546A" w:rsidRPr="001B1679" w:rsidRDefault="009B546A" w:rsidP="00C11620">
            <w:pPr>
              <w:pStyle w:val="TAL"/>
              <w:keepNext w:val="0"/>
              <w:rPr>
                <w:sz w:val="16"/>
                <w:szCs w:val="16"/>
              </w:rPr>
            </w:pPr>
          </w:p>
        </w:tc>
      </w:tr>
      <w:tr w:rsidR="009B546A" w14:paraId="411135C9"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4EB8A5A4" w14:textId="77777777" w:rsidR="009B546A" w:rsidRPr="001B1679" w:rsidRDefault="009B546A" w:rsidP="00C11620">
            <w:pPr>
              <w:pStyle w:val="TAL"/>
              <w:keepNext w:val="0"/>
              <w:rPr>
                <w:sz w:val="16"/>
                <w:szCs w:val="16"/>
              </w:rPr>
            </w:pPr>
            <w:r w:rsidRPr="001B1679">
              <w:rPr>
                <w:sz w:val="16"/>
                <w:szCs w:val="16"/>
              </w:rPr>
              <w:t>CT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CB7769F"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54E76C5" w14:textId="77777777" w:rsidR="009B546A" w:rsidRPr="001B1679" w:rsidRDefault="009B546A" w:rsidP="00C11620">
            <w:pPr>
              <w:pStyle w:val="TAL"/>
              <w:keepNext w:val="0"/>
              <w:rPr>
                <w:sz w:val="16"/>
                <w:szCs w:val="16"/>
              </w:rPr>
            </w:pPr>
            <w:r w:rsidRPr="001B1679">
              <w:rPr>
                <w:sz w:val="16"/>
                <w:szCs w:val="16"/>
              </w:rPr>
              <w:t>SCHMITT, Peter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E2F4891" w14:textId="77777777" w:rsidR="009B546A" w:rsidRPr="001B1679" w:rsidRDefault="009B546A" w:rsidP="00C11620">
            <w:pPr>
              <w:pStyle w:val="TAL"/>
              <w:keepNext w:val="0"/>
              <w:rPr>
                <w:sz w:val="16"/>
                <w:szCs w:val="16"/>
              </w:rPr>
            </w:pPr>
            <w:r w:rsidRPr="001B1679">
              <w:rPr>
                <w:sz w:val="16"/>
                <w:szCs w:val="16"/>
              </w:rPr>
              <w:t>HuaWei Technologies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6FFDD2F"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0D52D50"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4D383CB7" w14:textId="77777777" w:rsidR="009B546A" w:rsidRPr="001B1679" w:rsidRDefault="009B546A" w:rsidP="00C11620">
            <w:pPr>
              <w:pStyle w:val="TAL"/>
              <w:keepNext w:val="0"/>
              <w:rPr>
                <w:sz w:val="16"/>
                <w:szCs w:val="16"/>
              </w:rPr>
            </w:pPr>
            <w:r w:rsidRPr="001B1679">
              <w:rPr>
                <w:sz w:val="16"/>
                <w:szCs w:val="16"/>
              </w:rPr>
              <w:t>+49 171 7450251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7E0C7B" w14:textId="77777777" w:rsidR="009B546A" w:rsidRPr="001B1679" w:rsidRDefault="009B546A" w:rsidP="00C11620">
            <w:pPr>
              <w:pStyle w:val="TAL"/>
              <w:keepNext w:val="0"/>
              <w:rPr>
                <w:sz w:val="16"/>
                <w:szCs w:val="16"/>
              </w:rPr>
            </w:pPr>
            <w:r w:rsidRPr="001B1679">
              <w:rPr>
                <w:sz w:val="16"/>
                <w:szCs w:val="16"/>
              </w:rPr>
              <w:t>2021-04-23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B16F8C" w14:textId="77777777" w:rsidR="009B546A" w:rsidRPr="001B1679" w:rsidRDefault="009B546A" w:rsidP="00C11620">
            <w:pPr>
              <w:pStyle w:val="TAL"/>
              <w:keepNext w:val="0"/>
              <w:rPr>
                <w:sz w:val="16"/>
                <w:szCs w:val="16"/>
              </w:rPr>
            </w:pPr>
            <w:r w:rsidRPr="001B1679">
              <w:rPr>
                <w:sz w:val="16"/>
                <w:szCs w:val="16"/>
              </w:rPr>
              <w:t>re-elected at C4#103-e 2nd term</w:t>
            </w:r>
          </w:p>
        </w:tc>
      </w:tr>
      <w:tr w:rsidR="009B546A" w14:paraId="14B60E26"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4C4942D9" w14:textId="77777777" w:rsidR="009B546A" w:rsidRPr="001B1679" w:rsidRDefault="009B546A" w:rsidP="00C11620">
            <w:pPr>
              <w:pStyle w:val="TAL"/>
              <w:keepNext w:val="0"/>
              <w:rPr>
                <w:sz w:val="16"/>
                <w:szCs w:val="16"/>
              </w:rPr>
            </w:pPr>
            <w:r w:rsidRPr="001B1679">
              <w:rPr>
                <w:sz w:val="16"/>
                <w:szCs w:val="16"/>
              </w:rPr>
              <w:lastRenderedPageBreak/>
              <w:t>CT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1966F13"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330097C" w14:textId="77777777" w:rsidR="009B546A" w:rsidRPr="001B1679" w:rsidRDefault="009B546A" w:rsidP="00C11620">
            <w:pPr>
              <w:pStyle w:val="TAL"/>
              <w:keepNext w:val="0"/>
              <w:rPr>
                <w:sz w:val="16"/>
                <w:szCs w:val="16"/>
              </w:rPr>
            </w:pPr>
            <w:r w:rsidRPr="001B1679">
              <w:rPr>
                <w:sz w:val="16"/>
                <w:szCs w:val="16"/>
              </w:rPr>
              <w:t>SONG, Yue</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4E8D53B" w14:textId="77777777" w:rsidR="009B546A" w:rsidRPr="001B1679" w:rsidRDefault="009B546A" w:rsidP="00C11620">
            <w:pPr>
              <w:pStyle w:val="TAL"/>
              <w:keepNext w:val="0"/>
              <w:rPr>
                <w:sz w:val="16"/>
                <w:szCs w:val="16"/>
              </w:rPr>
            </w:pPr>
            <w:r w:rsidRPr="001B1679">
              <w:rPr>
                <w:sz w:val="16"/>
                <w:szCs w:val="16"/>
              </w:rPr>
              <w:t>China Mobile Com. Corporation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3490396"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31B7273"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2F028144" w14:textId="77777777" w:rsidR="009B546A" w:rsidRPr="001B1679" w:rsidRDefault="009B546A" w:rsidP="00C11620">
            <w:pPr>
              <w:pStyle w:val="TAL"/>
              <w:keepNext w:val="0"/>
              <w:rPr>
                <w:sz w:val="16"/>
                <w:szCs w:val="16"/>
              </w:rPr>
            </w:pPr>
            <w:r w:rsidRPr="001B1679">
              <w:rPr>
                <w:sz w:val="16"/>
                <w:szCs w:val="16"/>
              </w:rPr>
              <w:t>+86 13910593416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25DF3A" w14:textId="77777777" w:rsidR="009B546A" w:rsidRPr="001B1679" w:rsidRDefault="009B546A" w:rsidP="00C11620">
            <w:pPr>
              <w:pStyle w:val="TAL"/>
              <w:keepNext w:val="0"/>
              <w:rPr>
                <w:sz w:val="16"/>
                <w:szCs w:val="16"/>
              </w:rPr>
            </w:pPr>
            <w:r w:rsidRPr="001B1679">
              <w:rPr>
                <w:sz w:val="16"/>
                <w:szCs w:val="16"/>
              </w:rPr>
              <w:t>2021-04-23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F17F86" w14:textId="77777777" w:rsidR="009B546A" w:rsidRPr="001B1679" w:rsidRDefault="009B546A" w:rsidP="00C11620">
            <w:pPr>
              <w:pStyle w:val="TAL"/>
              <w:keepNext w:val="0"/>
              <w:rPr>
                <w:sz w:val="16"/>
                <w:szCs w:val="16"/>
              </w:rPr>
            </w:pPr>
            <w:r w:rsidRPr="001B1679">
              <w:rPr>
                <w:sz w:val="16"/>
                <w:szCs w:val="16"/>
              </w:rPr>
              <w:t>re-elected at C4#103-e 2nd term</w:t>
            </w:r>
          </w:p>
        </w:tc>
      </w:tr>
      <w:tr w:rsidR="009B546A" w14:paraId="43E31430"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274992CF" w14:textId="77777777" w:rsidR="009B546A" w:rsidRPr="001B1679" w:rsidRDefault="009B546A" w:rsidP="00C11620">
            <w:pPr>
              <w:pStyle w:val="TAL"/>
              <w:keepNext w:val="0"/>
              <w:rPr>
                <w:sz w:val="16"/>
                <w:szCs w:val="16"/>
              </w:rPr>
            </w:pPr>
            <w:r w:rsidRPr="001B1679">
              <w:rPr>
                <w:sz w:val="16"/>
                <w:szCs w:val="16"/>
              </w:rPr>
              <w:t>CT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C91E238"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3A06214" w14:textId="77777777" w:rsidR="009B546A" w:rsidRPr="001B1679" w:rsidRDefault="009B546A" w:rsidP="00C11620">
            <w:pPr>
              <w:pStyle w:val="TAL"/>
              <w:keepNext w:val="0"/>
              <w:rPr>
                <w:sz w:val="16"/>
                <w:szCs w:val="16"/>
              </w:rPr>
            </w:pPr>
            <w:r w:rsidRPr="001B1679">
              <w:rPr>
                <w:sz w:val="16"/>
                <w:szCs w:val="16"/>
              </w:rPr>
              <w:t>ISHIKAWA, Hiroshi</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ADF43AE" w14:textId="77777777" w:rsidR="009B546A" w:rsidRPr="001B1679" w:rsidRDefault="009B546A" w:rsidP="00C11620">
            <w:pPr>
              <w:pStyle w:val="TAL"/>
              <w:keepNext w:val="0"/>
              <w:rPr>
                <w:sz w:val="16"/>
                <w:szCs w:val="16"/>
              </w:rPr>
            </w:pPr>
            <w:r w:rsidRPr="001B1679">
              <w:rPr>
                <w:sz w:val="16"/>
                <w:szCs w:val="16"/>
              </w:rPr>
              <w:t>NTT DOCOMO INC.</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2341658" w14:textId="77777777" w:rsidR="009B546A" w:rsidRPr="001B1679" w:rsidRDefault="009B546A" w:rsidP="00C11620">
            <w:pPr>
              <w:pStyle w:val="TAL"/>
              <w:keepNext w:val="0"/>
              <w:rPr>
                <w:sz w:val="16"/>
                <w:szCs w:val="16"/>
              </w:rPr>
            </w:pPr>
            <w:r w:rsidRPr="001B1679">
              <w:rPr>
                <w:sz w:val="16"/>
                <w:szCs w:val="16"/>
              </w:rPr>
              <w:t>TTC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34A0749" w14:textId="77777777" w:rsidR="009B546A" w:rsidRPr="001B1679" w:rsidRDefault="009B546A" w:rsidP="00C11620">
            <w:pPr>
              <w:pStyle w:val="TAL"/>
              <w:keepNext w:val="0"/>
              <w:rPr>
                <w:sz w:val="16"/>
                <w:szCs w:val="16"/>
              </w:rPr>
            </w:pPr>
            <w:r w:rsidRPr="001B1679">
              <w:rPr>
                <w:sz w:val="16"/>
                <w:szCs w:val="16"/>
              </w:rPr>
              <w:t>+81 3 5156 1773</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1A0642C7" w14:textId="77777777" w:rsidR="009B546A" w:rsidRPr="001B1679" w:rsidRDefault="009B546A" w:rsidP="00C11620">
            <w:pPr>
              <w:pStyle w:val="TAL"/>
              <w:keepNext w:val="0"/>
              <w:rPr>
                <w:sz w:val="16"/>
                <w:szCs w:val="16"/>
              </w:rPr>
            </w:pPr>
            <w:r w:rsidRPr="001B1679">
              <w:rPr>
                <w:sz w:val="16"/>
                <w:szCs w:val="16"/>
              </w:rPr>
              <w:t>+81 90 3105 2942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3C9C2A" w14:textId="77777777" w:rsidR="009B546A" w:rsidRPr="001B1679" w:rsidRDefault="009B546A" w:rsidP="00C11620">
            <w:pPr>
              <w:pStyle w:val="TAL"/>
              <w:keepNext w:val="0"/>
              <w:rPr>
                <w:sz w:val="16"/>
                <w:szCs w:val="16"/>
              </w:rPr>
            </w:pPr>
            <w:r w:rsidRPr="001B1679">
              <w:rPr>
                <w:sz w:val="16"/>
                <w:szCs w:val="16"/>
              </w:rPr>
              <w:t>2021-04-23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3FE93A" w14:textId="77777777" w:rsidR="009B546A" w:rsidRPr="001B1679" w:rsidRDefault="009B546A" w:rsidP="00C11620">
            <w:pPr>
              <w:pStyle w:val="TAL"/>
              <w:keepNext w:val="0"/>
              <w:rPr>
                <w:sz w:val="16"/>
                <w:szCs w:val="16"/>
              </w:rPr>
            </w:pPr>
            <w:r w:rsidRPr="001B1679">
              <w:rPr>
                <w:sz w:val="16"/>
                <w:szCs w:val="16"/>
              </w:rPr>
              <w:t>elected at C4#103-e</w:t>
            </w:r>
          </w:p>
        </w:tc>
      </w:tr>
      <w:tr w:rsidR="009B546A" w14:paraId="7F7D250D"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798A3F2A" w14:textId="77777777" w:rsidR="009B546A" w:rsidRPr="001B1679" w:rsidRDefault="009B546A" w:rsidP="00C11620">
            <w:pPr>
              <w:pStyle w:val="TAL"/>
              <w:keepNext w:val="0"/>
              <w:rPr>
                <w:sz w:val="16"/>
                <w:szCs w:val="16"/>
              </w:rPr>
            </w:pPr>
            <w:r w:rsidRPr="001B1679">
              <w:rPr>
                <w:sz w:val="16"/>
                <w:szCs w:val="16"/>
              </w:rPr>
              <w:t>CT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7A62445"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BCA4834" w14:textId="77777777" w:rsidR="009B546A" w:rsidRPr="001B1679" w:rsidRDefault="009B546A" w:rsidP="00C11620">
            <w:pPr>
              <w:pStyle w:val="TAL"/>
              <w:keepNext w:val="0"/>
              <w:rPr>
                <w:sz w:val="16"/>
                <w:szCs w:val="16"/>
              </w:rPr>
            </w:pPr>
            <w:r w:rsidRPr="001B1679">
              <w:rPr>
                <w:sz w:val="16"/>
                <w:szCs w:val="16"/>
              </w:rPr>
              <w:t>KYMALAINEN, Kimmo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A40C444"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1B62239"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34B9D0E" w14:textId="77777777" w:rsidR="009B546A" w:rsidRPr="001B1679" w:rsidRDefault="009B546A" w:rsidP="00C11620">
            <w:pPr>
              <w:pStyle w:val="TAL"/>
              <w:keepNext w:val="0"/>
              <w:rPr>
                <w:sz w:val="16"/>
                <w:szCs w:val="16"/>
              </w:rPr>
            </w:pPr>
            <w:r w:rsidRPr="001B1679">
              <w:rPr>
                <w:sz w:val="16"/>
                <w:szCs w:val="16"/>
              </w:rPr>
              <w:t>+33 4 92 94 42 38</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56D4EC57"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7B9FAB" w14:textId="77777777" w:rsidR="009B546A" w:rsidRPr="001B1679" w:rsidRDefault="009B546A" w:rsidP="00C11620">
            <w:pPr>
              <w:pStyle w:val="TAL"/>
              <w:keepNext w:val="0"/>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A949B3" w14:textId="77777777" w:rsidR="009B546A" w:rsidRPr="001B1679" w:rsidRDefault="009B546A" w:rsidP="00C11620">
            <w:pPr>
              <w:pStyle w:val="TAL"/>
              <w:keepNext w:val="0"/>
              <w:rPr>
                <w:sz w:val="16"/>
                <w:szCs w:val="16"/>
              </w:rPr>
            </w:pPr>
          </w:p>
        </w:tc>
      </w:tr>
      <w:tr w:rsidR="009B546A" w14:paraId="7E586735"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7F03596E" w14:textId="77777777" w:rsidR="009B546A" w:rsidRPr="001B1679" w:rsidRDefault="009B546A" w:rsidP="00C11620">
            <w:pPr>
              <w:pStyle w:val="TAL"/>
              <w:keepNext w:val="0"/>
              <w:rPr>
                <w:sz w:val="16"/>
                <w:szCs w:val="16"/>
              </w:rPr>
            </w:pPr>
            <w:r w:rsidRPr="001B1679">
              <w:rPr>
                <w:sz w:val="16"/>
                <w:szCs w:val="16"/>
              </w:rPr>
              <w:t>CT WG6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E8ADEF3"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097F235" w14:textId="77777777" w:rsidR="009B546A" w:rsidRPr="001B1679" w:rsidRDefault="009B546A" w:rsidP="00C11620">
            <w:pPr>
              <w:pStyle w:val="TAL"/>
              <w:keepNext w:val="0"/>
              <w:rPr>
                <w:sz w:val="16"/>
                <w:szCs w:val="16"/>
              </w:rPr>
            </w:pPr>
            <w:r w:rsidRPr="001B1679">
              <w:rPr>
                <w:sz w:val="16"/>
                <w:szCs w:val="16"/>
              </w:rPr>
              <w:t>KRUSE, Heiko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033C49B" w14:textId="77777777" w:rsidR="009B546A" w:rsidRPr="001B1679" w:rsidRDefault="009B546A" w:rsidP="00C11620">
            <w:pPr>
              <w:pStyle w:val="TAL"/>
              <w:keepNext w:val="0"/>
              <w:rPr>
                <w:sz w:val="16"/>
                <w:szCs w:val="16"/>
              </w:rPr>
            </w:pPr>
            <w:r w:rsidRPr="001B1679">
              <w:rPr>
                <w:sz w:val="16"/>
                <w:szCs w:val="16"/>
              </w:rPr>
              <w:t>IDEMIA</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D0A30C5"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AFDD3D3" w14:textId="77777777" w:rsidR="009B546A" w:rsidRPr="001B1679" w:rsidRDefault="009B546A" w:rsidP="00C11620">
            <w:pPr>
              <w:pStyle w:val="TAL"/>
              <w:keepNext w:val="0"/>
              <w:rPr>
                <w:sz w:val="16"/>
                <w:szCs w:val="16"/>
              </w:rPr>
            </w:pPr>
            <w:r w:rsidRPr="001B1679">
              <w:rPr>
                <w:sz w:val="16"/>
                <w:szCs w:val="16"/>
              </w:rPr>
              <w:t>+49 4347-715-0</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76B432D2" w14:textId="77777777" w:rsidR="009B546A" w:rsidRPr="001B1679" w:rsidRDefault="009B546A" w:rsidP="00C11620">
            <w:pPr>
              <w:pStyle w:val="TAL"/>
              <w:keepNext w:val="0"/>
              <w:rPr>
                <w:sz w:val="16"/>
                <w:szCs w:val="16"/>
              </w:rPr>
            </w:pPr>
            <w:r w:rsidRPr="001B1679">
              <w:rPr>
                <w:sz w:val="16"/>
                <w:szCs w:val="16"/>
              </w:rPr>
              <w:t>+49 175 4383519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0E9527" w14:textId="77777777" w:rsidR="009B546A" w:rsidRPr="001B1679" w:rsidRDefault="009B546A" w:rsidP="00C11620">
            <w:pPr>
              <w:pStyle w:val="TAL"/>
              <w:keepNext w:val="0"/>
              <w:rPr>
                <w:sz w:val="16"/>
                <w:szCs w:val="16"/>
              </w:rPr>
            </w:pPr>
            <w:r w:rsidRPr="001B1679">
              <w:rPr>
                <w:sz w:val="16"/>
                <w:szCs w:val="16"/>
              </w:rPr>
              <w:t>2021-05-25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7CE48B" w14:textId="77777777" w:rsidR="009B546A" w:rsidRPr="001B1679" w:rsidRDefault="009B546A" w:rsidP="00C11620">
            <w:pPr>
              <w:pStyle w:val="TAL"/>
              <w:keepNext w:val="0"/>
              <w:rPr>
                <w:sz w:val="16"/>
                <w:szCs w:val="16"/>
              </w:rPr>
            </w:pPr>
            <w:r w:rsidRPr="001B1679">
              <w:rPr>
                <w:sz w:val="16"/>
                <w:szCs w:val="16"/>
              </w:rPr>
              <w:t>elected at C6#106-e</w:t>
            </w:r>
          </w:p>
        </w:tc>
      </w:tr>
      <w:tr w:rsidR="009B546A" w14:paraId="211C85E4"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207C5DBB" w14:textId="77777777" w:rsidR="009B546A" w:rsidRPr="001B1679" w:rsidRDefault="009B546A" w:rsidP="00C11620">
            <w:pPr>
              <w:pStyle w:val="TAL"/>
              <w:keepNext w:val="0"/>
              <w:rPr>
                <w:sz w:val="16"/>
                <w:szCs w:val="16"/>
              </w:rPr>
            </w:pPr>
            <w:r w:rsidRPr="001B1679">
              <w:rPr>
                <w:sz w:val="16"/>
                <w:szCs w:val="16"/>
              </w:rPr>
              <w:t>CT WG6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E24A3FA"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EB38DE1" w14:textId="77777777" w:rsidR="009B546A" w:rsidRPr="001B1679" w:rsidRDefault="009B546A" w:rsidP="00C11620">
            <w:pPr>
              <w:pStyle w:val="TAL"/>
              <w:keepNext w:val="0"/>
              <w:rPr>
                <w:sz w:val="16"/>
                <w:szCs w:val="16"/>
              </w:rPr>
            </w:pPr>
            <w:r w:rsidRPr="001B1679">
              <w:rPr>
                <w:sz w:val="16"/>
                <w:szCs w:val="16"/>
              </w:rPr>
              <w:t>PHAN, Ly-Thanh</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956C556" w14:textId="77777777" w:rsidR="009B546A" w:rsidRPr="001B1679" w:rsidRDefault="009B546A" w:rsidP="00C11620">
            <w:pPr>
              <w:pStyle w:val="TAL"/>
              <w:keepNext w:val="0"/>
              <w:rPr>
                <w:sz w:val="16"/>
                <w:szCs w:val="16"/>
              </w:rPr>
            </w:pPr>
            <w:r w:rsidRPr="001B1679">
              <w:rPr>
                <w:sz w:val="16"/>
                <w:szCs w:val="16"/>
              </w:rPr>
              <w:t>THALES</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0DD2A7D"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FB3EABC" w14:textId="77777777" w:rsidR="009B546A" w:rsidRPr="001B1679" w:rsidRDefault="009B546A" w:rsidP="00C11620">
            <w:pPr>
              <w:pStyle w:val="TAL"/>
              <w:keepNext w:val="0"/>
              <w:rPr>
                <w:sz w:val="16"/>
                <w:szCs w:val="16"/>
              </w:rPr>
            </w:pPr>
            <w:r w:rsidRPr="001B1679">
              <w:rPr>
                <w:sz w:val="16"/>
                <w:szCs w:val="16"/>
              </w:rPr>
              <w:t>33 1 55 01 6112</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5440E24C"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3659B2" w14:textId="77777777" w:rsidR="009B546A" w:rsidRPr="001B1679" w:rsidRDefault="009B546A" w:rsidP="00C11620">
            <w:pPr>
              <w:pStyle w:val="TAL"/>
              <w:keepNext w:val="0"/>
              <w:rPr>
                <w:sz w:val="16"/>
                <w:szCs w:val="16"/>
              </w:rPr>
            </w:pPr>
            <w:r w:rsidRPr="001B1679">
              <w:rPr>
                <w:sz w:val="16"/>
                <w:szCs w:val="16"/>
              </w:rPr>
              <w:t>2021-11-19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1BE492" w14:textId="77777777" w:rsidR="009B546A" w:rsidRPr="001B1679" w:rsidRDefault="009B546A" w:rsidP="00C11620">
            <w:pPr>
              <w:pStyle w:val="TAL"/>
              <w:keepNext w:val="0"/>
              <w:rPr>
                <w:sz w:val="16"/>
                <w:szCs w:val="16"/>
              </w:rPr>
            </w:pPr>
            <w:r w:rsidRPr="001B1679">
              <w:rPr>
                <w:sz w:val="16"/>
                <w:szCs w:val="16"/>
              </w:rPr>
              <w:t>re-elected at C6#109-e 3rd term</w:t>
            </w:r>
          </w:p>
        </w:tc>
      </w:tr>
      <w:tr w:rsidR="009B546A" w14:paraId="434E41E7"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5E492EED" w14:textId="77777777" w:rsidR="009B546A" w:rsidRPr="001B1679" w:rsidRDefault="009B546A" w:rsidP="00C11620">
            <w:pPr>
              <w:pStyle w:val="TAL"/>
              <w:keepNext w:val="0"/>
              <w:rPr>
                <w:sz w:val="16"/>
                <w:szCs w:val="16"/>
              </w:rPr>
            </w:pPr>
            <w:r w:rsidRPr="001B1679">
              <w:rPr>
                <w:sz w:val="16"/>
                <w:szCs w:val="16"/>
              </w:rPr>
              <w:t>CT WG6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89A35A8"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F0935AA" w14:textId="77777777" w:rsidR="009B546A" w:rsidRPr="001B1679" w:rsidRDefault="009B546A" w:rsidP="00C11620">
            <w:pPr>
              <w:pStyle w:val="TAL"/>
              <w:keepNext w:val="0"/>
              <w:rPr>
                <w:sz w:val="16"/>
                <w:szCs w:val="16"/>
              </w:rPr>
            </w:pPr>
            <w:r w:rsidRPr="001B1679">
              <w:rPr>
                <w:sz w:val="16"/>
                <w:szCs w:val="16"/>
              </w:rPr>
              <w:t>KYMALAINEN, Kimmo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F5C871B"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BB81A88"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0DEB9D5" w14:textId="77777777" w:rsidR="009B546A" w:rsidRPr="001B1679" w:rsidRDefault="009B546A" w:rsidP="00C11620">
            <w:pPr>
              <w:pStyle w:val="TAL"/>
              <w:keepNext w:val="0"/>
              <w:rPr>
                <w:sz w:val="16"/>
                <w:szCs w:val="16"/>
              </w:rPr>
            </w:pPr>
            <w:r w:rsidRPr="001B1679">
              <w:rPr>
                <w:sz w:val="16"/>
                <w:szCs w:val="16"/>
              </w:rPr>
              <w:t>+33 4 92 94 42 38</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2B8C05D5"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C8941F" w14:textId="77777777" w:rsidR="009B546A" w:rsidRPr="001B1679" w:rsidRDefault="009B546A" w:rsidP="00C11620">
            <w:pPr>
              <w:pStyle w:val="TAL"/>
              <w:keepNext w:val="0"/>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E737A2" w14:textId="77777777" w:rsidR="009B546A" w:rsidRPr="001B1679" w:rsidRDefault="009B546A" w:rsidP="00C11620">
            <w:pPr>
              <w:pStyle w:val="TAL"/>
              <w:keepNext w:val="0"/>
              <w:rPr>
                <w:sz w:val="16"/>
                <w:szCs w:val="16"/>
              </w:rPr>
            </w:pPr>
            <w:r w:rsidRPr="001B1679">
              <w:rPr>
                <w:sz w:val="16"/>
                <w:szCs w:val="16"/>
              </w:rPr>
              <w:t>continuation as ETSI staff</w:t>
            </w:r>
          </w:p>
        </w:tc>
      </w:tr>
    </w:tbl>
    <w:p w14:paraId="2C432518" w14:textId="77777777" w:rsidR="009B546A" w:rsidRDefault="009B546A" w:rsidP="009B546A">
      <w:r>
        <w:t>22 Entries</w:t>
      </w:r>
    </w:p>
    <w:p w14:paraId="26F2CBF5" w14:textId="77777777" w:rsidR="009B546A" w:rsidRDefault="009B546A" w:rsidP="009B546A"/>
    <w:p w14:paraId="4B873F5C" w14:textId="77777777" w:rsidR="009B546A" w:rsidRDefault="009B546A" w:rsidP="009B546A">
      <w:pPr>
        <w:pStyle w:val="Heading1"/>
      </w:pPr>
      <w:bookmarkStart w:id="91" w:name="_Toc131417229"/>
      <w:r>
        <w:t>A.3</w:t>
      </w:r>
      <w:r>
        <w:tab/>
        <w:t>TSG RAN Officials</w:t>
      </w:r>
      <w:bookmarkEnd w:id="91"/>
    </w:p>
    <w:p w14:paraId="1E967F98" w14:textId="77777777" w:rsidR="009B546A" w:rsidRDefault="009B546A" w:rsidP="009B546A">
      <w:pPr>
        <w:pStyle w:val="TH"/>
      </w:pPr>
      <w:r>
        <w:t>Table A.3: TSG RAN Officials</w:t>
      </w:r>
    </w:p>
    <w:tbl>
      <w:tblPr>
        <w:tblW w:w="0" w:type="auto"/>
        <w:jc w:val="center"/>
        <w:tblLayout w:type="fixed"/>
        <w:tblLook w:val="04A0" w:firstRow="1" w:lastRow="0" w:firstColumn="1" w:lastColumn="0" w:noHBand="0" w:noVBand="1"/>
      </w:tblPr>
      <w:tblGrid>
        <w:gridCol w:w="1259"/>
        <w:gridCol w:w="1701"/>
        <w:gridCol w:w="1985"/>
        <w:gridCol w:w="2126"/>
        <w:gridCol w:w="992"/>
        <w:gridCol w:w="1134"/>
        <w:gridCol w:w="1071"/>
        <w:gridCol w:w="1000"/>
        <w:gridCol w:w="1000"/>
      </w:tblGrid>
      <w:tr w:rsidR="009B546A" w14:paraId="45C003D8" w14:textId="77777777" w:rsidTr="00C11620">
        <w:trPr>
          <w:cantSplit/>
          <w:tblHeader/>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EA9B586" w14:textId="77777777" w:rsidR="009B546A" w:rsidRDefault="009B546A" w:rsidP="00C11620">
            <w:pPr>
              <w:pStyle w:val="TAH"/>
              <w:keepNext w:val="0"/>
            </w:pPr>
            <w:r w:rsidRPr="00BB3F37">
              <w:t>GROUP</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A59E36" w14:textId="77777777" w:rsidR="009B546A" w:rsidRDefault="009B546A" w:rsidP="00C11620">
            <w:pPr>
              <w:pStyle w:val="TAH"/>
              <w:keepNext w:val="0"/>
            </w:pPr>
            <w:r w:rsidRPr="00BB3F37">
              <w:t>Position</w:t>
            </w:r>
          </w:p>
        </w:tc>
        <w:tc>
          <w:tcPr>
            <w:tcW w:w="19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FB350DD" w14:textId="77777777" w:rsidR="009B546A" w:rsidRDefault="009B546A" w:rsidP="00C11620">
            <w:pPr>
              <w:pStyle w:val="TAH"/>
              <w:keepNext w:val="0"/>
            </w:pPr>
            <w:r w:rsidRPr="00BB3F37">
              <w:t>Name</w:t>
            </w:r>
          </w:p>
        </w:tc>
        <w:tc>
          <w:tcPr>
            <w:tcW w:w="2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32008F" w14:textId="77777777" w:rsidR="009B546A" w:rsidRDefault="009B546A" w:rsidP="00C11620">
            <w:pPr>
              <w:pStyle w:val="TAH"/>
              <w:keepNext w:val="0"/>
            </w:pPr>
            <w:r w:rsidRPr="00BB3F37">
              <w:t>Rep Org</w:t>
            </w:r>
          </w:p>
        </w:tc>
        <w:tc>
          <w:tcPr>
            <w:tcW w:w="99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24C325C" w14:textId="77777777" w:rsidR="009B546A" w:rsidRDefault="009B546A" w:rsidP="00C11620">
            <w:pPr>
              <w:pStyle w:val="TAH"/>
              <w:keepNext w:val="0"/>
            </w:pPr>
            <w:r w:rsidRPr="00BB3F37">
              <w:t>3GPP Partner</w:t>
            </w:r>
          </w:p>
        </w:tc>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034C70B" w14:textId="77777777" w:rsidR="009B546A" w:rsidRDefault="009B546A" w:rsidP="00C11620">
            <w:pPr>
              <w:pStyle w:val="TAH"/>
              <w:keepNext w:val="0"/>
            </w:pPr>
            <w:r w:rsidRPr="00BB3F37">
              <w:t>Phone</w:t>
            </w:r>
          </w:p>
        </w:tc>
        <w:tc>
          <w:tcPr>
            <w:tcW w:w="107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C4BFC0" w14:textId="77777777" w:rsidR="009B546A" w:rsidRDefault="009B546A" w:rsidP="00C11620">
            <w:pPr>
              <w:pStyle w:val="TAH"/>
              <w:keepNext w:val="0"/>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DFCD88D" w14:textId="77777777" w:rsidR="009B546A" w:rsidRDefault="009B546A" w:rsidP="00C11620">
            <w:pPr>
              <w:pStyle w:val="TAH"/>
              <w:keepNext w:val="0"/>
            </w:pPr>
            <w:r w:rsidRPr="00BB3F37">
              <w:t>Apointed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0C9514" w14:textId="77777777" w:rsidR="009B546A" w:rsidRDefault="009B546A" w:rsidP="00C11620">
            <w:pPr>
              <w:pStyle w:val="TAH"/>
              <w:keepNext w:val="0"/>
            </w:pPr>
            <w:r w:rsidRPr="00BB3F37">
              <w:t>Remarks</w:t>
            </w:r>
          </w:p>
        </w:tc>
      </w:tr>
      <w:tr w:rsidR="009B546A" w14:paraId="315470FE"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72605EAA" w14:textId="77777777" w:rsidR="009B546A" w:rsidRPr="001B1679" w:rsidRDefault="009B546A" w:rsidP="00C11620">
            <w:pPr>
              <w:pStyle w:val="TAL"/>
              <w:keepNext w:val="0"/>
              <w:rPr>
                <w:sz w:val="16"/>
                <w:szCs w:val="16"/>
              </w:rPr>
            </w:pPr>
            <w:r w:rsidRPr="001B1679">
              <w:rPr>
                <w:sz w:val="16"/>
                <w:szCs w:val="16"/>
              </w:rPr>
              <w:t>TSG RAN</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61CA0DB"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353F090" w14:textId="77777777" w:rsidR="009B546A" w:rsidRPr="001B1679" w:rsidRDefault="009B546A" w:rsidP="00C11620">
            <w:pPr>
              <w:pStyle w:val="TAL"/>
              <w:keepNext w:val="0"/>
              <w:rPr>
                <w:sz w:val="16"/>
                <w:szCs w:val="16"/>
              </w:rPr>
            </w:pPr>
            <w:r w:rsidRPr="001B1679">
              <w:rPr>
                <w:sz w:val="16"/>
                <w:szCs w:val="16"/>
              </w:rPr>
              <w:t>CHEN, Wanshi</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64099A9" w14:textId="77777777" w:rsidR="009B546A" w:rsidRPr="001B1679" w:rsidRDefault="009B546A" w:rsidP="00C11620">
            <w:pPr>
              <w:pStyle w:val="TAL"/>
              <w:keepNext w:val="0"/>
              <w:rPr>
                <w:sz w:val="16"/>
                <w:szCs w:val="16"/>
              </w:rPr>
            </w:pPr>
            <w:r w:rsidRPr="001B1679">
              <w:rPr>
                <w:sz w:val="16"/>
                <w:szCs w:val="16"/>
              </w:rPr>
              <w:t>Qualcomm Incorporated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7539799"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CEBB30E"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5940FE45" w14:textId="77777777" w:rsidR="009B546A" w:rsidRPr="001B1679" w:rsidRDefault="009B546A" w:rsidP="00C11620">
            <w:pPr>
              <w:pStyle w:val="TAL"/>
              <w:keepNext w:val="0"/>
              <w:rPr>
                <w:sz w:val="16"/>
                <w:szCs w:val="16"/>
              </w:rPr>
            </w:pPr>
            <w:r w:rsidRPr="001B1679">
              <w:rPr>
                <w:sz w:val="16"/>
                <w:szCs w:val="16"/>
              </w:rPr>
              <w:t>+18583663080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678345"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23BE9C" w14:textId="77777777" w:rsidR="009B546A" w:rsidRPr="001B1679" w:rsidRDefault="009B546A" w:rsidP="00C11620">
            <w:pPr>
              <w:pStyle w:val="TAL"/>
              <w:keepNext w:val="0"/>
              <w:rPr>
                <w:sz w:val="16"/>
                <w:szCs w:val="16"/>
              </w:rPr>
            </w:pPr>
            <w:r w:rsidRPr="001B1679">
              <w:rPr>
                <w:sz w:val="16"/>
                <w:szCs w:val="16"/>
              </w:rPr>
              <w:t>re-elected at RAN#99 2nd term</w:t>
            </w:r>
          </w:p>
        </w:tc>
      </w:tr>
      <w:tr w:rsidR="009B546A" w14:paraId="4CFA0F62"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0F7F7FBE" w14:textId="77777777" w:rsidR="009B546A" w:rsidRPr="001B1679" w:rsidRDefault="009B546A" w:rsidP="00C11620">
            <w:pPr>
              <w:pStyle w:val="TAL"/>
              <w:keepNext w:val="0"/>
              <w:rPr>
                <w:sz w:val="16"/>
                <w:szCs w:val="16"/>
              </w:rPr>
            </w:pPr>
            <w:r w:rsidRPr="001B1679">
              <w:rPr>
                <w:sz w:val="16"/>
                <w:szCs w:val="16"/>
              </w:rPr>
              <w:t>TSG RAN</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95449BB"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19D5D22" w14:textId="77777777" w:rsidR="009B546A" w:rsidRPr="001B1679" w:rsidRDefault="009B546A" w:rsidP="00C11620">
            <w:pPr>
              <w:pStyle w:val="TAL"/>
              <w:keepNext w:val="0"/>
              <w:rPr>
                <w:sz w:val="16"/>
                <w:szCs w:val="16"/>
              </w:rPr>
            </w:pPr>
            <w:r w:rsidRPr="001B1679">
              <w:rPr>
                <w:sz w:val="16"/>
                <w:szCs w:val="16"/>
              </w:rPr>
              <w:t>NAN, Hu</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D0A9ECB" w14:textId="77777777" w:rsidR="009B546A" w:rsidRPr="001B1679" w:rsidRDefault="009B546A" w:rsidP="00C11620">
            <w:pPr>
              <w:pStyle w:val="TAL"/>
              <w:keepNext w:val="0"/>
              <w:rPr>
                <w:sz w:val="16"/>
                <w:szCs w:val="16"/>
              </w:rPr>
            </w:pPr>
            <w:r w:rsidRPr="001B1679">
              <w:rPr>
                <w:sz w:val="16"/>
                <w:szCs w:val="16"/>
              </w:rPr>
              <w:t>China Mobile Com. Corporation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B7AA97E"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BC4EEC8" w14:textId="77777777" w:rsidR="009B546A" w:rsidRPr="001B1679" w:rsidRDefault="009B546A" w:rsidP="00C11620">
            <w:pPr>
              <w:pStyle w:val="TAL"/>
              <w:keepNext w:val="0"/>
              <w:rPr>
                <w:sz w:val="16"/>
                <w:szCs w:val="16"/>
              </w:rPr>
            </w:pPr>
            <w:r w:rsidRPr="001B1679">
              <w:rPr>
                <w:sz w:val="16"/>
                <w:szCs w:val="16"/>
              </w:rPr>
              <w:t>+86 13910011825</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4D096EB5"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E8FFED"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AF0FB2" w14:textId="77777777" w:rsidR="009B546A" w:rsidRPr="001B1679" w:rsidRDefault="009B546A" w:rsidP="00C11620">
            <w:pPr>
              <w:pStyle w:val="TAL"/>
              <w:keepNext w:val="0"/>
              <w:rPr>
                <w:sz w:val="16"/>
                <w:szCs w:val="16"/>
              </w:rPr>
            </w:pPr>
            <w:r w:rsidRPr="001B1679">
              <w:rPr>
                <w:sz w:val="16"/>
                <w:szCs w:val="16"/>
              </w:rPr>
              <w:t>re-elected at RAN#99 2nd term</w:t>
            </w:r>
          </w:p>
        </w:tc>
      </w:tr>
      <w:tr w:rsidR="009B546A" w14:paraId="6D056603"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302CF5D9" w14:textId="77777777" w:rsidR="009B546A" w:rsidRPr="001B1679" w:rsidRDefault="009B546A" w:rsidP="00C11620">
            <w:pPr>
              <w:pStyle w:val="TAL"/>
              <w:keepNext w:val="0"/>
              <w:rPr>
                <w:sz w:val="16"/>
                <w:szCs w:val="16"/>
              </w:rPr>
            </w:pPr>
            <w:r w:rsidRPr="001B1679">
              <w:rPr>
                <w:sz w:val="16"/>
                <w:szCs w:val="16"/>
              </w:rPr>
              <w:t>TSG RAN</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7E0581A"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4A0C839" w14:textId="77777777" w:rsidR="009B546A" w:rsidRPr="001B1679" w:rsidRDefault="009B546A" w:rsidP="00C11620">
            <w:pPr>
              <w:pStyle w:val="TAL"/>
              <w:keepNext w:val="0"/>
              <w:rPr>
                <w:sz w:val="16"/>
                <w:szCs w:val="16"/>
              </w:rPr>
            </w:pPr>
            <w:r w:rsidRPr="001B1679">
              <w:rPr>
                <w:sz w:val="16"/>
                <w:szCs w:val="16"/>
              </w:rPr>
              <w:t>BORSATO, Ronald</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72DDFF7" w14:textId="77777777" w:rsidR="009B546A" w:rsidRPr="001B1679" w:rsidRDefault="009B546A" w:rsidP="00C11620">
            <w:pPr>
              <w:pStyle w:val="TAL"/>
              <w:keepNext w:val="0"/>
              <w:rPr>
                <w:sz w:val="16"/>
                <w:szCs w:val="16"/>
              </w:rPr>
            </w:pPr>
            <w:r w:rsidRPr="001B1679">
              <w:rPr>
                <w:sz w:val="16"/>
                <w:szCs w:val="16"/>
              </w:rPr>
              <w:t>AT&amp;T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5F5D57B"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30BA5D9"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50E671B0"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A45071"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AEE148" w14:textId="77777777" w:rsidR="009B546A" w:rsidRPr="001B1679" w:rsidRDefault="009B546A" w:rsidP="00C11620">
            <w:pPr>
              <w:pStyle w:val="TAL"/>
              <w:keepNext w:val="0"/>
              <w:rPr>
                <w:sz w:val="16"/>
                <w:szCs w:val="16"/>
              </w:rPr>
            </w:pPr>
            <w:r w:rsidRPr="001B1679">
              <w:rPr>
                <w:sz w:val="16"/>
                <w:szCs w:val="16"/>
              </w:rPr>
              <w:t>re-elected at RAN#99 2nd term</w:t>
            </w:r>
          </w:p>
        </w:tc>
      </w:tr>
      <w:tr w:rsidR="009B546A" w14:paraId="1B6F1E3D"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03277FA6" w14:textId="77777777" w:rsidR="009B546A" w:rsidRPr="001B1679" w:rsidRDefault="009B546A" w:rsidP="00C11620">
            <w:pPr>
              <w:pStyle w:val="TAL"/>
              <w:keepNext w:val="0"/>
              <w:rPr>
                <w:sz w:val="16"/>
                <w:szCs w:val="16"/>
              </w:rPr>
            </w:pPr>
            <w:r w:rsidRPr="001B1679">
              <w:rPr>
                <w:sz w:val="16"/>
                <w:szCs w:val="16"/>
              </w:rPr>
              <w:t>TSG RAN</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D58AED7"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E383609" w14:textId="77777777" w:rsidR="009B546A" w:rsidRPr="001B1679" w:rsidRDefault="009B546A" w:rsidP="00C11620">
            <w:pPr>
              <w:pStyle w:val="TAL"/>
              <w:keepNext w:val="0"/>
              <w:rPr>
                <w:sz w:val="16"/>
                <w:szCs w:val="16"/>
              </w:rPr>
            </w:pPr>
            <w:r w:rsidRPr="001B1679">
              <w:rPr>
                <w:sz w:val="16"/>
                <w:szCs w:val="16"/>
              </w:rPr>
              <w:t>KLATT, Axel</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D7DF67F" w14:textId="77777777" w:rsidR="009B546A" w:rsidRPr="001B1679" w:rsidRDefault="009B546A" w:rsidP="00C11620">
            <w:pPr>
              <w:pStyle w:val="TAL"/>
              <w:keepNext w:val="0"/>
              <w:rPr>
                <w:sz w:val="16"/>
                <w:szCs w:val="16"/>
              </w:rPr>
            </w:pPr>
            <w:r w:rsidRPr="001B1679">
              <w:rPr>
                <w:sz w:val="16"/>
                <w:szCs w:val="16"/>
              </w:rPr>
              <w:t>Deutsche Telekom AG</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4665075"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4298F1E" w14:textId="77777777" w:rsidR="009B546A" w:rsidRPr="001B1679" w:rsidRDefault="009B546A" w:rsidP="00C11620">
            <w:pPr>
              <w:pStyle w:val="TAL"/>
              <w:keepNext w:val="0"/>
              <w:rPr>
                <w:sz w:val="16"/>
                <w:szCs w:val="16"/>
              </w:rPr>
            </w:pPr>
            <w:r w:rsidRPr="001B1679">
              <w:rPr>
                <w:sz w:val="16"/>
                <w:szCs w:val="16"/>
              </w:rPr>
              <w:t>+4922818118015</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096439FC" w14:textId="77777777" w:rsidR="009B546A" w:rsidRPr="001B1679" w:rsidRDefault="009B546A" w:rsidP="00C11620">
            <w:pPr>
              <w:pStyle w:val="TAL"/>
              <w:keepNext w:val="0"/>
              <w:rPr>
                <w:sz w:val="16"/>
                <w:szCs w:val="16"/>
              </w:rPr>
            </w:pPr>
            <w:r w:rsidRPr="001B1679">
              <w:rPr>
                <w:sz w:val="16"/>
                <w:szCs w:val="16"/>
              </w:rPr>
              <w:t>+491715229937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1121FB"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51852E" w14:textId="77777777" w:rsidR="009B546A" w:rsidRPr="001B1679" w:rsidRDefault="009B546A" w:rsidP="00C11620">
            <w:pPr>
              <w:pStyle w:val="TAL"/>
              <w:keepNext w:val="0"/>
              <w:rPr>
                <w:sz w:val="16"/>
                <w:szCs w:val="16"/>
              </w:rPr>
            </w:pPr>
            <w:r w:rsidRPr="001B1679">
              <w:rPr>
                <w:sz w:val="16"/>
                <w:szCs w:val="16"/>
              </w:rPr>
              <w:t>re-elected at RAN#99 2nd term</w:t>
            </w:r>
          </w:p>
        </w:tc>
      </w:tr>
      <w:tr w:rsidR="009B546A" w14:paraId="12FBA7E0"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10E7CC8D" w14:textId="77777777" w:rsidR="009B546A" w:rsidRPr="001B1679" w:rsidRDefault="009B546A" w:rsidP="00C11620">
            <w:pPr>
              <w:pStyle w:val="TAL"/>
              <w:keepNext w:val="0"/>
              <w:rPr>
                <w:sz w:val="16"/>
                <w:szCs w:val="16"/>
              </w:rPr>
            </w:pPr>
            <w:r w:rsidRPr="001B1679">
              <w:rPr>
                <w:sz w:val="16"/>
                <w:szCs w:val="16"/>
              </w:rPr>
              <w:t>TSG RAN</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79EEE27"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7231919" w14:textId="77777777" w:rsidR="009B546A" w:rsidRPr="001B1679" w:rsidRDefault="009B546A" w:rsidP="00C11620">
            <w:pPr>
              <w:pStyle w:val="TAL"/>
              <w:keepNext w:val="0"/>
              <w:rPr>
                <w:sz w:val="16"/>
                <w:szCs w:val="16"/>
              </w:rPr>
            </w:pPr>
            <w:r w:rsidRPr="001B1679">
              <w:rPr>
                <w:sz w:val="16"/>
                <w:szCs w:val="16"/>
              </w:rPr>
              <w:t>KRAUSE, Joern</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886A023"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FBA2034"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2723B4A" w14:textId="77777777" w:rsidR="009B546A" w:rsidRPr="001B1679" w:rsidRDefault="009B546A" w:rsidP="00C11620">
            <w:pPr>
              <w:pStyle w:val="TAL"/>
              <w:keepNext w:val="0"/>
              <w:rPr>
                <w:sz w:val="16"/>
                <w:szCs w:val="16"/>
              </w:rPr>
            </w:pPr>
            <w:r w:rsidRPr="001B1679">
              <w:rPr>
                <w:sz w:val="16"/>
                <w:szCs w:val="16"/>
              </w:rPr>
              <w:t>+33 4 92 94 42 61</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33595BE7" w14:textId="77777777" w:rsidR="009B546A" w:rsidRPr="001B1679" w:rsidRDefault="009B546A" w:rsidP="00C11620">
            <w:pPr>
              <w:pStyle w:val="TAL"/>
              <w:keepNext w:val="0"/>
              <w:rPr>
                <w:sz w:val="16"/>
                <w:szCs w:val="16"/>
              </w:rPr>
            </w:pPr>
            <w:r w:rsidRPr="001B1679">
              <w:rPr>
                <w:sz w:val="16"/>
                <w:szCs w:val="16"/>
              </w:rPr>
              <w:t>+33 607 59 08 45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27747A" w14:textId="77777777" w:rsidR="009B546A" w:rsidRPr="001B1679" w:rsidRDefault="009B546A" w:rsidP="00C11620">
            <w:pPr>
              <w:pStyle w:val="TAL"/>
              <w:keepNext w:val="0"/>
              <w:rPr>
                <w:sz w:val="16"/>
                <w:szCs w:val="16"/>
              </w:rPr>
            </w:pPr>
            <w:r w:rsidRPr="001B1679">
              <w:rPr>
                <w:sz w:val="16"/>
                <w:szCs w:val="16"/>
              </w:rPr>
              <w:t>2009-11-01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AC31B4" w14:textId="77777777" w:rsidR="009B546A" w:rsidRPr="001B1679" w:rsidRDefault="009B546A" w:rsidP="00C11620">
            <w:pPr>
              <w:pStyle w:val="TAL"/>
              <w:keepNext w:val="0"/>
              <w:rPr>
                <w:sz w:val="16"/>
                <w:szCs w:val="16"/>
              </w:rPr>
            </w:pPr>
          </w:p>
        </w:tc>
      </w:tr>
      <w:tr w:rsidR="009B546A" w14:paraId="35D97D50"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5B63FBEA" w14:textId="77777777" w:rsidR="009B546A" w:rsidRPr="001B1679" w:rsidRDefault="009B546A" w:rsidP="00C11620">
            <w:pPr>
              <w:pStyle w:val="TAL"/>
              <w:keepNext w:val="0"/>
              <w:rPr>
                <w:sz w:val="16"/>
                <w:szCs w:val="16"/>
              </w:rPr>
            </w:pPr>
            <w:r w:rsidRPr="001B1679">
              <w:rPr>
                <w:sz w:val="16"/>
                <w:szCs w:val="16"/>
              </w:rPr>
              <w:t>RAN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5C41B0C"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F4E696F" w14:textId="77777777" w:rsidR="009B546A" w:rsidRPr="001B1679" w:rsidRDefault="009B546A" w:rsidP="00C11620">
            <w:pPr>
              <w:pStyle w:val="TAL"/>
              <w:keepNext w:val="0"/>
              <w:rPr>
                <w:sz w:val="16"/>
                <w:szCs w:val="16"/>
              </w:rPr>
            </w:pPr>
            <w:r w:rsidRPr="001B1679">
              <w:rPr>
                <w:sz w:val="16"/>
                <w:szCs w:val="16"/>
              </w:rPr>
              <w:t>KIM, Younsun</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E2FAB81" w14:textId="77777777" w:rsidR="009B546A" w:rsidRPr="001B1679" w:rsidRDefault="009B546A" w:rsidP="00C11620">
            <w:pPr>
              <w:pStyle w:val="TAL"/>
              <w:keepNext w:val="0"/>
              <w:rPr>
                <w:sz w:val="16"/>
                <w:szCs w:val="16"/>
              </w:rPr>
            </w:pPr>
            <w:r w:rsidRPr="001B1679">
              <w:rPr>
                <w:sz w:val="16"/>
                <w:szCs w:val="16"/>
              </w:rPr>
              <w:t>Samsung Electronics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5D34828" w14:textId="77777777" w:rsidR="009B546A" w:rsidRPr="001B1679" w:rsidRDefault="009B546A" w:rsidP="00C11620">
            <w:pPr>
              <w:pStyle w:val="TAL"/>
              <w:keepNext w:val="0"/>
              <w:rPr>
                <w:sz w:val="16"/>
                <w:szCs w:val="16"/>
              </w:rPr>
            </w:pPr>
            <w:r w:rsidRPr="001B1679">
              <w:rPr>
                <w:sz w:val="16"/>
                <w:szCs w:val="16"/>
              </w:rPr>
              <w:t>TTA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5840DA2"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760BD74A" w14:textId="77777777" w:rsidR="009B546A" w:rsidRPr="001B1679" w:rsidRDefault="009B546A" w:rsidP="00C11620">
            <w:pPr>
              <w:pStyle w:val="TAL"/>
              <w:keepNext w:val="0"/>
              <w:rPr>
                <w:sz w:val="16"/>
                <w:szCs w:val="16"/>
              </w:rPr>
            </w:pPr>
            <w:r w:rsidRPr="001B1679">
              <w:rPr>
                <w:sz w:val="16"/>
                <w:szCs w:val="16"/>
              </w:rPr>
              <w:t>+821028762589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4F311D" w14:textId="77777777" w:rsidR="009B546A" w:rsidRPr="001B1679" w:rsidRDefault="009B546A" w:rsidP="00C11620">
            <w:pPr>
              <w:pStyle w:val="TAL"/>
              <w:keepNext w:val="0"/>
              <w:rPr>
                <w:sz w:val="16"/>
                <w:szCs w:val="16"/>
              </w:rPr>
            </w:pPr>
            <w:r w:rsidRPr="001B1679">
              <w:rPr>
                <w:sz w:val="16"/>
                <w:szCs w:val="16"/>
              </w:rPr>
              <w:t>2021-05-11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1BE97E" w14:textId="77777777" w:rsidR="009B546A" w:rsidRPr="001B1679" w:rsidRDefault="009B546A" w:rsidP="00C11620">
            <w:pPr>
              <w:pStyle w:val="TAL"/>
              <w:keepNext w:val="0"/>
              <w:rPr>
                <w:sz w:val="16"/>
                <w:szCs w:val="16"/>
              </w:rPr>
            </w:pPr>
            <w:r w:rsidRPr="001B1679">
              <w:rPr>
                <w:sz w:val="16"/>
                <w:szCs w:val="16"/>
              </w:rPr>
              <w:t>Elected at RAN1#105-e</w:t>
            </w:r>
          </w:p>
        </w:tc>
      </w:tr>
      <w:tr w:rsidR="009B546A" w14:paraId="75D18579"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73A9272C" w14:textId="77777777" w:rsidR="009B546A" w:rsidRPr="001B1679" w:rsidRDefault="009B546A" w:rsidP="00C11620">
            <w:pPr>
              <w:pStyle w:val="TAL"/>
              <w:keepNext w:val="0"/>
              <w:rPr>
                <w:sz w:val="16"/>
                <w:szCs w:val="16"/>
              </w:rPr>
            </w:pPr>
            <w:r w:rsidRPr="001B1679">
              <w:rPr>
                <w:sz w:val="16"/>
                <w:szCs w:val="16"/>
              </w:rPr>
              <w:t>RAN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B50BD45"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379C454" w14:textId="77777777" w:rsidR="009B546A" w:rsidRPr="001B1679" w:rsidRDefault="009B546A" w:rsidP="00C11620">
            <w:pPr>
              <w:pStyle w:val="TAL"/>
              <w:keepNext w:val="0"/>
              <w:rPr>
                <w:sz w:val="16"/>
                <w:szCs w:val="16"/>
              </w:rPr>
            </w:pPr>
            <w:r w:rsidRPr="001B1679">
              <w:rPr>
                <w:sz w:val="16"/>
                <w:szCs w:val="16"/>
              </w:rPr>
              <w:t>MAZZARESE, David</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16D9034" w14:textId="77777777" w:rsidR="009B546A" w:rsidRPr="001B1679" w:rsidRDefault="009B546A" w:rsidP="00C11620">
            <w:pPr>
              <w:pStyle w:val="TAL"/>
              <w:keepNext w:val="0"/>
              <w:rPr>
                <w:sz w:val="16"/>
                <w:szCs w:val="16"/>
              </w:rPr>
            </w:pPr>
            <w:r w:rsidRPr="001B1679">
              <w:rPr>
                <w:sz w:val="16"/>
                <w:szCs w:val="16"/>
              </w:rPr>
              <w:t>Huawei Technologies France</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341CB85"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E2982BB" w14:textId="77777777" w:rsidR="009B546A" w:rsidRPr="001B1679" w:rsidRDefault="009B546A" w:rsidP="00C11620">
            <w:pPr>
              <w:pStyle w:val="TAL"/>
              <w:keepNext w:val="0"/>
              <w:rPr>
                <w:sz w:val="16"/>
                <w:szCs w:val="16"/>
              </w:rPr>
            </w:pPr>
            <w:r w:rsidRPr="001B1679">
              <w:rPr>
                <w:sz w:val="16"/>
                <w:szCs w:val="16"/>
              </w:rPr>
              <w:t>+8613683241255</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198942D6"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D5CBCE" w14:textId="77777777" w:rsidR="009B546A" w:rsidRPr="001B1679" w:rsidRDefault="009B546A" w:rsidP="00C11620">
            <w:pPr>
              <w:pStyle w:val="TAL"/>
              <w:keepNext w:val="0"/>
              <w:rPr>
                <w:sz w:val="16"/>
                <w:szCs w:val="16"/>
              </w:rPr>
            </w:pPr>
            <w:r w:rsidRPr="001B1679">
              <w:rPr>
                <w:sz w:val="16"/>
                <w:szCs w:val="16"/>
              </w:rPr>
              <w:t>2021-10-19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F8834A" w14:textId="77777777" w:rsidR="009B546A" w:rsidRPr="001B1679" w:rsidRDefault="009B546A" w:rsidP="00C11620">
            <w:pPr>
              <w:pStyle w:val="TAL"/>
              <w:keepNext w:val="0"/>
              <w:rPr>
                <w:sz w:val="16"/>
                <w:szCs w:val="16"/>
              </w:rPr>
            </w:pPr>
            <w:r w:rsidRPr="001B1679">
              <w:rPr>
                <w:sz w:val="16"/>
                <w:szCs w:val="16"/>
              </w:rPr>
              <w:t>elected at R1#106-bis-e1st Term</w:t>
            </w:r>
          </w:p>
        </w:tc>
      </w:tr>
      <w:tr w:rsidR="009B546A" w14:paraId="221DC343"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01FA59C3" w14:textId="77777777" w:rsidR="009B546A" w:rsidRPr="001B1679" w:rsidRDefault="009B546A" w:rsidP="00C11620">
            <w:pPr>
              <w:pStyle w:val="TAL"/>
              <w:keepNext w:val="0"/>
              <w:rPr>
                <w:sz w:val="16"/>
                <w:szCs w:val="16"/>
              </w:rPr>
            </w:pPr>
            <w:r w:rsidRPr="001B1679">
              <w:rPr>
                <w:sz w:val="16"/>
                <w:szCs w:val="16"/>
              </w:rPr>
              <w:lastRenderedPageBreak/>
              <w:t>RAN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C524968"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BD70421" w14:textId="77777777" w:rsidR="009B546A" w:rsidRPr="001B1679" w:rsidRDefault="009B546A" w:rsidP="00C11620">
            <w:pPr>
              <w:pStyle w:val="TAL"/>
              <w:keepNext w:val="0"/>
              <w:rPr>
                <w:sz w:val="16"/>
                <w:szCs w:val="16"/>
              </w:rPr>
            </w:pPr>
            <w:r w:rsidRPr="001B1679">
              <w:rPr>
                <w:sz w:val="16"/>
                <w:szCs w:val="16"/>
              </w:rPr>
              <w:t>XU, Xiaodong</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2C665BF" w14:textId="77777777" w:rsidR="009B546A" w:rsidRPr="001B1679" w:rsidRDefault="009B546A" w:rsidP="00C11620">
            <w:pPr>
              <w:pStyle w:val="TAL"/>
              <w:keepNext w:val="0"/>
              <w:rPr>
                <w:sz w:val="16"/>
                <w:szCs w:val="16"/>
              </w:rPr>
            </w:pPr>
            <w:r w:rsidRPr="001B1679">
              <w:rPr>
                <w:sz w:val="16"/>
                <w:szCs w:val="16"/>
              </w:rPr>
              <w:t>CMDI</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039F854"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AF85AE1" w14:textId="77777777" w:rsidR="009B546A" w:rsidRPr="001B1679" w:rsidRDefault="009B546A" w:rsidP="00C11620">
            <w:pPr>
              <w:pStyle w:val="TAL"/>
              <w:keepNext w:val="0"/>
              <w:rPr>
                <w:sz w:val="16"/>
                <w:szCs w:val="16"/>
              </w:rPr>
            </w:pPr>
            <w:r w:rsidRPr="001B1679">
              <w:rPr>
                <w:sz w:val="16"/>
                <w:szCs w:val="16"/>
              </w:rPr>
              <w:t>+86 13601035215</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44C3223C"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052FFE" w14:textId="77777777" w:rsidR="009B546A" w:rsidRPr="001B1679" w:rsidRDefault="009B546A" w:rsidP="00C11620">
            <w:pPr>
              <w:pStyle w:val="TAL"/>
              <w:keepNext w:val="0"/>
              <w:rPr>
                <w:sz w:val="16"/>
                <w:szCs w:val="16"/>
              </w:rPr>
            </w:pPr>
            <w:r w:rsidRPr="001B1679">
              <w:rPr>
                <w:sz w:val="16"/>
                <w:szCs w:val="16"/>
              </w:rPr>
              <w:t>2021-05-14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0ECEBC" w14:textId="77777777" w:rsidR="009B546A" w:rsidRPr="001B1679" w:rsidRDefault="009B546A" w:rsidP="00C11620">
            <w:pPr>
              <w:pStyle w:val="TAL"/>
              <w:keepNext w:val="0"/>
              <w:rPr>
                <w:sz w:val="16"/>
                <w:szCs w:val="16"/>
              </w:rPr>
            </w:pPr>
            <w:r w:rsidRPr="001B1679">
              <w:rPr>
                <w:sz w:val="16"/>
                <w:szCs w:val="16"/>
              </w:rPr>
              <w:t>Elected at RAN1#105-e</w:t>
            </w:r>
          </w:p>
        </w:tc>
      </w:tr>
      <w:tr w:rsidR="009B546A" w14:paraId="67B0AD7B"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6AD8A752" w14:textId="77777777" w:rsidR="009B546A" w:rsidRPr="001B1679" w:rsidRDefault="009B546A" w:rsidP="00C11620">
            <w:pPr>
              <w:pStyle w:val="TAL"/>
              <w:keepNext w:val="0"/>
              <w:rPr>
                <w:sz w:val="16"/>
                <w:szCs w:val="16"/>
              </w:rPr>
            </w:pPr>
            <w:r w:rsidRPr="001B1679">
              <w:rPr>
                <w:sz w:val="16"/>
                <w:szCs w:val="16"/>
              </w:rPr>
              <w:t>RAN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497E7A8"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29EDD0B" w14:textId="77777777" w:rsidR="009B546A" w:rsidRPr="001B1679" w:rsidRDefault="009B546A" w:rsidP="00C11620">
            <w:pPr>
              <w:pStyle w:val="TAL"/>
              <w:keepNext w:val="0"/>
              <w:rPr>
                <w:sz w:val="16"/>
                <w:szCs w:val="16"/>
              </w:rPr>
            </w:pPr>
            <w:r w:rsidRPr="001B1679">
              <w:rPr>
                <w:sz w:val="16"/>
                <w:szCs w:val="16"/>
              </w:rPr>
              <w:t>MERIAS, Patrick</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392ADA3"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D1C1A5B"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A2C1496" w14:textId="77777777" w:rsidR="009B546A" w:rsidRPr="001B1679" w:rsidRDefault="009B546A" w:rsidP="00C11620">
            <w:pPr>
              <w:pStyle w:val="TAL"/>
              <w:keepNext w:val="0"/>
              <w:rPr>
                <w:sz w:val="16"/>
                <w:szCs w:val="16"/>
              </w:rPr>
            </w:pPr>
            <w:r w:rsidRPr="001B1679">
              <w:rPr>
                <w:sz w:val="16"/>
                <w:szCs w:val="16"/>
              </w:rPr>
              <w:t>+33 4 92 94 42 06</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381E9E54" w14:textId="77777777" w:rsidR="009B546A" w:rsidRPr="001B1679" w:rsidRDefault="009B546A" w:rsidP="00C11620">
            <w:pPr>
              <w:pStyle w:val="TAL"/>
              <w:keepNext w:val="0"/>
              <w:rPr>
                <w:sz w:val="16"/>
                <w:szCs w:val="16"/>
              </w:rPr>
            </w:pPr>
            <w:r w:rsidRPr="001B1679">
              <w:rPr>
                <w:sz w:val="16"/>
                <w:szCs w:val="16"/>
              </w:rPr>
              <w:t>+33 6 07 59 08 47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ACBC35" w14:textId="77777777" w:rsidR="009B546A" w:rsidRPr="001B1679" w:rsidRDefault="009B546A" w:rsidP="00C11620">
            <w:pPr>
              <w:pStyle w:val="TAL"/>
              <w:keepNext w:val="0"/>
              <w:rPr>
                <w:sz w:val="16"/>
                <w:szCs w:val="16"/>
              </w:rPr>
            </w:pPr>
            <w:r w:rsidRPr="001B1679">
              <w:rPr>
                <w:sz w:val="16"/>
                <w:szCs w:val="16"/>
              </w:rPr>
              <w:t>2013-10-01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BCFFDE" w14:textId="77777777" w:rsidR="009B546A" w:rsidRPr="001B1679" w:rsidRDefault="009B546A" w:rsidP="00C11620">
            <w:pPr>
              <w:pStyle w:val="TAL"/>
              <w:keepNext w:val="0"/>
              <w:rPr>
                <w:sz w:val="16"/>
                <w:szCs w:val="16"/>
              </w:rPr>
            </w:pPr>
            <w:r w:rsidRPr="001B1679">
              <w:rPr>
                <w:sz w:val="16"/>
                <w:szCs w:val="16"/>
              </w:rPr>
              <w:t>(as ETSI staff)</w:t>
            </w:r>
          </w:p>
        </w:tc>
      </w:tr>
      <w:tr w:rsidR="009B546A" w14:paraId="1C9B930E"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7FFC2C9C" w14:textId="77777777" w:rsidR="009B546A" w:rsidRPr="001B1679" w:rsidRDefault="009B546A" w:rsidP="00C11620">
            <w:pPr>
              <w:pStyle w:val="TAL"/>
              <w:keepNext w:val="0"/>
              <w:rPr>
                <w:sz w:val="16"/>
                <w:szCs w:val="16"/>
              </w:rPr>
            </w:pPr>
            <w:r w:rsidRPr="001B1679">
              <w:rPr>
                <w:sz w:val="16"/>
                <w:szCs w:val="16"/>
              </w:rPr>
              <w:t>RAN WG2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8485037"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93A050D" w14:textId="77777777" w:rsidR="009B546A" w:rsidRPr="001B1679" w:rsidRDefault="009B546A" w:rsidP="00C11620">
            <w:pPr>
              <w:pStyle w:val="TAL"/>
              <w:keepNext w:val="0"/>
              <w:rPr>
                <w:sz w:val="16"/>
                <w:szCs w:val="16"/>
              </w:rPr>
            </w:pPr>
            <w:r w:rsidRPr="001B1679">
              <w:rPr>
                <w:sz w:val="16"/>
                <w:szCs w:val="16"/>
              </w:rPr>
              <w:t>JOHANSSON, Johan</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1E0B0F8" w14:textId="77777777" w:rsidR="009B546A" w:rsidRPr="001B1679" w:rsidRDefault="009B546A" w:rsidP="00C11620">
            <w:pPr>
              <w:pStyle w:val="TAL"/>
              <w:keepNext w:val="0"/>
              <w:rPr>
                <w:sz w:val="16"/>
                <w:szCs w:val="16"/>
              </w:rPr>
            </w:pPr>
            <w:r w:rsidRPr="001B1679">
              <w:rPr>
                <w:sz w:val="16"/>
                <w:szCs w:val="16"/>
              </w:rPr>
              <w:t>MediaTek Beijing Inc.</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3F1ED7D"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330B49F" w14:textId="77777777" w:rsidR="009B546A" w:rsidRPr="001B1679" w:rsidRDefault="009B546A" w:rsidP="00C11620">
            <w:pPr>
              <w:pStyle w:val="TAL"/>
              <w:keepNext w:val="0"/>
              <w:rPr>
                <w:sz w:val="16"/>
                <w:szCs w:val="16"/>
              </w:rPr>
            </w:pPr>
            <w:r w:rsidRPr="001B1679">
              <w:rPr>
                <w:sz w:val="16"/>
                <w:szCs w:val="16"/>
              </w:rPr>
              <w:t>+46700962260</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6E8DF3ED"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D3C5D4"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59443D" w14:textId="77777777" w:rsidR="009B546A" w:rsidRPr="001B1679" w:rsidRDefault="009B546A" w:rsidP="00C11620">
            <w:pPr>
              <w:pStyle w:val="TAL"/>
              <w:keepNext w:val="0"/>
              <w:rPr>
                <w:sz w:val="16"/>
                <w:szCs w:val="16"/>
              </w:rPr>
            </w:pPr>
            <w:r w:rsidRPr="001B1679">
              <w:rPr>
                <w:sz w:val="16"/>
                <w:szCs w:val="16"/>
              </w:rPr>
              <w:t>re-elected at R2#115-e 2nd term</w:t>
            </w:r>
          </w:p>
        </w:tc>
      </w:tr>
      <w:tr w:rsidR="009B546A" w14:paraId="656B521D"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17655116" w14:textId="77777777" w:rsidR="009B546A" w:rsidRPr="001B1679" w:rsidRDefault="009B546A" w:rsidP="00C11620">
            <w:pPr>
              <w:pStyle w:val="TAL"/>
              <w:keepNext w:val="0"/>
              <w:rPr>
                <w:sz w:val="16"/>
                <w:szCs w:val="16"/>
              </w:rPr>
            </w:pPr>
            <w:r w:rsidRPr="001B1679">
              <w:rPr>
                <w:sz w:val="16"/>
                <w:szCs w:val="16"/>
              </w:rPr>
              <w:t>RAN WG2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4E47A08"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C2A51DB" w14:textId="77777777" w:rsidR="009B546A" w:rsidRPr="001B1679" w:rsidRDefault="009B546A" w:rsidP="00C11620">
            <w:pPr>
              <w:pStyle w:val="TAL"/>
              <w:keepNext w:val="0"/>
              <w:rPr>
                <w:sz w:val="16"/>
                <w:szCs w:val="16"/>
              </w:rPr>
            </w:pPr>
            <w:r w:rsidRPr="001B1679">
              <w:rPr>
                <w:sz w:val="16"/>
                <w:szCs w:val="16"/>
              </w:rPr>
              <w:t>PAROLARI, Sergio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E932D4E" w14:textId="77777777" w:rsidR="009B546A" w:rsidRPr="001B1679" w:rsidRDefault="009B546A" w:rsidP="00C11620">
            <w:pPr>
              <w:pStyle w:val="TAL"/>
              <w:keepNext w:val="0"/>
              <w:rPr>
                <w:sz w:val="16"/>
                <w:szCs w:val="16"/>
              </w:rPr>
            </w:pPr>
            <w:r w:rsidRPr="001B1679">
              <w:rPr>
                <w:sz w:val="16"/>
                <w:szCs w:val="16"/>
              </w:rPr>
              <w:t>ZTE Corporation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F3DCECB"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1332A32"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02E6A1F3" w14:textId="77777777" w:rsidR="009B546A" w:rsidRPr="001B1679" w:rsidRDefault="009B546A" w:rsidP="00C11620">
            <w:pPr>
              <w:pStyle w:val="TAL"/>
              <w:keepNext w:val="0"/>
              <w:rPr>
                <w:sz w:val="16"/>
                <w:szCs w:val="16"/>
              </w:rPr>
            </w:pPr>
            <w:r w:rsidRPr="001B1679">
              <w:rPr>
                <w:sz w:val="16"/>
                <w:szCs w:val="16"/>
              </w:rPr>
              <w:t>+39 3395658207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DF9C53"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7D0D12" w14:textId="77777777" w:rsidR="009B546A" w:rsidRPr="001B1679" w:rsidRDefault="009B546A" w:rsidP="00C11620">
            <w:pPr>
              <w:pStyle w:val="TAL"/>
              <w:keepNext w:val="0"/>
              <w:rPr>
                <w:sz w:val="16"/>
                <w:szCs w:val="16"/>
              </w:rPr>
            </w:pPr>
            <w:r w:rsidRPr="001B1679">
              <w:rPr>
                <w:sz w:val="16"/>
                <w:szCs w:val="16"/>
              </w:rPr>
              <w:t>re-elected at R2#115-e 2nd term</w:t>
            </w:r>
          </w:p>
        </w:tc>
      </w:tr>
      <w:tr w:rsidR="009B546A" w14:paraId="17C46787"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613A15FF" w14:textId="77777777" w:rsidR="009B546A" w:rsidRPr="001B1679" w:rsidRDefault="009B546A" w:rsidP="00C11620">
            <w:pPr>
              <w:pStyle w:val="TAL"/>
              <w:keepNext w:val="0"/>
              <w:rPr>
                <w:sz w:val="16"/>
                <w:szCs w:val="16"/>
              </w:rPr>
            </w:pPr>
            <w:r w:rsidRPr="001B1679">
              <w:rPr>
                <w:sz w:val="16"/>
                <w:szCs w:val="16"/>
              </w:rPr>
              <w:t>RAN WG2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C6AD452"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9600ADA" w14:textId="77777777" w:rsidR="009B546A" w:rsidRPr="001B1679" w:rsidRDefault="009B546A" w:rsidP="00C11620">
            <w:pPr>
              <w:pStyle w:val="TAL"/>
              <w:keepNext w:val="0"/>
              <w:rPr>
                <w:sz w:val="16"/>
                <w:szCs w:val="16"/>
              </w:rPr>
            </w:pPr>
            <w:r w:rsidRPr="001B1679">
              <w:rPr>
                <w:sz w:val="16"/>
                <w:szCs w:val="16"/>
              </w:rPr>
              <w:t>HENTTONEN, Tero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48D4ED2" w14:textId="77777777" w:rsidR="009B546A" w:rsidRPr="001B1679" w:rsidRDefault="009B546A" w:rsidP="00C11620">
            <w:pPr>
              <w:pStyle w:val="TAL"/>
              <w:keepNext w:val="0"/>
              <w:rPr>
                <w:sz w:val="16"/>
                <w:szCs w:val="16"/>
              </w:rPr>
            </w:pPr>
            <w:r w:rsidRPr="001B1679">
              <w:rPr>
                <w:sz w:val="16"/>
                <w:szCs w:val="16"/>
              </w:rPr>
              <w:t>Nokia Corporation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C15B16B"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7443BB4" w14:textId="77777777" w:rsidR="009B546A" w:rsidRPr="001B1679" w:rsidRDefault="009B546A" w:rsidP="00C11620">
            <w:pPr>
              <w:pStyle w:val="TAL"/>
              <w:keepNext w:val="0"/>
              <w:rPr>
                <w:sz w:val="16"/>
                <w:szCs w:val="16"/>
              </w:rPr>
            </w:pPr>
            <w:r w:rsidRPr="001B1679">
              <w:rPr>
                <w:sz w:val="16"/>
                <w:szCs w:val="16"/>
              </w:rPr>
              <w:t>+358504836369</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2FB3162C"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666F27"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C2E47C" w14:textId="77777777" w:rsidR="009B546A" w:rsidRPr="001B1679" w:rsidRDefault="009B546A" w:rsidP="00C11620">
            <w:pPr>
              <w:pStyle w:val="TAL"/>
              <w:keepNext w:val="0"/>
              <w:rPr>
                <w:sz w:val="16"/>
                <w:szCs w:val="16"/>
              </w:rPr>
            </w:pPr>
            <w:r w:rsidRPr="001B1679">
              <w:rPr>
                <w:sz w:val="16"/>
                <w:szCs w:val="16"/>
              </w:rPr>
              <w:t>re-elected at R2#115-e 2nd term</w:t>
            </w:r>
          </w:p>
        </w:tc>
      </w:tr>
      <w:tr w:rsidR="009B546A" w14:paraId="447D36F2"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64C470E5" w14:textId="77777777" w:rsidR="009B546A" w:rsidRPr="001B1679" w:rsidRDefault="009B546A" w:rsidP="00C11620">
            <w:pPr>
              <w:pStyle w:val="TAL"/>
              <w:keepNext w:val="0"/>
              <w:rPr>
                <w:sz w:val="16"/>
                <w:szCs w:val="16"/>
              </w:rPr>
            </w:pPr>
            <w:r w:rsidRPr="001B1679">
              <w:rPr>
                <w:sz w:val="16"/>
                <w:szCs w:val="16"/>
              </w:rPr>
              <w:t>RAN WG2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F2BECA3"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3221530" w14:textId="77777777" w:rsidR="009B546A" w:rsidRPr="001B1679" w:rsidRDefault="009B546A" w:rsidP="00C11620">
            <w:pPr>
              <w:pStyle w:val="TAL"/>
              <w:keepNext w:val="0"/>
              <w:rPr>
                <w:sz w:val="16"/>
                <w:szCs w:val="16"/>
              </w:rPr>
            </w:pPr>
            <w:r w:rsidRPr="001B1679">
              <w:rPr>
                <w:sz w:val="16"/>
                <w:szCs w:val="16"/>
              </w:rPr>
              <w:t>KORHONEN, Juha</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D93A276"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3CC6268"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2E80BF2" w14:textId="77777777" w:rsidR="009B546A" w:rsidRPr="001B1679" w:rsidRDefault="009B546A" w:rsidP="00C11620">
            <w:pPr>
              <w:pStyle w:val="TAL"/>
              <w:keepNext w:val="0"/>
              <w:rPr>
                <w:sz w:val="16"/>
                <w:szCs w:val="16"/>
              </w:rPr>
            </w:pPr>
            <w:r w:rsidRPr="001B1679">
              <w:rPr>
                <w:sz w:val="16"/>
                <w:szCs w:val="16"/>
              </w:rPr>
              <w:t>+33 4 92 94 43 52</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0B1F066E" w14:textId="77777777" w:rsidR="009B546A" w:rsidRPr="001B1679" w:rsidRDefault="009B546A" w:rsidP="00C11620">
            <w:pPr>
              <w:pStyle w:val="TAL"/>
              <w:keepNext w:val="0"/>
              <w:rPr>
                <w:sz w:val="16"/>
                <w:szCs w:val="16"/>
              </w:rPr>
            </w:pPr>
            <w:r w:rsidRPr="001B1679">
              <w:rPr>
                <w:sz w:val="16"/>
                <w:szCs w:val="16"/>
              </w:rPr>
              <w:t>06 74 40 83 78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465053" w14:textId="77777777" w:rsidR="009B546A" w:rsidRPr="001B1679" w:rsidRDefault="009B546A" w:rsidP="00C11620">
            <w:pPr>
              <w:pStyle w:val="TAL"/>
              <w:keepNext w:val="0"/>
              <w:rPr>
                <w:sz w:val="16"/>
                <w:szCs w:val="16"/>
              </w:rPr>
            </w:pPr>
            <w:r w:rsidRPr="001B1679">
              <w:rPr>
                <w:sz w:val="16"/>
                <w:szCs w:val="16"/>
              </w:rPr>
              <w:t>2017-01-01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8459FD" w14:textId="77777777" w:rsidR="009B546A" w:rsidRPr="001B1679" w:rsidRDefault="009B546A" w:rsidP="00C11620">
            <w:pPr>
              <w:pStyle w:val="TAL"/>
              <w:keepNext w:val="0"/>
              <w:rPr>
                <w:sz w:val="16"/>
                <w:szCs w:val="16"/>
              </w:rPr>
            </w:pPr>
          </w:p>
        </w:tc>
      </w:tr>
      <w:tr w:rsidR="009B546A" w14:paraId="6B1254DF"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12B1BB4E" w14:textId="77777777" w:rsidR="009B546A" w:rsidRPr="001B1679" w:rsidRDefault="009B546A" w:rsidP="00C11620">
            <w:pPr>
              <w:pStyle w:val="TAL"/>
              <w:keepNext w:val="0"/>
              <w:rPr>
                <w:sz w:val="16"/>
                <w:szCs w:val="16"/>
              </w:rPr>
            </w:pPr>
            <w:r w:rsidRPr="001B1679">
              <w:rPr>
                <w:sz w:val="16"/>
                <w:szCs w:val="16"/>
              </w:rPr>
              <w:t>RAN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76B6D90"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F56F910" w14:textId="77777777" w:rsidR="009B546A" w:rsidRPr="001B1679" w:rsidRDefault="009B546A" w:rsidP="00C11620">
            <w:pPr>
              <w:pStyle w:val="TAL"/>
              <w:keepNext w:val="0"/>
              <w:rPr>
                <w:sz w:val="16"/>
                <w:szCs w:val="16"/>
              </w:rPr>
            </w:pPr>
            <w:r w:rsidRPr="001B1679">
              <w:rPr>
                <w:sz w:val="16"/>
                <w:szCs w:val="16"/>
              </w:rPr>
              <w:t>GAO, Yin</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69DCD27" w14:textId="77777777" w:rsidR="009B546A" w:rsidRPr="001B1679" w:rsidRDefault="009B546A" w:rsidP="00C11620">
            <w:pPr>
              <w:pStyle w:val="TAL"/>
              <w:keepNext w:val="0"/>
              <w:rPr>
                <w:sz w:val="16"/>
                <w:szCs w:val="16"/>
              </w:rPr>
            </w:pPr>
            <w:r w:rsidRPr="001B1679">
              <w:rPr>
                <w:sz w:val="16"/>
                <w:szCs w:val="16"/>
              </w:rPr>
              <w:t>ZTE Corporation.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ED43234"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D96B0FC" w14:textId="77777777" w:rsidR="009B546A" w:rsidRPr="001B1679" w:rsidRDefault="009B546A" w:rsidP="00C11620">
            <w:pPr>
              <w:pStyle w:val="TAL"/>
              <w:keepNext w:val="0"/>
              <w:rPr>
                <w:sz w:val="16"/>
                <w:szCs w:val="16"/>
              </w:rPr>
            </w:pPr>
            <w:r w:rsidRPr="001B1679">
              <w:rPr>
                <w:sz w:val="16"/>
                <w:szCs w:val="16"/>
              </w:rPr>
              <w:t>+86-021-68895728</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391080F3"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2FB61B" w14:textId="77777777" w:rsidR="009B546A" w:rsidRPr="001B1679" w:rsidRDefault="009B546A" w:rsidP="00C11620">
            <w:pPr>
              <w:pStyle w:val="TAL"/>
              <w:keepNext w:val="0"/>
              <w:rPr>
                <w:sz w:val="16"/>
                <w:szCs w:val="16"/>
              </w:rPr>
            </w:pPr>
            <w:r w:rsidRPr="001B1679">
              <w:rPr>
                <w:sz w:val="16"/>
                <w:szCs w:val="16"/>
              </w:rPr>
              <w:t>2021-05-28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69FCC1" w14:textId="77777777" w:rsidR="009B546A" w:rsidRPr="001B1679" w:rsidRDefault="009B546A" w:rsidP="00C11620">
            <w:pPr>
              <w:pStyle w:val="TAL"/>
              <w:keepNext w:val="0"/>
              <w:rPr>
                <w:sz w:val="16"/>
                <w:szCs w:val="16"/>
              </w:rPr>
            </w:pPr>
            <w:r w:rsidRPr="001B1679">
              <w:rPr>
                <w:sz w:val="16"/>
                <w:szCs w:val="16"/>
              </w:rPr>
              <w:t>Elected at RAN3#112-e</w:t>
            </w:r>
          </w:p>
        </w:tc>
      </w:tr>
      <w:tr w:rsidR="009B546A" w14:paraId="5E42A7B0"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394EEA45" w14:textId="77777777" w:rsidR="009B546A" w:rsidRPr="001B1679" w:rsidRDefault="009B546A" w:rsidP="00C11620">
            <w:pPr>
              <w:pStyle w:val="TAL"/>
              <w:keepNext w:val="0"/>
              <w:rPr>
                <w:sz w:val="16"/>
                <w:szCs w:val="16"/>
              </w:rPr>
            </w:pPr>
            <w:r w:rsidRPr="001B1679">
              <w:rPr>
                <w:sz w:val="16"/>
                <w:szCs w:val="16"/>
              </w:rPr>
              <w:t>RAN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37E2B44"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A4E8D25" w14:textId="77777777" w:rsidR="009B546A" w:rsidRPr="001B1679" w:rsidRDefault="009B546A" w:rsidP="00C11620">
            <w:pPr>
              <w:pStyle w:val="TAL"/>
              <w:keepNext w:val="0"/>
              <w:rPr>
                <w:sz w:val="16"/>
                <w:szCs w:val="16"/>
              </w:rPr>
            </w:pPr>
            <w:r w:rsidRPr="001B1679">
              <w:rPr>
                <w:sz w:val="16"/>
                <w:szCs w:val="16"/>
              </w:rPr>
              <w:t>CAO, Gen</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2899C2E" w14:textId="77777777" w:rsidR="009B546A" w:rsidRPr="001B1679" w:rsidRDefault="009B546A" w:rsidP="00C11620">
            <w:pPr>
              <w:pStyle w:val="TAL"/>
              <w:keepNext w:val="0"/>
              <w:rPr>
                <w:sz w:val="16"/>
                <w:szCs w:val="16"/>
              </w:rPr>
            </w:pPr>
            <w:r w:rsidRPr="001B1679">
              <w:rPr>
                <w:sz w:val="16"/>
                <w:szCs w:val="16"/>
              </w:rPr>
              <w:t>China Unicom</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4398574"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DC1669E" w14:textId="77777777" w:rsidR="009B546A" w:rsidRPr="001B1679" w:rsidRDefault="009B546A" w:rsidP="00C11620">
            <w:pPr>
              <w:pStyle w:val="TAL"/>
              <w:keepNext w:val="0"/>
              <w:rPr>
                <w:sz w:val="16"/>
                <w:szCs w:val="16"/>
              </w:rPr>
            </w:pPr>
            <w:r w:rsidRPr="001B1679">
              <w:rPr>
                <w:sz w:val="16"/>
                <w:szCs w:val="16"/>
              </w:rPr>
              <w:t>+861068799999</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0F8A8D13" w14:textId="77777777" w:rsidR="009B546A" w:rsidRPr="001B1679" w:rsidRDefault="009B546A" w:rsidP="00C11620">
            <w:pPr>
              <w:pStyle w:val="TAL"/>
              <w:keepNext w:val="0"/>
              <w:rPr>
                <w:sz w:val="16"/>
                <w:szCs w:val="16"/>
              </w:rPr>
            </w:pPr>
            <w:r w:rsidRPr="001B1679">
              <w:rPr>
                <w:sz w:val="16"/>
                <w:szCs w:val="16"/>
              </w:rPr>
              <w:t>+8618601102361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52C4EE" w14:textId="77777777" w:rsidR="009B546A" w:rsidRPr="001B1679" w:rsidRDefault="009B546A" w:rsidP="00C11620">
            <w:pPr>
              <w:pStyle w:val="TAL"/>
              <w:keepNext w:val="0"/>
              <w:rPr>
                <w:sz w:val="16"/>
                <w:szCs w:val="16"/>
              </w:rPr>
            </w:pPr>
            <w:r w:rsidRPr="001B1679">
              <w:rPr>
                <w:sz w:val="16"/>
                <w:szCs w:val="16"/>
              </w:rPr>
              <w:t>2021-08-18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59ACAF" w14:textId="77777777" w:rsidR="009B546A" w:rsidRPr="001B1679" w:rsidRDefault="009B546A" w:rsidP="00C11620">
            <w:pPr>
              <w:pStyle w:val="TAL"/>
              <w:keepNext w:val="0"/>
              <w:rPr>
                <w:sz w:val="16"/>
                <w:szCs w:val="16"/>
              </w:rPr>
            </w:pPr>
            <w:r w:rsidRPr="001B1679">
              <w:rPr>
                <w:sz w:val="16"/>
                <w:szCs w:val="16"/>
              </w:rPr>
              <w:t>Elected at RAN3#113-e</w:t>
            </w:r>
          </w:p>
        </w:tc>
      </w:tr>
      <w:tr w:rsidR="009B546A" w14:paraId="502097AB"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3E27FD5A" w14:textId="77777777" w:rsidR="009B546A" w:rsidRPr="001B1679" w:rsidRDefault="009B546A" w:rsidP="00C11620">
            <w:pPr>
              <w:pStyle w:val="TAL"/>
              <w:keepNext w:val="0"/>
              <w:rPr>
                <w:sz w:val="16"/>
                <w:szCs w:val="16"/>
              </w:rPr>
            </w:pPr>
            <w:r w:rsidRPr="001B1679">
              <w:rPr>
                <w:sz w:val="16"/>
                <w:szCs w:val="16"/>
              </w:rPr>
              <w:t>RAN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F2F4D8C"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4BEC441" w14:textId="77777777" w:rsidR="009B546A" w:rsidRPr="001B1679" w:rsidRDefault="009B546A" w:rsidP="00C11620">
            <w:pPr>
              <w:pStyle w:val="TAL"/>
              <w:keepNext w:val="0"/>
              <w:rPr>
                <w:sz w:val="16"/>
                <w:szCs w:val="16"/>
              </w:rPr>
            </w:pPr>
            <w:r w:rsidRPr="001B1679">
              <w:rPr>
                <w:sz w:val="16"/>
                <w:szCs w:val="16"/>
              </w:rPr>
              <w:t>CENTONZA, Angelo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57BEDFE" w14:textId="77777777" w:rsidR="009B546A" w:rsidRPr="001B1679" w:rsidRDefault="009B546A" w:rsidP="00C11620">
            <w:pPr>
              <w:pStyle w:val="TAL"/>
              <w:keepNext w:val="0"/>
              <w:rPr>
                <w:sz w:val="16"/>
                <w:szCs w:val="16"/>
              </w:rPr>
            </w:pPr>
            <w:r w:rsidRPr="001B1679">
              <w:rPr>
                <w:sz w:val="16"/>
                <w:szCs w:val="16"/>
              </w:rPr>
              <w:t>Ericsson Limited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E661732"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949E8B" w14:textId="77777777" w:rsidR="009B546A" w:rsidRPr="001B1679" w:rsidRDefault="009B546A" w:rsidP="00C11620">
            <w:pPr>
              <w:pStyle w:val="TAL"/>
              <w:keepNext w:val="0"/>
              <w:rPr>
                <w:sz w:val="16"/>
                <w:szCs w:val="16"/>
              </w:rPr>
            </w:pPr>
            <w:r w:rsidRPr="001B1679">
              <w:rPr>
                <w:sz w:val="16"/>
                <w:szCs w:val="16"/>
              </w:rPr>
              <w:t>+34653925081</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49934257" w14:textId="77777777" w:rsidR="009B546A" w:rsidRPr="001B1679" w:rsidRDefault="009B546A" w:rsidP="00C11620">
            <w:pPr>
              <w:pStyle w:val="TAL"/>
              <w:keepNext w:val="0"/>
              <w:rPr>
                <w:sz w:val="16"/>
                <w:szCs w:val="16"/>
              </w:rPr>
            </w:pPr>
            <w:r w:rsidRPr="001B1679">
              <w:rPr>
                <w:sz w:val="16"/>
                <w:szCs w:val="16"/>
              </w:rPr>
              <w:t>+34653925081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64E996" w14:textId="77777777" w:rsidR="009B546A" w:rsidRPr="001B1679" w:rsidRDefault="009B546A" w:rsidP="00C11620">
            <w:pPr>
              <w:pStyle w:val="TAL"/>
              <w:keepNext w:val="0"/>
              <w:rPr>
                <w:sz w:val="16"/>
                <w:szCs w:val="16"/>
              </w:rPr>
            </w:pPr>
            <w:r w:rsidRPr="001B1679">
              <w:rPr>
                <w:sz w:val="16"/>
                <w:szCs w:val="16"/>
              </w:rPr>
              <w:t>2021-05-28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61DB24" w14:textId="77777777" w:rsidR="009B546A" w:rsidRPr="001B1679" w:rsidRDefault="009B546A" w:rsidP="00C11620">
            <w:pPr>
              <w:pStyle w:val="TAL"/>
              <w:keepNext w:val="0"/>
              <w:rPr>
                <w:sz w:val="16"/>
                <w:szCs w:val="16"/>
              </w:rPr>
            </w:pPr>
            <w:r w:rsidRPr="001B1679">
              <w:rPr>
                <w:sz w:val="16"/>
                <w:szCs w:val="16"/>
              </w:rPr>
              <w:t>Elected at RAN3#112-e</w:t>
            </w:r>
          </w:p>
        </w:tc>
      </w:tr>
      <w:tr w:rsidR="009B546A" w14:paraId="47B5581E"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0D675FAE" w14:textId="77777777" w:rsidR="009B546A" w:rsidRPr="001B1679" w:rsidRDefault="009B546A" w:rsidP="00C11620">
            <w:pPr>
              <w:pStyle w:val="TAL"/>
              <w:keepNext w:val="0"/>
              <w:rPr>
                <w:sz w:val="16"/>
                <w:szCs w:val="16"/>
              </w:rPr>
            </w:pPr>
            <w:r w:rsidRPr="001B1679">
              <w:rPr>
                <w:sz w:val="16"/>
                <w:szCs w:val="16"/>
              </w:rPr>
              <w:t>RAN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1CE408B"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08F0662" w14:textId="77777777" w:rsidR="009B546A" w:rsidRPr="001B1679" w:rsidRDefault="009B546A" w:rsidP="00C11620">
            <w:pPr>
              <w:pStyle w:val="TAL"/>
              <w:keepNext w:val="0"/>
              <w:rPr>
                <w:sz w:val="16"/>
                <w:szCs w:val="16"/>
              </w:rPr>
            </w:pPr>
            <w:r w:rsidRPr="001B1679">
              <w:rPr>
                <w:sz w:val="16"/>
                <w:szCs w:val="16"/>
              </w:rPr>
              <w:t>SHIM, Seonggu</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9F4E167"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277F361"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EC0843D"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4A9DF440"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B00ECC" w14:textId="77777777" w:rsidR="009B546A" w:rsidRPr="001B1679" w:rsidRDefault="009B546A" w:rsidP="00C11620">
            <w:pPr>
              <w:pStyle w:val="TAL"/>
              <w:keepNext w:val="0"/>
              <w:rPr>
                <w:sz w:val="16"/>
                <w:szCs w:val="16"/>
              </w:rPr>
            </w:pPr>
            <w:r w:rsidRPr="001B1679">
              <w:rPr>
                <w:sz w:val="16"/>
                <w:szCs w:val="16"/>
              </w:rPr>
              <w:t>2023-01-02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346FE5" w14:textId="77777777" w:rsidR="009B546A" w:rsidRPr="001B1679" w:rsidRDefault="009B546A" w:rsidP="00C11620">
            <w:pPr>
              <w:pStyle w:val="TAL"/>
              <w:keepNext w:val="0"/>
              <w:rPr>
                <w:sz w:val="16"/>
                <w:szCs w:val="16"/>
              </w:rPr>
            </w:pPr>
          </w:p>
        </w:tc>
      </w:tr>
      <w:tr w:rsidR="009B546A" w14:paraId="1DF7A703"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13024C05" w14:textId="77777777" w:rsidR="009B546A" w:rsidRPr="001B1679" w:rsidRDefault="009B546A" w:rsidP="00C11620">
            <w:pPr>
              <w:pStyle w:val="TAL"/>
              <w:keepNext w:val="0"/>
              <w:rPr>
                <w:sz w:val="16"/>
                <w:szCs w:val="16"/>
              </w:rPr>
            </w:pPr>
            <w:r w:rsidRPr="001B1679">
              <w:rPr>
                <w:sz w:val="16"/>
                <w:szCs w:val="16"/>
              </w:rPr>
              <w:t>RAN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A2B1C7A"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2F06B28" w14:textId="77777777" w:rsidR="009B546A" w:rsidRPr="001B1679" w:rsidRDefault="009B546A" w:rsidP="00C11620">
            <w:pPr>
              <w:pStyle w:val="TAL"/>
              <w:keepNext w:val="0"/>
              <w:rPr>
                <w:sz w:val="16"/>
                <w:szCs w:val="16"/>
              </w:rPr>
            </w:pPr>
            <w:r w:rsidRPr="001B1679">
              <w:rPr>
                <w:sz w:val="16"/>
                <w:szCs w:val="16"/>
              </w:rPr>
              <w:t>DAI, Xizeng</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C4BBA85" w14:textId="77777777" w:rsidR="009B546A" w:rsidRPr="001B1679" w:rsidRDefault="009B546A" w:rsidP="00C11620">
            <w:pPr>
              <w:pStyle w:val="TAL"/>
              <w:keepNext w:val="0"/>
              <w:rPr>
                <w:sz w:val="16"/>
                <w:szCs w:val="16"/>
              </w:rPr>
            </w:pPr>
            <w:r w:rsidRPr="001B1679">
              <w:rPr>
                <w:sz w:val="16"/>
                <w:szCs w:val="16"/>
              </w:rPr>
              <w:t>HuaWei Technologies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03F43C1"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61708DF" w14:textId="77777777" w:rsidR="009B546A" w:rsidRPr="001B1679" w:rsidRDefault="009B546A" w:rsidP="00C11620">
            <w:pPr>
              <w:pStyle w:val="TAL"/>
              <w:keepNext w:val="0"/>
              <w:rPr>
                <w:sz w:val="16"/>
                <w:szCs w:val="16"/>
              </w:rPr>
            </w:pPr>
            <w:r w:rsidRPr="001B1679">
              <w:rPr>
                <w:sz w:val="16"/>
                <w:szCs w:val="16"/>
              </w:rPr>
              <w:t>+861082829046</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2CBC30F9" w14:textId="77777777" w:rsidR="009B546A" w:rsidRPr="001B1679" w:rsidRDefault="009B546A" w:rsidP="00C11620">
            <w:pPr>
              <w:pStyle w:val="TAL"/>
              <w:keepNext w:val="0"/>
              <w:rPr>
                <w:sz w:val="16"/>
                <w:szCs w:val="16"/>
              </w:rPr>
            </w:pPr>
            <w:r w:rsidRPr="001B1679">
              <w:rPr>
                <w:sz w:val="16"/>
                <w:szCs w:val="16"/>
              </w:rPr>
              <w:t>+8613661233076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F91C1" w14:textId="77777777" w:rsidR="009B546A" w:rsidRPr="001B1679" w:rsidRDefault="009B546A" w:rsidP="00C11620">
            <w:pPr>
              <w:pStyle w:val="TAL"/>
              <w:keepNext w:val="0"/>
              <w:rPr>
                <w:sz w:val="16"/>
                <w:szCs w:val="16"/>
              </w:rPr>
            </w:pPr>
            <w:r w:rsidRPr="001B1679">
              <w:rPr>
                <w:sz w:val="16"/>
                <w:szCs w:val="16"/>
              </w:rPr>
              <w:t>2021-04-22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777606" w14:textId="77777777" w:rsidR="009B546A" w:rsidRPr="001B1679" w:rsidRDefault="009B546A" w:rsidP="00C11620">
            <w:pPr>
              <w:pStyle w:val="TAL"/>
              <w:keepNext w:val="0"/>
              <w:rPr>
                <w:sz w:val="16"/>
                <w:szCs w:val="16"/>
              </w:rPr>
            </w:pPr>
            <w:r w:rsidRPr="001B1679">
              <w:rPr>
                <w:sz w:val="16"/>
                <w:szCs w:val="16"/>
              </w:rPr>
              <w:t>elected at RAN4#98-bis-e</w:t>
            </w:r>
          </w:p>
        </w:tc>
      </w:tr>
      <w:tr w:rsidR="009B546A" w14:paraId="783B929F"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40CEE7F8" w14:textId="77777777" w:rsidR="009B546A" w:rsidRPr="001B1679" w:rsidRDefault="009B546A" w:rsidP="00C11620">
            <w:pPr>
              <w:pStyle w:val="TAL"/>
              <w:keepNext w:val="0"/>
              <w:rPr>
                <w:sz w:val="16"/>
                <w:szCs w:val="16"/>
              </w:rPr>
            </w:pPr>
            <w:r w:rsidRPr="001B1679">
              <w:rPr>
                <w:sz w:val="16"/>
                <w:szCs w:val="16"/>
              </w:rPr>
              <w:t>RAN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CA5F2AE"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55BD207" w14:textId="77777777" w:rsidR="009B546A" w:rsidRPr="001B1679" w:rsidRDefault="009B546A" w:rsidP="00C11620">
            <w:pPr>
              <w:pStyle w:val="TAL"/>
              <w:keepNext w:val="0"/>
              <w:rPr>
                <w:sz w:val="16"/>
                <w:szCs w:val="16"/>
              </w:rPr>
            </w:pPr>
            <w:r w:rsidRPr="001B1679">
              <w:rPr>
                <w:sz w:val="16"/>
                <w:szCs w:val="16"/>
              </w:rPr>
              <w:t>CHERVYAKOV, Andrey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E954810" w14:textId="77777777" w:rsidR="009B546A" w:rsidRPr="001B1679" w:rsidRDefault="009B546A" w:rsidP="00C11620">
            <w:pPr>
              <w:pStyle w:val="TAL"/>
              <w:keepNext w:val="0"/>
              <w:rPr>
                <w:sz w:val="16"/>
                <w:szCs w:val="16"/>
              </w:rPr>
            </w:pPr>
            <w:r w:rsidRPr="001B1679">
              <w:rPr>
                <w:sz w:val="16"/>
                <w:szCs w:val="16"/>
              </w:rPr>
              <w:t>Intel</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FFA4869"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FB89946" w14:textId="77777777" w:rsidR="009B546A" w:rsidRPr="001B1679" w:rsidRDefault="009B546A" w:rsidP="00C11620">
            <w:pPr>
              <w:pStyle w:val="TAL"/>
              <w:keepNext w:val="0"/>
              <w:rPr>
                <w:sz w:val="16"/>
                <w:szCs w:val="16"/>
              </w:rPr>
            </w:pPr>
            <w:r w:rsidRPr="001B1679">
              <w:rPr>
                <w:sz w:val="16"/>
                <w:szCs w:val="16"/>
              </w:rPr>
              <w:t>+7 903 603 9306</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37DCBD97"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62154F"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D84E2B" w14:textId="77777777" w:rsidR="009B546A" w:rsidRPr="001B1679" w:rsidRDefault="009B546A" w:rsidP="00C11620">
            <w:pPr>
              <w:pStyle w:val="TAL"/>
              <w:keepNext w:val="0"/>
              <w:rPr>
                <w:sz w:val="16"/>
                <w:szCs w:val="16"/>
              </w:rPr>
            </w:pPr>
            <w:r w:rsidRPr="001B1679">
              <w:rPr>
                <w:sz w:val="16"/>
                <w:szCs w:val="16"/>
              </w:rPr>
              <w:t>re-elected at R4-100-e 2nd term</w:t>
            </w:r>
          </w:p>
        </w:tc>
      </w:tr>
      <w:tr w:rsidR="009B546A" w14:paraId="2DB4AF05"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2074D726" w14:textId="77777777" w:rsidR="009B546A" w:rsidRPr="001B1679" w:rsidRDefault="009B546A" w:rsidP="00C11620">
            <w:pPr>
              <w:pStyle w:val="TAL"/>
              <w:keepNext w:val="0"/>
              <w:rPr>
                <w:sz w:val="16"/>
                <w:szCs w:val="16"/>
              </w:rPr>
            </w:pPr>
            <w:r w:rsidRPr="001B1679">
              <w:rPr>
                <w:sz w:val="16"/>
                <w:szCs w:val="16"/>
              </w:rPr>
              <w:t>RAN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D6E8A2C"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4B78AC2" w14:textId="77777777" w:rsidR="009B546A" w:rsidRPr="001B1679" w:rsidRDefault="009B546A" w:rsidP="00C11620">
            <w:pPr>
              <w:pStyle w:val="TAL"/>
              <w:keepNext w:val="0"/>
              <w:rPr>
                <w:sz w:val="16"/>
                <w:szCs w:val="16"/>
              </w:rPr>
            </w:pPr>
            <w:r w:rsidRPr="001B1679">
              <w:rPr>
                <w:sz w:val="16"/>
                <w:szCs w:val="16"/>
              </w:rPr>
              <w:t>QUI, Haijie</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05306FA" w14:textId="77777777" w:rsidR="009B546A" w:rsidRPr="001B1679" w:rsidRDefault="009B546A" w:rsidP="00C11620">
            <w:pPr>
              <w:pStyle w:val="TAL"/>
              <w:keepNext w:val="0"/>
              <w:rPr>
                <w:sz w:val="16"/>
                <w:szCs w:val="16"/>
              </w:rPr>
            </w:pPr>
            <w:r w:rsidRPr="001B1679">
              <w:rPr>
                <w:sz w:val="16"/>
                <w:szCs w:val="16"/>
              </w:rPr>
              <w:t>Samsung Electronics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C3F57C6" w14:textId="77777777" w:rsidR="009B546A" w:rsidRPr="001B1679" w:rsidRDefault="009B546A" w:rsidP="00C11620">
            <w:pPr>
              <w:pStyle w:val="TAL"/>
              <w:keepNext w:val="0"/>
              <w:rPr>
                <w:sz w:val="16"/>
                <w:szCs w:val="16"/>
              </w:rPr>
            </w:pPr>
            <w:r w:rsidRPr="001B1679">
              <w:rPr>
                <w:sz w:val="16"/>
                <w:szCs w:val="16"/>
              </w:rPr>
              <w:t>TTA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5170E30" w14:textId="77777777" w:rsidR="009B546A" w:rsidRPr="001B1679" w:rsidRDefault="009B546A" w:rsidP="00C11620">
            <w:pPr>
              <w:pStyle w:val="TAL"/>
              <w:keepNext w:val="0"/>
              <w:rPr>
                <w:sz w:val="16"/>
                <w:szCs w:val="16"/>
              </w:rPr>
            </w:pPr>
            <w:r w:rsidRPr="001B1679">
              <w:rPr>
                <w:sz w:val="16"/>
                <w:szCs w:val="16"/>
              </w:rPr>
              <w:t>+82 342 779 6818</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30881750"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F323AA"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AC1529" w14:textId="77777777" w:rsidR="009B546A" w:rsidRPr="001B1679" w:rsidRDefault="009B546A" w:rsidP="00C11620">
            <w:pPr>
              <w:pStyle w:val="TAL"/>
              <w:keepNext w:val="0"/>
              <w:rPr>
                <w:sz w:val="16"/>
                <w:szCs w:val="16"/>
              </w:rPr>
            </w:pPr>
            <w:r w:rsidRPr="001B1679">
              <w:rPr>
                <w:sz w:val="16"/>
                <w:szCs w:val="16"/>
              </w:rPr>
              <w:t>re-elected at R4-100-e 2nd term</w:t>
            </w:r>
          </w:p>
        </w:tc>
      </w:tr>
      <w:tr w:rsidR="009B546A" w14:paraId="5049731B"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07AB2697" w14:textId="77777777" w:rsidR="009B546A" w:rsidRPr="001B1679" w:rsidRDefault="009B546A" w:rsidP="00C11620">
            <w:pPr>
              <w:pStyle w:val="TAL"/>
              <w:keepNext w:val="0"/>
              <w:rPr>
                <w:sz w:val="16"/>
                <w:szCs w:val="16"/>
              </w:rPr>
            </w:pPr>
            <w:r w:rsidRPr="001B1679">
              <w:rPr>
                <w:sz w:val="16"/>
                <w:szCs w:val="16"/>
              </w:rPr>
              <w:t>RAN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BF4252E"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04323A2" w14:textId="77777777" w:rsidR="009B546A" w:rsidRPr="001B1679" w:rsidRDefault="009B546A" w:rsidP="00C11620">
            <w:pPr>
              <w:pStyle w:val="TAL"/>
              <w:keepNext w:val="0"/>
              <w:rPr>
                <w:sz w:val="16"/>
                <w:szCs w:val="16"/>
              </w:rPr>
            </w:pPr>
            <w:r w:rsidRPr="001B1679">
              <w:rPr>
                <w:sz w:val="16"/>
                <w:szCs w:val="16"/>
              </w:rPr>
              <w:t>TAYLOR, Carolyn</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ABAFA75"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227370A"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57760FC" w14:textId="77777777" w:rsidR="009B546A" w:rsidRPr="001B1679" w:rsidRDefault="009B546A" w:rsidP="00C11620">
            <w:pPr>
              <w:pStyle w:val="TAL"/>
              <w:keepNext w:val="0"/>
              <w:rPr>
                <w:sz w:val="16"/>
                <w:szCs w:val="16"/>
              </w:rPr>
            </w:pPr>
            <w:r w:rsidRPr="001B1679">
              <w:rPr>
                <w:sz w:val="16"/>
                <w:szCs w:val="16"/>
              </w:rPr>
              <w:t>+33 4 92 94 42 13</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0FD08209"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19489E" w14:textId="77777777" w:rsidR="009B546A" w:rsidRPr="001B1679" w:rsidRDefault="009B546A" w:rsidP="00C11620">
            <w:pPr>
              <w:pStyle w:val="TAL"/>
              <w:keepNext w:val="0"/>
              <w:rPr>
                <w:sz w:val="16"/>
                <w:szCs w:val="16"/>
              </w:rPr>
            </w:pPr>
            <w:r w:rsidRPr="001B1679">
              <w:rPr>
                <w:sz w:val="16"/>
                <w:szCs w:val="16"/>
              </w:rPr>
              <w:t>2021-02-23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03BBD3" w14:textId="77777777" w:rsidR="009B546A" w:rsidRPr="001B1679" w:rsidRDefault="009B546A" w:rsidP="00C11620">
            <w:pPr>
              <w:pStyle w:val="TAL"/>
              <w:keepNext w:val="0"/>
              <w:rPr>
                <w:sz w:val="16"/>
                <w:szCs w:val="16"/>
              </w:rPr>
            </w:pPr>
          </w:p>
        </w:tc>
      </w:tr>
      <w:tr w:rsidR="009B546A" w14:paraId="53EABAA7"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2CD1AA67" w14:textId="77777777" w:rsidR="009B546A" w:rsidRPr="001B1679" w:rsidRDefault="009B546A" w:rsidP="00C11620">
            <w:pPr>
              <w:pStyle w:val="TAL"/>
              <w:keepNext w:val="0"/>
              <w:rPr>
                <w:sz w:val="16"/>
                <w:szCs w:val="16"/>
              </w:rPr>
            </w:pPr>
            <w:r w:rsidRPr="001B1679">
              <w:rPr>
                <w:sz w:val="16"/>
                <w:szCs w:val="16"/>
              </w:rPr>
              <w:t>RAN WG5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282F1DC"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485407D" w14:textId="77777777" w:rsidR="009B546A" w:rsidRPr="001B1679" w:rsidRDefault="009B546A" w:rsidP="00C11620">
            <w:pPr>
              <w:pStyle w:val="TAL"/>
              <w:keepNext w:val="0"/>
              <w:rPr>
                <w:sz w:val="16"/>
                <w:szCs w:val="16"/>
              </w:rPr>
            </w:pPr>
            <w:r w:rsidRPr="001B1679">
              <w:rPr>
                <w:sz w:val="16"/>
                <w:szCs w:val="16"/>
              </w:rPr>
              <w:t>JOHN, Jacob</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707E4C3" w14:textId="77777777" w:rsidR="009B546A" w:rsidRPr="001B1679" w:rsidRDefault="009B546A" w:rsidP="00C11620">
            <w:pPr>
              <w:pStyle w:val="TAL"/>
              <w:keepNext w:val="0"/>
              <w:rPr>
                <w:sz w:val="16"/>
                <w:szCs w:val="16"/>
              </w:rPr>
            </w:pPr>
            <w:r w:rsidRPr="001B1679">
              <w:rPr>
                <w:sz w:val="16"/>
                <w:szCs w:val="16"/>
              </w:rPr>
              <w:t>Motorola Mobility UK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4DFE63B"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C9033A8"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231AA626" w14:textId="77777777" w:rsidR="009B546A" w:rsidRPr="001B1679" w:rsidRDefault="009B546A" w:rsidP="00C11620">
            <w:pPr>
              <w:pStyle w:val="TAL"/>
              <w:keepNext w:val="0"/>
              <w:rPr>
                <w:sz w:val="16"/>
                <w:szCs w:val="16"/>
              </w:rPr>
            </w:pPr>
            <w:r w:rsidRPr="001B1679">
              <w:rPr>
                <w:sz w:val="16"/>
                <w:szCs w:val="16"/>
              </w:rPr>
              <w:t>+61 419 147 260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64CBC8"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EA988A" w14:textId="77777777" w:rsidR="009B546A" w:rsidRPr="001B1679" w:rsidRDefault="009B546A" w:rsidP="00C11620">
            <w:pPr>
              <w:pStyle w:val="TAL"/>
              <w:keepNext w:val="0"/>
              <w:rPr>
                <w:sz w:val="16"/>
                <w:szCs w:val="16"/>
              </w:rPr>
            </w:pPr>
            <w:r w:rsidRPr="001B1679">
              <w:rPr>
                <w:sz w:val="16"/>
                <w:szCs w:val="16"/>
              </w:rPr>
              <w:t>re-elected at R5#92-e 4th term</w:t>
            </w:r>
          </w:p>
        </w:tc>
      </w:tr>
      <w:tr w:rsidR="009B546A" w14:paraId="4DDF0D73"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6F076E4F" w14:textId="77777777" w:rsidR="009B546A" w:rsidRPr="001B1679" w:rsidRDefault="009B546A" w:rsidP="00C11620">
            <w:pPr>
              <w:pStyle w:val="TAL"/>
              <w:keepNext w:val="0"/>
              <w:rPr>
                <w:sz w:val="16"/>
                <w:szCs w:val="16"/>
              </w:rPr>
            </w:pPr>
            <w:r w:rsidRPr="001B1679">
              <w:rPr>
                <w:sz w:val="16"/>
                <w:szCs w:val="16"/>
              </w:rPr>
              <w:t>RAN WG5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B1FBE25"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BCE4537" w14:textId="77777777" w:rsidR="009B546A" w:rsidRPr="001B1679" w:rsidRDefault="009B546A" w:rsidP="00C11620">
            <w:pPr>
              <w:pStyle w:val="TAL"/>
              <w:keepNext w:val="0"/>
              <w:rPr>
                <w:sz w:val="16"/>
                <w:szCs w:val="16"/>
              </w:rPr>
            </w:pPr>
            <w:r w:rsidRPr="001B1679">
              <w:rPr>
                <w:sz w:val="16"/>
                <w:szCs w:val="16"/>
              </w:rPr>
              <w:t>GOWDA, Pradeep</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3423C87" w14:textId="77777777" w:rsidR="009B546A" w:rsidRPr="001B1679" w:rsidRDefault="009B546A" w:rsidP="00C11620">
            <w:pPr>
              <w:pStyle w:val="TAL"/>
              <w:keepNext w:val="0"/>
              <w:rPr>
                <w:sz w:val="16"/>
                <w:szCs w:val="16"/>
              </w:rPr>
            </w:pPr>
            <w:r w:rsidRPr="001B1679">
              <w:rPr>
                <w:sz w:val="16"/>
                <w:szCs w:val="16"/>
              </w:rPr>
              <w:t>Qualcomm Incorporated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F18CFF2"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5EE6D01" w14:textId="77777777" w:rsidR="009B546A" w:rsidRPr="001B1679" w:rsidRDefault="009B546A" w:rsidP="00C11620">
            <w:pPr>
              <w:pStyle w:val="TAL"/>
              <w:keepNext w:val="0"/>
              <w:rPr>
                <w:sz w:val="16"/>
                <w:szCs w:val="16"/>
              </w:rPr>
            </w:pPr>
            <w:r w:rsidRPr="001B1679">
              <w:rPr>
                <w:sz w:val="16"/>
                <w:szCs w:val="16"/>
              </w:rPr>
              <w:t>+1858-845-7131</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46D87D07"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416230" w14:textId="77777777" w:rsidR="009B546A" w:rsidRPr="001B1679" w:rsidRDefault="009B546A" w:rsidP="00C11620">
            <w:pPr>
              <w:pStyle w:val="TAL"/>
              <w:keepNext w:val="0"/>
              <w:rPr>
                <w:sz w:val="16"/>
                <w:szCs w:val="16"/>
              </w:rPr>
            </w:pPr>
            <w:r w:rsidRPr="001B1679">
              <w:rPr>
                <w:sz w:val="16"/>
                <w:szCs w:val="16"/>
              </w:rPr>
              <w:t>2021-11-19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60B3D0" w14:textId="77777777" w:rsidR="009B546A" w:rsidRPr="001B1679" w:rsidRDefault="009B546A" w:rsidP="00C11620">
            <w:pPr>
              <w:pStyle w:val="TAL"/>
              <w:keepNext w:val="0"/>
              <w:rPr>
                <w:sz w:val="16"/>
                <w:szCs w:val="16"/>
              </w:rPr>
            </w:pPr>
            <w:r w:rsidRPr="001B1679">
              <w:rPr>
                <w:sz w:val="16"/>
                <w:szCs w:val="16"/>
              </w:rPr>
              <w:t>re-elected at R5#93-e 5th term</w:t>
            </w:r>
          </w:p>
        </w:tc>
      </w:tr>
      <w:tr w:rsidR="009B546A" w14:paraId="33579BF5"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0113DB49" w14:textId="77777777" w:rsidR="009B546A" w:rsidRPr="001B1679" w:rsidRDefault="009B546A" w:rsidP="00C11620">
            <w:pPr>
              <w:pStyle w:val="TAL"/>
              <w:keepNext w:val="0"/>
              <w:rPr>
                <w:sz w:val="16"/>
                <w:szCs w:val="16"/>
              </w:rPr>
            </w:pPr>
            <w:r w:rsidRPr="001B1679">
              <w:rPr>
                <w:sz w:val="16"/>
                <w:szCs w:val="16"/>
              </w:rPr>
              <w:t>RAN WG5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1D01F36"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84A5473" w14:textId="77777777" w:rsidR="009B546A" w:rsidRPr="001B1679" w:rsidRDefault="009B546A" w:rsidP="00C11620">
            <w:pPr>
              <w:pStyle w:val="TAL"/>
              <w:keepNext w:val="0"/>
              <w:rPr>
                <w:sz w:val="16"/>
                <w:szCs w:val="16"/>
              </w:rPr>
            </w:pPr>
            <w:r w:rsidRPr="001B1679">
              <w:rPr>
                <w:sz w:val="16"/>
                <w:szCs w:val="16"/>
              </w:rPr>
              <w:t>CHEN, Xiaozhong</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696B27E" w14:textId="77777777" w:rsidR="009B546A" w:rsidRPr="001B1679" w:rsidRDefault="009B546A" w:rsidP="00C11620">
            <w:pPr>
              <w:pStyle w:val="TAL"/>
              <w:keepNext w:val="0"/>
              <w:rPr>
                <w:sz w:val="16"/>
                <w:szCs w:val="16"/>
              </w:rPr>
            </w:pPr>
            <w:r w:rsidRPr="001B1679">
              <w:rPr>
                <w:sz w:val="16"/>
                <w:szCs w:val="16"/>
              </w:rPr>
              <w:t>CATT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E4A6922"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7B023A2"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5B53AF01" w14:textId="77777777" w:rsidR="009B546A" w:rsidRPr="001B1679" w:rsidRDefault="009B546A" w:rsidP="00C11620">
            <w:pPr>
              <w:pStyle w:val="TAL"/>
              <w:keepNext w:val="0"/>
              <w:rPr>
                <w:sz w:val="16"/>
                <w:szCs w:val="16"/>
              </w:rPr>
            </w:pPr>
            <w:r w:rsidRPr="001B1679">
              <w:rPr>
                <w:sz w:val="16"/>
                <w:szCs w:val="16"/>
              </w:rPr>
              <w:t>+8613911652018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6D9933" w14:textId="77777777" w:rsidR="009B546A" w:rsidRPr="001B1679" w:rsidRDefault="009B546A" w:rsidP="00C11620">
            <w:pPr>
              <w:pStyle w:val="TAL"/>
              <w:keepNext w:val="0"/>
              <w:rPr>
                <w:sz w:val="16"/>
                <w:szCs w:val="16"/>
              </w:rPr>
            </w:pPr>
            <w:r w:rsidRPr="001B1679">
              <w:rPr>
                <w:sz w:val="16"/>
                <w:szCs w:val="16"/>
              </w:rPr>
              <w:t>2021-08-30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9AF937" w14:textId="77777777" w:rsidR="009B546A" w:rsidRPr="001B1679" w:rsidRDefault="009B546A" w:rsidP="00C11620">
            <w:pPr>
              <w:pStyle w:val="TAL"/>
              <w:keepNext w:val="0"/>
              <w:rPr>
                <w:sz w:val="16"/>
                <w:szCs w:val="16"/>
              </w:rPr>
            </w:pPr>
            <w:r w:rsidRPr="001B1679">
              <w:rPr>
                <w:sz w:val="16"/>
                <w:szCs w:val="16"/>
              </w:rPr>
              <w:t>re-elected at R5#92-e 4th term</w:t>
            </w:r>
          </w:p>
        </w:tc>
      </w:tr>
      <w:tr w:rsidR="009B546A" w14:paraId="4E5C2AD7"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4306CBEA" w14:textId="77777777" w:rsidR="009B546A" w:rsidRPr="001B1679" w:rsidRDefault="009B546A" w:rsidP="00C11620">
            <w:pPr>
              <w:pStyle w:val="TAL"/>
              <w:keepNext w:val="0"/>
              <w:rPr>
                <w:sz w:val="16"/>
                <w:szCs w:val="16"/>
              </w:rPr>
            </w:pPr>
            <w:r w:rsidRPr="001B1679">
              <w:rPr>
                <w:sz w:val="16"/>
                <w:szCs w:val="16"/>
              </w:rPr>
              <w:lastRenderedPageBreak/>
              <w:t>RAN WG5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6C9958A"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E7ABE8D" w14:textId="77777777" w:rsidR="009B546A" w:rsidRPr="001B1679" w:rsidRDefault="009B546A" w:rsidP="00C11620">
            <w:pPr>
              <w:pStyle w:val="TAL"/>
              <w:keepNext w:val="0"/>
              <w:rPr>
                <w:sz w:val="16"/>
                <w:szCs w:val="16"/>
              </w:rPr>
            </w:pPr>
            <w:r w:rsidRPr="001B1679">
              <w:rPr>
                <w:sz w:val="16"/>
                <w:szCs w:val="16"/>
              </w:rPr>
              <w:t>SIGOVICH, Ingbert</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5ED04F5"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0E40DC2"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7F0B4C1" w14:textId="77777777" w:rsidR="009B546A" w:rsidRPr="001B1679" w:rsidRDefault="009B546A" w:rsidP="00C11620">
            <w:pPr>
              <w:pStyle w:val="TAL"/>
              <w:keepNext w:val="0"/>
              <w:rPr>
                <w:sz w:val="16"/>
                <w:szCs w:val="16"/>
              </w:rPr>
            </w:pPr>
            <w:r w:rsidRPr="001B1679">
              <w:rPr>
                <w:sz w:val="16"/>
                <w:szCs w:val="16"/>
              </w:rPr>
              <w:t>+33 4 92 94 43 24</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58530B75" w14:textId="77777777" w:rsidR="009B546A" w:rsidRPr="001B1679" w:rsidRDefault="009B546A" w:rsidP="00C11620">
            <w:pPr>
              <w:pStyle w:val="TAL"/>
              <w:keepNext w:val="0"/>
              <w:rPr>
                <w:sz w:val="16"/>
                <w:szCs w:val="16"/>
              </w:rPr>
            </w:pPr>
            <w:r w:rsidRPr="001B1679">
              <w:rPr>
                <w:sz w:val="16"/>
                <w:szCs w:val="16"/>
              </w:rPr>
              <w:t>+33 674 408 375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EB5BF4" w14:textId="77777777" w:rsidR="009B546A" w:rsidRPr="001B1679" w:rsidRDefault="009B546A" w:rsidP="00C11620">
            <w:pPr>
              <w:pStyle w:val="TAL"/>
              <w:keepNext w:val="0"/>
              <w:rPr>
                <w:sz w:val="16"/>
                <w:szCs w:val="16"/>
              </w:rPr>
            </w:pPr>
            <w:r w:rsidRPr="001B1679">
              <w:rPr>
                <w:sz w:val="16"/>
                <w:szCs w:val="16"/>
              </w:rPr>
              <w:t>2008-04-29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3347F3" w14:textId="77777777" w:rsidR="009B546A" w:rsidRPr="001B1679" w:rsidRDefault="009B546A" w:rsidP="00C11620">
            <w:pPr>
              <w:pStyle w:val="TAL"/>
              <w:keepNext w:val="0"/>
              <w:rPr>
                <w:sz w:val="16"/>
                <w:szCs w:val="16"/>
              </w:rPr>
            </w:pPr>
          </w:p>
        </w:tc>
      </w:tr>
      <w:tr w:rsidR="009B546A" w14:paraId="45CF96A2"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40E453B8" w14:textId="77777777" w:rsidR="009B546A" w:rsidRPr="001B1679" w:rsidRDefault="009B546A" w:rsidP="00C11620">
            <w:pPr>
              <w:pStyle w:val="TAL"/>
              <w:keepNext w:val="0"/>
              <w:rPr>
                <w:sz w:val="16"/>
                <w:szCs w:val="16"/>
              </w:rPr>
            </w:pPr>
            <w:r w:rsidRPr="001B1679">
              <w:rPr>
                <w:sz w:val="16"/>
                <w:szCs w:val="16"/>
              </w:rPr>
              <w:t>RAN ITU AH</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26C9CFA" w14:textId="77777777" w:rsidR="009B546A" w:rsidRPr="001B1679" w:rsidRDefault="009B546A" w:rsidP="00C11620">
            <w:pPr>
              <w:pStyle w:val="TAL"/>
              <w:keepNext w:val="0"/>
              <w:rPr>
                <w:sz w:val="16"/>
                <w:szCs w:val="16"/>
              </w:rPr>
            </w:pPr>
            <w:r w:rsidRPr="001B1679">
              <w:rPr>
                <w:sz w:val="16"/>
                <w:szCs w:val="16"/>
              </w:rPr>
              <w:t>Convenor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BCEE235" w14:textId="77777777" w:rsidR="009B546A" w:rsidRPr="001B1679" w:rsidRDefault="009B546A" w:rsidP="00C11620">
            <w:pPr>
              <w:pStyle w:val="TAL"/>
              <w:keepNext w:val="0"/>
              <w:rPr>
                <w:sz w:val="16"/>
                <w:szCs w:val="16"/>
              </w:rPr>
            </w:pPr>
            <w:r w:rsidRPr="001B1679">
              <w:rPr>
                <w:sz w:val="16"/>
                <w:szCs w:val="16"/>
              </w:rPr>
              <w:t>ROMANO, Giovanni</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AC8FEB7" w14:textId="77777777" w:rsidR="009B546A" w:rsidRPr="001B1679" w:rsidRDefault="009B546A" w:rsidP="00C11620">
            <w:pPr>
              <w:pStyle w:val="TAL"/>
              <w:keepNext w:val="0"/>
              <w:rPr>
                <w:sz w:val="16"/>
                <w:szCs w:val="16"/>
              </w:rPr>
            </w:pPr>
            <w:r w:rsidRPr="001B1679">
              <w:rPr>
                <w:sz w:val="16"/>
                <w:szCs w:val="16"/>
              </w:rPr>
              <w:t>TELECOM ITALIA S.p.A.</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BE0AF3D"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5AF7B45" w14:textId="77777777" w:rsidR="009B546A" w:rsidRPr="001B1679" w:rsidRDefault="009B546A" w:rsidP="00C11620">
            <w:pPr>
              <w:pStyle w:val="TAL"/>
              <w:keepNext w:val="0"/>
              <w:rPr>
                <w:sz w:val="16"/>
                <w:szCs w:val="16"/>
              </w:rPr>
            </w:pPr>
            <w:r w:rsidRPr="001B1679">
              <w:rPr>
                <w:sz w:val="16"/>
                <w:szCs w:val="16"/>
              </w:rPr>
              <w:t>+39 011 228 7069</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7818E42C"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F67194" w14:textId="77777777" w:rsidR="009B546A" w:rsidRPr="001B1679" w:rsidRDefault="009B546A" w:rsidP="00C11620">
            <w:pPr>
              <w:pStyle w:val="TAL"/>
              <w:keepNext w:val="0"/>
              <w:rPr>
                <w:sz w:val="16"/>
                <w:szCs w:val="16"/>
              </w:rPr>
            </w:pPr>
            <w:r w:rsidRPr="001B1679">
              <w:rPr>
                <w:sz w:val="16"/>
                <w:szCs w:val="16"/>
              </w:rPr>
              <w:t>2021-05-17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7035E0" w14:textId="77777777" w:rsidR="009B546A" w:rsidRPr="001B1679" w:rsidRDefault="009B546A" w:rsidP="00C11620">
            <w:pPr>
              <w:pStyle w:val="TAL"/>
              <w:keepNext w:val="0"/>
              <w:rPr>
                <w:sz w:val="16"/>
                <w:szCs w:val="16"/>
              </w:rPr>
            </w:pPr>
          </w:p>
        </w:tc>
      </w:tr>
      <w:tr w:rsidR="009B546A" w14:paraId="0BB12EE1"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47D2B0E6" w14:textId="77777777" w:rsidR="009B546A" w:rsidRPr="001B1679" w:rsidRDefault="009B546A" w:rsidP="00C11620">
            <w:pPr>
              <w:pStyle w:val="TAL"/>
              <w:keepNext w:val="0"/>
              <w:rPr>
                <w:sz w:val="16"/>
                <w:szCs w:val="16"/>
              </w:rPr>
            </w:pPr>
            <w:r w:rsidRPr="001B1679">
              <w:rPr>
                <w:sz w:val="16"/>
                <w:szCs w:val="16"/>
              </w:rPr>
              <w:t>RAN ITU AH</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8D93E8B"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1415647" w14:textId="77777777" w:rsidR="009B546A" w:rsidRPr="001B1679" w:rsidRDefault="009B546A" w:rsidP="00C11620">
            <w:pPr>
              <w:pStyle w:val="TAL"/>
              <w:keepNext w:val="0"/>
              <w:rPr>
                <w:sz w:val="16"/>
                <w:szCs w:val="16"/>
              </w:rPr>
            </w:pPr>
            <w:r w:rsidRPr="001B1679">
              <w:rPr>
                <w:sz w:val="16"/>
                <w:szCs w:val="16"/>
              </w:rPr>
              <w:t>KRAUSE, Joern</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297BE55"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26D82DF"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E425D24" w14:textId="77777777" w:rsidR="009B546A" w:rsidRPr="001B1679" w:rsidRDefault="009B546A" w:rsidP="00C11620">
            <w:pPr>
              <w:pStyle w:val="TAL"/>
              <w:keepNext w:val="0"/>
              <w:rPr>
                <w:sz w:val="16"/>
                <w:szCs w:val="16"/>
              </w:rPr>
            </w:pPr>
            <w:r w:rsidRPr="001B1679">
              <w:rPr>
                <w:sz w:val="16"/>
                <w:szCs w:val="16"/>
              </w:rPr>
              <w:t>+33 4 92 94 42 61</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22FBD412" w14:textId="77777777" w:rsidR="009B546A" w:rsidRPr="001B1679" w:rsidRDefault="009B546A" w:rsidP="00C11620">
            <w:pPr>
              <w:pStyle w:val="TAL"/>
              <w:keepNext w:val="0"/>
              <w:rPr>
                <w:sz w:val="16"/>
                <w:szCs w:val="16"/>
              </w:rPr>
            </w:pPr>
            <w:r w:rsidRPr="001B1679">
              <w:rPr>
                <w:sz w:val="16"/>
                <w:szCs w:val="16"/>
              </w:rPr>
              <w:t>+33 607 59 08 45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036D8A" w14:textId="77777777" w:rsidR="009B546A" w:rsidRPr="001B1679" w:rsidRDefault="009B546A" w:rsidP="00C11620">
            <w:pPr>
              <w:pStyle w:val="TAL"/>
              <w:keepNext w:val="0"/>
              <w:rPr>
                <w:sz w:val="16"/>
                <w:szCs w:val="16"/>
              </w:rPr>
            </w:pPr>
            <w:r w:rsidRPr="001B1679">
              <w:rPr>
                <w:sz w:val="16"/>
                <w:szCs w:val="16"/>
              </w:rPr>
              <w:t>2009-11-01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8E070C" w14:textId="77777777" w:rsidR="009B546A" w:rsidRPr="001B1679" w:rsidRDefault="009B546A" w:rsidP="00C11620">
            <w:pPr>
              <w:pStyle w:val="TAL"/>
              <w:keepNext w:val="0"/>
              <w:rPr>
                <w:sz w:val="16"/>
                <w:szCs w:val="16"/>
              </w:rPr>
            </w:pPr>
          </w:p>
        </w:tc>
      </w:tr>
    </w:tbl>
    <w:p w14:paraId="27602736" w14:textId="77777777" w:rsidR="009B546A" w:rsidRDefault="009B546A" w:rsidP="009B546A">
      <w:r>
        <w:t>27 Entries</w:t>
      </w:r>
    </w:p>
    <w:p w14:paraId="2ECD024F" w14:textId="77777777" w:rsidR="009B546A" w:rsidRDefault="009B546A" w:rsidP="009B546A"/>
    <w:p w14:paraId="09DE5350" w14:textId="77777777" w:rsidR="009B546A" w:rsidRDefault="009B546A" w:rsidP="009B546A">
      <w:pPr>
        <w:spacing w:after="160" w:line="259" w:lineRule="auto"/>
      </w:pPr>
      <w:r>
        <w:br w:type="page"/>
      </w:r>
    </w:p>
    <w:p w14:paraId="312EE9E6" w14:textId="77777777" w:rsidR="009B546A" w:rsidRDefault="009B546A" w:rsidP="009B546A">
      <w:pPr>
        <w:pStyle w:val="Heading9"/>
      </w:pPr>
      <w:bookmarkStart w:id="92" w:name="_Toc131417230"/>
      <w:r>
        <w:lastRenderedPageBreak/>
        <w:t>ANNEX B</w:t>
      </w:r>
      <w:r>
        <w:tab/>
        <w:t>Lists of documents</w:t>
      </w:r>
      <w:bookmarkEnd w:id="92"/>
    </w:p>
    <w:p w14:paraId="6FCFDB1E" w14:textId="77777777" w:rsidR="009B546A" w:rsidRDefault="009B546A" w:rsidP="009B546A">
      <w:pPr>
        <w:pStyle w:val="Heading1"/>
      </w:pPr>
      <w:bookmarkStart w:id="93" w:name="_Toc131417231"/>
      <w:r>
        <w:t>B.1</w:t>
      </w:r>
      <w:r>
        <w:tab/>
        <w:t>List of documents by TD number</w:t>
      </w:r>
      <w:bookmarkEnd w:id="93"/>
    </w:p>
    <w:p w14:paraId="14160171" w14:textId="77777777" w:rsidR="009B546A" w:rsidRDefault="009B546A" w:rsidP="009B546A">
      <w:pPr>
        <w:pStyle w:val="TH"/>
      </w:pPr>
      <w:r>
        <w:t>Table B.1: List of documents by TD number</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9B546A" w14:paraId="530AEE80" w14:textId="77777777" w:rsidTr="00C11620">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B420320" w14:textId="77777777" w:rsidR="009B546A" w:rsidRDefault="009B546A" w:rsidP="00C11620">
            <w:pPr>
              <w:pStyle w:val="TAH"/>
              <w:keepNext w:val="0"/>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E7EA982" w14:textId="77777777" w:rsidR="009B546A" w:rsidRDefault="009B546A" w:rsidP="00C11620">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39B39E" w14:textId="77777777" w:rsidR="009B546A" w:rsidRDefault="009B546A" w:rsidP="00C11620">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CACBAF8" w14:textId="77777777" w:rsidR="009B546A" w:rsidRDefault="009B546A" w:rsidP="00C11620">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98D9EA1" w14:textId="77777777" w:rsidR="009B546A" w:rsidRDefault="009B546A" w:rsidP="00C11620">
            <w:pPr>
              <w:pStyle w:val="TAH"/>
              <w:keepNext w:val="0"/>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0B347E" w14:textId="77777777" w:rsidR="009B546A" w:rsidRDefault="009B546A" w:rsidP="00C11620">
            <w:pPr>
              <w:pStyle w:val="TAH"/>
              <w:keepNext w:val="0"/>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E9B3D7" w14:textId="77777777" w:rsidR="009B546A" w:rsidRDefault="009B546A" w:rsidP="00C11620">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9A538CA" w14:textId="77777777" w:rsidR="009B546A" w:rsidRDefault="009B546A" w:rsidP="00C11620">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28076A0" w14:textId="77777777" w:rsidR="009B546A" w:rsidRDefault="009B546A" w:rsidP="00C11620">
            <w:pPr>
              <w:pStyle w:val="TAH"/>
              <w:keepNext w:val="0"/>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5539869" w14:textId="77777777" w:rsidR="009B546A" w:rsidRDefault="009B546A" w:rsidP="00C11620">
            <w:pPr>
              <w:pStyle w:val="TAH"/>
              <w:keepNext w:val="0"/>
            </w:pPr>
            <w:r w:rsidRPr="00BB3F37">
              <w:t>Revised to</w:t>
            </w:r>
          </w:p>
        </w:tc>
      </w:tr>
      <w:tr w:rsidR="009B546A" w14:paraId="314CE87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C9617" w14:textId="77777777" w:rsidR="009B546A" w:rsidRPr="001B1679" w:rsidRDefault="009B546A" w:rsidP="00C11620">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C6D849" w14:textId="2BAF0507" w:rsidR="009B546A" w:rsidRPr="001B1679" w:rsidRDefault="00F83058" w:rsidP="00C11620">
            <w:pPr>
              <w:pStyle w:val="TAL"/>
              <w:keepNext w:val="0"/>
              <w:rPr>
                <w:sz w:val="16"/>
                <w:szCs w:val="16"/>
              </w:rPr>
            </w:pPr>
            <w:r>
              <w:rPr>
                <w:sz w:val="16"/>
                <w:szCs w:val="16"/>
              </w:rPr>
              <w:t>SP-23</w:t>
            </w:r>
            <w:r w:rsidR="009B546A" w:rsidRPr="001B1679">
              <w:rPr>
                <w:sz w:val="16"/>
                <w:szCs w:val="16"/>
              </w:rPr>
              <w:t>0001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641987" w14:textId="77777777" w:rsidR="009B546A" w:rsidRPr="001B1679" w:rsidRDefault="009B546A" w:rsidP="00C11620">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33FB93" w14:textId="77777777" w:rsidR="009B546A" w:rsidRPr="001B1679" w:rsidRDefault="009B546A" w:rsidP="00C11620">
            <w:pPr>
              <w:pStyle w:val="TAL"/>
              <w:keepNext w:val="0"/>
              <w:rPr>
                <w:sz w:val="16"/>
                <w:szCs w:val="16"/>
              </w:rPr>
            </w:pPr>
            <w:r w:rsidRPr="001B1679">
              <w:rPr>
                <w:sz w:val="16"/>
                <w:szCs w:val="16"/>
              </w:rPr>
              <w:t>Agenda &amp; Procedures &amp; Time Schedule for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4724B2" w14:textId="77777777" w:rsidR="009B546A" w:rsidRPr="001B1679" w:rsidRDefault="009B546A" w:rsidP="00C11620">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57A8E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F6FFB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BC842B" w14:textId="77777777" w:rsidR="009B546A" w:rsidRPr="001B1679" w:rsidRDefault="009B546A" w:rsidP="00C11620">
            <w:pPr>
              <w:pStyle w:val="TAL"/>
              <w:keepNext w:val="0"/>
              <w:rPr>
                <w:sz w:val="16"/>
                <w:szCs w:val="16"/>
              </w:rPr>
            </w:pPr>
            <w:r w:rsidRPr="001B1679">
              <w:rPr>
                <w:sz w:val="16"/>
                <w:szCs w:val="16"/>
              </w:rPr>
              <w:t>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272F0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4DFDD" w14:textId="77777777" w:rsidR="009B546A" w:rsidRPr="001B1679" w:rsidRDefault="009B546A" w:rsidP="00C11620">
            <w:pPr>
              <w:pStyle w:val="TAL"/>
              <w:keepNext w:val="0"/>
              <w:rPr>
                <w:sz w:val="16"/>
                <w:szCs w:val="16"/>
              </w:rPr>
            </w:pPr>
          </w:p>
        </w:tc>
      </w:tr>
      <w:tr w:rsidR="009B546A" w14:paraId="0F4A26F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7F0C7F" w14:textId="77777777" w:rsidR="009B546A" w:rsidRPr="001B1679" w:rsidRDefault="009B546A" w:rsidP="00C11620">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0F5A3A" w14:textId="385A7679" w:rsidR="009B546A" w:rsidRPr="001B1679" w:rsidRDefault="00F83058" w:rsidP="00C11620">
            <w:pPr>
              <w:pStyle w:val="TAL"/>
              <w:keepNext w:val="0"/>
              <w:rPr>
                <w:sz w:val="16"/>
                <w:szCs w:val="16"/>
              </w:rPr>
            </w:pPr>
            <w:r>
              <w:rPr>
                <w:sz w:val="16"/>
                <w:szCs w:val="16"/>
              </w:rPr>
              <w:t>SP-23</w:t>
            </w:r>
            <w:r w:rsidR="009B546A" w:rsidRPr="001B1679">
              <w:rPr>
                <w:sz w:val="16"/>
                <w:szCs w:val="16"/>
              </w:rPr>
              <w:t>0002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0520BD"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C5B8F1" w14:textId="77777777" w:rsidR="009B546A" w:rsidRPr="001B1679" w:rsidRDefault="009B546A" w:rsidP="00C11620">
            <w:pPr>
              <w:pStyle w:val="TAL"/>
              <w:keepNext w:val="0"/>
              <w:rPr>
                <w:sz w:val="16"/>
                <w:szCs w:val="16"/>
              </w:rPr>
            </w:pPr>
            <w:r w:rsidRPr="001B1679">
              <w:rPr>
                <w:sz w:val="16"/>
                <w:szCs w:val="16"/>
              </w:rPr>
              <w:t>Draft report of TSG SA meeting #98E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54DDEC" w14:textId="77777777" w:rsidR="009B546A" w:rsidRPr="001B1679" w:rsidRDefault="009B546A" w:rsidP="00C11620">
            <w:pPr>
              <w:pStyle w:val="TAL"/>
              <w:keepNext w:val="0"/>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D2A7E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80752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1C2FE3" w14:textId="77777777" w:rsidR="009B546A" w:rsidRPr="001B1679" w:rsidRDefault="009B546A" w:rsidP="00C11620">
            <w:pPr>
              <w:pStyle w:val="TAL"/>
              <w:keepNext w:val="0"/>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6610E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41870" w14:textId="77777777" w:rsidR="009B546A" w:rsidRPr="001B1679" w:rsidRDefault="009B546A" w:rsidP="00C11620">
            <w:pPr>
              <w:pStyle w:val="TAL"/>
              <w:keepNext w:val="0"/>
              <w:rPr>
                <w:sz w:val="16"/>
                <w:szCs w:val="16"/>
              </w:rPr>
            </w:pPr>
          </w:p>
        </w:tc>
      </w:tr>
      <w:tr w:rsidR="009B546A" w14:paraId="3A866EA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C617B2"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87C299" w14:textId="1CF66546" w:rsidR="009B546A" w:rsidRPr="001B1679" w:rsidRDefault="00F83058" w:rsidP="00C11620">
            <w:pPr>
              <w:pStyle w:val="TAL"/>
              <w:keepNext w:val="0"/>
              <w:rPr>
                <w:sz w:val="16"/>
                <w:szCs w:val="16"/>
              </w:rPr>
            </w:pPr>
            <w:r>
              <w:rPr>
                <w:sz w:val="16"/>
                <w:szCs w:val="16"/>
              </w:rPr>
              <w:t>SP-23</w:t>
            </w:r>
            <w:r w:rsidR="009B546A" w:rsidRPr="001B1679">
              <w:rPr>
                <w:sz w:val="16"/>
                <w:szCs w:val="16"/>
              </w:rPr>
              <w:t>0003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4128E2"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CA3843" w14:textId="77777777" w:rsidR="009B546A" w:rsidRPr="001B1679" w:rsidRDefault="009B546A" w:rsidP="00C11620">
            <w:pPr>
              <w:pStyle w:val="TAL"/>
              <w:keepNext w:val="0"/>
              <w:rPr>
                <w:sz w:val="16"/>
                <w:szCs w:val="16"/>
              </w:rPr>
            </w:pPr>
            <w:r w:rsidRPr="001B1679">
              <w:rPr>
                <w:sz w:val="16"/>
                <w:szCs w:val="16"/>
              </w:rPr>
              <w:t>LS from 5G ACIA: 5G capabilities exposure for factories of the future - identified gaps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DD2F85" w14:textId="77777777" w:rsidR="009B546A" w:rsidRPr="001B1679" w:rsidRDefault="009B546A" w:rsidP="00C11620">
            <w:pPr>
              <w:pStyle w:val="TAL"/>
              <w:keepNext w:val="0"/>
              <w:rPr>
                <w:sz w:val="16"/>
                <w:szCs w:val="16"/>
              </w:rPr>
            </w:pPr>
            <w:r w:rsidRPr="001B1679">
              <w:rPr>
                <w:sz w:val="16"/>
                <w:szCs w:val="16"/>
              </w:rPr>
              <w:t>5G ACIA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74B83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CCDB7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0C663B" w14:textId="77777777" w:rsidR="009B546A" w:rsidRPr="001B1679" w:rsidRDefault="009B546A" w:rsidP="00C11620">
            <w:pPr>
              <w:pStyle w:val="TAL"/>
              <w:keepNext w:val="0"/>
              <w:rPr>
                <w:sz w:val="16"/>
                <w:szCs w:val="16"/>
              </w:rPr>
            </w:pPr>
            <w:r w:rsidRPr="001B1679">
              <w:rPr>
                <w:sz w:val="16"/>
                <w:szCs w:val="16"/>
              </w:rPr>
              <w:t>Revision of postponed SP-221005 from SA#98-e Addressed WGs were asked to provide responses to TSG SA. A response was drafted in SP-230358. Final response in SP-230384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BAC4E5" w14:textId="77777777" w:rsidR="009B546A" w:rsidRPr="001B1679" w:rsidRDefault="009B546A" w:rsidP="00C11620">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204867" w14:textId="77777777" w:rsidR="009B546A" w:rsidRPr="001B1679" w:rsidRDefault="009B546A" w:rsidP="00C11620">
            <w:pPr>
              <w:pStyle w:val="TAL"/>
              <w:keepNext w:val="0"/>
              <w:rPr>
                <w:sz w:val="16"/>
                <w:szCs w:val="16"/>
              </w:rPr>
            </w:pPr>
          </w:p>
        </w:tc>
      </w:tr>
      <w:tr w:rsidR="009B546A" w14:paraId="0CCD600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4F272D"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9EB985" w14:textId="646C2255" w:rsidR="009B546A" w:rsidRPr="001B1679" w:rsidRDefault="00F83058" w:rsidP="00C11620">
            <w:pPr>
              <w:pStyle w:val="TAL"/>
              <w:keepNext w:val="0"/>
              <w:rPr>
                <w:sz w:val="16"/>
                <w:szCs w:val="16"/>
              </w:rPr>
            </w:pPr>
            <w:r>
              <w:rPr>
                <w:sz w:val="16"/>
                <w:szCs w:val="16"/>
              </w:rPr>
              <w:t>SP-23</w:t>
            </w:r>
            <w:r w:rsidR="009B546A" w:rsidRPr="001B1679">
              <w:rPr>
                <w:sz w:val="16"/>
                <w:szCs w:val="16"/>
              </w:rPr>
              <w:t>0004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400ACC"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EAE1AB" w14:textId="77777777" w:rsidR="009B546A" w:rsidRPr="001B1679" w:rsidRDefault="009B546A" w:rsidP="00C11620">
            <w:pPr>
              <w:pStyle w:val="TAL"/>
              <w:keepNext w:val="0"/>
              <w:rPr>
                <w:sz w:val="16"/>
                <w:szCs w:val="16"/>
              </w:rPr>
            </w:pPr>
            <w:r w:rsidRPr="001B1679">
              <w:rPr>
                <w:sz w:val="16"/>
                <w:szCs w:val="16"/>
              </w:rPr>
              <w:t>LS from GSMA NRG: LS to SA WG3-LI on lawful interception EPS fallback for 5G inbound roamer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E02162" w14:textId="77777777" w:rsidR="009B546A" w:rsidRPr="001B1679" w:rsidRDefault="009B546A" w:rsidP="00C11620">
            <w:pPr>
              <w:pStyle w:val="TAL"/>
              <w:keepNext w:val="0"/>
              <w:rPr>
                <w:sz w:val="16"/>
                <w:szCs w:val="16"/>
              </w:rPr>
            </w:pPr>
            <w:r w:rsidRPr="001B1679">
              <w:rPr>
                <w:sz w:val="16"/>
                <w:szCs w:val="16"/>
              </w:rPr>
              <w:t>GSMA NRG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6D7DC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7F6DA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9EC243"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8F6452"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0891C7" w14:textId="77777777" w:rsidR="009B546A" w:rsidRPr="001B1679" w:rsidRDefault="009B546A" w:rsidP="00C11620">
            <w:pPr>
              <w:pStyle w:val="TAL"/>
              <w:keepNext w:val="0"/>
              <w:rPr>
                <w:sz w:val="16"/>
                <w:szCs w:val="16"/>
              </w:rPr>
            </w:pPr>
          </w:p>
        </w:tc>
      </w:tr>
      <w:tr w:rsidR="009B546A" w14:paraId="3744DA4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E9B320"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89B083" w14:textId="4F20FD4D" w:rsidR="009B546A" w:rsidRPr="001B1679" w:rsidRDefault="00F83058" w:rsidP="00C11620">
            <w:pPr>
              <w:pStyle w:val="TAL"/>
              <w:keepNext w:val="0"/>
              <w:rPr>
                <w:sz w:val="16"/>
                <w:szCs w:val="16"/>
              </w:rPr>
            </w:pPr>
            <w:r>
              <w:rPr>
                <w:sz w:val="16"/>
                <w:szCs w:val="16"/>
              </w:rPr>
              <w:t>SP-23</w:t>
            </w:r>
            <w:r w:rsidR="009B546A" w:rsidRPr="001B1679">
              <w:rPr>
                <w:sz w:val="16"/>
                <w:szCs w:val="16"/>
              </w:rPr>
              <w:t>0005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455BEB"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E42766" w14:textId="77777777" w:rsidR="009B546A" w:rsidRPr="001B1679" w:rsidRDefault="009B546A" w:rsidP="00C11620">
            <w:pPr>
              <w:pStyle w:val="TAL"/>
              <w:keepNext w:val="0"/>
              <w:rPr>
                <w:sz w:val="16"/>
                <w:szCs w:val="16"/>
              </w:rPr>
            </w:pPr>
            <w:r w:rsidRPr="001B1679">
              <w:rPr>
                <w:sz w:val="16"/>
                <w:szCs w:val="16"/>
              </w:rPr>
              <w:t>LS from GSMA NRG: LS to SA WG3-LI on Volte roaming lawful interception - limitation to provide caller identify if caller activates OIR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C87CE0" w14:textId="77777777" w:rsidR="009B546A" w:rsidRPr="001B1679" w:rsidRDefault="009B546A" w:rsidP="00C11620">
            <w:pPr>
              <w:pStyle w:val="TAL"/>
              <w:keepNext w:val="0"/>
              <w:rPr>
                <w:sz w:val="16"/>
                <w:szCs w:val="16"/>
              </w:rPr>
            </w:pPr>
            <w:r w:rsidRPr="001B1679">
              <w:rPr>
                <w:sz w:val="16"/>
                <w:szCs w:val="16"/>
              </w:rPr>
              <w:t>GSMA NRG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6B6AE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F1DFD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25EBFC" w14:textId="77777777" w:rsidR="009B546A" w:rsidRPr="001B1679" w:rsidRDefault="009B546A" w:rsidP="00C11620">
            <w:pPr>
              <w:pStyle w:val="TAL"/>
              <w:keepNext w:val="0"/>
              <w:rPr>
                <w:sz w:val="16"/>
                <w:szCs w:val="16"/>
              </w:rPr>
            </w:pPr>
            <w:r w:rsidRPr="001B1679">
              <w:rPr>
                <w:sz w:val="16"/>
                <w:szCs w:val="16"/>
              </w:rPr>
              <w:t>Corrupt document. Revised to SP-230349.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DB266D"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5DCB15" w14:textId="5326F9AE" w:rsidR="009B546A" w:rsidRPr="001B1679" w:rsidRDefault="00F83058" w:rsidP="00C11620">
            <w:pPr>
              <w:pStyle w:val="TAL"/>
              <w:keepNext w:val="0"/>
              <w:rPr>
                <w:sz w:val="16"/>
                <w:szCs w:val="16"/>
              </w:rPr>
            </w:pPr>
            <w:r>
              <w:rPr>
                <w:sz w:val="16"/>
                <w:szCs w:val="16"/>
              </w:rPr>
              <w:t>SP-23</w:t>
            </w:r>
            <w:r w:rsidR="009B546A" w:rsidRPr="001B1679">
              <w:rPr>
                <w:sz w:val="16"/>
                <w:szCs w:val="16"/>
              </w:rPr>
              <w:t>0349</w:t>
            </w:r>
          </w:p>
        </w:tc>
      </w:tr>
      <w:tr w:rsidR="009B546A" w14:paraId="1F2F5B6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64349"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02687" w14:textId="1487AD24" w:rsidR="009B546A" w:rsidRPr="001B1679" w:rsidRDefault="00F83058" w:rsidP="00C11620">
            <w:pPr>
              <w:pStyle w:val="TAL"/>
              <w:keepNext w:val="0"/>
              <w:rPr>
                <w:sz w:val="16"/>
                <w:szCs w:val="16"/>
              </w:rPr>
            </w:pPr>
            <w:r>
              <w:rPr>
                <w:sz w:val="16"/>
                <w:szCs w:val="16"/>
              </w:rPr>
              <w:t>SP-23</w:t>
            </w:r>
            <w:r w:rsidR="009B546A" w:rsidRPr="001B1679">
              <w:rPr>
                <w:sz w:val="16"/>
                <w:szCs w:val="16"/>
              </w:rPr>
              <w:t>0006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D2EF2D"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2E3490" w14:textId="77777777" w:rsidR="009B546A" w:rsidRPr="001B1679" w:rsidRDefault="009B546A" w:rsidP="00C11620">
            <w:pPr>
              <w:pStyle w:val="TAL"/>
              <w:keepNext w:val="0"/>
              <w:rPr>
                <w:sz w:val="16"/>
                <w:szCs w:val="16"/>
              </w:rPr>
            </w:pPr>
            <w:r w:rsidRPr="001B1679">
              <w:rPr>
                <w:sz w:val="16"/>
                <w:szCs w:val="16"/>
              </w:rPr>
              <w:t>LS from GSMA OPAG: Reply on 3GPP TR 23.700-98 V1.2.0 Analysis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A36063" w14:textId="77777777" w:rsidR="009B546A" w:rsidRPr="001B1679" w:rsidRDefault="009B546A" w:rsidP="00C11620">
            <w:pPr>
              <w:pStyle w:val="TAL"/>
              <w:keepNext w:val="0"/>
              <w:rPr>
                <w:sz w:val="16"/>
                <w:szCs w:val="16"/>
              </w:rPr>
            </w:pPr>
            <w:r w:rsidRPr="001B1679">
              <w:rPr>
                <w:sz w:val="16"/>
                <w:szCs w:val="16"/>
              </w:rPr>
              <w:t>GSMA OPAG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59B4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126FB8" w14:textId="77777777" w:rsidR="009B546A" w:rsidRPr="001B1679" w:rsidRDefault="009B546A" w:rsidP="00C11620">
            <w:pPr>
              <w:pStyle w:val="TAL"/>
              <w:keepNext w:val="0"/>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54D4E3"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77E9A6"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4B4F55" w14:textId="77777777" w:rsidR="009B546A" w:rsidRPr="001B1679" w:rsidRDefault="009B546A" w:rsidP="00C11620">
            <w:pPr>
              <w:pStyle w:val="TAL"/>
              <w:keepNext w:val="0"/>
              <w:rPr>
                <w:sz w:val="16"/>
                <w:szCs w:val="16"/>
              </w:rPr>
            </w:pPr>
          </w:p>
        </w:tc>
      </w:tr>
      <w:tr w:rsidR="009B546A" w14:paraId="66FD42B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D24B11"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96C468" w14:textId="7DDD96BC" w:rsidR="009B546A" w:rsidRPr="001B1679" w:rsidRDefault="00F83058" w:rsidP="00C11620">
            <w:pPr>
              <w:pStyle w:val="TAL"/>
              <w:keepNext w:val="0"/>
              <w:rPr>
                <w:sz w:val="16"/>
                <w:szCs w:val="16"/>
              </w:rPr>
            </w:pPr>
            <w:r>
              <w:rPr>
                <w:sz w:val="16"/>
                <w:szCs w:val="16"/>
              </w:rPr>
              <w:t>SP-23</w:t>
            </w:r>
            <w:r w:rsidR="009B546A" w:rsidRPr="001B1679">
              <w:rPr>
                <w:sz w:val="16"/>
                <w:szCs w:val="16"/>
              </w:rPr>
              <w:t>0007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F9C61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312106" w14:textId="77777777" w:rsidR="009B546A" w:rsidRPr="001B1679" w:rsidRDefault="009B546A" w:rsidP="00C11620">
            <w:pPr>
              <w:pStyle w:val="TAL"/>
              <w:keepNext w:val="0"/>
              <w:rPr>
                <w:sz w:val="16"/>
                <w:szCs w:val="16"/>
              </w:rPr>
            </w:pPr>
            <w:r w:rsidRPr="001B1679">
              <w:rPr>
                <w:sz w:val="16"/>
                <w:szCs w:val="16"/>
              </w:rPr>
              <w:t>LS from GSMA OPG: on Statement Title: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CC8D49" w14:textId="77777777" w:rsidR="009B546A" w:rsidRPr="001B1679" w:rsidRDefault="009B546A" w:rsidP="00C11620">
            <w:pPr>
              <w:pStyle w:val="TAL"/>
              <w:keepNext w:val="0"/>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52CD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A72A86" w14:textId="77777777" w:rsidR="009B546A" w:rsidRPr="001B1679" w:rsidRDefault="009B546A" w:rsidP="00C11620">
            <w:pPr>
              <w:pStyle w:val="TAL"/>
              <w:keepNext w:val="0"/>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172368"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B6269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F4736F" w14:textId="77777777" w:rsidR="009B546A" w:rsidRPr="001B1679" w:rsidRDefault="009B546A" w:rsidP="00C11620">
            <w:pPr>
              <w:pStyle w:val="TAL"/>
              <w:keepNext w:val="0"/>
              <w:rPr>
                <w:sz w:val="16"/>
                <w:szCs w:val="16"/>
              </w:rPr>
            </w:pPr>
          </w:p>
        </w:tc>
      </w:tr>
      <w:tr w:rsidR="009B546A" w14:paraId="088918C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F534B5"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F3CF83" w14:textId="6AE57BC7" w:rsidR="009B546A" w:rsidRPr="001B1679" w:rsidRDefault="00F83058" w:rsidP="00C11620">
            <w:pPr>
              <w:pStyle w:val="TAL"/>
              <w:keepNext w:val="0"/>
              <w:rPr>
                <w:sz w:val="16"/>
                <w:szCs w:val="16"/>
              </w:rPr>
            </w:pPr>
            <w:r>
              <w:rPr>
                <w:sz w:val="16"/>
                <w:szCs w:val="16"/>
              </w:rPr>
              <w:t>SP-23</w:t>
            </w:r>
            <w:r w:rsidR="009B546A" w:rsidRPr="001B1679">
              <w:rPr>
                <w:sz w:val="16"/>
                <w:szCs w:val="16"/>
              </w:rPr>
              <w:t>0008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6C7A33"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98FDC5" w14:textId="77777777" w:rsidR="009B546A" w:rsidRPr="001B1679" w:rsidRDefault="009B546A" w:rsidP="00C11620">
            <w:pPr>
              <w:pStyle w:val="TAL"/>
              <w:keepNext w:val="0"/>
              <w:rPr>
                <w:sz w:val="16"/>
                <w:szCs w:val="16"/>
              </w:rPr>
            </w:pPr>
            <w:r w:rsidRPr="001B1679">
              <w:rPr>
                <w:sz w:val="16"/>
                <w:szCs w:val="16"/>
              </w:rPr>
              <w:t>LS from RAN WG10  OAM for ORAN: LS on O-RAN – Applicability of TS 32.404 in NR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4C6986" w14:textId="77777777" w:rsidR="009B546A" w:rsidRPr="001B1679" w:rsidRDefault="009B546A" w:rsidP="00C11620">
            <w:pPr>
              <w:pStyle w:val="TAL"/>
              <w:keepNext w:val="0"/>
              <w:rPr>
                <w:sz w:val="16"/>
                <w:szCs w:val="16"/>
              </w:rPr>
            </w:pPr>
            <w:r w:rsidRPr="001B1679">
              <w:rPr>
                <w:sz w:val="16"/>
                <w:szCs w:val="16"/>
              </w:rPr>
              <w:t>O-RAN WG10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79164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59023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B65F54"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73FCA6"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B02BB2" w14:textId="77777777" w:rsidR="009B546A" w:rsidRPr="001B1679" w:rsidRDefault="009B546A" w:rsidP="00C11620">
            <w:pPr>
              <w:pStyle w:val="TAL"/>
              <w:keepNext w:val="0"/>
              <w:rPr>
                <w:sz w:val="16"/>
                <w:szCs w:val="16"/>
              </w:rPr>
            </w:pPr>
          </w:p>
        </w:tc>
      </w:tr>
      <w:tr w:rsidR="009B546A" w14:paraId="23AE696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87ED86"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AFEAC0" w14:textId="72AEA420" w:rsidR="009B546A" w:rsidRPr="001B1679" w:rsidRDefault="00F83058" w:rsidP="00C11620">
            <w:pPr>
              <w:pStyle w:val="TAL"/>
              <w:keepNext w:val="0"/>
              <w:rPr>
                <w:sz w:val="16"/>
                <w:szCs w:val="16"/>
              </w:rPr>
            </w:pPr>
            <w:r>
              <w:rPr>
                <w:sz w:val="16"/>
                <w:szCs w:val="16"/>
              </w:rPr>
              <w:t>SP-23</w:t>
            </w:r>
            <w:r w:rsidR="009B546A" w:rsidRPr="001B1679">
              <w:rPr>
                <w:sz w:val="16"/>
                <w:szCs w:val="16"/>
              </w:rPr>
              <w:t>0009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CD7CA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3CF48" w14:textId="77777777" w:rsidR="009B546A" w:rsidRPr="001B1679" w:rsidRDefault="009B546A" w:rsidP="00C11620">
            <w:pPr>
              <w:pStyle w:val="TAL"/>
              <w:keepNext w:val="0"/>
              <w:rPr>
                <w:sz w:val="16"/>
                <w:szCs w:val="16"/>
              </w:rPr>
            </w:pPr>
            <w:r w:rsidRPr="001B1679">
              <w:rPr>
                <w:sz w:val="16"/>
                <w:szCs w:val="16"/>
              </w:rPr>
              <w:t>LS from ITU-T WP1/13: LS on the consent of draft new Recommendation ITU-T Y.3119 (ex.Y.IMT2020-DN-CCF) 'Future networks including IMT-2020: capability classification framework for dedicated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A3FB6A" w14:textId="77777777" w:rsidR="009B546A" w:rsidRPr="001B1679" w:rsidRDefault="009B546A" w:rsidP="00C11620">
            <w:pPr>
              <w:pStyle w:val="TAL"/>
              <w:keepNext w:val="0"/>
              <w:rPr>
                <w:sz w:val="16"/>
                <w:szCs w:val="16"/>
              </w:rPr>
            </w:pPr>
            <w:r w:rsidRPr="001B1679">
              <w:rPr>
                <w:sz w:val="16"/>
                <w:szCs w:val="16"/>
              </w:rPr>
              <w:t>ITU-T WP1/13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F0C77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20A4F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64E934"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532B1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A8B181" w14:textId="77777777" w:rsidR="009B546A" w:rsidRPr="001B1679" w:rsidRDefault="009B546A" w:rsidP="00C11620">
            <w:pPr>
              <w:pStyle w:val="TAL"/>
              <w:keepNext w:val="0"/>
              <w:rPr>
                <w:sz w:val="16"/>
                <w:szCs w:val="16"/>
              </w:rPr>
            </w:pPr>
          </w:p>
        </w:tc>
      </w:tr>
      <w:tr w:rsidR="009B546A" w14:paraId="037F14A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0F199D"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56A3E1" w14:textId="6B45C1BB" w:rsidR="009B546A" w:rsidRPr="001B1679" w:rsidRDefault="00F83058" w:rsidP="00C11620">
            <w:pPr>
              <w:pStyle w:val="TAL"/>
              <w:keepNext w:val="0"/>
              <w:rPr>
                <w:sz w:val="16"/>
                <w:szCs w:val="16"/>
              </w:rPr>
            </w:pPr>
            <w:r>
              <w:rPr>
                <w:sz w:val="16"/>
                <w:szCs w:val="16"/>
              </w:rPr>
              <w:t>SP-23</w:t>
            </w:r>
            <w:r w:rsidR="009B546A" w:rsidRPr="001B1679">
              <w:rPr>
                <w:sz w:val="16"/>
                <w:szCs w:val="16"/>
              </w:rPr>
              <w:t>0010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D9D4B8"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C2527C" w14:textId="77777777" w:rsidR="009B546A" w:rsidRPr="001B1679" w:rsidRDefault="009B546A" w:rsidP="00C11620">
            <w:pPr>
              <w:pStyle w:val="TAL"/>
              <w:keepNext w:val="0"/>
              <w:rPr>
                <w:sz w:val="16"/>
                <w:szCs w:val="16"/>
              </w:rPr>
            </w:pPr>
            <w:r w:rsidRPr="001B1679">
              <w:rPr>
                <w:sz w:val="16"/>
                <w:szCs w:val="16"/>
              </w:rPr>
              <w:t>LS from ITU-T JCA-IoT and SC&amp;C: LS on the New version 2.0 of the JCA IoT and SC&amp;C standards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E34F5D" w14:textId="77777777" w:rsidR="009B546A" w:rsidRPr="001B1679" w:rsidRDefault="009B546A" w:rsidP="00C11620">
            <w:pPr>
              <w:pStyle w:val="TAL"/>
              <w:keepNext w:val="0"/>
              <w:rPr>
                <w:sz w:val="16"/>
                <w:szCs w:val="16"/>
              </w:rPr>
            </w:pPr>
            <w:r w:rsidRPr="001B1679">
              <w:rPr>
                <w:sz w:val="16"/>
                <w:szCs w:val="16"/>
              </w:rPr>
              <w:t>ITU-T JCA-IoT and SC&amp;C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68875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1CE54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95ACDC"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1577B9"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EBB2A" w14:textId="77777777" w:rsidR="009B546A" w:rsidRPr="001B1679" w:rsidRDefault="009B546A" w:rsidP="00C11620">
            <w:pPr>
              <w:pStyle w:val="TAL"/>
              <w:keepNext w:val="0"/>
              <w:rPr>
                <w:sz w:val="16"/>
                <w:szCs w:val="16"/>
              </w:rPr>
            </w:pPr>
          </w:p>
        </w:tc>
      </w:tr>
      <w:tr w:rsidR="009B546A" w14:paraId="3F0745C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46F3D9"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05AEBC" w14:textId="4877E387" w:rsidR="009B546A" w:rsidRPr="001B1679" w:rsidRDefault="00F83058" w:rsidP="00C11620">
            <w:pPr>
              <w:pStyle w:val="TAL"/>
              <w:keepNext w:val="0"/>
              <w:rPr>
                <w:sz w:val="16"/>
                <w:szCs w:val="16"/>
              </w:rPr>
            </w:pPr>
            <w:r>
              <w:rPr>
                <w:sz w:val="16"/>
                <w:szCs w:val="16"/>
              </w:rPr>
              <w:t>SP-23</w:t>
            </w:r>
            <w:r w:rsidR="009B546A" w:rsidRPr="001B1679">
              <w:rPr>
                <w:sz w:val="16"/>
                <w:szCs w:val="16"/>
              </w:rPr>
              <w:t>0011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0D5983"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2FA9B1" w14:textId="77777777" w:rsidR="009B546A" w:rsidRPr="001B1679" w:rsidRDefault="009B546A" w:rsidP="00C11620">
            <w:pPr>
              <w:pStyle w:val="TAL"/>
              <w:keepNext w:val="0"/>
              <w:rPr>
                <w:sz w:val="16"/>
                <w:szCs w:val="16"/>
              </w:rPr>
            </w:pPr>
            <w:r w:rsidRPr="001B1679">
              <w:rPr>
                <w:sz w:val="16"/>
                <w:szCs w:val="16"/>
              </w:rPr>
              <w:t>LS from ITU-T SG11: LS on proposed new draft Recommendation 'Requirements and framework of disaster mitigation and personnel rescue for sudden natural disasters in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8DC07F" w14:textId="77777777" w:rsidR="009B546A" w:rsidRPr="001B1679" w:rsidRDefault="009B546A" w:rsidP="00C11620">
            <w:pPr>
              <w:pStyle w:val="TAL"/>
              <w:keepNext w:val="0"/>
              <w:rPr>
                <w:sz w:val="16"/>
                <w:szCs w:val="16"/>
              </w:rPr>
            </w:pPr>
            <w:r w:rsidRPr="001B1679">
              <w:rPr>
                <w:sz w:val="16"/>
                <w:szCs w:val="16"/>
              </w:rPr>
              <w:t>ITU-T SG11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1EA6C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F0BD3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97C551"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79824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87AD12" w14:textId="77777777" w:rsidR="009B546A" w:rsidRPr="001B1679" w:rsidRDefault="009B546A" w:rsidP="00C11620">
            <w:pPr>
              <w:pStyle w:val="TAL"/>
              <w:keepNext w:val="0"/>
              <w:rPr>
                <w:sz w:val="16"/>
                <w:szCs w:val="16"/>
              </w:rPr>
            </w:pPr>
          </w:p>
        </w:tc>
      </w:tr>
      <w:tr w:rsidR="009B546A" w14:paraId="3FF1117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C027D"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C8352E" w14:textId="2505AD39" w:rsidR="009B546A" w:rsidRPr="001B1679" w:rsidRDefault="00F83058" w:rsidP="00C11620">
            <w:pPr>
              <w:pStyle w:val="TAL"/>
              <w:keepNext w:val="0"/>
              <w:rPr>
                <w:sz w:val="16"/>
                <w:szCs w:val="16"/>
              </w:rPr>
            </w:pPr>
            <w:r>
              <w:rPr>
                <w:sz w:val="16"/>
                <w:szCs w:val="16"/>
              </w:rPr>
              <w:t>SP-23</w:t>
            </w:r>
            <w:r w:rsidR="009B546A" w:rsidRPr="001B1679">
              <w:rPr>
                <w:sz w:val="16"/>
                <w:szCs w:val="16"/>
              </w:rPr>
              <w:t>0012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ACC8EE"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A5142D" w14:textId="77777777" w:rsidR="009B546A" w:rsidRPr="001B1679" w:rsidRDefault="009B546A" w:rsidP="00C11620">
            <w:pPr>
              <w:pStyle w:val="TAL"/>
              <w:keepNext w:val="0"/>
              <w:rPr>
                <w:sz w:val="16"/>
                <w:szCs w:val="16"/>
              </w:rPr>
            </w:pPr>
            <w:r w:rsidRPr="001B1679">
              <w:rPr>
                <w:sz w:val="16"/>
                <w:szCs w:val="16"/>
              </w:rPr>
              <w:t>LS from ITU-T SG12: LS on draft revised Recommendation ITU-T G.191: Software tools for speech and audio coding standardization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03C149" w14:textId="77777777" w:rsidR="009B546A" w:rsidRPr="001B1679" w:rsidRDefault="009B546A" w:rsidP="00C11620">
            <w:pPr>
              <w:pStyle w:val="TAL"/>
              <w:keepNext w:val="0"/>
              <w:rPr>
                <w:sz w:val="16"/>
                <w:szCs w:val="16"/>
              </w:rPr>
            </w:pPr>
            <w:r w:rsidRPr="001B1679">
              <w:rPr>
                <w:sz w:val="16"/>
                <w:szCs w:val="16"/>
              </w:rPr>
              <w:t>ITU-T SG12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1AFD8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7D5FD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D18FBF"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845C6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DA3A08" w14:textId="77777777" w:rsidR="009B546A" w:rsidRPr="001B1679" w:rsidRDefault="009B546A" w:rsidP="00C11620">
            <w:pPr>
              <w:pStyle w:val="TAL"/>
              <w:keepNext w:val="0"/>
              <w:rPr>
                <w:sz w:val="16"/>
                <w:szCs w:val="16"/>
              </w:rPr>
            </w:pPr>
          </w:p>
        </w:tc>
      </w:tr>
      <w:tr w:rsidR="009B546A" w14:paraId="29B3249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88DF4"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AA7D30" w14:textId="72324972" w:rsidR="009B546A" w:rsidRPr="001B1679" w:rsidRDefault="00F83058" w:rsidP="00C11620">
            <w:pPr>
              <w:pStyle w:val="TAL"/>
              <w:keepNext w:val="0"/>
              <w:rPr>
                <w:sz w:val="16"/>
                <w:szCs w:val="16"/>
              </w:rPr>
            </w:pPr>
            <w:r>
              <w:rPr>
                <w:sz w:val="16"/>
                <w:szCs w:val="16"/>
              </w:rPr>
              <w:t>SP-23</w:t>
            </w:r>
            <w:r w:rsidR="009B546A" w:rsidRPr="001B1679">
              <w:rPr>
                <w:sz w:val="16"/>
                <w:szCs w:val="16"/>
              </w:rPr>
              <w:t>0013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919970"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B85964" w14:textId="77777777" w:rsidR="009B546A" w:rsidRPr="001B1679" w:rsidRDefault="009B546A" w:rsidP="00C11620">
            <w:pPr>
              <w:pStyle w:val="TAL"/>
              <w:keepNext w:val="0"/>
              <w:rPr>
                <w:sz w:val="16"/>
                <w:szCs w:val="16"/>
              </w:rPr>
            </w:pPr>
            <w:r w:rsidRPr="001B1679">
              <w:rPr>
                <w:sz w:val="16"/>
                <w:szCs w:val="16"/>
              </w:rPr>
              <w:t>LS from ITU-T TSAG: LS on new ITU-T Focus Group on metaverse (FG-MV)</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4A4D55" w14:textId="77777777" w:rsidR="009B546A" w:rsidRPr="001B1679" w:rsidRDefault="009B546A" w:rsidP="00C11620">
            <w:pPr>
              <w:pStyle w:val="TAL"/>
              <w:keepNext w:val="0"/>
              <w:rPr>
                <w:sz w:val="16"/>
                <w:szCs w:val="16"/>
              </w:rPr>
            </w:pPr>
            <w:r w:rsidRPr="001B1679">
              <w:rPr>
                <w:sz w:val="16"/>
                <w:szCs w:val="16"/>
              </w:rPr>
              <w:t>ITU-T TSAG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85A75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70CEE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BF47A5"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2C4DD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34D8E" w14:textId="77777777" w:rsidR="009B546A" w:rsidRPr="001B1679" w:rsidRDefault="009B546A" w:rsidP="00C11620">
            <w:pPr>
              <w:pStyle w:val="TAL"/>
              <w:keepNext w:val="0"/>
              <w:rPr>
                <w:sz w:val="16"/>
                <w:szCs w:val="16"/>
              </w:rPr>
            </w:pPr>
          </w:p>
        </w:tc>
      </w:tr>
      <w:tr w:rsidR="009B546A" w14:paraId="20B8956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9087C1" w14:textId="77777777" w:rsidR="009B546A" w:rsidRPr="001B1679" w:rsidRDefault="009B546A" w:rsidP="00C11620">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B4E675" w14:textId="29DE902F" w:rsidR="009B546A" w:rsidRPr="001B1679" w:rsidRDefault="00F83058" w:rsidP="00C11620">
            <w:pPr>
              <w:pStyle w:val="TAL"/>
              <w:keepNext w:val="0"/>
              <w:rPr>
                <w:sz w:val="16"/>
                <w:szCs w:val="16"/>
              </w:rPr>
            </w:pPr>
            <w:r>
              <w:rPr>
                <w:sz w:val="16"/>
                <w:szCs w:val="16"/>
              </w:rPr>
              <w:t>SP-23</w:t>
            </w:r>
            <w:r w:rsidR="009B546A" w:rsidRPr="001B1679">
              <w:rPr>
                <w:sz w:val="16"/>
                <w:szCs w:val="16"/>
              </w:rPr>
              <w:t>0014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F9ED33"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0D7714" w14:textId="77777777" w:rsidR="009B546A" w:rsidRPr="001B1679" w:rsidRDefault="009B546A" w:rsidP="00C11620">
            <w:pPr>
              <w:pStyle w:val="TAL"/>
              <w:keepNext w:val="0"/>
              <w:rPr>
                <w:sz w:val="16"/>
                <w:szCs w:val="16"/>
              </w:rPr>
            </w:pPr>
            <w:r w:rsidRPr="001B1679">
              <w:rPr>
                <w:sz w:val="16"/>
                <w:szCs w:val="16"/>
              </w:rPr>
              <w:t>LS from ETSI TC MSG/TFES: LS to 3GPP on ECC request for standardisation support related to ECC Decision (22)07 on 'harmonised framework on aerial UE usage in MFCN harmonised bands'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9DDA90" w14:textId="77777777" w:rsidR="009B546A" w:rsidRPr="001B1679" w:rsidRDefault="009B546A" w:rsidP="00C11620">
            <w:pPr>
              <w:pStyle w:val="TAL"/>
              <w:keepNext w:val="0"/>
              <w:rPr>
                <w:sz w:val="16"/>
                <w:szCs w:val="16"/>
              </w:rPr>
            </w:pPr>
            <w:r w:rsidRPr="001B1679">
              <w:rPr>
                <w:sz w:val="16"/>
                <w:szCs w:val="16"/>
              </w:rPr>
              <w:t>ETSI TC MSG/TFES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D684C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B1A6A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5444DD"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E2C27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4AB2C1" w14:textId="77777777" w:rsidR="009B546A" w:rsidRPr="001B1679" w:rsidRDefault="009B546A" w:rsidP="00C11620">
            <w:pPr>
              <w:pStyle w:val="TAL"/>
              <w:keepNext w:val="0"/>
              <w:rPr>
                <w:sz w:val="16"/>
                <w:szCs w:val="16"/>
              </w:rPr>
            </w:pPr>
          </w:p>
        </w:tc>
      </w:tr>
      <w:tr w:rsidR="009B546A" w14:paraId="53DAB04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48F4A6"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DE68C8" w14:textId="0508E9EB" w:rsidR="009B546A" w:rsidRPr="001B1679" w:rsidRDefault="00F83058" w:rsidP="00C11620">
            <w:pPr>
              <w:pStyle w:val="TAL"/>
              <w:keepNext w:val="0"/>
              <w:rPr>
                <w:sz w:val="16"/>
                <w:szCs w:val="16"/>
              </w:rPr>
            </w:pPr>
            <w:r>
              <w:rPr>
                <w:sz w:val="16"/>
                <w:szCs w:val="16"/>
              </w:rPr>
              <w:t>SP-23</w:t>
            </w:r>
            <w:r w:rsidR="009B546A" w:rsidRPr="001B1679">
              <w:rPr>
                <w:sz w:val="16"/>
                <w:szCs w:val="16"/>
              </w:rPr>
              <w:t>0015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66B0C0"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78566" w14:textId="77777777" w:rsidR="009B546A" w:rsidRPr="001B1679" w:rsidRDefault="009B546A" w:rsidP="00C11620">
            <w:pPr>
              <w:pStyle w:val="TAL"/>
              <w:keepNext w:val="0"/>
              <w:rPr>
                <w:sz w:val="16"/>
                <w:szCs w:val="16"/>
              </w:rPr>
            </w:pPr>
            <w:r w:rsidRPr="001B1679">
              <w:rPr>
                <w:sz w:val="16"/>
                <w:szCs w:val="16"/>
              </w:rPr>
              <w:t>LS to GSMA on ECC request for standardisation support related to ECC Decision (22)07 on 'harmonised framework on aerial UE usage in MFCN harmonised bands'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E5771E" w14:textId="77777777" w:rsidR="009B546A" w:rsidRPr="001B1679" w:rsidRDefault="009B546A" w:rsidP="00C11620">
            <w:pPr>
              <w:pStyle w:val="TAL"/>
              <w:keepNext w:val="0"/>
              <w:rPr>
                <w:sz w:val="16"/>
                <w:szCs w:val="16"/>
              </w:rPr>
            </w:pPr>
            <w:r w:rsidRPr="001B1679">
              <w:rPr>
                <w:sz w:val="16"/>
                <w:szCs w:val="16"/>
              </w:rPr>
              <w:t>ETSI TC MSG/TFES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7844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3B65F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C3DFCB"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6D3C8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B7A8FC" w14:textId="77777777" w:rsidR="009B546A" w:rsidRPr="001B1679" w:rsidRDefault="009B546A" w:rsidP="00C11620">
            <w:pPr>
              <w:pStyle w:val="TAL"/>
              <w:keepNext w:val="0"/>
              <w:rPr>
                <w:sz w:val="16"/>
                <w:szCs w:val="16"/>
              </w:rPr>
            </w:pPr>
          </w:p>
        </w:tc>
      </w:tr>
      <w:tr w:rsidR="009B546A" w14:paraId="00C075A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A865E3"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5978C0" w14:textId="75753F19" w:rsidR="009B546A" w:rsidRPr="001B1679" w:rsidRDefault="00F83058" w:rsidP="00C11620">
            <w:pPr>
              <w:pStyle w:val="TAL"/>
              <w:keepNext w:val="0"/>
              <w:rPr>
                <w:sz w:val="16"/>
                <w:szCs w:val="16"/>
              </w:rPr>
            </w:pPr>
            <w:r>
              <w:rPr>
                <w:sz w:val="16"/>
                <w:szCs w:val="16"/>
              </w:rPr>
              <w:t>SP-23</w:t>
            </w:r>
            <w:r w:rsidR="009B546A" w:rsidRPr="001B1679">
              <w:rPr>
                <w:sz w:val="16"/>
                <w:szCs w:val="16"/>
              </w:rPr>
              <w:t>0016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7A3BF0"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5A2606" w14:textId="77777777" w:rsidR="009B546A" w:rsidRPr="001B1679" w:rsidRDefault="009B546A" w:rsidP="00C11620">
            <w:pPr>
              <w:pStyle w:val="TAL"/>
              <w:keepNext w:val="0"/>
              <w:rPr>
                <w:sz w:val="16"/>
                <w:szCs w:val="16"/>
              </w:rPr>
            </w:pPr>
            <w:r w:rsidRPr="001B1679">
              <w:rPr>
                <w:sz w:val="16"/>
                <w:szCs w:val="16"/>
              </w:rPr>
              <w:t>LS from SA WG2: Reply LS on shared NG-U Termination among gNBs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71AB18"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BD7563"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4D1D3F" w14:textId="77777777" w:rsidR="009B546A" w:rsidRPr="001B1679" w:rsidRDefault="009B546A" w:rsidP="00C11620">
            <w:pPr>
              <w:pStyle w:val="TAL"/>
              <w:keepNext w:val="0"/>
              <w:rPr>
                <w:sz w:val="16"/>
                <w:szCs w:val="16"/>
              </w:rPr>
            </w:pPr>
            <w:r w:rsidRPr="001B1679">
              <w:rPr>
                <w:sz w:val="16"/>
                <w:szCs w:val="16"/>
              </w:rPr>
              <w:t>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67E243"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5FFF26"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CC5AB3" w14:textId="77777777" w:rsidR="009B546A" w:rsidRPr="001B1679" w:rsidRDefault="009B546A" w:rsidP="00C11620">
            <w:pPr>
              <w:pStyle w:val="TAL"/>
              <w:keepNext w:val="0"/>
              <w:rPr>
                <w:sz w:val="16"/>
                <w:szCs w:val="16"/>
              </w:rPr>
            </w:pPr>
          </w:p>
        </w:tc>
      </w:tr>
      <w:tr w:rsidR="009B546A" w14:paraId="5CF349C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6E1514"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2B8DD1" w14:textId="35AE4121" w:rsidR="009B546A" w:rsidRPr="001B1679" w:rsidRDefault="00F83058" w:rsidP="00C11620">
            <w:pPr>
              <w:pStyle w:val="TAL"/>
              <w:keepNext w:val="0"/>
              <w:rPr>
                <w:sz w:val="16"/>
                <w:szCs w:val="16"/>
              </w:rPr>
            </w:pPr>
            <w:r>
              <w:rPr>
                <w:sz w:val="16"/>
                <w:szCs w:val="16"/>
              </w:rPr>
              <w:t>SP-23</w:t>
            </w:r>
            <w:r w:rsidR="009B546A" w:rsidRPr="001B1679">
              <w:rPr>
                <w:sz w:val="16"/>
                <w:szCs w:val="16"/>
              </w:rPr>
              <w:t>0017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EC3902"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53D067" w14:textId="77777777" w:rsidR="009B546A" w:rsidRPr="001B1679" w:rsidRDefault="009B546A" w:rsidP="00C11620">
            <w:pPr>
              <w:pStyle w:val="TAL"/>
              <w:keepNext w:val="0"/>
              <w:rPr>
                <w:sz w:val="16"/>
                <w:szCs w:val="16"/>
              </w:rPr>
            </w:pPr>
            <w:r w:rsidRPr="001B1679">
              <w:rPr>
                <w:sz w:val="16"/>
                <w:szCs w:val="16"/>
              </w:rPr>
              <w:t>LS from SA WG3LI: Reply LS on lawful interception EPS fallback for 5G inbound roamer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6ECE9F"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F95D0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721F3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248D18"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45C52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A7265" w14:textId="77777777" w:rsidR="009B546A" w:rsidRPr="001B1679" w:rsidRDefault="009B546A" w:rsidP="00C11620">
            <w:pPr>
              <w:pStyle w:val="TAL"/>
              <w:keepNext w:val="0"/>
              <w:rPr>
                <w:sz w:val="16"/>
                <w:szCs w:val="16"/>
              </w:rPr>
            </w:pPr>
          </w:p>
        </w:tc>
      </w:tr>
      <w:tr w:rsidR="009B546A" w14:paraId="0F6F28F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6172BC"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B9FA4" w14:textId="5BB3AB4E" w:rsidR="009B546A" w:rsidRPr="001B1679" w:rsidRDefault="00F83058" w:rsidP="00C11620">
            <w:pPr>
              <w:pStyle w:val="TAL"/>
              <w:keepNext w:val="0"/>
              <w:rPr>
                <w:sz w:val="16"/>
                <w:szCs w:val="16"/>
              </w:rPr>
            </w:pPr>
            <w:r>
              <w:rPr>
                <w:sz w:val="16"/>
                <w:szCs w:val="16"/>
              </w:rPr>
              <w:t>SP-23</w:t>
            </w:r>
            <w:r w:rsidR="009B546A" w:rsidRPr="001B1679">
              <w:rPr>
                <w:sz w:val="16"/>
                <w:szCs w:val="16"/>
              </w:rPr>
              <w:t>0018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A82E78"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0B8DE8" w14:textId="77777777" w:rsidR="009B546A" w:rsidRPr="001B1679" w:rsidRDefault="009B546A" w:rsidP="00C11620">
            <w:pPr>
              <w:pStyle w:val="TAL"/>
              <w:keepNext w:val="0"/>
              <w:rPr>
                <w:sz w:val="16"/>
                <w:szCs w:val="16"/>
              </w:rPr>
            </w:pPr>
            <w:r w:rsidRPr="001B1679">
              <w:rPr>
                <w:sz w:val="16"/>
                <w:szCs w:val="16"/>
              </w:rPr>
              <w:t>LS from SA WG6: CAPIF extensibility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4FCEBB"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BAA06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A90376" w14:textId="77777777" w:rsidR="009B546A" w:rsidRPr="001B1679" w:rsidRDefault="009B546A" w:rsidP="00C11620">
            <w:pPr>
              <w:pStyle w:val="TAL"/>
              <w:keepNext w:val="0"/>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F69080"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122EA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59B2F" w14:textId="77777777" w:rsidR="009B546A" w:rsidRPr="001B1679" w:rsidRDefault="009B546A" w:rsidP="00C11620">
            <w:pPr>
              <w:pStyle w:val="TAL"/>
              <w:keepNext w:val="0"/>
              <w:rPr>
                <w:sz w:val="16"/>
                <w:szCs w:val="16"/>
              </w:rPr>
            </w:pPr>
          </w:p>
        </w:tc>
      </w:tr>
      <w:tr w:rsidR="009B546A" w14:paraId="7C9F973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83BC90"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E5AD8F" w14:textId="5214B1A8" w:rsidR="009B546A" w:rsidRPr="001B1679" w:rsidRDefault="00F83058" w:rsidP="00C11620">
            <w:pPr>
              <w:pStyle w:val="TAL"/>
              <w:keepNext w:val="0"/>
              <w:rPr>
                <w:sz w:val="16"/>
                <w:szCs w:val="16"/>
              </w:rPr>
            </w:pPr>
            <w:r>
              <w:rPr>
                <w:sz w:val="16"/>
                <w:szCs w:val="16"/>
              </w:rPr>
              <w:t>SP-23</w:t>
            </w:r>
            <w:r w:rsidR="009B546A" w:rsidRPr="001B1679">
              <w:rPr>
                <w:sz w:val="16"/>
                <w:szCs w:val="16"/>
              </w:rPr>
              <w:t>0019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405191"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60304" w14:textId="77777777" w:rsidR="009B546A" w:rsidRPr="001B1679" w:rsidRDefault="009B546A" w:rsidP="00C11620">
            <w:pPr>
              <w:pStyle w:val="TAL"/>
              <w:keepNext w:val="0"/>
              <w:rPr>
                <w:sz w:val="16"/>
                <w:szCs w:val="16"/>
              </w:rPr>
            </w:pPr>
            <w:r w:rsidRPr="001B1679">
              <w:rPr>
                <w:sz w:val="16"/>
                <w:szCs w:val="16"/>
              </w:rPr>
              <w:t>LS from SA WG6: LS on the consent of draft new Recommendation ITU-T Q.3647 'Signalling requirements for emergency service in IMS roaming environment'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2E740A"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267754"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BCA73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687AD9" w14:textId="77777777" w:rsidR="009B546A" w:rsidRPr="001B1679" w:rsidRDefault="009B546A" w:rsidP="00C11620">
            <w:pPr>
              <w:pStyle w:val="TAL"/>
              <w:keepNext w:val="0"/>
              <w:rPr>
                <w:sz w:val="16"/>
                <w:szCs w:val="16"/>
              </w:rPr>
            </w:pPr>
            <w:r w:rsidRPr="001B1679">
              <w:rPr>
                <w:sz w:val="16"/>
                <w:szCs w:val="16"/>
              </w:rPr>
              <w:t>Noted. LS to ITU-T drafted in SP-230359.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3D865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577139" w14:textId="77777777" w:rsidR="009B546A" w:rsidRPr="001B1679" w:rsidRDefault="009B546A" w:rsidP="00C11620">
            <w:pPr>
              <w:pStyle w:val="TAL"/>
              <w:keepNext w:val="0"/>
              <w:rPr>
                <w:sz w:val="16"/>
                <w:szCs w:val="16"/>
              </w:rPr>
            </w:pPr>
          </w:p>
        </w:tc>
      </w:tr>
      <w:tr w:rsidR="009B546A" w14:paraId="57A9B78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784896"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8559DD" w14:textId="65EDD6C0" w:rsidR="009B546A" w:rsidRPr="001B1679" w:rsidRDefault="00F83058" w:rsidP="00C11620">
            <w:pPr>
              <w:pStyle w:val="TAL"/>
              <w:keepNext w:val="0"/>
              <w:rPr>
                <w:sz w:val="16"/>
                <w:szCs w:val="16"/>
              </w:rPr>
            </w:pPr>
            <w:r>
              <w:rPr>
                <w:sz w:val="16"/>
                <w:szCs w:val="16"/>
              </w:rPr>
              <w:t>SP-23</w:t>
            </w:r>
            <w:r w:rsidR="009B546A" w:rsidRPr="001B1679">
              <w:rPr>
                <w:sz w:val="16"/>
                <w:szCs w:val="16"/>
              </w:rPr>
              <w:t>0020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D5560A"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52A6E8" w14:textId="71072AF9" w:rsidR="009B546A" w:rsidRPr="001B1679" w:rsidRDefault="009B546A" w:rsidP="00C11620">
            <w:pPr>
              <w:pStyle w:val="TAL"/>
              <w:keepNext w:val="0"/>
              <w:rPr>
                <w:sz w:val="16"/>
                <w:szCs w:val="16"/>
              </w:rPr>
            </w:pPr>
            <w:r w:rsidRPr="001B1679">
              <w:rPr>
                <w:sz w:val="16"/>
                <w:szCs w:val="16"/>
              </w:rPr>
              <w:t xml:space="preserve">LS from SA WG2: Reply LS on 5G capabilities exposure for factories of the future - identified gaps (5G-ACIA-LS-2022-005 / </w:t>
            </w:r>
            <w:r w:rsidR="00F83058">
              <w:rPr>
                <w:sz w:val="16"/>
                <w:szCs w:val="16"/>
              </w:rPr>
              <w:t>SP-23</w:t>
            </w:r>
            <w:r w:rsidRPr="001B1679">
              <w:rPr>
                <w:sz w:val="16"/>
                <w:szCs w:val="16"/>
              </w:rPr>
              <w:t>02175)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D9F41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74E53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8AACA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0D45B2"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37BA1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EC05DC" w14:textId="77777777" w:rsidR="009B546A" w:rsidRPr="001B1679" w:rsidRDefault="009B546A" w:rsidP="00C11620">
            <w:pPr>
              <w:pStyle w:val="TAL"/>
              <w:keepNext w:val="0"/>
              <w:rPr>
                <w:sz w:val="16"/>
                <w:szCs w:val="16"/>
              </w:rPr>
            </w:pPr>
          </w:p>
        </w:tc>
      </w:tr>
      <w:tr w:rsidR="009B546A" w14:paraId="47604C7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F220B1"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DCE2B1" w14:textId="4E93E152" w:rsidR="009B546A" w:rsidRPr="001B1679" w:rsidRDefault="00F83058" w:rsidP="00C11620">
            <w:pPr>
              <w:pStyle w:val="TAL"/>
              <w:keepNext w:val="0"/>
              <w:rPr>
                <w:sz w:val="16"/>
                <w:szCs w:val="16"/>
              </w:rPr>
            </w:pPr>
            <w:r>
              <w:rPr>
                <w:sz w:val="16"/>
                <w:szCs w:val="16"/>
              </w:rPr>
              <w:t>SP-23</w:t>
            </w:r>
            <w:r w:rsidR="009B546A" w:rsidRPr="001B1679">
              <w:rPr>
                <w:sz w:val="16"/>
                <w:szCs w:val="16"/>
              </w:rPr>
              <w:t>0021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F18993"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37AE30" w14:textId="77777777" w:rsidR="009B546A" w:rsidRPr="001B1679" w:rsidRDefault="009B546A" w:rsidP="00C11620">
            <w:pPr>
              <w:pStyle w:val="TAL"/>
              <w:keepNext w:val="0"/>
              <w:rPr>
                <w:sz w:val="16"/>
                <w:szCs w:val="16"/>
              </w:rPr>
            </w:pPr>
            <w:r w:rsidRPr="001B1679">
              <w:rPr>
                <w:sz w:val="16"/>
                <w:szCs w:val="16"/>
              </w:rPr>
              <w:t>LS from SA WG2: LS on removal of unspecified QoS monitoring control option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221C9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AE91D6"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1D8A32" w14:textId="77777777" w:rsidR="009B546A" w:rsidRPr="001B1679" w:rsidRDefault="009B546A" w:rsidP="00C11620">
            <w:pPr>
              <w:pStyle w:val="TAL"/>
              <w:keepNext w:val="0"/>
              <w:rPr>
                <w:sz w:val="16"/>
                <w:szCs w:val="16"/>
              </w:rPr>
            </w:pPr>
            <w:r w:rsidRPr="001B1679">
              <w:rPr>
                <w:sz w:val="16"/>
                <w:szCs w:val="16"/>
              </w:rPr>
              <w:t>5G_URLLC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4B76A2"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12EFD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887795" w14:textId="77777777" w:rsidR="009B546A" w:rsidRPr="001B1679" w:rsidRDefault="009B546A" w:rsidP="00C11620">
            <w:pPr>
              <w:pStyle w:val="TAL"/>
              <w:keepNext w:val="0"/>
              <w:rPr>
                <w:sz w:val="16"/>
                <w:szCs w:val="16"/>
              </w:rPr>
            </w:pPr>
          </w:p>
        </w:tc>
      </w:tr>
      <w:tr w:rsidR="009B546A" w14:paraId="653132A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6374E9"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88E125" w14:textId="6BD3FC1E" w:rsidR="009B546A" w:rsidRPr="001B1679" w:rsidRDefault="00F83058" w:rsidP="00C11620">
            <w:pPr>
              <w:pStyle w:val="TAL"/>
              <w:keepNext w:val="0"/>
              <w:rPr>
                <w:sz w:val="16"/>
                <w:szCs w:val="16"/>
              </w:rPr>
            </w:pPr>
            <w:r>
              <w:rPr>
                <w:sz w:val="16"/>
                <w:szCs w:val="16"/>
              </w:rPr>
              <w:t>SP-23</w:t>
            </w:r>
            <w:r w:rsidR="009B546A" w:rsidRPr="001B1679">
              <w:rPr>
                <w:sz w:val="16"/>
                <w:szCs w:val="16"/>
              </w:rPr>
              <w:t>0022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31FB64"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8618F3" w14:textId="77777777" w:rsidR="009B546A" w:rsidRPr="001B1679" w:rsidRDefault="009B546A" w:rsidP="00C11620">
            <w:pPr>
              <w:pStyle w:val="TAL"/>
              <w:keepNext w:val="0"/>
              <w:rPr>
                <w:sz w:val="16"/>
                <w:szCs w:val="16"/>
              </w:rPr>
            </w:pPr>
            <w:r w:rsidRPr="001B1679">
              <w:rPr>
                <w:sz w:val="16"/>
                <w:szCs w:val="16"/>
              </w:rPr>
              <w:t>LS from SA WG3: LS reply to TSG SA on LS 5G-ACIA-LS-2022-005 on 5G capabilities exposure for factories of the future - identified gaps from 5G ACIA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77F227"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918DC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F8A2F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90ED39"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E9511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9A239" w14:textId="77777777" w:rsidR="009B546A" w:rsidRPr="001B1679" w:rsidRDefault="009B546A" w:rsidP="00C11620">
            <w:pPr>
              <w:pStyle w:val="TAL"/>
              <w:keepNext w:val="0"/>
              <w:rPr>
                <w:sz w:val="16"/>
                <w:szCs w:val="16"/>
              </w:rPr>
            </w:pPr>
          </w:p>
        </w:tc>
      </w:tr>
      <w:tr w:rsidR="009B546A" w14:paraId="1E4704D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705299"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1D7C5F" w14:textId="33814722" w:rsidR="009B546A" w:rsidRPr="001B1679" w:rsidRDefault="00F83058" w:rsidP="00C11620">
            <w:pPr>
              <w:pStyle w:val="TAL"/>
              <w:keepNext w:val="0"/>
              <w:rPr>
                <w:sz w:val="16"/>
                <w:szCs w:val="16"/>
              </w:rPr>
            </w:pPr>
            <w:r>
              <w:rPr>
                <w:sz w:val="16"/>
                <w:szCs w:val="16"/>
              </w:rPr>
              <w:t>SP-23</w:t>
            </w:r>
            <w:r w:rsidR="009B546A" w:rsidRPr="001B1679">
              <w:rPr>
                <w:sz w:val="16"/>
                <w:szCs w:val="16"/>
              </w:rPr>
              <w:t>0023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38F23E"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B23B66" w14:textId="77777777" w:rsidR="009B546A" w:rsidRPr="001B1679" w:rsidRDefault="009B546A" w:rsidP="00C11620">
            <w:pPr>
              <w:pStyle w:val="TAL"/>
              <w:keepNext w:val="0"/>
              <w:rPr>
                <w:sz w:val="16"/>
                <w:szCs w:val="16"/>
              </w:rPr>
            </w:pPr>
            <w:r w:rsidRPr="001B1679">
              <w:rPr>
                <w:sz w:val="16"/>
                <w:szCs w:val="16"/>
              </w:rPr>
              <w:t>LS from SA WG4: An Invitation to the SA WG4 Gender Diversity Committee Meetings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9D69BC"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EE152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AF754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331064"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089FD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EA1C28" w14:textId="77777777" w:rsidR="009B546A" w:rsidRPr="001B1679" w:rsidRDefault="009B546A" w:rsidP="00C11620">
            <w:pPr>
              <w:pStyle w:val="TAL"/>
              <w:keepNext w:val="0"/>
              <w:rPr>
                <w:sz w:val="16"/>
                <w:szCs w:val="16"/>
              </w:rPr>
            </w:pPr>
          </w:p>
        </w:tc>
      </w:tr>
      <w:tr w:rsidR="009B546A" w14:paraId="460AF9F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0C169"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5899CF" w14:textId="73B90642" w:rsidR="009B546A" w:rsidRPr="001B1679" w:rsidRDefault="00F83058" w:rsidP="00C11620">
            <w:pPr>
              <w:pStyle w:val="TAL"/>
              <w:keepNext w:val="0"/>
              <w:rPr>
                <w:sz w:val="16"/>
                <w:szCs w:val="16"/>
              </w:rPr>
            </w:pPr>
            <w:r>
              <w:rPr>
                <w:sz w:val="16"/>
                <w:szCs w:val="16"/>
              </w:rPr>
              <w:t>SP-23</w:t>
            </w:r>
            <w:r w:rsidR="009B546A" w:rsidRPr="001B1679">
              <w:rPr>
                <w:sz w:val="16"/>
                <w:szCs w:val="16"/>
              </w:rPr>
              <w:t>0024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116AAD"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62579" w14:textId="77777777" w:rsidR="009B546A" w:rsidRPr="001B1679" w:rsidRDefault="009B546A" w:rsidP="00C11620">
            <w:pPr>
              <w:pStyle w:val="TAL"/>
              <w:keepNext w:val="0"/>
              <w:rPr>
                <w:sz w:val="16"/>
                <w:szCs w:val="16"/>
              </w:rPr>
            </w:pPr>
            <w:r w:rsidRPr="001B1679">
              <w:rPr>
                <w:sz w:val="16"/>
                <w:szCs w:val="16"/>
              </w:rPr>
              <w:t>LS from GSMA PQTN TF: LS to inform about the Post Quantum Telco Network Impact Assessment Whitepaper Publication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485664" w14:textId="77777777" w:rsidR="009B546A" w:rsidRPr="001B1679" w:rsidRDefault="009B546A" w:rsidP="00C11620">
            <w:pPr>
              <w:pStyle w:val="TAL"/>
              <w:keepNext w:val="0"/>
              <w:rPr>
                <w:sz w:val="16"/>
                <w:szCs w:val="16"/>
              </w:rPr>
            </w:pPr>
            <w:r w:rsidRPr="001B1679">
              <w:rPr>
                <w:sz w:val="16"/>
                <w:szCs w:val="16"/>
              </w:rPr>
              <w:t>GSMA PQTN TF</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27267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FAE7B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990EF4" w14:textId="77777777" w:rsidR="009B546A" w:rsidRPr="001B1679" w:rsidRDefault="009B546A" w:rsidP="00C11620">
            <w:pPr>
              <w:pStyle w:val="TAL"/>
              <w:keepNext w:val="0"/>
              <w:rPr>
                <w:sz w:val="16"/>
                <w:szCs w:val="16"/>
              </w:rPr>
            </w:pPr>
            <w:r w:rsidRPr="001B1679">
              <w:rPr>
                <w:sz w:val="16"/>
                <w:szCs w:val="16"/>
              </w:rPr>
              <w:t>Related papers in SP-230329 and SP-230330.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DFA9E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8658D7" w14:textId="77777777" w:rsidR="009B546A" w:rsidRPr="001B1679" w:rsidRDefault="009B546A" w:rsidP="00C11620">
            <w:pPr>
              <w:pStyle w:val="TAL"/>
              <w:keepNext w:val="0"/>
              <w:rPr>
                <w:sz w:val="16"/>
                <w:szCs w:val="16"/>
              </w:rPr>
            </w:pPr>
          </w:p>
        </w:tc>
      </w:tr>
      <w:tr w:rsidR="009B546A" w14:paraId="521B30C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251622"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EEB2B" w14:textId="44A05213" w:rsidR="009B546A" w:rsidRPr="001B1679" w:rsidRDefault="00F83058" w:rsidP="00C11620">
            <w:pPr>
              <w:pStyle w:val="TAL"/>
              <w:keepNext w:val="0"/>
              <w:rPr>
                <w:sz w:val="16"/>
                <w:szCs w:val="16"/>
              </w:rPr>
            </w:pPr>
            <w:r>
              <w:rPr>
                <w:sz w:val="16"/>
                <w:szCs w:val="16"/>
              </w:rPr>
              <w:t>SP-23</w:t>
            </w:r>
            <w:r w:rsidR="009B546A" w:rsidRPr="001B1679">
              <w:rPr>
                <w:sz w:val="16"/>
                <w:szCs w:val="16"/>
              </w:rPr>
              <w:t>0025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20C224"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C499AD" w14:textId="77777777" w:rsidR="009B546A" w:rsidRPr="001B1679" w:rsidRDefault="009B546A" w:rsidP="00C11620">
            <w:pPr>
              <w:pStyle w:val="TAL"/>
              <w:keepNext w:val="0"/>
              <w:rPr>
                <w:sz w:val="16"/>
                <w:szCs w:val="16"/>
              </w:rPr>
            </w:pPr>
            <w:r w:rsidRPr="001B1679">
              <w:rPr>
                <w:sz w:val="16"/>
                <w:szCs w:val="16"/>
              </w:rPr>
              <w:t>LS from RAN WG3: Reply LS on shared NG-U Termination among gNBs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4836F9" w14:textId="77777777" w:rsidR="009B546A" w:rsidRPr="001B1679" w:rsidRDefault="009B546A" w:rsidP="00C11620">
            <w:pPr>
              <w:pStyle w:val="TAL"/>
              <w:keepNext w:val="0"/>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1BFFB"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DECBA3" w14:textId="77777777" w:rsidR="009B546A" w:rsidRPr="001B1679" w:rsidRDefault="009B546A" w:rsidP="00C11620">
            <w:pPr>
              <w:pStyle w:val="TAL"/>
              <w:keepNext w:val="0"/>
              <w:rPr>
                <w:sz w:val="16"/>
                <w:szCs w:val="16"/>
              </w:rPr>
            </w:pPr>
            <w:r w:rsidRPr="001B1679">
              <w:rPr>
                <w:sz w:val="16"/>
                <w:szCs w:val="16"/>
              </w:rPr>
              <w:t>NR_MBS-Core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3702AF"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6EBE9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9206C9" w14:textId="77777777" w:rsidR="009B546A" w:rsidRPr="001B1679" w:rsidRDefault="009B546A" w:rsidP="00C11620">
            <w:pPr>
              <w:pStyle w:val="TAL"/>
              <w:keepNext w:val="0"/>
              <w:rPr>
                <w:sz w:val="16"/>
                <w:szCs w:val="16"/>
              </w:rPr>
            </w:pPr>
          </w:p>
        </w:tc>
      </w:tr>
      <w:tr w:rsidR="009B546A" w14:paraId="217F85D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2A0685"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49152C" w14:textId="2EB0CDD9" w:rsidR="009B546A" w:rsidRPr="001B1679" w:rsidRDefault="00F83058" w:rsidP="00C11620">
            <w:pPr>
              <w:pStyle w:val="TAL"/>
              <w:keepNext w:val="0"/>
              <w:rPr>
                <w:sz w:val="16"/>
                <w:szCs w:val="16"/>
              </w:rPr>
            </w:pPr>
            <w:r>
              <w:rPr>
                <w:sz w:val="16"/>
                <w:szCs w:val="16"/>
              </w:rPr>
              <w:t>SP-23</w:t>
            </w:r>
            <w:r w:rsidR="009B546A" w:rsidRPr="001B1679">
              <w:rPr>
                <w:sz w:val="16"/>
                <w:szCs w:val="16"/>
              </w:rPr>
              <w:t>0026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BE38BD"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9378F5" w14:textId="77777777" w:rsidR="009B546A" w:rsidRPr="001B1679" w:rsidRDefault="009B546A" w:rsidP="00C11620">
            <w:pPr>
              <w:pStyle w:val="TAL"/>
              <w:keepNext w:val="0"/>
              <w:rPr>
                <w:sz w:val="16"/>
                <w:szCs w:val="16"/>
              </w:rPr>
            </w:pPr>
            <w:r w:rsidRPr="001B1679">
              <w:rPr>
                <w:sz w:val="16"/>
                <w:szCs w:val="16"/>
              </w:rPr>
              <w:t>LS from RAN WG3: LS on required normative work for some Rel-18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944816" w14:textId="77777777" w:rsidR="009B546A" w:rsidRPr="001B1679" w:rsidRDefault="009B546A" w:rsidP="00C11620">
            <w:pPr>
              <w:pStyle w:val="TAL"/>
              <w:keepNext w:val="0"/>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9E623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2A92DF" w14:textId="77777777" w:rsidR="009B546A" w:rsidRPr="001B1679" w:rsidRDefault="009B546A" w:rsidP="00C11620">
            <w:pPr>
              <w:pStyle w:val="TAL"/>
              <w:keepNext w:val="0"/>
              <w:rPr>
                <w:sz w:val="16"/>
                <w:szCs w:val="16"/>
              </w:rPr>
            </w:pPr>
            <w:r w:rsidRPr="001B1679">
              <w:rPr>
                <w:sz w:val="16"/>
                <w:szCs w:val="16"/>
              </w:rPr>
              <w:t>eNPN_Ph2, eNS_Ph3, TRS_URLLC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516C5E"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B75FE9"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E760F6" w14:textId="77777777" w:rsidR="009B546A" w:rsidRPr="001B1679" w:rsidRDefault="009B546A" w:rsidP="00C11620">
            <w:pPr>
              <w:pStyle w:val="TAL"/>
              <w:keepNext w:val="0"/>
              <w:rPr>
                <w:sz w:val="16"/>
                <w:szCs w:val="16"/>
              </w:rPr>
            </w:pPr>
          </w:p>
        </w:tc>
      </w:tr>
      <w:tr w:rsidR="009B546A" w14:paraId="6DBF9B6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3DBBEE"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5F6FDB" w14:textId="553F0704" w:rsidR="009B546A" w:rsidRPr="001B1679" w:rsidRDefault="00F83058" w:rsidP="00C11620">
            <w:pPr>
              <w:pStyle w:val="TAL"/>
              <w:keepNext w:val="0"/>
              <w:rPr>
                <w:sz w:val="16"/>
                <w:szCs w:val="16"/>
              </w:rPr>
            </w:pPr>
            <w:r>
              <w:rPr>
                <w:sz w:val="16"/>
                <w:szCs w:val="16"/>
              </w:rPr>
              <w:t>SP-23</w:t>
            </w:r>
            <w:r w:rsidR="009B546A" w:rsidRPr="001B1679">
              <w:rPr>
                <w:sz w:val="16"/>
                <w:szCs w:val="16"/>
              </w:rPr>
              <w:t>0027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52E898"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B1E65C" w14:textId="77777777" w:rsidR="009B546A" w:rsidRPr="001B1679" w:rsidRDefault="009B546A" w:rsidP="00C11620">
            <w:pPr>
              <w:pStyle w:val="TAL"/>
              <w:keepNext w:val="0"/>
              <w:rPr>
                <w:sz w:val="16"/>
                <w:szCs w:val="16"/>
              </w:rPr>
            </w:pPr>
            <w:r w:rsidRPr="001B1679">
              <w:rPr>
                <w:sz w:val="16"/>
                <w:szCs w:val="16"/>
              </w:rPr>
              <w:t>LS from SA WG6: LS reply to TSG SA on LS 5G-ACIA-LS-2022-005 on 5G capabilities exposure for factories of the future – identified gaps from 5G ACIA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DF3AC7"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DEB89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5C399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1A53AA"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08534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6EF526" w14:textId="77777777" w:rsidR="009B546A" w:rsidRPr="001B1679" w:rsidRDefault="009B546A" w:rsidP="00C11620">
            <w:pPr>
              <w:pStyle w:val="TAL"/>
              <w:keepNext w:val="0"/>
              <w:rPr>
                <w:sz w:val="16"/>
                <w:szCs w:val="16"/>
              </w:rPr>
            </w:pPr>
          </w:p>
        </w:tc>
      </w:tr>
      <w:tr w:rsidR="009B546A" w14:paraId="1C67FD5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B9BBC5"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65706C" w14:textId="1E1330A7" w:rsidR="009B546A" w:rsidRPr="001B1679" w:rsidRDefault="00F83058" w:rsidP="00C11620">
            <w:pPr>
              <w:pStyle w:val="TAL"/>
              <w:keepNext w:val="0"/>
              <w:rPr>
                <w:sz w:val="16"/>
                <w:szCs w:val="16"/>
              </w:rPr>
            </w:pPr>
            <w:r>
              <w:rPr>
                <w:sz w:val="16"/>
                <w:szCs w:val="16"/>
              </w:rPr>
              <w:t>SP-23</w:t>
            </w:r>
            <w:r w:rsidR="009B546A" w:rsidRPr="001B1679">
              <w:rPr>
                <w:sz w:val="16"/>
                <w:szCs w:val="16"/>
              </w:rPr>
              <w:t>0028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96C2BD"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B9AEE5" w14:textId="77777777" w:rsidR="009B546A" w:rsidRPr="001B1679" w:rsidRDefault="009B546A" w:rsidP="00C11620">
            <w:pPr>
              <w:pStyle w:val="TAL"/>
              <w:keepNext w:val="0"/>
              <w:rPr>
                <w:sz w:val="16"/>
                <w:szCs w:val="16"/>
              </w:rPr>
            </w:pPr>
            <w:r w:rsidRPr="001B1679">
              <w:rPr>
                <w:sz w:val="16"/>
                <w:szCs w:val="16"/>
              </w:rPr>
              <w:t>LS from SA WG6: LS on SA6 V2X service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773FB1"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D31B2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C492CF" w14:textId="77777777" w:rsidR="009B546A" w:rsidRPr="001B1679" w:rsidRDefault="009B546A" w:rsidP="00C11620">
            <w:pPr>
              <w:pStyle w:val="TAL"/>
              <w:keepNext w:val="0"/>
              <w:rPr>
                <w:sz w:val="16"/>
                <w:szCs w:val="16"/>
              </w:rPr>
            </w:pPr>
            <w:r w:rsidRPr="001B1679">
              <w:rPr>
                <w:sz w:val="16"/>
                <w:szCs w:val="16"/>
              </w:rPr>
              <w:t>V2XAPP, ADAES, 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40F687" w14:textId="77777777" w:rsidR="009B546A" w:rsidRPr="001B1679" w:rsidRDefault="009B546A" w:rsidP="00C11620">
            <w:pPr>
              <w:pStyle w:val="TAL"/>
              <w:keepNext w:val="0"/>
              <w:rPr>
                <w:sz w:val="16"/>
                <w:szCs w:val="16"/>
              </w:rPr>
            </w:pPr>
            <w:r w:rsidRPr="001B1679">
              <w:rPr>
                <w:sz w:val="16"/>
                <w:szCs w:val="16"/>
              </w:rPr>
              <w:t>LS to 5GAA drafted in SP-230360.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3E5F06" w14:textId="77777777" w:rsidR="009B546A" w:rsidRPr="001B1679" w:rsidRDefault="009B546A" w:rsidP="00C11620">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D05C0B" w14:textId="77777777" w:rsidR="009B546A" w:rsidRPr="001B1679" w:rsidRDefault="009B546A" w:rsidP="00C11620">
            <w:pPr>
              <w:pStyle w:val="TAL"/>
              <w:keepNext w:val="0"/>
              <w:rPr>
                <w:sz w:val="16"/>
                <w:szCs w:val="16"/>
              </w:rPr>
            </w:pPr>
          </w:p>
        </w:tc>
      </w:tr>
      <w:tr w:rsidR="009B546A" w14:paraId="66D069B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6FE426"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908050" w14:textId="2B7301A1" w:rsidR="009B546A" w:rsidRPr="001B1679" w:rsidRDefault="00F83058" w:rsidP="00C11620">
            <w:pPr>
              <w:pStyle w:val="TAL"/>
              <w:keepNext w:val="0"/>
              <w:rPr>
                <w:sz w:val="16"/>
                <w:szCs w:val="16"/>
              </w:rPr>
            </w:pPr>
            <w:r>
              <w:rPr>
                <w:sz w:val="16"/>
                <w:szCs w:val="16"/>
              </w:rPr>
              <w:t>SP-23</w:t>
            </w:r>
            <w:r w:rsidR="009B546A" w:rsidRPr="001B1679">
              <w:rPr>
                <w:sz w:val="16"/>
                <w:szCs w:val="16"/>
              </w:rPr>
              <w:t>0029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97563B"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D3CEC1" w14:textId="77777777" w:rsidR="009B546A" w:rsidRPr="001B1679" w:rsidRDefault="009B546A" w:rsidP="00C11620">
            <w:pPr>
              <w:pStyle w:val="TAL"/>
              <w:keepNext w:val="0"/>
              <w:rPr>
                <w:sz w:val="16"/>
                <w:szCs w:val="16"/>
              </w:rPr>
            </w:pPr>
            <w:r w:rsidRPr="001B1679">
              <w:rPr>
                <w:sz w:val="16"/>
                <w:szCs w:val="16"/>
              </w:rPr>
              <w:t>LS from SA WG5: LS on shared EHE and HR PDU session with SBO in V-PLMN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AF9A3B"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C9FC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4ADC28" w14:textId="77777777" w:rsidR="009B546A" w:rsidRPr="001B1679" w:rsidRDefault="009B546A" w:rsidP="00C11620">
            <w:pPr>
              <w:pStyle w:val="TAL"/>
              <w:keepNext w:val="0"/>
              <w:rPr>
                <w:sz w:val="16"/>
                <w:szCs w:val="16"/>
              </w:rPr>
            </w:pPr>
            <w:r w:rsidRPr="001B1679">
              <w:rPr>
                <w:sz w:val="16"/>
                <w:szCs w:val="16"/>
              </w:rPr>
              <w:t>FS_EDGE_Ph2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ECA101"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E97F3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C2A213" w14:textId="77777777" w:rsidR="009B546A" w:rsidRPr="001B1679" w:rsidRDefault="009B546A" w:rsidP="00C11620">
            <w:pPr>
              <w:pStyle w:val="TAL"/>
              <w:keepNext w:val="0"/>
              <w:rPr>
                <w:sz w:val="16"/>
                <w:szCs w:val="16"/>
              </w:rPr>
            </w:pPr>
          </w:p>
        </w:tc>
      </w:tr>
      <w:tr w:rsidR="009B546A" w14:paraId="75314DA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75C317"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CA291E" w14:textId="35C7648E" w:rsidR="009B546A" w:rsidRPr="001B1679" w:rsidRDefault="00F83058" w:rsidP="00C11620">
            <w:pPr>
              <w:pStyle w:val="TAL"/>
              <w:keepNext w:val="0"/>
              <w:rPr>
                <w:sz w:val="16"/>
                <w:szCs w:val="16"/>
              </w:rPr>
            </w:pPr>
            <w:r>
              <w:rPr>
                <w:sz w:val="16"/>
                <w:szCs w:val="16"/>
              </w:rPr>
              <w:t>SP-23</w:t>
            </w:r>
            <w:r w:rsidR="009B546A" w:rsidRPr="001B1679">
              <w:rPr>
                <w:sz w:val="16"/>
                <w:szCs w:val="16"/>
              </w:rPr>
              <w:t>0030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981C9F"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8EC67F" w14:textId="77777777" w:rsidR="009B546A" w:rsidRPr="001B1679" w:rsidRDefault="009B546A" w:rsidP="00C11620">
            <w:pPr>
              <w:pStyle w:val="TAL"/>
              <w:keepNext w:val="0"/>
              <w:rPr>
                <w:sz w:val="16"/>
                <w:szCs w:val="16"/>
              </w:rPr>
            </w:pPr>
            <w:r w:rsidRPr="001B1679">
              <w:rPr>
                <w:sz w:val="16"/>
                <w:szCs w:val="16"/>
              </w:rPr>
              <w:t>LS from SA WG5: Reply LS on customer acceptation of limited QoS degradation to save energy in the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61BB99"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669EA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E1E7E8" w14:textId="77777777" w:rsidR="009B546A" w:rsidRPr="001B1679" w:rsidRDefault="009B546A" w:rsidP="00C11620">
            <w:pPr>
              <w:pStyle w:val="TAL"/>
              <w:keepNext w:val="0"/>
              <w:rPr>
                <w:sz w:val="16"/>
                <w:szCs w:val="16"/>
              </w:rPr>
            </w:pPr>
            <w:r w:rsidRPr="001B1679">
              <w:rPr>
                <w:sz w:val="16"/>
                <w:szCs w:val="16"/>
              </w:rPr>
              <w:t>FS_EE5G_Ph2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8A6455"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37DB6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EA00E6" w14:textId="77777777" w:rsidR="009B546A" w:rsidRPr="001B1679" w:rsidRDefault="009B546A" w:rsidP="00C11620">
            <w:pPr>
              <w:pStyle w:val="TAL"/>
              <w:keepNext w:val="0"/>
              <w:rPr>
                <w:sz w:val="16"/>
                <w:szCs w:val="16"/>
              </w:rPr>
            </w:pPr>
          </w:p>
        </w:tc>
      </w:tr>
      <w:tr w:rsidR="009B546A" w14:paraId="083660D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7CA7D3" w14:textId="77777777" w:rsidR="009B546A" w:rsidRPr="001B1679" w:rsidRDefault="009B546A" w:rsidP="00C11620">
            <w:pPr>
              <w:pStyle w:val="TAL"/>
              <w:keepNext w:val="0"/>
              <w:rPr>
                <w:sz w:val="16"/>
                <w:szCs w:val="16"/>
              </w:rPr>
            </w:pPr>
            <w:r w:rsidRPr="001B1679">
              <w:rPr>
                <w:sz w:val="16"/>
                <w:szCs w:val="16"/>
              </w:rPr>
              <w:lastRenderedPageBreak/>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3F57A4" w14:textId="1015BBEE" w:rsidR="009B546A" w:rsidRPr="001B1679" w:rsidRDefault="00F83058" w:rsidP="00C11620">
            <w:pPr>
              <w:pStyle w:val="TAL"/>
              <w:keepNext w:val="0"/>
              <w:rPr>
                <w:sz w:val="16"/>
                <w:szCs w:val="16"/>
              </w:rPr>
            </w:pPr>
            <w:r>
              <w:rPr>
                <w:sz w:val="16"/>
                <w:szCs w:val="16"/>
              </w:rPr>
              <w:t>SP-23</w:t>
            </w:r>
            <w:r w:rsidR="009B546A" w:rsidRPr="001B1679">
              <w:rPr>
                <w:sz w:val="16"/>
                <w:szCs w:val="16"/>
              </w:rPr>
              <w:t>0031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121082"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1034A7" w14:textId="77777777" w:rsidR="009B546A" w:rsidRPr="001B1679" w:rsidRDefault="009B546A" w:rsidP="00C11620">
            <w:pPr>
              <w:pStyle w:val="TAL"/>
              <w:keepNext w:val="0"/>
              <w:rPr>
                <w:sz w:val="16"/>
                <w:szCs w:val="16"/>
              </w:rPr>
            </w:pPr>
            <w:r w:rsidRPr="001B1679">
              <w:rPr>
                <w:sz w:val="16"/>
                <w:szCs w:val="16"/>
              </w:rPr>
              <w:t>SA WG2 Chair report to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C0B3F2" w14:textId="77777777" w:rsidR="009B546A" w:rsidRPr="001B1679" w:rsidRDefault="009B546A" w:rsidP="00C11620">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C43D7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77671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BB6554"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2B1E5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3876E7" w14:textId="77777777" w:rsidR="009B546A" w:rsidRPr="001B1679" w:rsidRDefault="009B546A" w:rsidP="00C11620">
            <w:pPr>
              <w:pStyle w:val="TAL"/>
              <w:keepNext w:val="0"/>
              <w:rPr>
                <w:sz w:val="16"/>
                <w:szCs w:val="16"/>
              </w:rPr>
            </w:pPr>
          </w:p>
        </w:tc>
      </w:tr>
      <w:tr w:rsidR="009B546A" w14:paraId="6F52815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2E3203"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415403" w14:textId="5C810FE8" w:rsidR="009B546A" w:rsidRPr="001B1679" w:rsidRDefault="00F83058" w:rsidP="00C11620">
            <w:pPr>
              <w:pStyle w:val="TAL"/>
              <w:keepNext w:val="0"/>
              <w:rPr>
                <w:sz w:val="16"/>
                <w:szCs w:val="16"/>
              </w:rPr>
            </w:pPr>
            <w:r>
              <w:rPr>
                <w:sz w:val="16"/>
                <w:szCs w:val="16"/>
              </w:rPr>
              <w:t>SP-23</w:t>
            </w:r>
            <w:r w:rsidR="009B546A" w:rsidRPr="001B1679">
              <w:rPr>
                <w:sz w:val="16"/>
                <w:szCs w:val="16"/>
              </w:rPr>
              <w:t>0032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40D66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6DE2B1" w14:textId="77777777" w:rsidR="009B546A" w:rsidRPr="001B1679" w:rsidRDefault="009B546A" w:rsidP="00C11620">
            <w:pPr>
              <w:pStyle w:val="TAL"/>
              <w:keepNext w:val="0"/>
              <w:rPr>
                <w:sz w:val="16"/>
                <w:szCs w:val="16"/>
              </w:rPr>
            </w:pPr>
            <w:r w:rsidRPr="001B1679">
              <w:rPr>
                <w:sz w:val="16"/>
                <w:szCs w:val="16"/>
              </w:rPr>
              <w:t>CRs on 5G_eLCS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9E7FC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81F0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EC0CF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B93D8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799AC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331252" w14:textId="77777777" w:rsidR="009B546A" w:rsidRPr="001B1679" w:rsidRDefault="009B546A" w:rsidP="00C11620">
            <w:pPr>
              <w:pStyle w:val="TAL"/>
              <w:keepNext w:val="0"/>
              <w:rPr>
                <w:sz w:val="16"/>
                <w:szCs w:val="16"/>
              </w:rPr>
            </w:pPr>
          </w:p>
        </w:tc>
      </w:tr>
      <w:tr w:rsidR="009B546A" w14:paraId="2EC2209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38F797"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7F47FA" w14:textId="2A97FD23" w:rsidR="009B546A" w:rsidRPr="001B1679" w:rsidRDefault="00F83058" w:rsidP="00C11620">
            <w:pPr>
              <w:pStyle w:val="TAL"/>
              <w:keepNext w:val="0"/>
              <w:rPr>
                <w:sz w:val="16"/>
                <w:szCs w:val="16"/>
              </w:rPr>
            </w:pPr>
            <w:r>
              <w:rPr>
                <w:sz w:val="16"/>
                <w:szCs w:val="16"/>
              </w:rPr>
              <w:t>SP-23</w:t>
            </w:r>
            <w:r w:rsidR="009B546A" w:rsidRPr="001B1679">
              <w:rPr>
                <w:sz w:val="16"/>
                <w:szCs w:val="16"/>
              </w:rPr>
              <w:t>0033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F91FC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450CF5" w14:textId="77777777" w:rsidR="009B546A" w:rsidRPr="001B1679" w:rsidRDefault="009B546A" w:rsidP="00C11620">
            <w:pPr>
              <w:pStyle w:val="TAL"/>
              <w:keepNext w:val="0"/>
              <w:rPr>
                <w:sz w:val="16"/>
                <w:szCs w:val="16"/>
              </w:rPr>
            </w:pPr>
            <w:r w:rsidRPr="001B1679">
              <w:rPr>
                <w:sz w:val="16"/>
                <w:szCs w:val="16"/>
              </w:rPr>
              <w:t>CRs on 5G_URLLC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0EC98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57090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0327F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210C5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E2543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C6C00A" w14:textId="77777777" w:rsidR="009B546A" w:rsidRPr="001B1679" w:rsidRDefault="009B546A" w:rsidP="00C11620">
            <w:pPr>
              <w:pStyle w:val="TAL"/>
              <w:keepNext w:val="0"/>
              <w:rPr>
                <w:sz w:val="16"/>
                <w:szCs w:val="16"/>
              </w:rPr>
            </w:pPr>
          </w:p>
        </w:tc>
      </w:tr>
      <w:tr w:rsidR="009B546A" w14:paraId="6A2FD9F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691C57"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712D7E" w14:textId="0904C60A" w:rsidR="009B546A" w:rsidRPr="001B1679" w:rsidRDefault="00F83058" w:rsidP="00C11620">
            <w:pPr>
              <w:pStyle w:val="TAL"/>
              <w:keepNext w:val="0"/>
              <w:rPr>
                <w:sz w:val="16"/>
                <w:szCs w:val="16"/>
              </w:rPr>
            </w:pPr>
            <w:r>
              <w:rPr>
                <w:sz w:val="16"/>
                <w:szCs w:val="16"/>
              </w:rPr>
              <w:t>SP-23</w:t>
            </w:r>
            <w:r w:rsidR="009B546A" w:rsidRPr="001B1679">
              <w:rPr>
                <w:sz w:val="16"/>
                <w:szCs w:val="16"/>
              </w:rPr>
              <w:t>0034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EB063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AB58A" w14:textId="77777777" w:rsidR="009B546A" w:rsidRPr="001B1679" w:rsidRDefault="009B546A" w:rsidP="00C11620">
            <w:pPr>
              <w:pStyle w:val="TAL"/>
              <w:keepNext w:val="0"/>
              <w:rPr>
                <w:sz w:val="16"/>
                <w:szCs w:val="16"/>
              </w:rPr>
            </w:pPr>
            <w:r w:rsidRPr="001B1679">
              <w:rPr>
                <w:sz w:val="16"/>
                <w:szCs w:val="16"/>
              </w:rPr>
              <w:t>CRs on TEI16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F33A24"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0A23B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09C70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25285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887DE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53A00C" w14:textId="77777777" w:rsidR="009B546A" w:rsidRPr="001B1679" w:rsidRDefault="009B546A" w:rsidP="00C11620">
            <w:pPr>
              <w:pStyle w:val="TAL"/>
              <w:keepNext w:val="0"/>
              <w:rPr>
                <w:sz w:val="16"/>
                <w:szCs w:val="16"/>
              </w:rPr>
            </w:pPr>
          </w:p>
        </w:tc>
      </w:tr>
      <w:tr w:rsidR="009B546A" w14:paraId="74DC46A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CA422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57E4ED" w14:textId="6042FAA2" w:rsidR="009B546A" w:rsidRPr="001B1679" w:rsidRDefault="00F83058" w:rsidP="00C11620">
            <w:pPr>
              <w:pStyle w:val="TAL"/>
              <w:keepNext w:val="0"/>
              <w:rPr>
                <w:sz w:val="16"/>
                <w:szCs w:val="16"/>
              </w:rPr>
            </w:pPr>
            <w:r>
              <w:rPr>
                <w:sz w:val="16"/>
                <w:szCs w:val="16"/>
              </w:rPr>
              <w:t>SP-23</w:t>
            </w:r>
            <w:r w:rsidR="009B546A" w:rsidRPr="001B1679">
              <w:rPr>
                <w:sz w:val="16"/>
                <w:szCs w:val="16"/>
              </w:rPr>
              <w:t>0035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F6120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1E0CF5" w14:textId="77777777" w:rsidR="009B546A" w:rsidRPr="001B1679" w:rsidRDefault="009B546A" w:rsidP="00C11620">
            <w:pPr>
              <w:pStyle w:val="TAL"/>
              <w:keepNext w:val="0"/>
              <w:rPr>
                <w:sz w:val="16"/>
                <w:szCs w:val="16"/>
              </w:rPr>
            </w:pPr>
            <w:r w:rsidRPr="001B1679">
              <w:rPr>
                <w:sz w:val="16"/>
                <w:szCs w:val="16"/>
              </w:rPr>
              <w:t>CRs on 5G_eLCS_Ph2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E3BCE4"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D23EE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C4407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E91A0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9926E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7594D9" w14:textId="77777777" w:rsidR="009B546A" w:rsidRPr="001B1679" w:rsidRDefault="009B546A" w:rsidP="00C11620">
            <w:pPr>
              <w:pStyle w:val="TAL"/>
              <w:keepNext w:val="0"/>
              <w:rPr>
                <w:sz w:val="16"/>
                <w:szCs w:val="16"/>
              </w:rPr>
            </w:pPr>
          </w:p>
        </w:tc>
      </w:tr>
      <w:tr w:rsidR="009B546A" w14:paraId="05CB77F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EB428"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A22D63" w14:textId="0C54CAE2" w:rsidR="009B546A" w:rsidRPr="001B1679" w:rsidRDefault="00F83058" w:rsidP="00C11620">
            <w:pPr>
              <w:pStyle w:val="TAL"/>
              <w:keepNext w:val="0"/>
              <w:rPr>
                <w:sz w:val="16"/>
                <w:szCs w:val="16"/>
              </w:rPr>
            </w:pPr>
            <w:r>
              <w:rPr>
                <w:sz w:val="16"/>
                <w:szCs w:val="16"/>
              </w:rPr>
              <w:t>SP-23</w:t>
            </w:r>
            <w:r w:rsidR="009B546A" w:rsidRPr="001B1679">
              <w:rPr>
                <w:sz w:val="16"/>
                <w:szCs w:val="16"/>
              </w:rPr>
              <w:t>0036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B3F40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A65C55" w14:textId="77777777" w:rsidR="009B546A" w:rsidRPr="001B1679" w:rsidRDefault="009B546A" w:rsidP="00C11620">
            <w:pPr>
              <w:pStyle w:val="TAL"/>
              <w:keepNext w:val="0"/>
              <w:rPr>
                <w:sz w:val="16"/>
                <w:szCs w:val="16"/>
              </w:rPr>
            </w:pPr>
            <w:r w:rsidRPr="001B1679">
              <w:rPr>
                <w:sz w:val="16"/>
                <w:szCs w:val="16"/>
              </w:rPr>
              <w:t>CRs on 5G_ProSe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30F8E7"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C98F7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9157A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DCFEA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21599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765C9C" w14:textId="77777777" w:rsidR="009B546A" w:rsidRPr="001B1679" w:rsidRDefault="009B546A" w:rsidP="00C11620">
            <w:pPr>
              <w:pStyle w:val="TAL"/>
              <w:keepNext w:val="0"/>
              <w:rPr>
                <w:sz w:val="16"/>
                <w:szCs w:val="16"/>
              </w:rPr>
            </w:pPr>
          </w:p>
        </w:tc>
      </w:tr>
      <w:tr w:rsidR="009B546A" w14:paraId="62A36B9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C6B19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9722A2" w14:textId="6395B76F" w:rsidR="009B546A" w:rsidRPr="001B1679" w:rsidRDefault="00F83058" w:rsidP="00C11620">
            <w:pPr>
              <w:pStyle w:val="TAL"/>
              <w:keepNext w:val="0"/>
              <w:rPr>
                <w:sz w:val="16"/>
                <w:szCs w:val="16"/>
              </w:rPr>
            </w:pPr>
            <w:r>
              <w:rPr>
                <w:sz w:val="16"/>
                <w:szCs w:val="16"/>
              </w:rPr>
              <w:t>SP-23</w:t>
            </w:r>
            <w:r w:rsidR="009B546A" w:rsidRPr="001B1679">
              <w:rPr>
                <w:sz w:val="16"/>
                <w:szCs w:val="16"/>
              </w:rPr>
              <w:t>0037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18463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4B8481" w14:textId="77777777" w:rsidR="009B546A" w:rsidRPr="001B1679" w:rsidRDefault="009B546A" w:rsidP="00C11620">
            <w:pPr>
              <w:pStyle w:val="TAL"/>
              <w:keepNext w:val="0"/>
              <w:rPr>
                <w:sz w:val="16"/>
                <w:szCs w:val="16"/>
              </w:rPr>
            </w:pPr>
            <w:r w:rsidRPr="001B1679">
              <w:rPr>
                <w:sz w:val="16"/>
                <w:szCs w:val="16"/>
              </w:rPr>
              <w:t>CRs on 5MBS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270389"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BF5AD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0D9DB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6734C5" w14:textId="77777777" w:rsidR="009B546A" w:rsidRPr="001B1679" w:rsidRDefault="009B546A" w:rsidP="00C11620">
            <w:pPr>
              <w:pStyle w:val="TAL"/>
              <w:keepNext w:val="0"/>
              <w:rPr>
                <w:sz w:val="16"/>
                <w:szCs w:val="16"/>
              </w:rPr>
            </w:pPr>
            <w:r w:rsidRPr="001B1679">
              <w:rPr>
                <w:sz w:val="16"/>
                <w:szCs w:val="16"/>
              </w:rPr>
              <w:t>23.247 CR0140R4 is a revision of the CR in SP-221211, postponed from TSG SA#98-e.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60162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3E8C92" w14:textId="77777777" w:rsidR="009B546A" w:rsidRPr="001B1679" w:rsidRDefault="009B546A" w:rsidP="00C11620">
            <w:pPr>
              <w:pStyle w:val="TAL"/>
              <w:keepNext w:val="0"/>
              <w:rPr>
                <w:sz w:val="16"/>
                <w:szCs w:val="16"/>
              </w:rPr>
            </w:pPr>
          </w:p>
        </w:tc>
      </w:tr>
      <w:tr w:rsidR="009B546A" w14:paraId="4C8527E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629229"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E0BBC" w14:textId="19E0F504" w:rsidR="009B546A" w:rsidRPr="001B1679" w:rsidRDefault="00F83058" w:rsidP="00C11620">
            <w:pPr>
              <w:pStyle w:val="TAL"/>
              <w:keepNext w:val="0"/>
              <w:rPr>
                <w:sz w:val="16"/>
                <w:szCs w:val="16"/>
              </w:rPr>
            </w:pPr>
            <w:r>
              <w:rPr>
                <w:sz w:val="16"/>
                <w:szCs w:val="16"/>
              </w:rPr>
              <w:t>SP-23</w:t>
            </w:r>
            <w:r w:rsidR="009B546A" w:rsidRPr="001B1679">
              <w:rPr>
                <w:sz w:val="16"/>
                <w:szCs w:val="16"/>
              </w:rPr>
              <w:t>0038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64E0C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10C01C" w14:textId="77777777" w:rsidR="009B546A" w:rsidRPr="001B1679" w:rsidRDefault="009B546A" w:rsidP="00C11620">
            <w:pPr>
              <w:pStyle w:val="TAL"/>
              <w:keepNext w:val="0"/>
              <w:rPr>
                <w:sz w:val="16"/>
                <w:szCs w:val="16"/>
              </w:rPr>
            </w:pPr>
            <w:r w:rsidRPr="001B1679">
              <w:rPr>
                <w:sz w:val="16"/>
                <w:szCs w:val="16"/>
              </w:rPr>
              <w:t>CRs on eEDGE_5GC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A6CF63"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6EBAF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068F4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B4A8C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BC04C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F42DF" w14:textId="77777777" w:rsidR="009B546A" w:rsidRPr="001B1679" w:rsidRDefault="009B546A" w:rsidP="00C11620">
            <w:pPr>
              <w:pStyle w:val="TAL"/>
              <w:keepNext w:val="0"/>
              <w:rPr>
                <w:sz w:val="16"/>
                <w:szCs w:val="16"/>
              </w:rPr>
            </w:pPr>
          </w:p>
        </w:tc>
      </w:tr>
      <w:tr w:rsidR="009B546A" w14:paraId="031D9A3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96A71"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55457F" w14:textId="19B78D2C" w:rsidR="009B546A" w:rsidRPr="001B1679" w:rsidRDefault="00F83058" w:rsidP="00C11620">
            <w:pPr>
              <w:pStyle w:val="TAL"/>
              <w:keepNext w:val="0"/>
              <w:rPr>
                <w:sz w:val="16"/>
                <w:szCs w:val="16"/>
              </w:rPr>
            </w:pPr>
            <w:r>
              <w:rPr>
                <w:sz w:val="16"/>
                <w:szCs w:val="16"/>
              </w:rPr>
              <w:t>SP-23</w:t>
            </w:r>
            <w:r w:rsidR="009B546A" w:rsidRPr="001B1679">
              <w:rPr>
                <w:sz w:val="16"/>
                <w:szCs w:val="16"/>
              </w:rPr>
              <w:t>0039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57E7D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64E5C4" w14:textId="77777777" w:rsidR="009B546A" w:rsidRPr="001B1679" w:rsidRDefault="009B546A" w:rsidP="00C11620">
            <w:pPr>
              <w:pStyle w:val="TAL"/>
              <w:keepNext w:val="0"/>
              <w:rPr>
                <w:sz w:val="16"/>
                <w:szCs w:val="16"/>
              </w:rPr>
            </w:pPr>
            <w:r w:rsidRPr="001B1679">
              <w:rPr>
                <w:sz w:val="16"/>
                <w:szCs w:val="16"/>
              </w:rPr>
              <w:t>CRs on eNA_Ph2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CF437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5BB34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F927A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72151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9F154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F1D8E" w14:textId="77777777" w:rsidR="009B546A" w:rsidRPr="001B1679" w:rsidRDefault="009B546A" w:rsidP="00C11620">
            <w:pPr>
              <w:pStyle w:val="TAL"/>
              <w:keepNext w:val="0"/>
              <w:rPr>
                <w:sz w:val="16"/>
                <w:szCs w:val="16"/>
              </w:rPr>
            </w:pPr>
          </w:p>
        </w:tc>
      </w:tr>
      <w:tr w:rsidR="009B546A" w14:paraId="6112606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30535"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DB7D13" w14:textId="38FD2C10" w:rsidR="009B546A" w:rsidRPr="001B1679" w:rsidRDefault="00F83058" w:rsidP="00C11620">
            <w:pPr>
              <w:pStyle w:val="TAL"/>
              <w:keepNext w:val="0"/>
              <w:rPr>
                <w:sz w:val="16"/>
                <w:szCs w:val="16"/>
              </w:rPr>
            </w:pPr>
            <w:r>
              <w:rPr>
                <w:sz w:val="16"/>
                <w:szCs w:val="16"/>
              </w:rPr>
              <w:t>SP-23</w:t>
            </w:r>
            <w:r w:rsidR="009B546A" w:rsidRPr="001B1679">
              <w:rPr>
                <w:sz w:val="16"/>
                <w:szCs w:val="16"/>
              </w:rPr>
              <w:t>0040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5A22E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FB0D5B" w14:textId="77777777" w:rsidR="009B546A" w:rsidRPr="001B1679" w:rsidRDefault="009B546A" w:rsidP="00C11620">
            <w:pPr>
              <w:pStyle w:val="TAL"/>
              <w:keepNext w:val="0"/>
              <w:rPr>
                <w:sz w:val="16"/>
                <w:szCs w:val="16"/>
              </w:rPr>
            </w:pPr>
            <w:r w:rsidRPr="001B1679">
              <w:rPr>
                <w:sz w:val="16"/>
                <w:szCs w:val="16"/>
              </w:rPr>
              <w:t>CRs on eNS_Ph2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3C306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1AB3A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6B7A7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451A4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0E6F8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D9AEC3" w14:textId="77777777" w:rsidR="009B546A" w:rsidRPr="001B1679" w:rsidRDefault="009B546A" w:rsidP="00C11620">
            <w:pPr>
              <w:pStyle w:val="TAL"/>
              <w:keepNext w:val="0"/>
              <w:rPr>
                <w:sz w:val="16"/>
                <w:szCs w:val="16"/>
              </w:rPr>
            </w:pPr>
          </w:p>
        </w:tc>
      </w:tr>
      <w:tr w:rsidR="009B546A" w14:paraId="1952501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0A43E4"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DB32D5" w14:textId="2BA7115F" w:rsidR="009B546A" w:rsidRPr="001B1679" w:rsidRDefault="00F83058" w:rsidP="00C11620">
            <w:pPr>
              <w:pStyle w:val="TAL"/>
              <w:keepNext w:val="0"/>
              <w:rPr>
                <w:sz w:val="16"/>
                <w:szCs w:val="16"/>
              </w:rPr>
            </w:pPr>
            <w:r>
              <w:rPr>
                <w:sz w:val="16"/>
                <w:szCs w:val="16"/>
              </w:rPr>
              <w:t>SP-23</w:t>
            </w:r>
            <w:r w:rsidR="009B546A" w:rsidRPr="001B1679">
              <w:rPr>
                <w:sz w:val="16"/>
                <w:szCs w:val="16"/>
              </w:rPr>
              <w:t>0041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39E74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6A56BA" w14:textId="77777777" w:rsidR="009B546A" w:rsidRPr="001B1679" w:rsidRDefault="009B546A" w:rsidP="00C11620">
            <w:pPr>
              <w:pStyle w:val="TAL"/>
              <w:keepNext w:val="0"/>
              <w:rPr>
                <w:sz w:val="16"/>
                <w:szCs w:val="16"/>
              </w:rPr>
            </w:pPr>
            <w:r w:rsidRPr="001B1679">
              <w:rPr>
                <w:sz w:val="16"/>
                <w:szCs w:val="16"/>
              </w:rPr>
              <w:t>CR on ID_UAS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8DDF6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C1723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46F64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63D7C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59545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057B27" w14:textId="77777777" w:rsidR="009B546A" w:rsidRPr="001B1679" w:rsidRDefault="009B546A" w:rsidP="00C11620">
            <w:pPr>
              <w:pStyle w:val="TAL"/>
              <w:keepNext w:val="0"/>
              <w:rPr>
                <w:sz w:val="16"/>
                <w:szCs w:val="16"/>
              </w:rPr>
            </w:pPr>
          </w:p>
        </w:tc>
      </w:tr>
      <w:tr w:rsidR="009B546A" w14:paraId="634F94E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D6B8A1"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75B628" w14:textId="455C0BF6" w:rsidR="009B546A" w:rsidRPr="001B1679" w:rsidRDefault="00F83058" w:rsidP="00C11620">
            <w:pPr>
              <w:pStyle w:val="TAL"/>
              <w:keepNext w:val="0"/>
              <w:rPr>
                <w:sz w:val="16"/>
                <w:szCs w:val="16"/>
              </w:rPr>
            </w:pPr>
            <w:r>
              <w:rPr>
                <w:sz w:val="16"/>
                <w:szCs w:val="16"/>
              </w:rPr>
              <w:t>SP-23</w:t>
            </w:r>
            <w:r w:rsidR="009B546A" w:rsidRPr="001B1679">
              <w:rPr>
                <w:sz w:val="16"/>
                <w:szCs w:val="16"/>
              </w:rPr>
              <w:t>0042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D9E2D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DF2DEF" w14:textId="77777777" w:rsidR="009B546A" w:rsidRPr="001B1679" w:rsidRDefault="009B546A" w:rsidP="00C11620">
            <w:pPr>
              <w:pStyle w:val="TAL"/>
              <w:keepNext w:val="0"/>
              <w:rPr>
                <w:sz w:val="16"/>
                <w:szCs w:val="16"/>
              </w:rPr>
            </w:pPr>
            <w:r w:rsidRPr="001B1679">
              <w:rPr>
                <w:sz w:val="16"/>
                <w:szCs w:val="16"/>
              </w:rPr>
              <w:t>CRs on IIoT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F22B0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687E8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CB17F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62985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7C5F3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5D6744" w14:textId="77777777" w:rsidR="009B546A" w:rsidRPr="001B1679" w:rsidRDefault="009B546A" w:rsidP="00C11620">
            <w:pPr>
              <w:pStyle w:val="TAL"/>
              <w:keepNext w:val="0"/>
              <w:rPr>
                <w:sz w:val="16"/>
                <w:szCs w:val="16"/>
              </w:rPr>
            </w:pPr>
          </w:p>
        </w:tc>
      </w:tr>
      <w:tr w:rsidR="009B546A" w14:paraId="63A254E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1190FA"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F3C632" w14:textId="7E60E203" w:rsidR="009B546A" w:rsidRPr="001B1679" w:rsidRDefault="00F83058" w:rsidP="00C11620">
            <w:pPr>
              <w:pStyle w:val="TAL"/>
              <w:keepNext w:val="0"/>
              <w:rPr>
                <w:sz w:val="16"/>
                <w:szCs w:val="16"/>
              </w:rPr>
            </w:pPr>
            <w:r>
              <w:rPr>
                <w:sz w:val="16"/>
                <w:szCs w:val="16"/>
              </w:rPr>
              <w:t>SP-23</w:t>
            </w:r>
            <w:r w:rsidR="009B546A" w:rsidRPr="001B1679">
              <w:rPr>
                <w:sz w:val="16"/>
                <w:szCs w:val="16"/>
              </w:rPr>
              <w:t>0043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07644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9EB1CB" w14:textId="77777777" w:rsidR="009B546A" w:rsidRPr="001B1679" w:rsidRDefault="009B546A" w:rsidP="00C11620">
            <w:pPr>
              <w:pStyle w:val="TAL"/>
              <w:keepNext w:val="0"/>
              <w:rPr>
                <w:sz w:val="16"/>
                <w:szCs w:val="16"/>
              </w:rPr>
            </w:pPr>
            <w:r w:rsidRPr="001B1679">
              <w:rPr>
                <w:sz w:val="16"/>
                <w:szCs w:val="16"/>
              </w:rPr>
              <w:t>CRs on NSWO_5G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175C7C"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43F38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E2BD9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90162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ADECB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601F6C" w14:textId="77777777" w:rsidR="009B546A" w:rsidRPr="001B1679" w:rsidRDefault="009B546A" w:rsidP="00C11620">
            <w:pPr>
              <w:pStyle w:val="TAL"/>
              <w:keepNext w:val="0"/>
              <w:rPr>
                <w:sz w:val="16"/>
                <w:szCs w:val="16"/>
              </w:rPr>
            </w:pPr>
          </w:p>
        </w:tc>
      </w:tr>
      <w:tr w:rsidR="009B546A" w14:paraId="3755EA6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9F076A"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C58E2" w14:textId="4EC9F30B" w:rsidR="009B546A" w:rsidRPr="001B1679" w:rsidRDefault="00F83058" w:rsidP="00C11620">
            <w:pPr>
              <w:pStyle w:val="TAL"/>
              <w:keepNext w:val="0"/>
              <w:rPr>
                <w:sz w:val="16"/>
                <w:szCs w:val="16"/>
              </w:rPr>
            </w:pPr>
            <w:r>
              <w:rPr>
                <w:sz w:val="16"/>
                <w:szCs w:val="16"/>
              </w:rPr>
              <w:t>SP-23</w:t>
            </w:r>
            <w:r w:rsidR="009B546A" w:rsidRPr="001B1679">
              <w:rPr>
                <w:sz w:val="16"/>
                <w:szCs w:val="16"/>
              </w:rPr>
              <w:t>0044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1A94B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C9112A" w14:textId="77777777" w:rsidR="009B546A" w:rsidRPr="001B1679" w:rsidRDefault="009B546A" w:rsidP="00C11620">
            <w:pPr>
              <w:pStyle w:val="TAL"/>
              <w:keepNext w:val="0"/>
              <w:rPr>
                <w:sz w:val="16"/>
                <w:szCs w:val="16"/>
              </w:rPr>
            </w:pPr>
            <w:r w:rsidRPr="001B1679">
              <w:rPr>
                <w:sz w:val="16"/>
                <w:szCs w:val="16"/>
              </w:rPr>
              <w:t>CRs on TEI17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A477C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9439B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76868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12F41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2A8EB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B1C816" w14:textId="77777777" w:rsidR="009B546A" w:rsidRPr="001B1679" w:rsidRDefault="009B546A" w:rsidP="00C11620">
            <w:pPr>
              <w:pStyle w:val="TAL"/>
              <w:keepNext w:val="0"/>
              <w:rPr>
                <w:sz w:val="16"/>
                <w:szCs w:val="16"/>
              </w:rPr>
            </w:pPr>
          </w:p>
        </w:tc>
      </w:tr>
      <w:tr w:rsidR="009B546A" w14:paraId="03431CC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0D703D"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97CEAA" w14:textId="56EBC0CD" w:rsidR="009B546A" w:rsidRPr="001B1679" w:rsidRDefault="00F83058" w:rsidP="00C11620">
            <w:pPr>
              <w:pStyle w:val="TAL"/>
              <w:keepNext w:val="0"/>
              <w:rPr>
                <w:sz w:val="16"/>
                <w:szCs w:val="16"/>
              </w:rPr>
            </w:pPr>
            <w:r>
              <w:rPr>
                <w:sz w:val="16"/>
                <w:szCs w:val="16"/>
              </w:rPr>
              <w:t>SP-23</w:t>
            </w:r>
            <w:r w:rsidR="009B546A" w:rsidRPr="001B1679">
              <w:rPr>
                <w:sz w:val="16"/>
                <w:szCs w:val="16"/>
              </w:rPr>
              <w:t>0045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E04F5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516326" w14:textId="77777777" w:rsidR="009B546A" w:rsidRPr="001B1679" w:rsidRDefault="009B546A" w:rsidP="00C11620">
            <w:pPr>
              <w:pStyle w:val="TAL"/>
              <w:keepNext w:val="0"/>
              <w:rPr>
                <w:sz w:val="16"/>
                <w:szCs w:val="16"/>
              </w:rPr>
            </w:pPr>
            <w:r w:rsidRPr="001B1679">
              <w:rPr>
                <w:sz w:val="16"/>
                <w:szCs w:val="16"/>
              </w:rPr>
              <w:t>CRs on 5G_eLCS_Ph3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5583C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ACE3A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A725C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6163D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40F8F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9AFF5C" w14:textId="77777777" w:rsidR="009B546A" w:rsidRPr="001B1679" w:rsidRDefault="009B546A" w:rsidP="00C11620">
            <w:pPr>
              <w:pStyle w:val="TAL"/>
              <w:keepNext w:val="0"/>
              <w:rPr>
                <w:sz w:val="16"/>
                <w:szCs w:val="16"/>
              </w:rPr>
            </w:pPr>
          </w:p>
        </w:tc>
      </w:tr>
      <w:tr w:rsidR="009B546A" w14:paraId="0E87DE3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B2D1A9"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22070E" w14:textId="01E205A8" w:rsidR="009B546A" w:rsidRPr="001B1679" w:rsidRDefault="00F83058" w:rsidP="00C11620">
            <w:pPr>
              <w:pStyle w:val="TAL"/>
              <w:keepNext w:val="0"/>
              <w:rPr>
                <w:sz w:val="16"/>
                <w:szCs w:val="16"/>
              </w:rPr>
            </w:pPr>
            <w:r>
              <w:rPr>
                <w:sz w:val="16"/>
                <w:szCs w:val="16"/>
              </w:rPr>
              <w:t>SP-23</w:t>
            </w:r>
            <w:r w:rsidR="009B546A" w:rsidRPr="001B1679">
              <w:rPr>
                <w:sz w:val="16"/>
                <w:szCs w:val="16"/>
              </w:rPr>
              <w:t>0046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75799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C60645" w14:textId="77777777" w:rsidR="009B546A" w:rsidRPr="001B1679" w:rsidRDefault="009B546A" w:rsidP="00C11620">
            <w:pPr>
              <w:pStyle w:val="TAL"/>
              <w:keepNext w:val="0"/>
              <w:rPr>
                <w:sz w:val="16"/>
                <w:szCs w:val="16"/>
              </w:rPr>
            </w:pPr>
            <w:r w:rsidRPr="001B1679">
              <w:rPr>
                <w:sz w:val="16"/>
                <w:szCs w:val="16"/>
              </w:rPr>
              <w:t>CRs on 5G_eLCS_Ph3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EB674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E6AD7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99ACC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866CD7" w14:textId="77777777" w:rsidR="009B546A" w:rsidRPr="001B1679" w:rsidRDefault="009B546A" w:rsidP="00C11620">
            <w:pPr>
              <w:pStyle w:val="TAL"/>
              <w:keepNext w:val="0"/>
              <w:rPr>
                <w:sz w:val="16"/>
                <w:szCs w:val="16"/>
              </w:rPr>
            </w:pPr>
            <w:r w:rsidRPr="001B1679">
              <w:rPr>
                <w:sz w:val="16"/>
                <w:szCs w:val="16"/>
              </w:rPr>
              <w:t>23.273 CR0308: Change also affects ME. CR database updated.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0A5B6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62774E" w14:textId="77777777" w:rsidR="009B546A" w:rsidRPr="001B1679" w:rsidRDefault="009B546A" w:rsidP="00C11620">
            <w:pPr>
              <w:pStyle w:val="TAL"/>
              <w:keepNext w:val="0"/>
              <w:rPr>
                <w:sz w:val="16"/>
                <w:szCs w:val="16"/>
              </w:rPr>
            </w:pPr>
          </w:p>
        </w:tc>
      </w:tr>
      <w:tr w:rsidR="009B546A" w14:paraId="6768493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6435D4"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71BDB0" w14:textId="27BD1742" w:rsidR="009B546A" w:rsidRPr="001B1679" w:rsidRDefault="00F83058" w:rsidP="00C11620">
            <w:pPr>
              <w:pStyle w:val="TAL"/>
              <w:keepNext w:val="0"/>
              <w:rPr>
                <w:sz w:val="16"/>
                <w:szCs w:val="16"/>
              </w:rPr>
            </w:pPr>
            <w:r>
              <w:rPr>
                <w:sz w:val="16"/>
                <w:szCs w:val="16"/>
              </w:rPr>
              <w:t>SP-23</w:t>
            </w:r>
            <w:r w:rsidR="009B546A" w:rsidRPr="001B1679">
              <w:rPr>
                <w:sz w:val="16"/>
                <w:szCs w:val="16"/>
              </w:rPr>
              <w:t>0047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86E13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7A60AE" w14:textId="77777777" w:rsidR="009B546A" w:rsidRPr="001B1679" w:rsidRDefault="009B546A" w:rsidP="00C11620">
            <w:pPr>
              <w:pStyle w:val="TAL"/>
              <w:keepNext w:val="0"/>
              <w:rPr>
                <w:sz w:val="16"/>
                <w:szCs w:val="16"/>
              </w:rPr>
            </w:pPr>
            <w:r w:rsidRPr="001B1679">
              <w:rPr>
                <w:sz w:val="16"/>
                <w:szCs w:val="16"/>
              </w:rPr>
              <w:t>CRs on 5G_ProSe_Ph2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DBD66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BD8D3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DFD97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A76E1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36845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7F518D" w14:textId="77777777" w:rsidR="009B546A" w:rsidRPr="001B1679" w:rsidRDefault="009B546A" w:rsidP="00C11620">
            <w:pPr>
              <w:pStyle w:val="TAL"/>
              <w:keepNext w:val="0"/>
              <w:rPr>
                <w:sz w:val="16"/>
                <w:szCs w:val="16"/>
              </w:rPr>
            </w:pPr>
          </w:p>
        </w:tc>
      </w:tr>
      <w:tr w:rsidR="009B546A" w14:paraId="0220B4C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CCB4C5"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FA67C" w14:textId="48C69D68" w:rsidR="009B546A" w:rsidRPr="001B1679" w:rsidRDefault="00F83058" w:rsidP="00C11620">
            <w:pPr>
              <w:pStyle w:val="TAL"/>
              <w:keepNext w:val="0"/>
              <w:rPr>
                <w:sz w:val="16"/>
                <w:szCs w:val="16"/>
              </w:rPr>
            </w:pPr>
            <w:r>
              <w:rPr>
                <w:sz w:val="16"/>
                <w:szCs w:val="16"/>
              </w:rPr>
              <w:t>SP-23</w:t>
            </w:r>
            <w:r w:rsidR="009B546A" w:rsidRPr="001B1679">
              <w:rPr>
                <w:sz w:val="16"/>
                <w:szCs w:val="16"/>
              </w:rPr>
              <w:t>0048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E2B06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9517BB" w14:textId="77777777" w:rsidR="009B546A" w:rsidRPr="001B1679" w:rsidRDefault="009B546A" w:rsidP="00C11620">
            <w:pPr>
              <w:pStyle w:val="TAL"/>
              <w:keepNext w:val="0"/>
              <w:rPr>
                <w:sz w:val="16"/>
                <w:szCs w:val="16"/>
              </w:rPr>
            </w:pPr>
            <w:r w:rsidRPr="001B1679">
              <w:rPr>
                <w:sz w:val="16"/>
                <w:szCs w:val="16"/>
              </w:rPr>
              <w:t>CRs on 5G_ProSe_Ph2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BC5E5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7CF25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691A2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1CB59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6E310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5B999C" w14:textId="77777777" w:rsidR="009B546A" w:rsidRPr="001B1679" w:rsidRDefault="009B546A" w:rsidP="00C11620">
            <w:pPr>
              <w:pStyle w:val="TAL"/>
              <w:keepNext w:val="0"/>
              <w:rPr>
                <w:sz w:val="16"/>
                <w:szCs w:val="16"/>
              </w:rPr>
            </w:pPr>
          </w:p>
        </w:tc>
      </w:tr>
      <w:tr w:rsidR="009B546A" w14:paraId="622947F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C3746E"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5686C4" w14:textId="18A19CD9" w:rsidR="009B546A" w:rsidRPr="001B1679" w:rsidRDefault="00F83058" w:rsidP="00C11620">
            <w:pPr>
              <w:pStyle w:val="TAL"/>
              <w:keepNext w:val="0"/>
              <w:rPr>
                <w:sz w:val="16"/>
                <w:szCs w:val="16"/>
              </w:rPr>
            </w:pPr>
            <w:r>
              <w:rPr>
                <w:sz w:val="16"/>
                <w:szCs w:val="16"/>
              </w:rPr>
              <w:t>SP-23</w:t>
            </w:r>
            <w:r w:rsidR="009B546A" w:rsidRPr="001B1679">
              <w:rPr>
                <w:sz w:val="16"/>
                <w:szCs w:val="16"/>
              </w:rPr>
              <w:t>0049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7CDFC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A18F36" w14:textId="77777777" w:rsidR="009B546A" w:rsidRPr="001B1679" w:rsidRDefault="009B546A" w:rsidP="00C11620">
            <w:pPr>
              <w:pStyle w:val="TAL"/>
              <w:keepNext w:val="0"/>
              <w:rPr>
                <w:sz w:val="16"/>
                <w:szCs w:val="16"/>
              </w:rPr>
            </w:pPr>
            <w:r w:rsidRPr="001B1679">
              <w:rPr>
                <w:sz w:val="16"/>
                <w:szCs w:val="16"/>
              </w:rPr>
              <w:t>CRs on 5GSAT_Ph2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FFF41F"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44F32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30C0E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649443" w14:textId="77777777" w:rsidR="009B546A" w:rsidRPr="001B1679" w:rsidRDefault="009B546A" w:rsidP="00C11620">
            <w:pPr>
              <w:pStyle w:val="TAL"/>
              <w:keepNext w:val="0"/>
              <w:rPr>
                <w:sz w:val="16"/>
                <w:szCs w:val="16"/>
              </w:rPr>
            </w:pPr>
            <w:r w:rsidRPr="001B1679">
              <w:rPr>
                <w:sz w:val="16"/>
                <w:szCs w:val="16"/>
              </w:rPr>
              <w:t>23.501 CR4033R11 and 23.501 CR3956R11 revised in SP-230368 and SP-230369. This was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98B957" w14:textId="77777777" w:rsidR="009B546A" w:rsidRPr="001B1679" w:rsidRDefault="009B546A" w:rsidP="00C1162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0B00C5" w14:textId="77777777" w:rsidR="009B546A" w:rsidRPr="001B1679" w:rsidRDefault="009B546A" w:rsidP="00C11620">
            <w:pPr>
              <w:pStyle w:val="TAL"/>
              <w:keepNext w:val="0"/>
              <w:rPr>
                <w:sz w:val="16"/>
                <w:szCs w:val="16"/>
              </w:rPr>
            </w:pPr>
          </w:p>
        </w:tc>
      </w:tr>
      <w:tr w:rsidR="009B546A" w14:paraId="66FD291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BA32EE"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40C5C0" w14:textId="3B6CC1CE" w:rsidR="009B546A" w:rsidRPr="001B1679" w:rsidRDefault="00F83058" w:rsidP="00C11620">
            <w:pPr>
              <w:pStyle w:val="TAL"/>
              <w:keepNext w:val="0"/>
              <w:rPr>
                <w:sz w:val="16"/>
                <w:szCs w:val="16"/>
              </w:rPr>
            </w:pPr>
            <w:r>
              <w:rPr>
                <w:sz w:val="16"/>
                <w:szCs w:val="16"/>
              </w:rPr>
              <w:t>SP-23</w:t>
            </w:r>
            <w:r w:rsidR="009B546A" w:rsidRPr="001B1679">
              <w:rPr>
                <w:sz w:val="16"/>
                <w:szCs w:val="16"/>
              </w:rPr>
              <w:t>0050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EF492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D6B81C" w14:textId="77777777" w:rsidR="009B546A" w:rsidRPr="001B1679" w:rsidRDefault="009B546A" w:rsidP="00C11620">
            <w:pPr>
              <w:pStyle w:val="TAL"/>
              <w:keepNext w:val="0"/>
              <w:rPr>
                <w:sz w:val="16"/>
                <w:szCs w:val="16"/>
              </w:rPr>
            </w:pPr>
            <w:r w:rsidRPr="001B1679">
              <w:rPr>
                <w:sz w:val="16"/>
                <w:szCs w:val="16"/>
              </w:rPr>
              <w:t>CRs on 5GSATB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61DA9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0AE90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9BAC0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228E1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B2A9A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235191" w14:textId="77777777" w:rsidR="009B546A" w:rsidRPr="001B1679" w:rsidRDefault="009B546A" w:rsidP="00C11620">
            <w:pPr>
              <w:pStyle w:val="TAL"/>
              <w:keepNext w:val="0"/>
              <w:rPr>
                <w:sz w:val="16"/>
                <w:szCs w:val="16"/>
              </w:rPr>
            </w:pPr>
          </w:p>
        </w:tc>
      </w:tr>
      <w:tr w:rsidR="009B546A" w14:paraId="21E9EE3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1DB26B"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277A8" w14:textId="665940A0" w:rsidR="009B546A" w:rsidRPr="001B1679" w:rsidRDefault="00F83058" w:rsidP="00C11620">
            <w:pPr>
              <w:pStyle w:val="TAL"/>
              <w:keepNext w:val="0"/>
              <w:rPr>
                <w:sz w:val="16"/>
                <w:szCs w:val="16"/>
              </w:rPr>
            </w:pPr>
            <w:r>
              <w:rPr>
                <w:sz w:val="16"/>
                <w:szCs w:val="16"/>
              </w:rPr>
              <w:t>SP-23</w:t>
            </w:r>
            <w:r w:rsidR="009B546A" w:rsidRPr="001B1679">
              <w:rPr>
                <w:sz w:val="16"/>
                <w:szCs w:val="16"/>
              </w:rPr>
              <w:t>0051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C5382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72A80" w14:textId="77777777" w:rsidR="009B546A" w:rsidRPr="001B1679" w:rsidRDefault="009B546A" w:rsidP="00C11620">
            <w:pPr>
              <w:pStyle w:val="TAL"/>
              <w:keepNext w:val="0"/>
              <w:rPr>
                <w:sz w:val="16"/>
                <w:szCs w:val="16"/>
              </w:rPr>
            </w:pPr>
            <w:r w:rsidRPr="001B1679">
              <w:rPr>
                <w:sz w:val="16"/>
                <w:szCs w:val="16"/>
              </w:rPr>
              <w:t>CRs on 5MBS_Ph2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F6222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8A029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9287C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7032E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E0F6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80C3F1" w14:textId="77777777" w:rsidR="009B546A" w:rsidRPr="001B1679" w:rsidRDefault="009B546A" w:rsidP="00C11620">
            <w:pPr>
              <w:pStyle w:val="TAL"/>
              <w:keepNext w:val="0"/>
              <w:rPr>
                <w:sz w:val="16"/>
                <w:szCs w:val="16"/>
              </w:rPr>
            </w:pPr>
          </w:p>
        </w:tc>
      </w:tr>
      <w:tr w:rsidR="009B546A" w14:paraId="290F13A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654D0A"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4938ED" w14:textId="72065C11" w:rsidR="009B546A" w:rsidRPr="001B1679" w:rsidRDefault="00F83058" w:rsidP="00C11620">
            <w:pPr>
              <w:pStyle w:val="TAL"/>
              <w:keepNext w:val="0"/>
              <w:rPr>
                <w:sz w:val="16"/>
                <w:szCs w:val="16"/>
              </w:rPr>
            </w:pPr>
            <w:r>
              <w:rPr>
                <w:sz w:val="16"/>
                <w:szCs w:val="16"/>
              </w:rPr>
              <w:t>SP-23</w:t>
            </w:r>
            <w:r w:rsidR="009B546A" w:rsidRPr="001B1679">
              <w:rPr>
                <w:sz w:val="16"/>
                <w:szCs w:val="16"/>
              </w:rPr>
              <w:t>0052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1989B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59629" w14:textId="77777777" w:rsidR="009B546A" w:rsidRPr="001B1679" w:rsidRDefault="009B546A" w:rsidP="00C11620">
            <w:pPr>
              <w:pStyle w:val="TAL"/>
              <w:keepNext w:val="0"/>
              <w:rPr>
                <w:sz w:val="16"/>
                <w:szCs w:val="16"/>
              </w:rPr>
            </w:pPr>
            <w:r w:rsidRPr="001B1679">
              <w:rPr>
                <w:sz w:val="16"/>
                <w:szCs w:val="16"/>
              </w:rPr>
              <w:t>CRs on TRS_URLLC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1E8AD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C071A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D50BE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37716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05F18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10A176" w14:textId="77777777" w:rsidR="009B546A" w:rsidRPr="001B1679" w:rsidRDefault="009B546A" w:rsidP="00C11620">
            <w:pPr>
              <w:pStyle w:val="TAL"/>
              <w:keepNext w:val="0"/>
              <w:rPr>
                <w:sz w:val="16"/>
                <w:szCs w:val="16"/>
              </w:rPr>
            </w:pPr>
          </w:p>
        </w:tc>
      </w:tr>
      <w:tr w:rsidR="009B546A" w14:paraId="6413171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716A5F"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0A98A7" w14:textId="1C36EA32" w:rsidR="009B546A" w:rsidRPr="001B1679" w:rsidRDefault="00F83058" w:rsidP="00C11620">
            <w:pPr>
              <w:pStyle w:val="TAL"/>
              <w:keepNext w:val="0"/>
              <w:rPr>
                <w:sz w:val="16"/>
                <w:szCs w:val="16"/>
              </w:rPr>
            </w:pPr>
            <w:r>
              <w:rPr>
                <w:sz w:val="16"/>
                <w:szCs w:val="16"/>
              </w:rPr>
              <w:t>SP-23</w:t>
            </w:r>
            <w:r w:rsidR="009B546A" w:rsidRPr="001B1679">
              <w:rPr>
                <w:sz w:val="16"/>
                <w:szCs w:val="16"/>
              </w:rPr>
              <w:t>0053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8F05D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E0451B" w14:textId="77777777" w:rsidR="009B546A" w:rsidRPr="001B1679" w:rsidRDefault="009B546A" w:rsidP="00C11620">
            <w:pPr>
              <w:pStyle w:val="TAL"/>
              <w:keepNext w:val="0"/>
              <w:rPr>
                <w:sz w:val="16"/>
                <w:szCs w:val="16"/>
              </w:rPr>
            </w:pPr>
            <w:r w:rsidRPr="001B1679">
              <w:rPr>
                <w:sz w:val="16"/>
                <w:szCs w:val="16"/>
              </w:rPr>
              <w:t>CRs on 5WWC_Ph2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C7C63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0D238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188DD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0659D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214D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6D76D" w14:textId="77777777" w:rsidR="009B546A" w:rsidRPr="001B1679" w:rsidRDefault="009B546A" w:rsidP="00C11620">
            <w:pPr>
              <w:pStyle w:val="TAL"/>
              <w:keepNext w:val="0"/>
              <w:rPr>
                <w:sz w:val="16"/>
                <w:szCs w:val="16"/>
              </w:rPr>
            </w:pPr>
          </w:p>
        </w:tc>
      </w:tr>
      <w:tr w:rsidR="009B546A" w14:paraId="15260F3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6A74F2"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1557B5" w14:textId="37DD750C" w:rsidR="009B546A" w:rsidRPr="001B1679" w:rsidRDefault="00F83058" w:rsidP="00C11620">
            <w:pPr>
              <w:pStyle w:val="TAL"/>
              <w:keepNext w:val="0"/>
              <w:rPr>
                <w:sz w:val="16"/>
                <w:szCs w:val="16"/>
              </w:rPr>
            </w:pPr>
            <w:r>
              <w:rPr>
                <w:sz w:val="16"/>
                <w:szCs w:val="16"/>
              </w:rPr>
              <w:t>SP-23</w:t>
            </w:r>
            <w:r w:rsidR="009B546A" w:rsidRPr="001B1679">
              <w:rPr>
                <w:sz w:val="16"/>
                <w:szCs w:val="16"/>
              </w:rPr>
              <w:t>0054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D294E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6DC5F" w14:textId="77777777" w:rsidR="009B546A" w:rsidRPr="001B1679" w:rsidRDefault="009B546A" w:rsidP="00C11620">
            <w:pPr>
              <w:pStyle w:val="TAL"/>
              <w:keepNext w:val="0"/>
              <w:rPr>
                <w:sz w:val="16"/>
                <w:szCs w:val="16"/>
              </w:rPr>
            </w:pPr>
            <w:r w:rsidRPr="001B1679">
              <w:rPr>
                <w:sz w:val="16"/>
                <w:szCs w:val="16"/>
              </w:rPr>
              <w:t>CRs on AIMLsys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6117C7"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DA236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8C244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58315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6A0BB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4FF992" w14:textId="77777777" w:rsidR="009B546A" w:rsidRPr="001B1679" w:rsidRDefault="009B546A" w:rsidP="00C11620">
            <w:pPr>
              <w:pStyle w:val="TAL"/>
              <w:keepNext w:val="0"/>
              <w:rPr>
                <w:sz w:val="16"/>
                <w:szCs w:val="16"/>
              </w:rPr>
            </w:pPr>
          </w:p>
        </w:tc>
      </w:tr>
      <w:tr w:rsidR="009B546A" w14:paraId="5CD3E35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2254CB"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1BE934" w14:textId="3F3C2705" w:rsidR="009B546A" w:rsidRPr="001B1679" w:rsidRDefault="00F83058" w:rsidP="00C11620">
            <w:pPr>
              <w:pStyle w:val="TAL"/>
              <w:keepNext w:val="0"/>
              <w:rPr>
                <w:sz w:val="16"/>
                <w:szCs w:val="16"/>
              </w:rPr>
            </w:pPr>
            <w:r>
              <w:rPr>
                <w:sz w:val="16"/>
                <w:szCs w:val="16"/>
              </w:rPr>
              <w:t>SP-23</w:t>
            </w:r>
            <w:r w:rsidR="009B546A" w:rsidRPr="001B1679">
              <w:rPr>
                <w:sz w:val="16"/>
                <w:szCs w:val="16"/>
              </w:rPr>
              <w:t>0055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CE5AA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78FF73" w14:textId="77777777" w:rsidR="009B546A" w:rsidRPr="001B1679" w:rsidRDefault="009B546A" w:rsidP="00C11620">
            <w:pPr>
              <w:pStyle w:val="TAL"/>
              <w:keepNext w:val="0"/>
              <w:rPr>
                <w:sz w:val="16"/>
                <w:szCs w:val="16"/>
              </w:rPr>
            </w:pPr>
            <w:r w:rsidRPr="001B1679">
              <w:rPr>
                <w:sz w:val="16"/>
                <w:szCs w:val="16"/>
              </w:rPr>
              <w:t>CRs on AMP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ECDAEF"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97DBE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DC78B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102D7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AC38F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1251AB" w14:textId="77777777" w:rsidR="009B546A" w:rsidRPr="001B1679" w:rsidRDefault="009B546A" w:rsidP="00C11620">
            <w:pPr>
              <w:pStyle w:val="TAL"/>
              <w:keepNext w:val="0"/>
              <w:rPr>
                <w:sz w:val="16"/>
                <w:szCs w:val="16"/>
              </w:rPr>
            </w:pPr>
          </w:p>
        </w:tc>
      </w:tr>
      <w:tr w:rsidR="009B546A" w14:paraId="126597D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C6433F"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0EA746" w14:textId="19BE6AA2" w:rsidR="009B546A" w:rsidRPr="001B1679" w:rsidRDefault="00F83058" w:rsidP="00C11620">
            <w:pPr>
              <w:pStyle w:val="TAL"/>
              <w:keepNext w:val="0"/>
              <w:rPr>
                <w:sz w:val="16"/>
                <w:szCs w:val="16"/>
              </w:rPr>
            </w:pPr>
            <w:r>
              <w:rPr>
                <w:sz w:val="16"/>
                <w:szCs w:val="16"/>
              </w:rPr>
              <w:t>SP-23</w:t>
            </w:r>
            <w:r w:rsidR="009B546A" w:rsidRPr="001B1679">
              <w:rPr>
                <w:sz w:val="16"/>
                <w:szCs w:val="16"/>
              </w:rPr>
              <w:t>0056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33E4A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D875D2" w14:textId="77777777" w:rsidR="009B546A" w:rsidRPr="001B1679" w:rsidRDefault="009B546A" w:rsidP="00C11620">
            <w:pPr>
              <w:pStyle w:val="TAL"/>
              <w:keepNext w:val="0"/>
              <w:rPr>
                <w:sz w:val="16"/>
                <w:szCs w:val="16"/>
              </w:rPr>
            </w:pPr>
            <w:r w:rsidRPr="001B1679">
              <w:rPr>
                <w:sz w:val="16"/>
                <w:szCs w:val="16"/>
              </w:rPr>
              <w:t>CRs on ATSSS_Ph3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2CE35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194EB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EE072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95CF0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34AB5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9E1A58" w14:textId="77777777" w:rsidR="009B546A" w:rsidRPr="001B1679" w:rsidRDefault="009B546A" w:rsidP="00C11620">
            <w:pPr>
              <w:pStyle w:val="TAL"/>
              <w:keepNext w:val="0"/>
              <w:rPr>
                <w:sz w:val="16"/>
                <w:szCs w:val="16"/>
              </w:rPr>
            </w:pPr>
          </w:p>
        </w:tc>
      </w:tr>
      <w:tr w:rsidR="009B546A" w14:paraId="009D658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7E9594"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3D2861" w14:textId="549B745F" w:rsidR="009B546A" w:rsidRPr="001B1679" w:rsidRDefault="00F83058" w:rsidP="00C11620">
            <w:pPr>
              <w:pStyle w:val="TAL"/>
              <w:keepNext w:val="0"/>
              <w:rPr>
                <w:sz w:val="16"/>
                <w:szCs w:val="16"/>
              </w:rPr>
            </w:pPr>
            <w:r>
              <w:rPr>
                <w:sz w:val="16"/>
                <w:szCs w:val="16"/>
              </w:rPr>
              <w:t>SP-23</w:t>
            </w:r>
            <w:r w:rsidR="009B546A" w:rsidRPr="001B1679">
              <w:rPr>
                <w:sz w:val="16"/>
                <w:szCs w:val="16"/>
              </w:rPr>
              <w:t>0057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42F45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A59FE6" w14:textId="77777777" w:rsidR="009B546A" w:rsidRPr="001B1679" w:rsidRDefault="009B546A" w:rsidP="00C11620">
            <w:pPr>
              <w:pStyle w:val="TAL"/>
              <w:keepNext w:val="0"/>
              <w:rPr>
                <w:sz w:val="16"/>
                <w:szCs w:val="16"/>
              </w:rPr>
            </w:pPr>
            <w:r w:rsidRPr="001B1679">
              <w:rPr>
                <w:sz w:val="16"/>
                <w:szCs w:val="16"/>
              </w:rPr>
              <w:t>CRs on DetNet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F42E2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9C0BF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834B8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F4991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A1B92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4A11E5" w14:textId="77777777" w:rsidR="009B546A" w:rsidRPr="001B1679" w:rsidRDefault="009B546A" w:rsidP="00C11620">
            <w:pPr>
              <w:pStyle w:val="TAL"/>
              <w:keepNext w:val="0"/>
              <w:rPr>
                <w:sz w:val="16"/>
                <w:szCs w:val="16"/>
              </w:rPr>
            </w:pPr>
          </w:p>
        </w:tc>
      </w:tr>
      <w:tr w:rsidR="009B546A" w14:paraId="55C6C51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C654D"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D70779" w14:textId="3A150747" w:rsidR="009B546A" w:rsidRPr="001B1679" w:rsidRDefault="00F83058" w:rsidP="00C11620">
            <w:pPr>
              <w:pStyle w:val="TAL"/>
              <w:keepNext w:val="0"/>
              <w:rPr>
                <w:sz w:val="16"/>
                <w:szCs w:val="16"/>
              </w:rPr>
            </w:pPr>
            <w:r>
              <w:rPr>
                <w:sz w:val="16"/>
                <w:szCs w:val="16"/>
              </w:rPr>
              <w:t>SP-23</w:t>
            </w:r>
            <w:r w:rsidR="009B546A" w:rsidRPr="001B1679">
              <w:rPr>
                <w:sz w:val="16"/>
                <w:szCs w:val="16"/>
              </w:rPr>
              <w:t>0058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46A3C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050FC2" w14:textId="77777777" w:rsidR="009B546A" w:rsidRPr="001B1679" w:rsidRDefault="009B546A" w:rsidP="00C11620">
            <w:pPr>
              <w:pStyle w:val="TAL"/>
              <w:keepNext w:val="0"/>
              <w:rPr>
                <w:sz w:val="16"/>
                <w:szCs w:val="16"/>
              </w:rPr>
            </w:pPr>
            <w:r w:rsidRPr="001B1679">
              <w:rPr>
                <w:sz w:val="16"/>
                <w:szCs w:val="16"/>
              </w:rPr>
              <w:t>CRs on EDGE_Ph2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3A6DD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951F0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D36F4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60278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D8EC6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F262D9" w14:textId="77777777" w:rsidR="009B546A" w:rsidRPr="001B1679" w:rsidRDefault="009B546A" w:rsidP="00C11620">
            <w:pPr>
              <w:pStyle w:val="TAL"/>
              <w:keepNext w:val="0"/>
              <w:rPr>
                <w:sz w:val="16"/>
                <w:szCs w:val="16"/>
              </w:rPr>
            </w:pPr>
          </w:p>
        </w:tc>
      </w:tr>
      <w:tr w:rsidR="009B546A" w14:paraId="1B9BD1D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850922"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BC3326" w14:textId="49C376B2" w:rsidR="009B546A" w:rsidRPr="001B1679" w:rsidRDefault="00F83058" w:rsidP="00C11620">
            <w:pPr>
              <w:pStyle w:val="TAL"/>
              <w:keepNext w:val="0"/>
              <w:rPr>
                <w:sz w:val="16"/>
                <w:szCs w:val="16"/>
              </w:rPr>
            </w:pPr>
            <w:r>
              <w:rPr>
                <w:sz w:val="16"/>
                <w:szCs w:val="16"/>
              </w:rPr>
              <w:t>SP-23</w:t>
            </w:r>
            <w:r w:rsidR="009B546A" w:rsidRPr="001B1679">
              <w:rPr>
                <w:sz w:val="16"/>
                <w:szCs w:val="16"/>
              </w:rPr>
              <w:t>0059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02EB7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0FB93F" w14:textId="77777777" w:rsidR="009B546A" w:rsidRPr="001B1679" w:rsidRDefault="009B546A" w:rsidP="00C11620">
            <w:pPr>
              <w:pStyle w:val="TAL"/>
              <w:keepNext w:val="0"/>
              <w:rPr>
                <w:sz w:val="16"/>
                <w:szCs w:val="16"/>
              </w:rPr>
            </w:pPr>
            <w:r w:rsidRPr="001B1679">
              <w:rPr>
                <w:sz w:val="16"/>
                <w:szCs w:val="16"/>
              </w:rPr>
              <w:t>CRs on EDGE_Ph2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42AC9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E4A6E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E4AC2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AD9E7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A5724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1E0467" w14:textId="77777777" w:rsidR="009B546A" w:rsidRPr="001B1679" w:rsidRDefault="009B546A" w:rsidP="00C11620">
            <w:pPr>
              <w:pStyle w:val="TAL"/>
              <w:keepNext w:val="0"/>
              <w:rPr>
                <w:sz w:val="16"/>
                <w:szCs w:val="16"/>
              </w:rPr>
            </w:pPr>
          </w:p>
        </w:tc>
      </w:tr>
      <w:tr w:rsidR="009B546A" w14:paraId="7DD8D6F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CEDB3C"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BD5F5D" w14:textId="17F2C62D" w:rsidR="009B546A" w:rsidRPr="001B1679" w:rsidRDefault="00F83058" w:rsidP="00C11620">
            <w:pPr>
              <w:pStyle w:val="TAL"/>
              <w:keepNext w:val="0"/>
              <w:rPr>
                <w:sz w:val="16"/>
                <w:szCs w:val="16"/>
              </w:rPr>
            </w:pPr>
            <w:r>
              <w:rPr>
                <w:sz w:val="16"/>
                <w:szCs w:val="16"/>
              </w:rPr>
              <w:t>SP-23</w:t>
            </w:r>
            <w:r w:rsidR="009B546A" w:rsidRPr="001B1679">
              <w:rPr>
                <w:sz w:val="16"/>
                <w:szCs w:val="16"/>
              </w:rPr>
              <w:t>0060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00796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3F5A88" w14:textId="77777777" w:rsidR="009B546A" w:rsidRPr="001B1679" w:rsidRDefault="009B546A" w:rsidP="00C11620">
            <w:pPr>
              <w:pStyle w:val="TAL"/>
              <w:keepNext w:val="0"/>
              <w:rPr>
                <w:sz w:val="16"/>
                <w:szCs w:val="16"/>
              </w:rPr>
            </w:pPr>
            <w:r w:rsidRPr="001B1679">
              <w:rPr>
                <w:sz w:val="16"/>
                <w:szCs w:val="16"/>
              </w:rPr>
              <w:t>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8110F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57DE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6AA42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29868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1BA33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516692" w14:textId="77777777" w:rsidR="009B546A" w:rsidRPr="001B1679" w:rsidRDefault="009B546A" w:rsidP="00C11620">
            <w:pPr>
              <w:pStyle w:val="TAL"/>
              <w:keepNext w:val="0"/>
              <w:rPr>
                <w:sz w:val="16"/>
                <w:szCs w:val="16"/>
              </w:rPr>
            </w:pPr>
          </w:p>
        </w:tc>
      </w:tr>
      <w:tr w:rsidR="009B546A" w14:paraId="5FDF3FA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BB992D"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F005EC" w14:textId="1B93C7E0" w:rsidR="009B546A" w:rsidRPr="001B1679" w:rsidRDefault="00F83058" w:rsidP="00C11620">
            <w:pPr>
              <w:pStyle w:val="TAL"/>
              <w:keepNext w:val="0"/>
              <w:rPr>
                <w:sz w:val="16"/>
                <w:szCs w:val="16"/>
              </w:rPr>
            </w:pPr>
            <w:r>
              <w:rPr>
                <w:sz w:val="16"/>
                <w:szCs w:val="16"/>
              </w:rPr>
              <w:t>SP-23</w:t>
            </w:r>
            <w:r w:rsidR="009B546A" w:rsidRPr="001B1679">
              <w:rPr>
                <w:sz w:val="16"/>
                <w:szCs w:val="16"/>
              </w:rPr>
              <w:t>0061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201FE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73CFEF" w14:textId="77777777" w:rsidR="009B546A" w:rsidRPr="001B1679" w:rsidRDefault="009B546A" w:rsidP="00C11620">
            <w:pPr>
              <w:pStyle w:val="TAL"/>
              <w:keepNext w:val="0"/>
              <w:rPr>
                <w:sz w:val="16"/>
                <w:szCs w:val="16"/>
              </w:rPr>
            </w:pPr>
            <w:r w:rsidRPr="001B1679">
              <w:rPr>
                <w:sz w:val="16"/>
                <w:szCs w:val="16"/>
              </w:rPr>
              <w:t>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FCCB74"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1613D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0495F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FB1E8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CEA7B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4D152" w14:textId="77777777" w:rsidR="009B546A" w:rsidRPr="001B1679" w:rsidRDefault="009B546A" w:rsidP="00C11620">
            <w:pPr>
              <w:pStyle w:val="TAL"/>
              <w:keepNext w:val="0"/>
              <w:rPr>
                <w:sz w:val="16"/>
                <w:szCs w:val="16"/>
              </w:rPr>
            </w:pPr>
          </w:p>
        </w:tc>
      </w:tr>
      <w:tr w:rsidR="009B546A" w14:paraId="27E4421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9AF106"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1D1B7D" w14:textId="126B36DB" w:rsidR="009B546A" w:rsidRPr="001B1679" w:rsidRDefault="00F83058" w:rsidP="00C11620">
            <w:pPr>
              <w:pStyle w:val="TAL"/>
              <w:keepNext w:val="0"/>
              <w:rPr>
                <w:sz w:val="16"/>
                <w:szCs w:val="16"/>
              </w:rPr>
            </w:pPr>
            <w:r>
              <w:rPr>
                <w:sz w:val="16"/>
                <w:szCs w:val="16"/>
              </w:rPr>
              <w:t>SP-23</w:t>
            </w:r>
            <w:r w:rsidR="009B546A" w:rsidRPr="001B1679">
              <w:rPr>
                <w:sz w:val="16"/>
                <w:szCs w:val="16"/>
              </w:rPr>
              <w:t>0062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B47FF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9E4D12" w14:textId="77777777" w:rsidR="009B546A" w:rsidRPr="001B1679" w:rsidRDefault="009B546A" w:rsidP="00C11620">
            <w:pPr>
              <w:pStyle w:val="TAL"/>
              <w:keepNext w:val="0"/>
              <w:rPr>
                <w:sz w:val="16"/>
                <w:szCs w:val="16"/>
              </w:rPr>
            </w:pPr>
            <w:r w:rsidRPr="001B1679">
              <w:rPr>
                <w:sz w:val="16"/>
                <w:szCs w:val="16"/>
              </w:rPr>
              <w:t>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FF8EA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111BD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672D7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4877B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256B8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9A7E19" w14:textId="77777777" w:rsidR="009B546A" w:rsidRPr="001B1679" w:rsidRDefault="009B546A" w:rsidP="00C11620">
            <w:pPr>
              <w:pStyle w:val="TAL"/>
              <w:keepNext w:val="0"/>
              <w:rPr>
                <w:sz w:val="16"/>
                <w:szCs w:val="16"/>
              </w:rPr>
            </w:pPr>
          </w:p>
        </w:tc>
      </w:tr>
      <w:tr w:rsidR="009B546A" w14:paraId="2C06981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C7A732"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661044" w14:textId="222A6FE9" w:rsidR="009B546A" w:rsidRPr="001B1679" w:rsidRDefault="00F83058" w:rsidP="00C11620">
            <w:pPr>
              <w:pStyle w:val="TAL"/>
              <w:keepNext w:val="0"/>
              <w:rPr>
                <w:sz w:val="16"/>
                <w:szCs w:val="16"/>
              </w:rPr>
            </w:pPr>
            <w:r>
              <w:rPr>
                <w:sz w:val="16"/>
                <w:szCs w:val="16"/>
              </w:rPr>
              <w:t>SP-23</w:t>
            </w:r>
            <w:r w:rsidR="009B546A" w:rsidRPr="001B1679">
              <w:rPr>
                <w:sz w:val="16"/>
                <w:szCs w:val="16"/>
              </w:rPr>
              <w:t>0063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8AD82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92DC4F" w14:textId="77777777" w:rsidR="009B546A" w:rsidRPr="001B1679" w:rsidRDefault="009B546A" w:rsidP="00C11620">
            <w:pPr>
              <w:pStyle w:val="TAL"/>
              <w:keepNext w:val="0"/>
              <w:rPr>
                <w:sz w:val="16"/>
                <w:szCs w:val="16"/>
              </w:rPr>
            </w:pPr>
            <w:r w:rsidRPr="001B1679">
              <w:rPr>
                <w:sz w:val="16"/>
                <w:szCs w:val="16"/>
              </w:rPr>
              <w:t>CRs on eNPN_Ph2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1A8683"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A711D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63BB5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17FEA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924B0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552203" w14:textId="77777777" w:rsidR="009B546A" w:rsidRPr="001B1679" w:rsidRDefault="009B546A" w:rsidP="00C11620">
            <w:pPr>
              <w:pStyle w:val="TAL"/>
              <w:keepNext w:val="0"/>
              <w:rPr>
                <w:sz w:val="16"/>
                <w:szCs w:val="16"/>
              </w:rPr>
            </w:pPr>
          </w:p>
        </w:tc>
      </w:tr>
      <w:tr w:rsidR="009B546A" w14:paraId="028358E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05A3BE" w14:textId="77777777" w:rsidR="009B546A" w:rsidRPr="001B1679" w:rsidRDefault="009B546A" w:rsidP="00C11620">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676D64" w14:textId="087A1CE2" w:rsidR="009B546A" w:rsidRPr="001B1679" w:rsidRDefault="00F83058" w:rsidP="00C11620">
            <w:pPr>
              <w:pStyle w:val="TAL"/>
              <w:keepNext w:val="0"/>
              <w:rPr>
                <w:sz w:val="16"/>
                <w:szCs w:val="16"/>
              </w:rPr>
            </w:pPr>
            <w:r>
              <w:rPr>
                <w:sz w:val="16"/>
                <w:szCs w:val="16"/>
              </w:rPr>
              <w:t>SP-23</w:t>
            </w:r>
            <w:r w:rsidR="009B546A" w:rsidRPr="001B1679">
              <w:rPr>
                <w:sz w:val="16"/>
                <w:szCs w:val="16"/>
              </w:rPr>
              <w:t>0064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DC661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5C5F1" w14:textId="77777777" w:rsidR="009B546A" w:rsidRPr="001B1679" w:rsidRDefault="009B546A" w:rsidP="00C11620">
            <w:pPr>
              <w:pStyle w:val="TAL"/>
              <w:keepNext w:val="0"/>
              <w:rPr>
                <w:sz w:val="16"/>
                <w:szCs w:val="16"/>
              </w:rPr>
            </w:pPr>
            <w:r w:rsidRPr="001B1679">
              <w:rPr>
                <w:sz w:val="16"/>
                <w:szCs w:val="16"/>
              </w:rPr>
              <w:t>CRs on eNS_Ph3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C787D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416E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DF922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F6D422" w14:textId="77777777" w:rsidR="009B546A" w:rsidRPr="001B1679" w:rsidRDefault="009B546A" w:rsidP="00C11620">
            <w:pPr>
              <w:pStyle w:val="TAL"/>
              <w:keepNext w:val="0"/>
              <w:rPr>
                <w:sz w:val="16"/>
                <w:szCs w:val="16"/>
              </w:rPr>
            </w:pPr>
            <w:r w:rsidRPr="001B1679">
              <w:rPr>
                <w:sz w:val="16"/>
                <w:szCs w:val="16"/>
              </w:rPr>
              <w:t>Update of 23.501 CR4036R3 in SP-230315. 23.501 CR4036R3 was revised.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3500C1" w14:textId="77777777" w:rsidR="009B546A" w:rsidRPr="001B1679" w:rsidRDefault="009B546A" w:rsidP="00C1162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6AD53D" w14:textId="77777777" w:rsidR="009B546A" w:rsidRPr="001B1679" w:rsidRDefault="009B546A" w:rsidP="00C11620">
            <w:pPr>
              <w:pStyle w:val="TAL"/>
              <w:keepNext w:val="0"/>
              <w:rPr>
                <w:sz w:val="16"/>
                <w:szCs w:val="16"/>
              </w:rPr>
            </w:pPr>
          </w:p>
        </w:tc>
      </w:tr>
      <w:tr w:rsidR="009B546A" w14:paraId="28F613E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F77F2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D5A2BB" w14:textId="1484C672" w:rsidR="009B546A" w:rsidRPr="001B1679" w:rsidRDefault="00F83058" w:rsidP="00C11620">
            <w:pPr>
              <w:pStyle w:val="TAL"/>
              <w:keepNext w:val="0"/>
              <w:rPr>
                <w:sz w:val="16"/>
                <w:szCs w:val="16"/>
              </w:rPr>
            </w:pPr>
            <w:r>
              <w:rPr>
                <w:sz w:val="16"/>
                <w:szCs w:val="16"/>
              </w:rPr>
              <w:t>SP-23</w:t>
            </w:r>
            <w:r w:rsidR="009B546A" w:rsidRPr="001B1679">
              <w:rPr>
                <w:sz w:val="16"/>
                <w:szCs w:val="16"/>
              </w:rPr>
              <w:t>0065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D0CD2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5BD518" w14:textId="77777777" w:rsidR="009B546A" w:rsidRPr="001B1679" w:rsidRDefault="009B546A" w:rsidP="00C11620">
            <w:pPr>
              <w:pStyle w:val="TAL"/>
              <w:keepNext w:val="0"/>
              <w:rPr>
                <w:sz w:val="16"/>
                <w:szCs w:val="16"/>
              </w:rPr>
            </w:pPr>
            <w:r w:rsidRPr="001B1679">
              <w:rPr>
                <w:sz w:val="16"/>
                <w:szCs w:val="16"/>
              </w:rPr>
              <w:t>CRs on eUEPO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0AD7D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06BF4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E3CEE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85F0F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79838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B899EE" w14:textId="77777777" w:rsidR="009B546A" w:rsidRPr="001B1679" w:rsidRDefault="009B546A" w:rsidP="00C11620">
            <w:pPr>
              <w:pStyle w:val="TAL"/>
              <w:keepNext w:val="0"/>
              <w:rPr>
                <w:sz w:val="16"/>
                <w:szCs w:val="16"/>
              </w:rPr>
            </w:pPr>
          </w:p>
        </w:tc>
      </w:tr>
      <w:tr w:rsidR="009B546A" w14:paraId="6FA643F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6679F6"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617B35" w14:textId="3C99E073" w:rsidR="009B546A" w:rsidRPr="001B1679" w:rsidRDefault="00F83058" w:rsidP="00C11620">
            <w:pPr>
              <w:pStyle w:val="TAL"/>
              <w:keepNext w:val="0"/>
              <w:rPr>
                <w:sz w:val="16"/>
                <w:szCs w:val="16"/>
              </w:rPr>
            </w:pPr>
            <w:r>
              <w:rPr>
                <w:sz w:val="16"/>
                <w:szCs w:val="16"/>
              </w:rPr>
              <w:t>SP-23</w:t>
            </w:r>
            <w:r w:rsidR="009B546A" w:rsidRPr="001B1679">
              <w:rPr>
                <w:sz w:val="16"/>
                <w:szCs w:val="16"/>
              </w:rPr>
              <w:t>0066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C0538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505EFE" w14:textId="77777777" w:rsidR="009B546A" w:rsidRPr="001B1679" w:rsidRDefault="009B546A" w:rsidP="00C11620">
            <w:pPr>
              <w:pStyle w:val="TAL"/>
              <w:keepNext w:val="0"/>
              <w:rPr>
                <w:sz w:val="16"/>
                <w:szCs w:val="16"/>
              </w:rPr>
            </w:pPr>
            <w:r w:rsidRPr="001B1679">
              <w:rPr>
                <w:sz w:val="16"/>
                <w:szCs w:val="16"/>
              </w:rPr>
              <w:t>CRs on FS_5TRS_URLLC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591C19"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97E58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4CCB2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1A549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2CBC6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44FCE3" w14:textId="77777777" w:rsidR="009B546A" w:rsidRPr="001B1679" w:rsidRDefault="009B546A" w:rsidP="00C11620">
            <w:pPr>
              <w:pStyle w:val="TAL"/>
              <w:keepNext w:val="0"/>
              <w:rPr>
                <w:sz w:val="16"/>
                <w:szCs w:val="16"/>
              </w:rPr>
            </w:pPr>
          </w:p>
        </w:tc>
      </w:tr>
      <w:tr w:rsidR="009B546A" w14:paraId="0EDE7B0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894639"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57D240" w14:textId="3AF984BA" w:rsidR="009B546A" w:rsidRPr="001B1679" w:rsidRDefault="00F83058" w:rsidP="00C11620">
            <w:pPr>
              <w:pStyle w:val="TAL"/>
              <w:keepNext w:val="0"/>
              <w:rPr>
                <w:sz w:val="16"/>
                <w:szCs w:val="16"/>
              </w:rPr>
            </w:pPr>
            <w:r>
              <w:rPr>
                <w:sz w:val="16"/>
                <w:szCs w:val="16"/>
              </w:rPr>
              <w:t>SP-23</w:t>
            </w:r>
            <w:r w:rsidR="009B546A" w:rsidRPr="001B1679">
              <w:rPr>
                <w:sz w:val="16"/>
                <w:szCs w:val="16"/>
              </w:rPr>
              <w:t>0067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29970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94913C" w14:textId="77777777" w:rsidR="009B546A" w:rsidRPr="001B1679" w:rsidRDefault="009B546A" w:rsidP="00C11620">
            <w:pPr>
              <w:pStyle w:val="TAL"/>
              <w:keepNext w:val="0"/>
              <w:rPr>
                <w:sz w:val="16"/>
                <w:szCs w:val="16"/>
              </w:rPr>
            </w:pPr>
            <w:r w:rsidRPr="001B1679">
              <w:rPr>
                <w:sz w:val="16"/>
                <w:szCs w:val="16"/>
              </w:rPr>
              <w:t>CRs on FS_UAS_Ph2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94778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A298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D7A4F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E1574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DEF34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279726" w14:textId="77777777" w:rsidR="009B546A" w:rsidRPr="001B1679" w:rsidRDefault="009B546A" w:rsidP="00C11620">
            <w:pPr>
              <w:pStyle w:val="TAL"/>
              <w:keepNext w:val="0"/>
              <w:rPr>
                <w:sz w:val="16"/>
                <w:szCs w:val="16"/>
              </w:rPr>
            </w:pPr>
          </w:p>
        </w:tc>
      </w:tr>
      <w:tr w:rsidR="009B546A" w14:paraId="08FDBE3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227671"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2677B0" w14:textId="03EB7022" w:rsidR="009B546A" w:rsidRPr="001B1679" w:rsidRDefault="00F83058" w:rsidP="00C11620">
            <w:pPr>
              <w:pStyle w:val="TAL"/>
              <w:keepNext w:val="0"/>
              <w:rPr>
                <w:sz w:val="16"/>
                <w:szCs w:val="16"/>
              </w:rPr>
            </w:pPr>
            <w:r>
              <w:rPr>
                <w:sz w:val="16"/>
                <w:szCs w:val="16"/>
              </w:rPr>
              <w:t>SP-23</w:t>
            </w:r>
            <w:r w:rsidR="009B546A" w:rsidRPr="001B1679">
              <w:rPr>
                <w:sz w:val="16"/>
                <w:szCs w:val="16"/>
              </w:rPr>
              <w:t>0068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CA5BF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3752C5" w14:textId="77777777" w:rsidR="009B546A" w:rsidRPr="001B1679" w:rsidRDefault="009B546A" w:rsidP="00C11620">
            <w:pPr>
              <w:pStyle w:val="TAL"/>
              <w:keepNext w:val="0"/>
              <w:rPr>
                <w:sz w:val="16"/>
                <w:szCs w:val="16"/>
              </w:rPr>
            </w:pPr>
            <w:r w:rsidRPr="001B1679">
              <w:rPr>
                <w:sz w:val="16"/>
                <w:szCs w:val="16"/>
              </w:rPr>
              <w:t>CRs on GMEC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6F3E5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B6485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033F0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95B33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08AC8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D09556" w14:textId="77777777" w:rsidR="009B546A" w:rsidRPr="001B1679" w:rsidRDefault="009B546A" w:rsidP="00C11620">
            <w:pPr>
              <w:pStyle w:val="TAL"/>
              <w:keepNext w:val="0"/>
              <w:rPr>
                <w:sz w:val="16"/>
                <w:szCs w:val="16"/>
              </w:rPr>
            </w:pPr>
          </w:p>
        </w:tc>
      </w:tr>
      <w:tr w:rsidR="009B546A" w14:paraId="6289EB8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7F445"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E2A0D4" w14:textId="08B8180E" w:rsidR="009B546A" w:rsidRPr="001B1679" w:rsidRDefault="00F83058" w:rsidP="00C11620">
            <w:pPr>
              <w:pStyle w:val="TAL"/>
              <w:keepNext w:val="0"/>
              <w:rPr>
                <w:sz w:val="16"/>
                <w:szCs w:val="16"/>
              </w:rPr>
            </w:pPr>
            <w:r>
              <w:rPr>
                <w:sz w:val="16"/>
                <w:szCs w:val="16"/>
              </w:rPr>
              <w:t>SP-23</w:t>
            </w:r>
            <w:r w:rsidR="009B546A" w:rsidRPr="001B1679">
              <w:rPr>
                <w:sz w:val="16"/>
                <w:szCs w:val="16"/>
              </w:rPr>
              <w:t>0069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40D3D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0B8504" w14:textId="77777777" w:rsidR="009B546A" w:rsidRPr="001B1679" w:rsidRDefault="009B546A" w:rsidP="00C11620">
            <w:pPr>
              <w:pStyle w:val="TAL"/>
              <w:keepNext w:val="0"/>
              <w:rPr>
                <w:sz w:val="16"/>
                <w:szCs w:val="16"/>
              </w:rPr>
            </w:pPr>
            <w:r w:rsidRPr="001B1679">
              <w:rPr>
                <w:sz w:val="16"/>
                <w:szCs w:val="16"/>
              </w:rPr>
              <w:t>CRs on LI18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FAE73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84C6A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C5CBC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28A78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0C6E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A8CD7" w14:textId="77777777" w:rsidR="009B546A" w:rsidRPr="001B1679" w:rsidRDefault="009B546A" w:rsidP="00C11620">
            <w:pPr>
              <w:pStyle w:val="TAL"/>
              <w:keepNext w:val="0"/>
              <w:rPr>
                <w:sz w:val="16"/>
                <w:szCs w:val="16"/>
              </w:rPr>
            </w:pPr>
          </w:p>
        </w:tc>
      </w:tr>
      <w:tr w:rsidR="009B546A" w14:paraId="168ECBF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1E32B9"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8CCD62" w14:textId="4D71C9F3" w:rsidR="009B546A" w:rsidRPr="001B1679" w:rsidRDefault="00F83058" w:rsidP="00C11620">
            <w:pPr>
              <w:pStyle w:val="TAL"/>
              <w:keepNext w:val="0"/>
              <w:rPr>
                <w:sz w:val="16"/>
                <w:szCs w:val="16"/>
              </w:rPr>
            </w:pPr>
            <w:r>
              <w:rPr>
                <w:sz w:val="16"/>
                <w:szCs w:val="16"/>
              </w:rPr>
              <w:t>SP-23</w:t>
            </w:r>
            <w:r w:rsidR="009B546A" w:rsidRPr="001B1679">
              <w:rPr>
                <w:sz w:val="16"/>
                <w:szCs w:val="16"/>
              </w:rPr>
              <w:t>0070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AFEAD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D10377" w14:textId="77777777" w:rsidR="009B546A" w:rsidRPr="001B1679" w:rsidRDefault="009B546A" w:rsidP="00C11620">
            <w:pPr>
              <w:pStyle w:val="TAL"/>
              <w:keepNext w:val="0"/>
              <w:rPr>
                <w:sz w:val="16"/>
                <w:szCs w:val="16"/>
              </w:rPr>
            </w:pPr>
            <w:r w:rsidRPr="001B1679">
              <w:rPr>
                <w:sz w:val="16"/>
                <w:szCs w:val="16"/>
              </w:rPr>
              <w:t>CRs on MPS_WLAN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7EA48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7B1C1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F140E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5502C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58E3D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2A5F18" w14:textId="77777777" w:rsidR="009B546A" w:rsidRPr="001B1679" w:rsidRDefault="009B546A" w:rsidP="00C11620">
            <w:pPr>
              <w:pStyle w:val="TAL"/>
              <w:keepNext w:val="0"/>
              <w:rPr>
                <w:sz w:val="16"/>
                <w:szCs w:val="16"/>
              </w:rPr>
            </w:pPr>
          </w:p>
        </w:tc>
      </w:tr>
      <w:tr w:rsidR="009B546A" w14:paraId="02D2BE8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33E865"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675BD6" w14:textId="10E22B8F" w:rsidR="009B546A" w:rsidRPr="001B1679" w:rsidRDefault="00F83058" w:rsidP="00C11620">
            <w:pPr>
              <w:pStyle w:val="TAL"/>
              <w:keepNext w:val="0"/>
              <w:rPr>
                <w:sz w:val="16"/>
                <w:szCs w:val="16"/>
              </w:rPr>
            </w:pPr>
            <w:r>
              <w:rPr>
                <w:sz w:val="16"/>
                <w:szCs w:val="16"/>
              </w:rPr>
              <w:t>SP-23</w:t>
            </w:r>
            <w:r w:rsidR="009B546A" w:rsidRPr="001B1679">
              <w:rPr>
                <w:sz w:val="16"/>
                <w:szCs w:val="16"/>
              </w:rPr>
              <w:t>0071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3ADF0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A2765" w14:textId="77777777" w:rsidR="009B546A" w:rsidRPr="001B1679" w:rsidRDefault="009B546A" w:rsidP="00C11620">
            <w:pPr>
              <w:pStyle w:val="TAL"/>
              <w:keepNext w:val="0"/>
              <w:rPr>
                <w:sz w:val="16"/>
                <w:szCs w:val="16"/>
              </w:rPr>
            </w:pPr>
            <w:r w:rsidRPr="001B1679">
              <w:rPr>
                <w:sz w:val="16"/>
                <w:szCs w:val="16"/>
              </w:rPr>
              <w:t>CRs on NG_RTC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161519"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343DE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373D8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412F6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C357F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1222ED" w14:textId="77777777" w:rsidR="009B546A" w:rsidRPr="001B1679" w:rsidRDefault="009B546A" w:rsidP="00C11620">
            <w:pPr>
              <w:pStyle w:val="TAL"/>
              <w:keepNext w:val="0"/>
              <w:rPr>
                <w:sz w:val="16"/>
                <w:szCs w:val="16"/>
              </w:rPr>
            </w:pPr>
          </w:p>
        </w:tc>
      </w:tr>
      <w:tr w:rsidR="009B546A" w14:paraId="73371CF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4388D"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5A6E8F" w14:textId="592BD6B7" w:rsidR="009B546A" w:rsidRPr="001B1679" w:rsidRDefault="00F83058" w:rsidP="00C11620">
            <w:pPr>
              <w:pStyle w:val="TAL"/>
              <w:keepNext w:val="0"/>
              <w:rPr>
                <w:sz w:val="16"/>
                <w:szCs w:val="16"/>
              </w:rPr>
            </w:pPr>
            <w:r>
              <w:rPr>
                <w:sz w:val="16"/>
                <w:szCs w:val="16"/>
              </w:rPr>
              <w:t>SP-23</w:t>
            </w:r>
            <w:r w:rsidR="009B546A" w:rsidRPr="001B1679">
              <w:rPr>
                <w:sz w:val="16"/>
                <w:szCs w:val="16"/>
              </w:rPr>
              <w:t>0072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50660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66DA9A" w14:textId="77777777" w:rsidR="009B546A" w:rsidRPr="001B1679" w:rsidRDefault="009B546A" w:rsidP="00C11620">
            <w:pPr>
              <w:pStyle w:val="TAL"/>
              <w:keepNext w:val="0"/>
              <w:rPr>
                <w:sz w:val="16"/>
                <w:szCs w:val="16"/>
              </w:rPr>
            </w:pPr>
            <w:r w:rsidRPr="001B1679">
              <w:rPr>
                <w:sz w:val="16"/>
                <w:szCs w:val="16"/>
              </w:rPr>
              <w:t>CRs on NR_REDCAP_Ph2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DD51D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995D6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A0158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6693D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436B7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7F6AF5" w14:textId="77777777" w:rsidR="009B546A" w:rsidRPr="001B1679" w:rsidRDefault="009B546A" w:rsidP="00C11620">
            <w:pPr>
              <w:pStyle w:val="TAL"/>
              <w:keepNext w:val="0"/>
              <w:rPr>
                <w:sz w:val="16"/>
                <w:szCs w:val="16"/>
              </w:rPr>
            </w:pPr>
          </w:p>
        </w:tc>
      </w:tr>
      <w:tr w:rsidR="009B546A" w14:paraId="652EBF2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5EC8AF"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45A7C8" w14:textId="7EE63FAE" w:rsidR="009B546A" w:rsidRPr="001B1679" w:rsidRDefault="00F83058" w:rsidP="00C11620">
            <w:pPr>
              <w:pStyle w:val="TAL"/>
              <w:keepNext w:val="0"/>
              <w:rPr>
                <w:sz w:val="16"/>
                <w:szCs w:val="16"/>
              </w:rPr>
            </w:pPr>
            <w:r>
              <w:rPr>
                <w:sz w:val="16"/>
                <w:szCs w:val="16"/>
              </w:rPr>
              <w:t>SP-23</w:t>
            </w:r>
            <w:r w:rsidR="009B546A" w:rsidRPr="001B1679">
              <w:rPr>
                <w:sz w:val="16"/>
                <w:szCs w:val="16"/>
              </w:rPr>
              <w:t>0073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42851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F795BF" w14:textId="77777777" w:rsidR="009B546A" w:rsidRPr="001B1679" w:rsidRDefault="009B546A" w:rsidP="00C11620">
            <w:pPr>
              <w:pStyle w:val="TAL"/>
              <w:keepNext w:val="0"/>
              <w:rPr>
                <w:sz w:val="16"/>
                <w:szCs w:val="16"/>
              </w:rPr>
            </w:pPr>
            <w:r w:rsidRPr="001B1679">
              <w:rPr>
                <w:sz w:val="16"/>
                <w:szCs w:val="16"/>
              </w:rPr>
              <w:t>CRs on PIN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389F8C"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4DA29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624CF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2EC99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F7777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B02957" w14:textId="77777777" w:rsidR="009B546A" w:rsidRPr="001B1679" w:rsidRDefault="009B546A" w:rsidP="00C11620">
            <w:pPr>
              <w:pStyle w:val="TAL"/>
              <w:keepNext w:val="0"/>
              <w:rPr>
                <w:sz w:val="16"/>
                <w:szCs w:val="16"/>
              </w:rPr>
            </w:pPr>
          </w:p>
        </w:tc>
      </w:tr>
      <w:tr w:rsidR="009B546A" w14:paraId="73593CE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681F1F"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7ECDF1" w14:textId="64BEB0F1" w:rsidR="009B546A" w:rsidRPr="001B1679" w:rsidRDefault="00F83058" w:rsidP="00C11620">
            <w:pPr>
              <w:pStyle w:val="TAL"/>
              <w:keepNext w:val="0"/>
              <w:rPr>
                <w:sz w:val="16"/>
                <w:szCs w:val="16"/>
              </w:rPr>
            </w:pPr>
            <w:r>
              <w:rPr>
                <w:sz w:val="16"/>
                <w:szCs w:val="16"/>
              </w:rPr>
              <w:t>SP-23</w:t>
            </w:r>
            <w:r w:rsidR="009B546A" w:rsidRPr="001B1679">
              <w:rPr>
                <w:sz w:val="16"/>
                <w:szCs w:val="16"/>
              </w:rPr>
              <w:t>0074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AF5CA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838003" w14:textId="77777777" w:rsidR="009B546A" w:rsidRPr="001B1679" w:rsidRDefault="009B546A" w:rsidP="00C11620">
            <w:pPr>
              <w:pStyle w:val="TAL"/>
              <w:keepNext w:val="0"/>
              <w:rPr>
                <w:sz w:val="16"/>
                <w:szCs w:val="16"/>
              </w:rPr>
            </w:pPr>
            <w:r w:rsidRPr="001B1679">
              <w:rPr>
                <w:sz w:val="16"/>
                <w:szCs w:val="16"/>
              </w:rPr>
              <w:t>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D2D62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6E283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0A0A4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39CC4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5E318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A00127" w14:textId="77777777" w:rsidR="009B546A" w:rsidRPr="001B1679" w:rsidRDefault="009B546A" w:rsidP="00C11620">
            <w:pPr>
              <w:pStyle w:val="TAL"/>
              <w:keepNext w:val="0"/>
              <w:rPr>
                <w:sz w:val="16"/>
                <w:szCs w:val="16"/>
              </w:rPr>
            </w:pPr>
          </w:p>
        </w:tc>
      </w:tr>
      <w:tr w:rsidR="009B546A" w14:paraId="1B3FA85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3A21F"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EF5E7E" w14:textId="735A0BEF" w:rsidR="009B546A" w:rsidRPr="001B1679" w:rsidRDefault="00F83058" w:rsidP="00C11620">
            <w:pPr>
              <w:pStyle w:val="TAL"/>
              <w:keepNext w:val="0"/>
              <w:rPr>
                <w:sz w:val="16"/>
                <w:szCs w:val="16"/>
              </w:rPr>
            </w:pPr>
            <w:r>
              <w:rPr>
                <w:sz w:val="16"/>
                <w:szCs w:val="16"/>
              </w:rPr>
              <w:t>SP-23</w:t>
            </w:r>
            <w:r w:rsidR="009B546A" w:rsidRPr="001B1679">
              <w:rPr>
                <w:sz w:val="16"/>
                <w:szCs w:val="16"/>
              </w:rPr>
              <w:t>0075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0902C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BD7C90" w14:textId="77777777" w:rsidR="009B546A" w:rsidRPr="001B1679" w:rsidRDefault="009B546A" w:rsidP="00C11620">
            <w:pPr>
              <w:pStyle w:val="TAL"/>
              <w:keepNext w:val="0"/>
              <w:rPr>
                <w:sz w:val="16"/>
                <w:szCs w:val="16"/>
              </w:rPr>
            </w:pPr>
            <w:r w:rsidRPr="001B1679">
              <w:rPr>
                <w:sz w:val="16"/>
                <w:szCs w:val="16"/>
              </w:rPr>
              <w:t>CRs on SFC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609773"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9EE96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6DBB7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BE696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DF4B3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558E45" w14:textId="77777777" w:rsidR="009B546A" w:rsidRPr="001B1679" w:rsidRDefault="009B546A" w:rsidP="00C11620">
            <w:pPr>
              <w:pStyle w:val="TAL"/>
              <w:keepNext w:val="0"/>
              <w:rPr>
                <w:sz w:val="16"/>
                <w:szCs w:val="16"/>
              </w:rPr>
            </w:pPr>
          </w:p>
        </w:tc>
      </w:tr>
      <w:tr w:rsidR="009B546A" w14:paraId="4EA4442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29B8B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A03DA3" w14:textId="7C6D9C1B" w:rsidR="009B546A" w:rsidRPr="001B1679" w:rsidRDefault="00F83058" w:rsidP="00C11620">
            <w:pPr>
              <w:pStyle w:val="TAL"/>
              <w:keepNext w:val="0"/>
              <w:rPr>
                <w:sz w:val="16"/>
                <w:szCs w:val="16"/>
              </w:rPr>
            </w:pPr>
            <w:r>
              <w:rPr>
                <w:sz w:val="16"/>
                <w:szCs w:val="16"/>
              </w:rPr>
              <w:t>SP-23</w:t>
            </w:r>
            <w:r w:rsidR="009B546A" w:rsidRPr="001B1679">
              <w:rPr>
                <w:sz w:val="16"/>
                <w:szCs w:val="16"/>
              </w:rPr>
              <w:t>0076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698B7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18AB81" w14:textId="77777777" w:rsidR="009B546A" w:rsidRPr="001B1679" w:rsidRDefault="009B546A" w:rsidP="00C11620">
            <w:pPr>
              <w:pStyle w:val="TAL"/>
              <w:keepNext w:val="0"/>
              <w:rPr>
                <w:sz w:val="16"/>
                <w:szCs w:val="16"/>
              </w:rPr>
            </w:pPr>
            <w:r w:rsidRPr="001B1679">
              <w:rPr>
                <w:sz w:val="16"/>
                <w:szCs w:val="16"/>
              </w:rPr>
              <w:t>CRs on UAS_Ph2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7821B9"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26FF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7EA56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9B791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81550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A8AA90" w14:textId="77777777" w:rsidR="009B546A" w:rsidRPr="001B1679" w:rsidRDefault="009B546A" w:rsidP="00C11620">
            <w:pPr>
              <w:pStyle w:val="TAL"/>
              <w:keepNext w:val="0"/>
              <w:rPr>
                <w:sz w:val="16"/>
                <w:szCs w:val="16"/>
              </w:rPr>
            </w:pPr>
          </w:p>
        </w:tc>
      </w:tr>
      <w:tr w:rsidR="009B546A" w14:paraId="750A7A9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D79750"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4974C" w14:textId="7C056874" w:rsidR="009B546A" w:rsidRPr="001B1679" w:rsidRDefault="00F83058" w:rsidP="00C11620">
            <w:pPr>
              <w:pStyle w:val="TAL"/>
              <w:keepNext w:val="0"/>
              <w:rPr>
                <w:sz w:val="16"/>
                <w:szCs w:val="16"/>
              </w:rPr>
            </w:pPr>
            <w:r>
              <w:rPr>
                <w:sz w:val="16"/>
                <w:szCs w:val="16"/>
              </w:rPr>
              <w:t>SP-23</w:t>
            </w:r>
            <w:r w:rsidR="009B546A" w:rsidRPr="001B1679">
              <w:rPr>
                <w:sz w:val="16"/>
                <w:szCs w:val="16"/>
              </w:rPr>
              <w:t>0077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BD4A8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DFEF23" w14:textId="77777777" w:rsidR="009B546A" w:rsidRPr="001B1679" w:rsidRDefault="009B546A" w:rsidP="00C11620">
            <w:pPr>
              <w:pStyle w:val="TAL"/>
              <w:keepNext w:val="0"/>
              <w:rPr>
                <w:sz w:val="16"/>
                <w:szCs w:val="16"/>
              </w:rPr>
            </w:pPr>
            <w:r w:rsidRPr="001B1679">
              <w:rPr>
                <w:sz w:val="16"/>
                <w:szCs w:val="16"/>
              </w:rPr>
              <w:t>CRs on UPEAS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E5D50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293F3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69D44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01785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72859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7AA4A0" w14:textId="77777777" w:rsidR="009B546A" w:rsidRPr="001B1679" w:rsidRDefault="009B546A" w:rsidP="00C11620">
            <w:pPr>
              <w:pStyle w:val="TAL"/>
              <w:keepNext w:val="0"/>
              <w:rPr>
                <w:sz w:val="16"/>
                <w:szCs w:val="16"/>
              </w:rPr>
            </w:pPr>
          </w:p>
        </w:tc>
      </w:tr>
      <w:tr w:rsidR="009B546A" w14:paraId="22964D6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0F0034"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8787A9" w14:textId="6E6B5BA4" w:rsidR="009B546A" w:rsidRPr="001B1679" w:rsidRDefault="00F83058" w:rsidP="00C11620">
            <w:pPr>
              <w:pStyle w:val="TAL"/>
              <w:keepNext w:val="0"/>
              <w:rPr>
                <w:sz w:val="16"/>
                <w:szCs w:val="16"/>
              </w:rPr>
            </w:pPr>
            <w:r>
              <w:rPr>
                <w:sz w:val="16"/>
                <w:szCs w:val="16"/>
              </w:rPr>
              <w:t>SP-23</w:t>
            </w:r>
            <w:r w:rsidR="009B546A" w:rsidRPr="001B1679">
              <w:rPr>
                <w:sz w:val="16"/>
                <w:szCs w:val="16"/>
              </w:rPr>
              <w:t>0078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6C1DC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BF751E" w14:textId="77777777" w:rsidR="009B546A" w:rsidRPr="001B1679" w:rsidRDefault="009B546A" w:rsidP="00C11620">
            <w:pPr>
              <w:pStyle w:val="TAL"/>
              <w:keepNext w:val="0"/>
              <w:rPr>
                <w:sz w:val="16"/>
                <w:szCs w:val="16"/>
              </w:rPr>
            </w:pPr>
            <w:r w:rsidRPr="001B1679">
              <w:rPr>
                <w:sz w:val="16"/>
                <w:szCs w:val="16"/>
              </w:rPr>
              <w:t>CRs on 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FCFC9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729D3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05626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9DD29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A44FA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90BC58" w14:textId="77777777" w:rsidR="009B546A" w:rsidRPr="001B1679" w:rsidRDefault="009B546A" w:rsidP="00C11620">
            <w:pPr>
              <w:pStyle w:val="TAL"/>
              <w:keepNext w:val="0"/>
              <w:rPr>
                <w:sz w:val="16"/>
                <w:szCs w:val="16"/>
              </w:rPr>
            </w:pPr>
          </w:p>
        </w:tc>
      </w:tr>
      <w:tr w:rsidR="009B546A" w14:paraId="2C9BF3A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24C65A"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A6BA5" w14:textId="62BB3FD1" w:rsidR="009B546A" w:rsidRPr="001B1679" w:rsidRDefault="00F83058" w:rsidP="00C11620">
            <w:pPr>
              <w:pStyle w:val="TAL"/>
              <w:keepNext w:val="0"/>
              <w:rPr>
                <w:sz w:val="16"/>
                <w:szCs w:val="16"/>
              </w:rPr>
            </w:pPr>
            <w:r>
              <w:rPr>
                <w:sz w:val="16"/>
                <w:szCs w:val="16"/>
              </w:rPr>
              <w:t>SP-23</w:t>
            </w:r>
            <w:r w:rsidR="009B546A" w:rsidRPr="001B1679">
              <w:rPr>
                <w:sz w:val="16"/>
                <w:szCs w:val="16"/>
              </w:rPr>
              <w:t>0079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608A0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B4C3C" w14:textId="77777777" w:rsidR="009B546A" w:rsidRPr="001B1679" w:rsidRDefault="009B546A" w:rsidP="00C11620">
            <w:pPr>
              <w:pStyle w:val="TAL"/>
              <w:keepNext w:val="0"/>
              <w:rPr>
                <w:sz w:val="16"/>
                <w:szCs w:val="16"/>
              </w:rPr>
            </w:pPr>
            <w:r w:rsidRPr="001B1679">
              <w:rPr>
                <w:sz w:val="16"/>
                <w:szCs w:val="16"/>
              </w:rPr>
              <w:t>CRs on XRM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C88E0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FCD87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08285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FF66EA" w14:textId="77777777" w:rsidR="009B546A" w:rsidRPr="001B1679" w:rsidRDefault="009B546A" w:rsidP="00C11620">
            <w:pPr>
              <w:pStyle w:val="TAL"/>
              <w:keepNext w:val="0"/>
              <w:rPr>
                <w:sz w:val="16"/>
                <w:szCs w:val="16"/>
              </w:rPr>
            </w:pPr>
            <w:r w:rsidRPr="001B1679">
              <w:rPr>
                <w:sz w:val="16"/>
                <w:szCs w:val="16"/>
              </w:rPr>
              <w:t>Revised to add missing CRs in SP-230247 (CRs Reissued).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1C27C1"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2DDD9F" w14:textId="518BA869" w:rsidR="009B546A" w:rsidRPr="001B1679" w:rsidRDefault="00F83058" w:rsidP="00C11620">
            <w:pPr>
              <w:pStyle w:val="TAL"/>
              <w:keepNext w:val="0"/>
              <w:rPr>
                <w:sz w:val="16"/>
                <w:szCs w:val="16"/>
              </w:rPr>
            </w:pPr>
            <w:r>
              <w:rPr>
                <w:sz w:val="16"/>
                <w:szCs w:val="16"/>
              </w:rPr>
              <w:t>SP-23</w:t>
            </w:r>
            <w:r w:rsidR="009B546A" w:rsidRPr="001B1679">
              <w:rPr>
                <w:sz w:val="16"/>
                <w:szCs w:val="16"/>
              </w:rPr>
              <w:t>0247</w:t>
            </w:r>
          </w:p>
        </w:tc>
      </w:tr>
      <w:tr w:rsidR="009B546A" w14:paraId="23F5EDD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E028A8"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84BC0E" w14:textId="2CF9F75E" w:rsidR="009B546A" w:rsidRPr="001B1679" w:rsidRDefault="00F83058" w:rsidP="00C11620">
            <w:pPr>
              <w:pStyle w:val="TAL"/>
              <w:keepNext w:val="0"/>
              <w:rPr>
                <w:sz w:val="16"/>
                <w:szCs w:val="16"/>
              </w:rPr>
            </w:pPr>
            <w:r>
              <w:rPr>
                <w:sz w:val="16"/>
                <w:szCs w:val="16"/>
              </w:rPr>
              <w:t>SP-23</w:t>
            </w:r>
            <w:r w:rsidR="009B546A" w:rsidRPr="001B1679">
              <w:rPr>
                <w:sz w:val="16"/>
                <w:szCs w:val="16"/>
              </w:rPr>
              <w:t>0080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2F24D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588C6" w14:textId="77777777" w:rsidR="009B546A" w:rsidRPr="001B1679" w:rsidRDefault="009B546A" w:rsidP="00C11620">
            <w:pPr>
              <w:pStyle w:val="TAL"/>
              <w:keepNext w:val="0"/>
              <w:rPr>
                <w:sz w:val="16"/>
                <w:szCs w:val="16"/>
              </w:rPr>
            </w:pPr>
            <w:r w:rsidRPr="001B1679">
              <w:rPr>
                <w:sz w:val="16"/>
                <w:szCs w:val="16"/>
              </w:rPr>
              <w:t>CRs on TEI18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7CFC0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DC97A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B344C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624EF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7C87A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6C689B" w14:textId="77777777" w:rsidR="009B546A" w:rsidRPr="001B1679" w:rsidRDefault="009B546A" w:rsidP="00C11620">
            <w:pPr>
              <w:pStyle w:val="TAL"/>
              <w:keepNext w:val="0"/>
              <w:rPr>
                <w:sz w:val="16"/>
                <w:szCs w:val="16"/>
              </w:rPr>
            </w:pPr>
          </w:p>
        </w:tc>
      </w:tr>
      <w:tr w:rsidR="009B546A" w14:paraId="66460DB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B1D0F5"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AA12E8" w14:textId="1408AC24" w:rsidR="009B546A" w:rsidRPr="001B1679" w:rsidRDefault="00F83058" w:rsidP="00C11620">
            <w:pPr>
              <w:pStyle w:val="TAL"/>
              <w:keepNext w:val="0"/>
              <w:rPr>
                <w:sz w:val="16"/>
                <w:szCs w:val="16"/>
              </w:rPr>
            </w:pPr>
            <w:r>
              <w:rPr>
                <w:sz w:val="16"/>
                <w:szCs w:val="16"/>
              </w:rPr>
              <w:t>SP-23</w:t>
            </w:r>
            <w:r w:rsidR="009B546A" w:rsidRPr="001B1679">
              <w:rPr>
                <w:sz w:val="16"/>
                <w:szCs w:val="16"/>
              </w:rPr>
              <w:t>0081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A4283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A6DECE" w14:textId="77777777" w:rsidR="009B546A" w:rsidRPr="001B1679" w:rsidRDefault="009B546A" w:rsidP="00C11620">
            <w:pPr>
              <w:pStyle w:val="TAL"/>
              <w:keepNext w:val="0"/>
              <w:rPr>
                <w:sz w:val="16"/>
                <w:szCs w:val="16"/>
              </w:rPr>
            </w:pPr>
            <w:r w:rsidRPr="001B1679">
              <w:rPr>
                <w:sz w:val="16"/>
                <w:szCs w:val="16"/>
              </w:rPr>
              <w:t>CRs on TEI18_{MiniWIDs}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BE5A1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938C6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7E606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44209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A3E36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58B5E0" w14:textId="77777777" w:rsidR="009B546A" w:rsidRPr="001B1679" w:rsidRDefault="009B546A" w:rsidP="00C11620">
            <w:pPr>
              <w:pStyle w:val="TAL"/>
              <w:keepNext w:val="0"/>
              <w:rPr>
                <w:sz w:val="16"/>
                <w:szCs w:val="16"/>
              </w:rPr>
            </w:pPr>
          </w:p>
        </w:tc>
      </w:tr>
      <w:tr w:rsidR="009B546A" w14:paraId="103ADE3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89204B"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A893F2" w14:textId="19DB718C" w:rsidR="009B546A" w:rsidRPr="001B1679" w:rsidRDefault="00F83058" w:rsidP="00C11620">
            <w:pPr>
              <w:pStyle w:val="TAL"/>
              <w:keepNext w:val="0"/>
              <w:rPr>
                <w:sz w:val="16"/>
                <w:szCs w:val="16"/>
              </w:rPr>
            </w:pPr>
            <w:r>
              <w:rPr>
                <w:sz w:val="16"/>
                <w:szCs w:val="16"/>
              </w:rPr>
              <w:t>SP-23</w:t>
            </w:r>
            <w:r w:rsidR="009B546A" w:rsidRPr="001B1679">
              <w:rPr>
                <w:sz w:val="16"/>
                <w:szCs w:val="16"/>
              </w:rPr>
              <w:t>0082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407551"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E18C6D" w14:textId="77777777" w:rsidR="009B546A" w:rsidRPr="001B1679" w:rsidRDefault="009B546A" w:rsidP="00C11620">
            <w:pPr>
              <w:pStyle w:val="TAL"/>
              <w:keepNext w:val="0"/>
              <w:rPr>
                <w:sz w:val="16"/>
                <w:szCs w:val="16"/>
              </w:rPr>
            </w:pPr>
            <w:r w:rsidRPr="001B1679">
              <w:rPr>
                <w:sz w:val="16"/>
                <w:szCs w:val="16"/>
              </w:rPr>
              <w:t>Presentation of 23.700-08: Study on enhanced support of Non-Public Networks; Phase 2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D50FE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D1119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9D0967" w14:textId="77777777" w:rsidR="009B546A" w:rsidRPr="001B1679" w:rsidRDefault="009B546A" w:rsidP="00C11620">
            <w:pPr>
              <w:pStyle w:val="TAL"/>
              <w:keepNext w:val="0"/>
              <w:rPr>
                <w:sz w:val="16"/>
                <w:szCs w:val="16"/>
              </w:rPr>
            </w:pPr>
            <w:r w:rsidRPr="001B1679">
              <w:rPr>
                <w:sz w:val="16"/>
                <w:szCs w:val="16"/>
              </w:rPr>
              <w:t>FS_eNPN_Ph2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7E80B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1C030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AE1A7B" w14:textId="77777777" w:rsidR="009B546A" w:rsidRPr="001B1679" w:rsidRDefault="009B546A" w:rsidP="00C11620">
            <w:pPr>
              <w:pStyle w:val="TAL"/>
              <w:keepNext w:val="0"/>
              <w:rPr>
                <w:sz w:val="16"/>
                <w:szCs w:val="16"/>
              </w:rPr>
            </w:pPr>
          </w:p>
        </w:tc>
      </w:tr>
      <w:tr w:rsidR="009B546A" w14:paraId="3F88010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6ABADE"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8FB1E9" w14:textId="18CAF6E9" w:rsidR="009B546A" w:rsidRPr="001B1679" w:rsidRDefault="00F83058" w:rsidP="00C11620">
            <w:pPr>
              <w:pStyle w:val="TAL"/>
              <w:keepNext w:val="0"/>
              <w:rPr>
                <w:sz w:val="16"/>
                <w:szCs w:val="16"/>
              </w:rPr>
            </w:pPr>
            <w:r>
              <w:rPr>
                <w:sz w:val="16"/>
                <w:szCs w:val="16"/>
              </w:rPr>
              <w:t>SP-23</w:t>
            </w:r>
            <w:r w:rsidR="009B546A" w:rsidRPr="001B1679">
              <w:rPr>
                <w:sz w:val="16"/>
                <w:szCs w:val="16"/>
              </w:rPr>
              <w:t>0083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A91AA1"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6F43F0" w14:textId="77777777" w:rsidR="009B546A" w:rsidRPr="001B1679" w:rsidRDefault="009B546A" w:rsidP="00C11620">
            <w:pPr>
              <w:pStyle w:val="TAL"/>
              <w:keepNext w:val="0"/>
              <w:rPr>
                <w:sz w:val="16"/>
                <w:szCs w:val="16"/>
              </w:rPr>
            </w:pPr>
            <w:r w:rsidRPr="001B1679">
              <w:rPr>
                <w:sz w:val="16"/>
                <w:szCs w:val="16"/>
              </w:rPr>
              <w:t>Presentation of 23.700-17: Study on Wireless and Wireline Convergence for the 5G System (5GS) (5WWC); Phase 2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8E49E4"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B5ABD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8DFBE6" w14:textId="77777777" w:rsidR="009B546A" w:rsidRPr="001B1679" w:rsidRDefault="009B546A" w:rsidP="00C11620">
            <w:pPr>
              <w:pStyle w:val="TAL"/>
              <w:keepNext w:val="0"/>
              <w:rPr>
                <w:sz w:val="16"/>
                <w:szCs w:val="16"/>
              </w:rPr>
            </w:pPr>
            <w:r w:rsidRPr="001B1679">
              <w:rPr>
                <w:sz w:val="16"/>
                <w:szCs w:val="16"/>
              </w:rPr>
              <w:t>FS_5WWC_Ph2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05612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6CCA4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9970C4" w14:textId="77777777" w:rsidR="009B546A" w:rsidRPr="001B1679" w:rsidRDefault="009B546A" w:rsidP="00C11620">
            <w:pPr>
              <w:pStyle w:val="TAL"/>
              <w:keepNext w:val="0"/>
              <w:rPr>
                <w:sz w:val="16"/>
                <w:szCs w:val="16"/>
              </w:rPr>
            </w:pPr>
          </w:p>
        </w:tc>
      </w:tr>
      <w:tr w:rsidR="009B546A" w14:paraId="44D758E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9BF348"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D10285" w14:textId="69461AD7" w:rsidR="009B546A" w:rsidRPr="001B1679" w:rsidRDefault="00F83058" w:rsidP="00C11620">
            <w:pPr>
              <w:pStyle w:val="TAL"/>
              <w:keepNext w:val="0"/>
              <w:rPr>
                <w:sz w:val="16"/>
                <w:szCs w:val="16"/>
              </w:rPr>
            </w:pPr>
            <w:r>
              <w:rPr>
                <w:sz w:val="16"/>
                <w:szCs w:val="16"/>
              </w:rPr>
              <w:t>SP-23</w:t>
            </w:r>
            <w:r w:rsidR="009B546A" w:rsidRPr="001B1679">
              <w:rPr>
                <w:sz w:val="16"/>
                <w:szCs w:val="16"/>
              </w:rPr>
              <w:t>0084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5AA1B2"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A33C2" w14:textId="77777777" w:rsidR="009B546A" w:rsidRPr="001B1679" w:rsidRDefault="009B546A" w:rsidP="00C11620">
            <w:pPr>
              <w:pStyle w:val="TAL"/>
              <w:keepNext w:val="0"/>
              <w:rPr>
                <w:sz w:val="16"/>
                <w:szCs w:val="16"/>
              </w:rPr>
            </w:pPr>
            <w:r w:rsidRPr="001B1679">
              <w:rPr>
                <w:sz w:val="16"/>
                <w:szCs w:val="16"/>
              </w:rPr>
              <w:t>Presentation of 23.700-62: Study on UPF enhancement for Exposure And SBA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A06A53"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1BCB9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5F4198" w14:textId="77777777" w:rsidR="009B546A" w:rsidRPr="001B1679" w:rsidRDefault="009B546A" w:rsidP="00C11620">
            <w:pPr>
              <w:pStyle w:val="TAL"/>
              <w:keepNext w:val="0"/>
              <w:rPr>
                <w:sz w:val="16"/>
                <w:szCs w:val="16"/>
              </w:rPr>
            </w:pPr>
            <w:r w:rsidRPr="001B1679">
              <w:rPr>
                <w:sz w:val="16"/>
                <w:szCs w:val="16"/>
              </w:rPr>
              <w:t>FS_UPEAS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642BE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F5F66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FB401C" w14:textId="77777777" w:rsidR="009B546A" w:rsidRPr="001B1679" w:rsidRDefault="009B546A" w:rsidP="00C11620">
            <w:pPr>
              <w:pStyle w:val="TAL"/>
              <w:keepNext w:val="0"/>
              <w:rPr>
                <w:sz w:val="16"/>
                <w:szCs w:val="16"/>
              </w:rPr>
            </w:pPr>
          </w:p>
        </w:tc>
      </w:tr>
      <w:tr w:rsidR="009B546A" w14:paraId="69707B5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7A4A85"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89976D" w14:textId="7E467F0F" w:rsidR="009B546A" w:rsidRPr="001B1679" w:rsidRDefault="00F83058" w:rsidP="00C11620">
            <w:pPr>
              <w:pStyle w:val="TAL"/>
              <w:keepNext w:val="0"/>
              <w:rPr>
                <w:sz w:val="16"/>
                <w:szCs w:val="16"/>
              </w:rPr>
            </w:pPr>
            <w:r>
              <w:rPr>
                <w:sz w:val="16"/>
                <w:szCs w:val="16"/>
              </w:rPr>
              <w:t>SP-23</w:t>
            </w:r>
            <w:r w:rsidR="009B546A" w:rsidRPr="001B1679">
              <w:rPr>
                <w:sz w:val="16"/>
                <w:szCs w:val="16"/>
              </w:rPr>
              <w:t>0085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82F288"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9F459E" w14:textId="77777777" w:rsidR="009B546A" w:rsidRPr="001B1679" w:rsidRDefault="009B546A" w:rsidP="00C11620">
            <w:pPr>
              <w:pStyle w:val="TAL"/>
              <w:keepNext w:val="0"/>
              <w:rPr>
                <w:sz w:val="16"/>
                <w:szCs w:val="16"/>
              </w:rPr>
            </w:pPr>
            <w:r w:rsidRPr="001B1679">
              <w:rPr>
                <w:sz w:val="16"/>
                <w:szCs w:val="16"/>
              </w:rPr>
              <w:t>Presentation of 23.700-74: Study on generic group management, exposure and communication enhancements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3E7BB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1BFF1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16856D" w14:textId="77777777" w:rsidR="009B546A" w:rsidRPr="001B1679" w:rsidRDefault="009B546A" w:rsidP="00C11620">
            <w:pPr>
              <w:pStyle w:val="TAL"/>
              <w:keepNext w:val="0"/>
              <w:rPr>
                <w:sz w:val="16"/>
                <w:szCs w:val="16"/>
              </w:rPr>
            </w:pPr>
            <w:r w:rsidRPr="001B1679">
              <w:rPr>
                <w:sz w:val="16"/>
                <w:szCs w:val="16"/>
              </w:rPr>
              <w:t>FS_GMEC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097F8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6E9BE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601E20" w14:textId="77777777" w:rsidR="009B546A" w:rsidRPr="001B1679" w:rsidRDefault="009B546A" w:rsidP="00C11620">
            <w:pPr>
              <w:pStyle w:val="TAL"/>
              <w:keepNext w:val="0"/>
              <w:rPr>
                <w:sz w:val="16"/>
                <w:szCs w:val="16"/>
              </w:rPr>
            </w:pPr>
          </w:p>
        </w:tc>
      </w:tr>
      <w:tr w:rsidR="009B546A" w14:paraId="2C606C2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921B6"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EF9D0" w14:textId="262926C7" w:rsidR="009B546A" w:rsidRPr="001B1679" w:rsidRDefault="00F83058" w:rsidP="00C11620">
            <w:pPr>
              <w:pStyle w:val="TAL"/>
              <w:keepNext w:val="0"/>
              <w:rPr>
                <w:sz w:val="16"/>
                <w:szCs w:val="16"/>
              </w:rPr>
            </w:pPr>
            <w:r>
              <w:rPr>
                <w:sz w:val="16"/>
                <w:szCs w:val="16"/>
              </w:rPr>
              <w:t>SP-23</w:t>
            </w:r>
            <w:r w:rsidR="009B546A" w:rsidRPr="001B1679">
              <w:rPr>
                <w:sz w:val="16"/>
                <w:szCs w:val="16"/>
              </w:rPr>
              <w:t>0086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529155"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9E2B97" w14:textId="77777777" w:rsidR="009B546A" w:rsidRPr="001B1679" w:rsidRDefault="009B546A" w:rsidP="00C11620">
            <w:pPr>
              <w:pStyle w:val="TAL"/>
              <w:keepNext w:val="0"/>
              <w:rPr>
                <w:sz w:val="16"/>
                <w:szCs w:val="16"/>
              </w:rPr>
            </w:pPr>
            <w:r w:rsidRPr="001B1679">
              <w:rPr>
                <w:sz w:val="16"/>
                <w:szCs w:val="16"/>
              </w:rPr>
              <w:t>Presentation of 23.700-85: Study on enhancement of 5G UE Policy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FB2528"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CD5F8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D76CE6" w14:textId="77777777" w:rsidR="009B546A" w:rsidRPr="001B1679" w:rsidRDefault="009B546A" w:rsidP="00C11620">
            <w:pPr>
              <w:pStyle w:val="TAL"/>
              <w:keepNext w:val="0"/>
              <w:rPr>
                <w:sz w:val="16"/>
                <w:szCs w:val="16"/>
              </w:rPr>
            </w:pPr>
            <w:r w:rsidRPr="001B1679">
              <w:rPr>
                <w:sz w:val="16"/>
                <w:szCs w:val="16"/>
              </w:rPr>
              <w:t>FS_eUEPO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79BB1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0B9E8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CE5359" w14:textId="77777777" w:rsidR="009B546A" w:rsidRPr="001B1679" w:rsidRDefault="009B546A" w:rsidP="00C11620">
            <w:pPr>
              <w:pStyle w:val="TAL"/>
              <w:keepNext w:val="0"/>
              <w:rPr>
                <w:sz w:val="16"/>
                <w:szCs w:val="16"/>
              </w:rPr>
            </w:pPr>
          </w:p>
        </w:tc>
      </w:tr>
      <w:tr w:rsidR="009B546A" w14:paraId="04D6E49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21E073"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AC4BCE" w14:textId="7D9D1CDE" w:rsidR="009B546A" w:rsidRPr="001B1679" w:rsidRDefault="00F83058" w:rsidP="00C11620">
            <w:pPr>
              <w:pStyle w:val="TAL"/>
              <w:keepNext w:val="0"/>
              <w:rPr>
                <w:sz w:val="16"/>
                <w:szCs w:val="16"/>
              </w:rPr>
            </w:pPr>
            <w:r>
              <w:rPr>
                <w:sz w:val="16"/>
                <w:szCs w:val="16"/>
              </w:rPr>
              <w:t>SP-23</w:t>
            </w:r>
            <w:r w:rsidR="009B546A" w:rsidRPr="001B1679">
              <w:rPr>
                <w:sz w:val="16"/>
                <w:szCs w:val="16"/>
              </w:rPr>
              <w:t>0087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E5083B"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79BCEF" w14:textId="77777777" w:rsidR="009B546A" w:rsidRPr="001B1679" w:rsidRDefault="009B546A" w:rsidP="00C11620">
            <w:pPr>
              <w:pStyle w:val="TAL"/>
              <w:keepNext w:val="0"/>
              <w:rPr>
                <w:sz w:val="16"/>
                <w:szCs w:val="16"/>
              </w:rPr>
            </w:pPr>
            <w:r w:rsidRPr="001B1679">
              <w:rPr>
                <w:sz w:val="16"/>
                <w:szCs w:val="16"/>
              </w:rPr>
              <w:t>Presentation of 23.700-87: Study on system architecture enhancement for next generation real time communication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52269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A056B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2C543E" w14:textId="77777777" w:rsidR="009B546A" w:rsidRPr="001B1679" w:rsidRDefault="009B546A" w:rsidP="00C11620">
            <w:pPr>
              <w:pStyle w:val="TAL"/>
              <w:keepNext w:val="0"/>
              <w:rPr>
                <w:sz w:val="16"/>
                <w:szCs w:val="16"/>
              </w:rPr>
            </w:pPr>
            <w:r w:rsidRPr="001B1679">
              <w:rPr>
                <w:sz w:val="16"/>
                <w:szCs w:val="16"/>
              </w:rPr>
              <w:t>FS_NG_RTC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A8C895" w14:textId="77777777" w:rsidR="009B546A" w:rsidRPr="001B1679" w:rsidRDefault="009B546A" w:rsidP="00C11620">
            <w:pPr>
              <w:pStyle w:val="TAL"/>
              <w:keepNext w:val="0"/>
              <w:rPr>
                <w:sz w:val="16"/>
                <w:szCs w:val="16"/>
              </w:rPr>
            </w:pPr>
            <w:r w:rsidRPr="001B1679">
              <w:rPr>
                <w:sz w:val="16"/>
                <w:szCs w:val="16"/>
              </w:rPr>
              <w:t>This was approved and will be updated to include the pCR in SP-230309 before publication as version 18.0.0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23D1D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3643E0" w14:textId="77777777" w:rsidR="009B546A" w:rsidRPr="001B1679" w:rsidRDefault="009B546A" w:rsidP="00C11620">
            <w:pPr>
              <w:pStyle w:val="TAL"/>
              <w:keepNext w:val="0"/>
              <w:rPr>
                <w:sz w:val="16"/>
                <w:szCs w:val="16"/>
              </w:rPr>
            </w:pPr>
          </w:p>
        </w:tc>
      </w:tr>
      <w:tr w:rsidR="009B546A" w14:paraId="2C4D16E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0CEE4B"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1E80DF" w14:textId="5CAD9AD6" w:rsidR="009B546A" w:rsidRPr="001B1679" w:rsidRDefault="00F83058" w:rsidP="00C11620">
            <w:pPr>
              <w:pStyle w:val="TAL"/>
              <w:keepNext w:val="0"/>
              <w:rPr>
                <w:sz w:val="16"/>
                <w:szCs w:val="16"/>
              </w:rPr>
            </w:pPr>
            <w:r>
              <w:rPr>
                <w:sz w:val="16"/>
                <w:szCs w:val="16"/>
              </w:rPr>
              <w:t>SP-23</w:t>
            </w:r>
            <w:r w:rsidR="009B546A" w:rsidRPr="001B1679">
              <w:rPr>
                <w:sz w:val="16"/>
                <w:szCs w:val="16"/>
              </w:rPr>
              <w:t>0088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42CBBE"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8F24F8" w14:textId="77777777" w:rsidR="009B546A" w:rsidRPr="001B1679" w:rsidRDefault="009B546A" w:rsidP="00C11620">
            <w:pPr>
              <w:pStyle w:val="TAL"/>
              <w:keepNext w:val="0"/>
              <w:rPr>
                <w:sz w:val="16"/>
                <w:szCs w:val="16"/>
              </w:rPr>
            </w:pPr>
            <w:r w:rsidRPr="001B1679">
              <w:rPr>
                <w:sz w:val="16"/>
                <w:szCs w:val="16"/>
              </w:rPr>
              <w:t>Presentation of 23.700-88: Study on architecture enhancements for Personal IoT Network (PIN)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8A1BF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60368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1820A0" w14:textId="77777777" w:rsidR="009B546A" w:rsidRPr="001B1679" w:rsidRDefault="009B546A" w:rsidP="00C11620">
            <w:pPr>
              <w:pStyle w:val="TAL"/>
              <w:keepNext w:val="0"/>
              <w:rPr>
                <w:sz w:val="16"/>
                <w:szCs w:val="16"/>
              </w:rPr>
            </w:pPr>
            <w:r w:rsidRPr="001B1679">
              <w:rPr>
                <w:sz w:val="16"/>
                <w:szCs w:val="16"/>
              </w:rPr>
              <w:t>FS_PIN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A8563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006FB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CBBE37" w14:textId="77777777" w:rsidR="009B546A" w:rsidRPr="001B1679" w:rsidRDefault="009B546A" w:rsidP="00C11620">
            <w:pPr>
              <w:pStyle w:val="TAL"/>
              <w:keepNext w:val="0"/>
              <w:rPr>
                <w:sz w:val="16"/>
                <w:szCs w:val="16"/>
              </w:rPr>
            </w:pPr>
          </w:p>
        </w:tc>
      </w:tr>
      <w:tr w:rsidR="009B546A" w14:paraId="565D5F8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755EDC"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C4F2D1" w14:textId="7B170622" w:rsidR="009B546A" w:rsidRPr="001B1679" w:rsidRDefault="00F83058" w:rsidP="00C11620">
            <w:pPr>
              <w:pStyle w:val="TAL"/>
              <w:keepNext w:val="0"/>
              <w:rPr>
                <w:sz w:val="16"/>
                <w:szCs w:val="16"/>
              </w:rPr>
            </w:pPr>
            <w:r>
              <w:rPr>
                <w:sz w:val="16"/>
                <w:szCs w:val="16"/>
              </w:rPr>
              <w:t>SP-23</w:t>
            </w:r>
            <w:r w:rsidR="009B546A" w:rsidRPr="001B1679">
              <w:rPr>
                <w:sz w:val="16"/>
                <w:szCs w:val="16"/>
              </w:rPr>
              <w:t>0089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A40E0C"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BBBF32" w14:textId="77777777" w:rsidR="009B546A" w:rsidRPr="001B1679" w:rsidRDefault="009B546A" w:rsidP="00C11620">
            <w:pPr>
              <w:pStyle w:val="TAL"/>
              <w:keepNext w:val="0"/>
              <w:rPr>
                <w:sz w:val="16"/>
                <w:szCs w:val="16"/>
              </w:rPr>
            </w:pPr>
            <w:r w:rsidRPr="001B1679">
              <w:rPr>
                <w:sz w:val="16"/>
                <w:szCs w:val="16"/>
              </w:rPr>
              <w:t>Revised SID: Study on Personal IoT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A2BD07"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3A838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D548B5" w14:textId="77777777" w:rsidR="009B546A" w:rsidRPr="001B1679" w:rsidRDefault="009B546A" w:rsidP="00C11620">
            <w:pPr>
              <w:pStyle w:val="TAL"/>
              <w:keepNext w:val="0"/>
              <w:rPr>
                <w:sz w:val="16"/>
                <w:szCs w:val="16"/>
              </w:rPr>
            </w:pPr>
            <w:r w:rsidRPr="001B1679">
              <w:rPr>
                <w:sz w:val="16"/>
                <w:szCs w:val="16"/>
              </w:rPr>
              <w:t>FS_PIN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532018" w14:textId="77777777" w:rsidR="009B546A" w:rsidRPr="001B1679" w:rsidRDefault="009B546A" w:rsidP="00C11620">
            <w:pPr>
              <w:pStyle w:val="TAL"/>
              <w:keepNext w:val="0"/>
              <w:rPr>
                <w:sz w:val="16"/>
                <w:szCs w:val="16"/>
              </w:rPr>
            </w:pPr>
            <w:r w:rsidRPr="001B1679">
              <w:rPr>
                <w:sz w:val="16"/>
                <w:szCs w:val="16"/>
              </w:rPr>
              <w:t>Revision of SP-211643.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03187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EDF67" w14:textId="77777777" w:rsidR="009B546A" w:rsidRPr="001B1679" w:rsidRDefault="009B546A" w:rsidP="00C11620">
            <w:pPr>
              <w:pStyle w:val="TAL"/>
              <w:keepNext w:val="0"/>
              <w:rPr>
                <w:sz w:val="16"/>
                <w:szCs w:val="16"/>
              </w:rPr>
            </w:pPr>
          </w:p>
        </w:tc>
      </w:tr>
      <w:tr w:rsidR="009B546A" w14:paraId="1F31614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261069" w14:textId="77777777" w:rsidR="009B546A" w:rsidRPr="001B1679" w:rsidRDefault="009B546A" w:rsidP="00C11620">
            <w:pPr>
              <w:pStyle w:val="TAL"/>
              <w:keepNext w:val="0"/>
              <w:rPr>
                <w:sz w:val="16"/>
                <w:szCs w:val="16"/>
              </w:rPr>
            </w:pPr>
            <w:r w:rsidRPr="001B1679">
              <w:rPr>
                <w:sz w:val="16"/>
                <w:szCs w:val="16"/>
              </w:rPr>
              <w:lastRenderedPageBreak/>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507498" w14:textId="3D92F519" w:rsidR="009B546A" w:rsidRPr="001B1679" w:rsidRDefault="00F83058" w:rsidP="00C11620">
            <w:pPr>
              <w:pStyle w:val="TAL"/>
              <w:keepNext w:val="0"/>
              <w:rPr>
                <w:sz w:val="16"/>
                <w:szCs w:val="16"/>
              </w:rPr>
            </w:pPr>
            <w:r>
              <w:rPr>
                <w:sz w:val="16"/>
                <w:szCs w:val="16"/>
              </w:rPr>
              <w:t>SP-23</w:t>
            </w:r>
            <w:r w:rsidR="009B546A" w:rsidRPr="001B1679">
              <w:rPr>
                <w:sz w:val="16"/>
                <w:szCs w:val="16"/>
              </w:rPr>
              <w:t>0090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95CD00"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E6546A" w14:textId="77777777" w:rsidR="009B546A" w:rsidRPr="001B1679" w:rsidRDefault="009B546A" w:rsidP="00C11620">
            <w:pPr>
              <w:pStyle w:val="TAL"/>
              <w:keepNext w:val="0"/>
              <w:rPr>
                <w:sz w:val="16"/>
                <w:szCs w:val="16"/>
              </w:rPr>
            </w:pPr>
            <w:r w:rsidRPr="001B1679">
              <w:rPr>
                <w:sz w:val="16"/>
                <w:szCs w:val="16"/>
              </w:rPr>
              <w:t>Revised SID: Study on system architecture for Next Generation Real Time Communication Services (FS_NG_RTC).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41311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04026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DC660F" w14:textId="77777777" w:rsidR="009B546A" w:rsidRPr="001B1679" w:rsidRDefault="009B546A" w:rsidP="00C11620">
            <w:pPr>
              <w:pStyle w:val="TAL"/>
              <w:keepNext w:val="0"/>
              <w:rPr>
                <w:sz w:val="16"/>
                <w:szCs w:val="16"/>
              </w:rPr>
            </w:pPr>
            <w:r w:rsidRPr="001B1679">
              <w:rPr>
                <w:sz w:val="16"/>
                <w:szCs w:val="16"/>
              </w:rPr>
              <w:t>FS_NG_RTC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441BF9" w14:textId="77777777" w:rsidR="009B546A" w:rsidRPr="001B1679" w:rsidRDefault="009B546A" w:rsidP="00C11620">
            <w:pPr>
              <w:pStyle w:val="TAL"/>
              <w:keepNext w:val="0"/>
              <w:rPr>
                <w:sz w:val="16"/>
                <w:szCs w:val="16"/>
              </w:rPr>
            </w:pPr>
            <w:r w:rsidRPr="001B1679">
              <w:rPr>
                <w:sz w:val="16"/>
                <w:szCs w:val="16"/>
              </w:rPr>
              <w:t>Revision of SP-220288.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F2071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069290" w14:textId="77777777" w:rsidR="009B546A" w:rsidRPr="001B1679" w:rsidRDefault="009B546A" w:rsidP="00C11620">
            <w:pPr>
              <w:pStyle w:val="TAL"/>
              <w:keepNext w:val="0"/>
              <w:rPr>
                <w:sz w:val="16"/>
                <w:szCs w:val="16"/>
              </w:rPr>
            </w:pPr>
          </w:p>
        </w:tc>
      </w:tr>
      <w:tr w:rsidR="009B546A" w14:paraId="072D843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6E8949"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9585D7" w14:textId="061106AE" w:rsidR="009B546A" w:rsidRPr="001B1679" w:rsidRDefault="00F83058" w:rsidP="00C11620">
            <w:pPr>
              <w:pStyle w:val="TAL"/>
              <w:keepNext w:val="0"/>
              <w:rPr>
                <w:sz w:val="16"/>
                <w:szCs w:val="16"/>
              </w:rPr>
            </w:pPr>
            <w:r>
              <w:rPr>
                <w:sz w:val="16"/>
                <w:szCs w:val="16"/>
              </w:rPr>
              <w:t>SP-23</w:t>
            </w:r>
            <w:r w:rsidR="009B546A" w:rsidRPr="001B1679">
              <w:rPr>
                <w:sz w:val="16"/>
                <w:szCs w:val="16"/>
              </w:rPr>
              <w:t>0091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3C7E86"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CE7FFE" w14:textId="77777777" w:rsidR="009B546A" w:rsidRPr="001B1679" w:rsidRDefault="009B546A" w:rsidP="00C11620">
            <w:pPr>
              <w:pStyle w:val="TAL"/>
              <w:keepNext w:val="0"/>
              <w:rPr>
                <w:sz w:val="16"/>
                <w:szCs w:val="16"/>
              </w:rPr>
            </w:pPr>
            <w:r w:rsidRPr="001B1679">
              <w:rPr>
                <w:sz w:val="16"/>
                <w:szCs w:val="16"/>
              </w:rPr>
              <w:t>Revised WID on Further Architecture Enhancement for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111EA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D184F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E60C10" w14:textId="77777777" w:rsidR="009B546A" w:rsidRPr="001B1679" w:rsidRDefault="009B546A" w:rsidP="00C11620">
            <w:pPr>
              <w:pStyle w:val="TAL"/>
              <w:keepNext w:val="0"/>
              <w:rPr>
                <w:sz w:val="16"/>
                <w:szCs w:val="16"/>
              </w:rPr>
            </w:pPr>
            <w:r w:rsidRPr="001B1679">
              <w:rPr>
                <w:sz w:val="16"/>
                <w:szCs w:val="16"/>
              </w:rPr>
              <w:t>UAS_Ph2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69749D" w14:textId="77777777" w:rsidR="009B546A" w:rsidRPr="001B1679" w:rsidRDefault="009B546A" w:rsidP="00C11620">
            <w:pPr>
              <w:pStyle w:val="TAL"/>
              <w:keepNext w:val="0"/>
              <w:rPr>
                <w:sz w:val="16"/>
                <w:szCs w:val="16"/>
              </w:rPr>
            </w:pPr>
            <w:r w:rsidRPr="001B1679">
              <w:rPr>
                <w:sz w:val="16"/>
                <w:szCs w:val="16"/>
              </w:rPr>
              <w:t>Revision of SP-221323.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AB8AB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F58CF6" w14:textId="77777777" w:rsidR="009B546A" w:rsidRPr="001B1679" w:rsidRDefault="009B546A" w:rsidP="00C11620">
            <w:pPr>
              <w:pStyle w:val="TAL"/>
              <w:keepNext w:val="0"/>
              <w:rPr>
                <w:sz w:val="16"/>
                <w:szCs w:val="16"/>
              </w:rPr>
            </w:pPr>
          </w:p>
        </w:tc>
      </w:tr>
      <w:tr w:rsidR="009B546A" w14:paraId="077AD17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3643CA"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3885B" w14:textId="0B0A977B" w:rsidR="009B546A" w:rsidRPr="001B1679" w:rsidRDefault="00F83058" w:rsidP="00C11620">
            <w:pPr>
              <w:pStyle w:val="TAL"/>
              <w:keepNext w:val="0"/>
              <w:rPr>
                <w:sz w:val="16"/>
                <w:szCs w:val="16"/>
              </w:rPr>
            </w:pPr>
            <w:r>
              <w:rPr>
                <w:sz w:val="16"/>
                <w:szCs w:val="16"/>
              </w:rPr>
              <w:t>SP-23</w:t>
            </w:r>
            <w:r w:rsidR="009B546A" w:rsidRPr="001B1679">
              <w:rPr>
                <w:sz w:val="16"/>
                <w:szCs w:val="16"/>
              </w:rPr>
              <w:t>0092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22DB28"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3E6E0B" w14:textId="77777777" w:rsidR="009B546A" w:rsidRPr="001B1679" w:rsidRDefault="009B546A" w:rsidP="00C11620">
            <w:pPr>
              <w:pStyle w:val="TAL"/>
              <w:keepNext w:val="0"/>
              <w:rPr>
                <w:sz w:val="16"/>
                <w:szCs w:val="16"/>
              </w:rPr>
            </w:pPr>
            <w:r w:rsidRPr="001B1679">
              <w:rPr>
                <w:sz w:val="16"/>
                <w:szCs w:val="16"/>
              </w:rPr>
              <w:t>Revised WID: Architecture Enhancements for XR and media services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104DAC"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80A9B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FC5A80" w14:textId="77777777" w:rsidR="009B546A" w:rsidRPr="001B1679" w:rsidRDefault="009B546A" w:rsidP="00C11620">
            <w:pPr>
              <w:pStyle w:val="TAL"/>
              <w:keepNext w:val="0"/>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28CC2C" w14:textId="77777777" w:rsidR="009B546A" w:rsidRPr="001B1679" w:rsidRDefault="009B546A" w:rsidP="00C11620">
            <w:pPr>
              <w:pStyle w:val="TAL"/>
              <w:keepNext w:val="0"/>
              <w:rPr>
                <w:sz w:val="16"/>
                <w:szCs w:val="16"/>
              </w:rPr>
            </w:pPr>
            <w:r w:rsidRPr="001B1679">
              <w:rPr>
                <w:sz w:val="16"/>
                <w:szCs w:val="16"/>
              </w:rPr>
              <w:t>Revision of SP-221326.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2D8E9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C36807" w14:textId="77777777" w:rsidR="009B546A" w:rsidRPr="001B1679" w:rsidRDefault="009B546A" w:rsidP="00C11620">
            <w:pPr>
              <w:pStyle w:val="TAL"/>
              <w:keepNext w:val="0"/>
              <w:rPr>
                <w:sz w:val="16"/>
                <w:szCs w:val="16"/>
              </w:rPr>
            </w:pPr>
          </w:p>
        </w:tc>
      </w:tr>
      <w:tr w:rsidR="009B546A" w14:paraId="3CA90EF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C1FAD4"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C04685" w14:textId="39FD8248" w:rsidR="009B546A" w:rsidRPr="001B1679" w:rsidRDefault="00F83058" w:rsidP="00C11620">
            <w:pPr>
              <w:pStyle w:val="TAL"/>
              <w:keepNext w:val="0"/>
              <w:rPr>
                <w:sz w:val="16"/>
                <w:szCs w:val="16"/>
              </w:rPr>
            </w:pPr>
            <w:r>
              <w:rPr>
                <w:sz w:val="16"/>
                <w:szCs w:val="16"/>
              </w:rPr>
              <w:t>SP-23</w:t>
            </w:r>
            <w:r w:rsidR="009B546A" w:rsidRPr="001B1679">
              <w:rPr>
                <w:sz w:val="16"/>
                <w:szCs w:val="16"/>
              </w:rPr>
              <w:t>0093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5E3C4D"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3C2399" w14:textId="77777777" w:rsidR="009B546A" w:rsidRPr="001B1679" w:rsidRDefault="009B546A" w:rsidP="00C11620">
            <w:pPr>
              <w:pStyle w:val="TAL"/>
              <w:keepNext w:val="0"/>
              <w:rPr>
                <w:sz w:val="16"/>
                <w:szCs w:val="16"/>
              </w:rPr>
            </w:pPr>
            <w:r w:rsidRPr="001B1679">
              <w:rPr>
                <w:sz w:val="16"/>
                <w:szCs w:val="16"/>
              </w:rPr>
              <w:t>Revised WID on Enhancement to the 5GC LoCation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2E855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D3B0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8D999C" w14:textId="77777777" w:rsidR="009B546A" w:rsidRPr="001B1679" w:rsidRDefault="009B546A" w:rsidP="00C11620">
            <w:pPr>
              <w:pStyle w:val="TAL"/>
              <w:keepNext w:val="0"/>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4AE65C" w14:textId="77777777" w:rsidR="009B546A" w:rsidRPr="001B1679" w:rsidRDefault="009B546A" w:rsidP="00C11620">
            <w:pPr>
              <w:pStyle w:val="TAL"/>
              <w:keepNext w:val="0"/>
              <w:rPr>
                <w:sz w:val="16"/>
                <w:szCs w:val="16"/>
              </w:rPr>
            </w:pPr>
            <w:r w:rsidRPr="001B1679">
              <w:rPr>
                <w:sz w:val="16"/>
                <w:szCs w:val="16"/>
              </w:rPr>
              <w:t>Revision of SP-221338.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745ED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665A75" w14:textId="77777777" w:rsidR="009B546A" w:rsidRPr="001B1679" w:rsidRDefault="009B546A" w:rsidP="00C11620">
            <w:pPr>
              <w:pStyle w:val="TAL"/>
              <w:keepNext w:val="0"/>
              <w:rPr>
                <w:sz w:val="16"/>
                <w:szCs w:val="16"/>
              </w:rPr>
            </w:pPr>
          </w:p>
        </w:tc>
      </w:tr>
      <w:tr w:rsidR="009B546A" w14:paraId="5CA7C49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AF4EF4"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74B5D7" w14:textId="2567A125" w:rsidR="009B546A" w:rsidRPr="001B1679" w:rsidRDefault="00F83058" w:rsidP="00C11620">
            <w:pPr>
              <w:pStyle w:val="TAL"/>
              <w:keepNext w:val="0"/>
              <w:rPr>
                <w:sz w:val="16"/>
                <w:szCs w:val="16"/>
              </w:rPr>
            </w:pPr>
            <w:r>
              <w:rPr>
                <w:sz w:val="16"/>
                <w:szCs w:val="16"/>
              </w:rPr>
              <w:t>SP-23</w:t>
            </w:r>
            <w:r w:rsidR="009B546A" w:rsidRPr="001B1679">
              <w:rPr>
                <w:sz w:val="16"/>
                <w:szCs w:val="16"/>
              </w:rPr>
              <w:t>0094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70D2B9"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50BFF9" w14:textId="77777777" w:rsidR="009B546A" w:rsidRPr="001B1679" w:rsidRDefault="009B546A" w:rsidP="00C11620">
            <w:pPr>
              <w:pStyle w:val="TAL"/>
              <w:keepNext w:val="0"/>
              <w:rPr>
                <w:sz w:val="16"/>
                <w:szCs w:val="16"/>
              </w:rPr>
            </w:pPr>
            <w:r w:rsidRPr="001B1679">
              <w:rPr>
                <w:sz w:val="16"/>
                <w:szCs w:val="16"/>
              </w:rPr>
              <w:t>Revised WID: Enhancement of 5G UE Policy (eUEPO).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E1993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F79B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AD5E3D" w14:textId="77777777" w:rsidR="009B546A" w:rsidRPr="001B1679" w:rsidRDefault="009B546A" w:rsidP="00C11620">
            <w:pPr>
              <w:pStyle w:val="TAL"/>
              <w:keepNext w:val="0"/>
              <w:rPr>
                <w:sz w:val="16"/>
                <w:szCs w:val="16"/>
              </w:rPr>
            </w:pPr>
            <w:r w:rsidRPr="001B1679">
              <w:rPr>
                <w:sz w:val="16"/>
                <w:szCs w:val="16"/>
              </w:rPr>
              <w:t>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050E33" w14:textId="77777777" w:rsidR="009B546A" w:rsidRPr="001B1679" w:rsidRDefault="009B546A" w:rsidP="00C11620">
            <w:pPr>
              <w:pStyle w:val="TAL"/>
              <w:keepNext w:val="0"/>
              <w:rPr>
                <w:sz w:val="16"/>
                <w:szCs w:val="16"/>
              </w:rPr>
            </w:pPr>
            <w:r w:rsidRPr="001B1679">
              <w:rPr>
                <w:sz w:val="16"/>
                <w:szCs w:val="16"/>
              </w:rPr>
              <w:t>Revision of SP-221342.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FE6B4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772B1" w14:textId="77777777" w:rsidR="009B546A" w:rsidRPr="001B1679" w:rsidRDefault="009B546A" w:rsidP="00C11620">
            <w:pPr>
              <w:pStyle w:val="TAL"/>
              <w:keepNext w:val="0"/>
              <w:rPr>
                <w:sz w:val="16"/>
                <w:szCs w:val="16"/>
              </w:rPr>
            </w:pPr>
          </w:p>
        </w:tc>
      </w:tr>
      <w:tr w:rsidR="009B546A" w14:paraId="6EB64C7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2DE252"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03B3C" w14:textId="2877F2EE" w:rsidR="009B546A" w:rsidRPr="001B1679" w:rsidRDefault="00F83058" w:rsidP="00C11620">
            <w:pPr>
              <w:pStyle w:val="TAL"/>
              <w:keepNext w:val="0"/>
              <w:rPr>
                <w:sz w:val="16"/>
                <w:szCs w:val="16"/>
              </w:rPr>
            </w:pPr>
            <w:r>
              <w:rPr>
                <w:sz w:val="16"/>
                <w:szCs w:val="16"/>
              </w:rPr>
              <w:t>SP-23</w:t>
            </w:r>
            <w:r w:rsidR="009B546A" w:rsidRPr="001B1679">
              <w:rPr>
                <w:sz w:val="16"/>
                <w:szCs w:val="16"/>
              </w:rPr>
              <w:t>0095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FD1F4D"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A690C9" w14:textId="77777777" w:rsidR="009B546A" w:rsidRPr="001B1679" w:rsidRDefault="009B546A" w:rsidP="00C11620">
            <w:pPr>
              <w:pStyle w:val="TAL"/>
              <w:keepNext w:val="0"/>
              <w:rPr>
                <w:sz w:val="16"/>
                <w:szCs w:val="16"/>
              </w:rPr>
            </w:pPr>
            <w:r w:rsidRPr="001B1679">
              <w:rPr>
                <w:sz w:val="16"/>
                <w:szCs w:val="16"/>
              </w:rPr>
              <w:t>Revised WID: System Support for AI/ML-based Services (AIMLsys).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0D314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277A5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8CE21F" w14:textId="77777777" w:rsidR="009B546A" w:rsidRPr="001B1679" w:rsidRDefault="009B546A" w:rsidP="00C11620">
            <w:pPr>
              <w:pStyle w:val="TAL"/>
              <w:keepNext w:val="0"/>
              <w:rPr>
                <w:sz w:val="16"/>
                <w:szCs w:val="16"/>
              </w:rPr>
            </w:pPr>
            <w:r w:rsidRPr="001B1679">
              <w:rPr>
                <w:sz w:val="16"/>
                <w:szCs w:val="16"/>
              </w:rPr>
              <w:t>AIMLsys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CBB7E5" w14:textId="77777777" w:rsidR="009B546A" w:rsidRPr="001B1679" w:rsidRDefault="009B546A" w:rsidP="00C11620">
            <w:pPr>
              <w:pStyle w:val="TAL"/>
              <w:keepNext w:val="0"/>
              <w:rPr>
                <w:sz w:val="16"/>
                <w:szCs w:val="16"/>
              </w:rPr>
            </w:pPr>
            <w:r w:rsidRPr="001B1679">
              <w:rPr>
                <w:sz w:val="16"/>
                <w:szCs w:val="16"/>
              </w:rPr>
              <w:t>Revision of SP-221329.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5AB6F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29F55B" w14:textId="77777777" w:rsidR="009B546A" w:rsidRPr="001B1679" w:rsidRDefault="009B546A" w:rsidP="00C11620">
            <w:pPr>
              <w:pStyle w:val="TAL"/>
              <w:keepNext w:val="0"/>
              <w:rPr>
                <w:sz w:val="16"/>
                <w:szCs w:val="16"/>
              </w:rPr>
            </w:pPr>
          </w:p>
        </w:tc>
      </w:tr>
      <w:tr w:rsidR="009B546A" w14:paraId="2DBDAB2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9F8794"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2134C6" w14:textId="0C506963" w:rsidR="009B546A" w:rsidRPr="001B1679" w:rsidRDefault="00F83058" w:rsidP="00C11620">
            <w:pPr>
              <w:pStyle w:val="TAL"/>
              <w:keepNext w:val="0"/>
              <w:rPr>
                <w:sz w:val="16"/>
                <w:szCs w:val="16"/>
              </w:rPr>
            </w:pPr>
            <w:r>
              <w:rPr>
                <w:sz w:val="16"/>
                <w:szCs w:val="16"/>
              </w:rPr>
              <w:t>SP-23</w:t>
            </w:r>
            <w:r w:rsidR="009B546A" w:rsidRPr="001B1679">
              <w:rPr>
                <w:sz w:val="16"/>
                <w:szCs w:val="16"/>
              </w:rPr>
              <w:t>0096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F25B03"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A35B6" w14:textId="77777777" w:rsidR="009B546A" w:rsidRPr="001B1679" w:rsidRDefault="009B546A" w:rsidP="00C11620">
            <w:pPr>
              <w:pStyle w:val="TAL"/>
              <w:keepNext w:val="0"/>
              <w:rPr>
                <w:sz w:val="16"/>
                <w:szCs w:val="16"/>
              </w:rPr>
            </w:pPr>
            <w:r w:rsidRPr="001B1679">
              <w:rPr>
                <w:sz w:val="16"/>
                <w:szCs w:val="16"/>
              </w:rPr>
              <w:t>Revised WID: Enhanced support of Non-Public Networks Phase 2 (eNPN_Ph2).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0B8D17"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307C8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252FD7" w14:textId="77777777" w:rsidR="009B546A" w:rsidRPr="001B1679" w:rsidRDefault="009B546A" w:rsidP="00C11620">
            <w:pPr>
              <w:pStyle w:val="TAL"/>
              <w:keepNext w:val="0"/>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A90FD0" w14:textId="77777777" w:rsidR="009B546A" w:rsidRPr="001B1679" w:rsidRDefault="009B546A" w:rsidP="00C11620">
            <w:pPr>
              <w:pStyle w:val="TAL"/>
              <w:keepNext w:val="0"/>
              <w:rPr>
                <w:sz w:val="16"/>
                <w:szCs w:val="16"/>
              </w:rPr>
            </w:pPr>
            <w:r w:rsidRPr="001B1679">
              <w:rPr>
                <w:sz w:val="16"/>
                <w:szCs w:val="16"/>
              </w:rPr>
              <w:t>Revision of SP-221340.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D08E0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693B7" w14:textId="77777777" w:rsidR="009B546A" w:rsidRPr="001B1679" w:rsidRDefault="009B546A" w:rsidP="00C11620">
            <w:pPr>
              <w:pStyle w:val="TAL"/>
              <w:keepNext w:val="0"/>
              <w:rPr>
                <w:sz w:val="16"/>
                <w:szCs w:val="16"/>
              </w:rPr>
            </w:pPr>
          </w:p>
        </w:tc>
      </w:tr>
      <w:tr w:rsidR="009B546A" w14:paraId="5B6433C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5B9836"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B2D6E" w14:textId="6BC283B6" w:rsidR="009B546A" w:rsidRPr="001B1679" w:rsidRDefault="00F83058" w:rsidP="00C11620">
            <w:pPr>
              <w:pStyle w:val="TAL"/>
              <w:keepNext w:val="0"/>
              <w:rPr>
                <w:sz w:val="16"/>
                <w:szCs w:val="16"/>
              </w:rPr>
            </w:pPr>
            <w:r>
              <w:rPr>
                <w:sz w:val="16"/>
                <w:szCs w:val="16"/>
              </w:rPr>
              <w:t>SP-23</w:t>
            </w:r>
            <w:r w:rsidR="009B546A" w:rsidRPr="001B1679">
              <w:rPr>
                <w:sz w:val="16"/>
                <w:szCs w:val="16"/>
              </w:rPr>
              <w:t>0097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3A9852"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F266F2" w14:textId="77777777" w:rsidR="009B546A" w:rsidRPr="001B1679" w:rsidRDefault="009B546A" w:rsidP="00C11620">
            <w:pPr>
              <w:pStyle w:val="TAL"/>
              <w:keepNext w:val="0"/>
              <w:rPr>
                <w:sz w:val="16"/>
                <w:szCs w:val="16"/>
              </w:rPr>
            </w:pPr>
            <w:r w:rsidRPr="001B1679">
              <w:rPr>
                <w:sz w:val="16"/>
                <w:szCs w:val="16"/>
              </w:rPr>
              <w:t>Revised WID on Proximity-based Services in 5GS Phase 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640DA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6BD0C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351C5C" w14:textId="77777777" w:rsidR="009B546A" w:rsidRPr="001B1679" w:rsidRDefault="009B546A" w:rsidP="00C11620">
            <w:pPr>
              <w:pStyle w:val="TAL"/>
              <w:keepNext w:val="0"/>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8DECDC" w14:textId="77777777" w:rsidR="009B546A" w:rsidRPr="001B1679" w:rsidRDefault="009B546A" w:rsidP="00C11620">
            <w:pPr>
              <w:pStyle w:val="TAL"/>
              <w:keepNext w:val="0"/>
              <w:rPr>
                <w:sz w:val="16"/>
                <w:szCs w:val="16"/>
              </w:rPr>
            </w:pPr>
            <w:r w:rsidRPr="001B1679">
              <w:rPr>
                <w:sz w:val="16"/>
                <w:szCs w:val="16"/>
              </w:rPr>
              <w:t>Revision of SP-221206.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C47C1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8E208" w14:textId="77777777" w:rsidR="009B546A" w:rsidRPr="001B1679" w:rsidRDefault="009B546A" w:rsidP="00C11620">
            <w:pPr>
              <w:pStyle w:val="TAL"/>
              <w:keepNext w:val="0"/>
              <w:rPr>
                <w:sz w:val="16"/>
                <w:szCs w:val="16"/>
              </w:rPr>
            </w:pPr>
          </w:p>
        </w:tc>
      </w:tr>
      <w:tr w:rsidR="009B546A" w14:paraId="09307F9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23688F"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6EF4D1" w14:textId="61F0F99D" w:rsidR="009B546A" w:rsidRPr="001B1679" w:rsidRDefault="00F83058" w:rsidP="00C11620">
            <w:pPr>
              <w:pStyle w:val="TAL"/>
              <w:keepNext w:val="0"/>
              <w:rPr>
                <w:sz w:val="16"/>
                <w:szCs w:val="16"/>
              </w:rPr>
            </w:pPr>
            <w:r>
              <w:rPr>
                <w:sz w:val="16"/>
                <w:szCs w:val="16"/>
              </w:rPr>
              <w:t>SP-23</w:t>
            </w:r>
            <w:r w:rsidR="009B546A" w:rsidRPr="001B1679">
              <w:rPr>
                <w:sz w:val="16"/>
                <w:szCs w:val="16"/>
              </w:rPr>
              <w:t>0098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B2B89C"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612BD7" w14:textId="77777777" w:rsidR="009B546A" w:rsidRPr="001B1679" w:rsidRDefault="009B546A" w:rsidP="00C11620">
            <w:pPr>
              <w:pStyle w:val="TAL"/>
              <w:keepNext w:val="0"/>
              <w:rPr>
                <w:sz w:val="16"/>
                <w:szCs w:val="16"/>
              </w:rPr>
            </w:pPr>
            <w:r w:rsidRPr="001B1679">
              <w:rPr>
                <w:sz w:val="16"/>
                <w:szCs w:val="16"/>
              </w:rPr>
              <w:t>WID update: System architecture for Next Generation Real time Communication services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DB91A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E7BA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8A3E96" w14:textId="77777777" w:rsidR="009B546A" w:rsidRPr="001B1679" w:rsidRDefault="009B546A" w:rsidP="00C11620">
            <w:pPr>
              <w:pStyle w:val="TAL"/>
              <w:keepNext w:val="0"/>
              <w:rPr>
                <w:sz w:val="16"/>
                <w:szCs w:val="16"/>
              </w:rPr>
            </w:pPr>
            <w:r w:rsidRPr="001B1679">
              <w:rPr>
                <w:sz w:val="16"/>
                <w:szCs w:val="16"/>
              </w:rPr>
              <w:t>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8FCBA6" w14:textId="77777777" w:rsidR="009B546A" w:rsidRPr="001B1679" w:rsidRDefault="009B546A" w:rsidP="00C11620">
            <w:pPr>
              <w:pStyle w:val="TAL"/>
              <w:keepNext w:val="0"/>
              <w:rPr>
                <w:sz w:val="16"/>
                <w:szCs w:val="16"/>
              </w:rPr>
            </w:pPr>
            <w:r w:rsidRPr="001B1679">
              <w:rPr>
                <w:sz w:val="16"/>
                <w:szCs w:val="16"/>
              </w:rPr>
              <w:t>Revision of SP-220804.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8459E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79A80B" w14:textId="77777777" w:rsidR="009B546A" w:rsidRPr="001B1679" w:rsidRDefault="009B546A" w:rsidP="00C11620">
            <w:pPr>
              <w:pStyle w:val="TAL"/>
              <w:keepNext w:val="0"/>
              <w:rPr>
                <w:sz w:val="16"/>
                <w:szCs w:val="16"/>
              </w:rPr>
            </w:pPr>
          </w:p>
        </w:tc>
      </w:tr>
      <w:tr w:rsidR="009B546A" w14:paraId="79CB831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BBCA4"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0B1EE" w14:textId="7379DADD" w:rsidR="009B546A" w:rsidRPr="001B1679" w:rsidRDefault="00F83058" w:rsidP="00C11620">
            <w:pPr>
              <w:pStyle w:val="TAL"/>
              <w:keepNext w:val="0"/>
              <w:rPr>
                <w:sz w:val="16"/>
                <w:szCs w:val="16"/>
              </w:rPr>
            </w:pPr>
            <w:r>
              <w:rPr>
                <w:sz w:val="16"/>
                <w:szCs w:val="16"/>
              </w:rPr>
              <w:t>SP-23</w:t>
            </w:r>
            <w:r w:rsidR="009B546A" w:rsidRPr="001B1679">
              <w:rPr>
                <w:sz w:val="16"/>
                <w:szCs w:val="16"/>
              </w:rPr>
              <w:t>0099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D69C7B"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3DC3D2" w14:textId="77777777" w:rsidR="009B546A" w:rsidRPr="001B1679" w:rsidRDefault="009B546A" w:rsidP="00C11620">
            <w:pPr>
              <w:pStyle w:val="TAL"/>
              <w:keepNext w:val="0"/>
              <w:rPr>
                <w:sz w:val="16"/>
                <w:szCs w:val="16"/>
              </w:rPr>
            </w:pPr>
            <w:r w:rsidRPr="001B1679">
              <w:rPr>
                <w:sz w:val="16"/>
                <w:szCs w:val="16"/>
              </w:rPr>
              <w:t>Revised WID: Architectural enhancements for 5G multicast-broadcast services Phase 2 (5MBS_Ph2).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8E1E6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31A69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D1DAA3" w14:textId="77777777" w:rsidR="009B546A" w:rsidRPr="001B1679" w:rsidRDefault="009B546A" w:rsidP="00C11620">
            <w:pPr>
              <w:pStyle w:val="TAL"/>
              <w:keepNext w:val="0"/>
              <w:rPr>
                <w:sz w:val="16"/>
                <w:szCs w:val="16"/>
              </w:rPr>
            </w:pPr>
            <w:r w:rsidRPr="001B1679">
              <w:rPr>
                <w:sz w:val="16"/>
                <w:szCs w:val="16"/>
              </w:rPr>
              <w:t>5MBS_Ph2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BD4D85" w14:textId="77777777" w:rsidR="009B546A" w:rsidRPr="001B1679" w:rsidRDefault="009B546A" w:rsidP="00C11620">
            <w:pPr>
              <w:pStyle w:val="TAL"/>
              <w:keepNext w:val="0"/>
              <w:rPr>
                <w:sz w:val="16"/>
                <w:szCs w:val="16"/>
              </w:rPr>
            </w:pPr>
            <w:r w:rsidRPr="001B1679">
              <w:rPr>
                <w:sz w:val="16"/>
                <w:szCs w:val="16"/>
              </w:rPr>
              <w:t>Revision of SP-221131.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53CAE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9B9C63" w14:textId="77777777" w:rsidR="009B546A" w:rsidRPr="001B1679" w:rsidRDefault="009B546A" w:rsidP="00C11620">
            <w:pPr>
              <w:pStyle w:val="TAL"/>
              <w:keepNext w:val="0"/>
              <w:rPr>
                <w:sz w:val="16"/>
                <w:szCs w:val="16"/>
              </w:rPr>
            </w:pPr>
          </w:p>
        </w:tc>
      </w:tr>
      <w:tr w:rsidR="009B546A" w14:paraId="45C319D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6FFBD2"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1C5645" w14:textId="16498752" w:rsidR="009B546A" w:rsidRPr="001B1679" w:rsidRDefault="00F83058" w:rsidP="00C11620">
            <w:pPr>
              <w:pStyle w:val="TAL"/>
              <w:keepNext w:val="0"/>
              <w:rPr>
                <w:sz w:val="16"/>
                <w:szCs w:val="16"/>
              </w:rPr>
            </w:pPr>
            <w:r>
              <w:rPr>
                <w:sz w:val="16"/>
                <w:szCs w:val="16"/>
              </w:rPr>
              <w:t>SP-23</w:t>
            </w:r>
            <w:r w:rsidR="009B546A" w:rsidRPr="001B1679">
              <w:rPr>
                <w:sz w:val="16"/>
                <w:szCs w:val="16"/>
              </w:rPr>
              <w:t>0100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266AA3"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D5B354" w14:textId="77777777" w:rsidR="009B546A" w:rsidRPr="001B1679" w:rsidRDefault="009B546A" w:rsidP="00C11620">
            <w:pPr>
              <w:pStyle w:val="TAL"/>
              <w:keepNext w:val="0"/>
              <w:rPr>
                <w:sz w:val="16"/>
                <w:szCs w:val="16"/>
              </w:rPr>
            </w:pPr>
            <w:r w:rsidRPr="001B1679">
              <w:rPr>
                <w:sz w:val="16"/>
                <w:szCs w:val="16"/>
              </w:rPr>
              <w:t>Updated WID: Support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4D5543"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CCCA9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843E12" w14:textId="77777777" w:rsidR="009B546A" w:rsidRPr="001B1679" w:rsidRDefault="009B546A" w:rsidP="00C11620">
            <w:pPr>
              <w:pStyle w:val="TAL"/>
              <w:keepNext w:val="0"/>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4E1C1F" w14:textId="77777777" w:rsidR="009B546A" w:rsidRPr="001B1679" w:rsidRDefault="009B546A" w:rsidP="00C11620">
            <w:pPr>
              <w:pStyle w:val="TAL"/>
              <w:keepNext w:val="0"/>
              <w:rPr>
                <w:sz w:val="16"/>
                <w:szCs w:val="16"/>
              </w:rPr>
            </w:pPr>
            <w:r w:rsidRPr="001B1679">
              <w:rPr>
                <w:sz w:val="16"/>
                <w:szCs w:val="16"/>
              </w:rPr>
              <w:t>Revision of SP-220904. Huawei raised issues with this WID. Revised to SP-230367.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999419"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D35DD3" w14:textId="2B35BDD5" w:rsidR="009B546A" w:rsidRPr="001B1679" w:rsidRDefault="00F83058" w:rsidP="00C11620">
            <w:pPr>
              <w:pStyle w:val="TAL"/>
              <w:keepNext w:val="0"/>
              <w:rPr>
                <w:sz w:val="16"/>
                <w:szCs w:val="16"/>
              </w:rPr>
            </w:pPr>
            <w:r>
              <w:rPr>
                <w:sz w:val="16"/>
                <w:szCs w:val="16"/>
              </w:rPr>
              <w:t>SP-23</w:t>
            </w:r>
            <w:r w:rsidR="009B546A" w:rsidRPr="001B1679">
              <w:rPr>
                <w:sz w:val="16"/>
                <w:szCs w:val="16"/>
              </w:rPr>
              <w:t>0367</w:t>
            </w:r>
          </w:p>
        </w:tc>
      </w:tr>
      <w:tr w:rsidR="009B546A" w14:paraId="363A7BB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C3B4DB"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FE2EA5" w14:textId="39D5E899" w:rsidR="009B546A" w:rsidRPr="001B1679" w:rsidRDefault="00F83058" w:rsidP="00C11620">
            <w:pPr>
              <w:pStyle w:val="TAL"/>
              <w:keepNext w:val="0"/>
              <w:rPr>
                <w:sz w:val="16"/>
                <w:szCs w:val="16"/>
              </w:rPr>
            </w:pPr>
            <w:r>
              <w:rPr>
                <w:sz w:val="16"/>
                <w:szCs w:val="16"/>
              </w:rPr>
              <w:t>SP-23</w:t>
            </w:r>
            <w:r w:rsidR="009B546A" w:rsidRPr="001B1679">
              <w:rPr>
                <w:sz w:val="16"/>
                <w:szCs w:val="16"/>
              </w:rPr>
              <w:t>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5037CC"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796E5E" w14:textId="77777777" w:rsidR="009B546A" w:rsidRPr="001B1679" w:rsidRDefault="009B546A" w:rsidP="00C11620">
            <w:pPr>
              <w:pStyle w:val="TAL"/>
              <w:keepNext w:val="0"/>
              <w:rPr>
                <w:sz w:val="16"/>
                <w:szCs w:val="16"/>
              </w:rPr>
            </w:pPr>
            <w:r w:rsidRPr="001B1679">
              <w:rPr>
                <w:sz w:val="16"/>
                <w:szCs w:val="16"/>
              </w:rPr>
              <w:t>Revised WID on generic group management, exposure and communication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8BDD2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AFBBD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C61A6C" w14:textId="77777777" w:rsidR="009B546A" w:rsidRPr="001B1679" w:rsidRDefault="009B546A" w:rsidP="00C11620">
            <w:pPr>
              <w:pStyle w:val="TAL"/>
              <w:keepNext w:val="0"/>
              <w:rPr>
                <w:sz w:val="16"/>
                <w:szCs w:val="16"/>
              </w:rPr>
            </w:pPr>
            <w:r w:rsidRPr="001B1679">
              <w:rPr>
                <w:sz w:val="16"/>
                <w:szCs w:val="16"/>
              </w:rPr>
              <w:t>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F0699E" w14:textId="77777777" w:rsidR="009B546A" w:rsidRPr="001B1679" w:rsidRDefault="009B546A" w:rsidP="00C11620">
            <w:pPr>
              <w:pStyle w:val="TAL"/>
              <w:keepNext w:val="0"/>
              <w:rPr>
                <w:sz w:val="16"/>
                <w:szCs w:val="16"/>
              </w:rPr>
            </w:pPr>
            <w:r w:rsidRPr="001B1679">
              <w:rPr>
                <w:sz w:val="16"/>
                <w:szCs w:val="16"/>
              </w:rPr>
              <w:t>Revision of SP-221339.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1097B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8D544" w14:textId="77777777" w:rsidR="009B546A" w:rsidRPr="001B1679" w:rsidRDefault="009B546A" w:rsidP="00C11620">
            <w:pPr>
              <w:pStyle w:val="TAL"/>
              <w:keepNext w:val="0"/>
              <w:rPr>
                <w:sz w:val="16"/>
                <w:szCs w:val="16"/>
              </w:rPr>
            </w:pPr>
          </w:p>
        </w:tc>
      </w:tr>
      <w:tr w:rsidR="009B546A" w14:paraId="2470D1F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A9693B"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36F466" w14:textId="3251E5E2" w:rsidR="009B546A" w:rsidRPr="001B1679" w:rsidRDefault="00F83058" w:rsidP="00C11620">
            <w:pPr>
              <w:pStyle w:val="TAL"/>
              <w:keepNext w:val="0"/>
              <w:rPr>
                <w:sz w:val="16"/>
                <w:szCs w:val="16"/>
              </w:rPr>
            </w:pPr>
            <w:r>
              <w:rPr>
                <w:sz w:val="16"/>
                <w:szCs w:val="16"/>
              </w:rPr>
              <w:t>SP-23</w:t>
            </w:r>
            <w:r w:rsidR="009B546A" w:rsidRPr="001B1679">
              <w:rPr>
                <w:sz w:val="16"/>
                <w:szCs w:val="16"/>
              </w:rPr>
              <w:t>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4A992F"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E39FC1" w14:textId="77777777" w:rsidR="009B546A" w:rsidRPr="001B1679" w:rsidRDefault="009B546A" w:rsidP="00C11620">
            <w:pPr>
              <w:pStyle w:val="TAL"/>
              <w:keepNext w:val="0"/>
              <w:rPr>
                <w:sz w:val="16"/>
                <w:szCs w:val="16"/>
              </w:rPr>
            </w:pPr>
            <w:r w:rsidRPr="001B1679">
              <w:rPr>
                <w:sz w:val="16"/>
                <w:szCs w:val="16"/>
              </w:rPr>
              <w:t>Revised WID: Dynamically Changing AM Policies in the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74765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EDEA6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45A391" w14:textId="77777777" w:rsidR="009B546A" w:rsidRPr="001B1679" w:rsidRDefault="009B546A" w:rsidP="00C11620">
            <w:pPr>
              <w:pStyle w:val="TAL"/>
              <w:keepNext w:val="0"/>
              <w:rPr>
                <w:sz w:val="16"/>
                <w:szCs w:val="16"/>
              </w:rPr>
            </w:pPr>
            <w:r w:rsidRPr="001B1679">
              <w:rPr>
                <w:sz w:val="16"/>
                <w:szCs w:val="16"/>
              </w:rPr>
              <w:t>TEI18_DCAMP_Ph2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A0D627" w14:textId="77777777" w:rsidR="009B546A" w:rsidRPr="001B1679" w:rsidRDefault="009B546A" w:rsidP="00C11620">
            <w:pPr>
              <w:pStyle w:val="TAL"/>
              <w:keepNext w:val="0"/>
              <w:rPr>
                <w:sz w:val="16"/>
                <w:szCs w:val="16"/>
              </w:rPr>
            </w:pPr>
            <w:r w:rsidRPr="001B1679">
              <w:rPr>
                <w:sz w:val="16"/>
                <w:szCs w:val="16"/>
              </w:rPr>
              <w:t>Revision of SP-220799.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44864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DF87FE" w14:textId="77777777" w:rsidR="009B546A" w:rsidRPr="001B1679" w:rsidRDefault="009B546A" w:rsidP="00C11620">
            <w:pPr>
              <w:pStyle w:val="TAL"/>
              <w:keepNext w:val="0"/>
              <w:rPr>
                <w:sz w:val="16"/>
                <w:szCs w:val="16"/>
              </w:rPr>
            </w:pPr>
          </w:p>
        </w:tc>
      </w:tr>
      <w:tr w:rsidR="009B546A" w14:paraId="7438ADF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3407DD"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E6AEC" w14:textId="3D3B5C87" w:rsidR="009B546A" w:rsidRPr="001B1679" w:rsidRDefault="00F83058" w:rsidP="00C11620">
            <w:pPr>
              <w:pStyle w:val="TAL"/>
              <w:keepNext w:val="0"/>
              <w:rPr>
                <w:sz w:val="16"/>
                <w:szCs w:val="16"/>
              </w:rPr>
            </w:pPr>
            <w:r>
              <w:rPr>
                <w:sz w:val="16"/>
                <w:szCs w:val="16"/>
              </w:rPr>
              <w:t>SP-23</w:t>
            </w:r>
            <w:r w:rsidR="009B546A" w:rsidRPr="001B1679">
              <w:rPr>
                <w:sz w:val="16"/>
                <w:szCs w:val="16"/>
              </w:rPr>
              <w:t>0103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F8BE12"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A08651" w14:textId="77777777" w:rsidR="009B546A" w:rsidRPr="001B1679" w:rsidRDefault="009B546A" w:rsidP="00C11620">
            <w:pPr>
              <w:pStyle w:val="TAL"/>
              <w:keepNext w:val="0"/>
              <w:rPr>
                <w:sz w:val="16"/>
                <w:szCs w:val="16"/>
              </w:rPr>
            </w:pPr>
            <w:r w:rsidRPr="001B1679">
              <w:rPr>
                <w:sz w:val="16"/>
                <w:szCs w:val="16"/>
              </w:rPr>
              <w:t>Revised WID: UPF enhancement for Exposure and SBA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4D99B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0F7FA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A06ED9"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C9648E" w14:textId="77777777" w:rsidR="009B546A" w:rsidRPr="001B1679" w:rsidRDefault="009B546A" w:rsidP="00C11620">
            <w:pPr>
              <w:pStyle w:val="TAL"/>
              <w:keepNext w:val="0"/>
              <w:rPr>
                <w:sz w:val="16"/>
                <w:szCs w:val="16"/>
              </w:rPr>
            </w:pPr>
            <w:r w:rsidRPr="001B1679">
              <w:rPr>
                <w:sz w:val="16"/>
                <w:szCs w:val="16"/>
              </w:rPr>
              <w:t>Revision of SP-220809.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2380B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0EB4BD" w14:textId="77777777" w:rsidR="009B546A" w:rsidRPr="001B1679" w:rsidRDefault="009B546A" w:rsidP="00C11620">
            <w:pPr>
              <w:pStyle w:val="TAL"/>
              <w:keepNext w:val="0"/>
              <w:rPr>
                <w:sz w:val="16"/>
                <w:szCs w:val="16"/>
              </w:rPr>
            </w:pPr>
          </w:p>
        </w:tc>
      </w:tr>
      <w:tr w:rsidR="009B546A" w14:paraId="339011E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75FD59"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85107A" w14:textId="663437FE" w:rsidR="009B546A" w:rsidRPr="001B1679" w:rsidRDefault="00F83058" w:rsidP="00C11620">
            <w:pPr>
              <w:pStyle w:val="TAL"/>
              <w:keepNext w:val="0"/>
              <w:rPr>
                <w:sz w:val="16"/>
                <w:szCs w:val="16"/>
              </w:rPr>
            </w:pPr>
            <w:r>
              <w:rPr>
                <w:sz w:val="16"/>
                <w:szCs w:val="16"/>
              </w:rPr>
              <w:t>SP-23</w:t>
            </w:r>
            <w:r w:rsidR="009B546A" w:rsidRPr="001B1679">
              <w:rPr>
                <w:sz w:val="16"/>
                <w:szCs w:val="16"/>
              </w:rPr>
              <w:t>0104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D60DA8"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D6D141" w14:textId="77777777" w:rsidR="009B546A" w:rsidRPr="001B1679" w:rsidRDefault="009B546A" w:rsidP="00C11620">
            <w:pPr>
              <w:pStyle w:val="TAL"/>
              <w:keepNext w:val="0"/>
              <w:rPr>
                <w:sz w:val="16"/>
                <w:szCs w:val="16"/>
              </w:rPr>
            </w:pPr>
            <w:r w:rsidRPr="001B1679">
              <w:rPr>
                <w:sz w:val="16"/>
                <w:szCs w:val="16"/>
              </w:rPr>
              <w:t>Revised WID: Enhancement of Network Slicing Phase 3 (eNS_Ph3).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2681C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4CAC7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814BE4" w14:textId="77777777" w:rsidR="009B546A" w:rsidRPr="001B1679" w:rsidRDefault="009B546A" w:rsidP="00C11620">
            <w:pPr>
              <w:pStyle w:val="TAL"/>
              <w:keepNext w:val="0"/>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492A90" w14:textId="77777777" w:rsidR="009B546A" w:rsidRPr="001B1679" w:rsidRDefault="009B546A" w:rsidP="00C11620">
            <w:pPr>
              <w:pStyle w:val="TAL"/>
              <w:keepNext w:val="0"/>
              <w:rPr>
                <w:sz w:val="16"/>
                <w:szCs w:val="16"/>
              </w:rPr>
            </w:pPr>
            <w:r w:rsidRPr="001B1679">
              <w:rPr>
                <w:sz w:val="16"/>
                <w:szCs w:val="16"/>
              </w:rPr>
              <w:t>Revision of SP-221135.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F2D41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C05BD8" w14:textId="77777777" w:rsidR="009B546A" w:rsidRPr="001B1679" w:rsidRDefault="009B546A" w:rsidP="00C11620">
            <w:pPr>
              <w:pStyle w:val="TAL"/>
              <w:keepNext w:val="0"/>
              <w:rPr>
                <w:sz w:val="16"/>
                <w:szCs w:val="16"/>
              </w:rPr>
            </w:pPr>
          </w:p>
        </w:tc>
      </w:tr>
      <w:tr w:rsidR="009B546A" w14:paraId="5FAFD7D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0AEF95"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5F0DB" w14:textId="622DE0F4" w:rsidR="009B546A" w:rsidRPr="001B1679" w:rsidRDefault="00F83058" w:rsidP="00C11620">
            <w:pPr>
              <w:pStyle w:val="TAL"/>
              <w:keepNext w:val="0"/>
              <w:rPr>
                <w:sz w:val="16"/>
                <w:szCs w:val="16"/>
              </w:rPr>
            </w:pPr>
            <w:r>
              <w:rPr>
                <w:sz w:val="16"/>
                <w:szCs w:val="16"/>
              </w:rPr>
              <w:t>SP-23</w:t>
            </w:r>
            <w:r w:rsidR="009B546A" w:rsidRPr="001B1679">
              <w:rPr>
                <w:sz w:val="16"/>
                <w:szCs w:val="16"/>
              </w:rPr>
              <w:t>0105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45F792"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37792D" w14:textId="77777777" w:rsidR="009B546A" w:rsidRPr="001B1679" w:rsidRDefault="009B546A" w:rsidP="00C11620">
            <w:pPr>
              <w:pStyle w:val="TAL"/>
              <w:keepNext w:val="0"/>
              <w:rPr>
                <w:sz w:val="16"/>
                <w:szCs w:val="16"/>
              </w:rPr>
            </w:pPr>
            <w:r w:rsidRPr="001B1679">
              <w:rPr>
                <w:sz w:val="16"/>
                <w:szCs w:val="16"/>
              </w:rPr>
              <w:t>Updated WID on Architecture Enhancements for Vehicle Mounted Relays (VMR).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3084B8"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606AB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EB19FD" w14:textId="77777777" w:rsidR="009B546A" w:rsidRPr="001B1679" w:rsidRDefault="009B546A" w:rsidP="00C11620">
            <w:pPr>
              <w:pStyle w:val="TAL"/>
              <w:keepNext w:val="0"/>
              <w:rPr>
                <w:sz w:val="16"/>
                <w:szCs w:val="16"/>
              </w:rPr>
            </w:pPr>
            <w:r w:rsidRPr="001B1679">
              <w:rPr>
                <w:sz w:val="16"/>
                <w:szCs w:val="16"/>
              </w:rPr>
              <w:t>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50F67F" w14:textId="77777777" w:rsidR="009B546A" w:rsidRPr="001B1679" w:rsidRDefault="009B546A" w:rsidP="00C11620">
            <w:pPr>
              <w:pStyle w:val="TAL"/>
              <w:keepNext w:val="0"/>
              <w:rPr>
                <w:sz w:val="16"/>
                <w:szCs w:val="16"/>
              </w:rPr>
            </w:pPr>
            <w:r w:rsidRPr="001B1679">
              <w:rPr>
                <w:sz w:val="16"/>
                <w:szCs w:val="16"/>
              </w:rPr>
              <w:t>Revision of SP-221328.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0D3C1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C6B238" w14:textId="77777777" w:rsidR="009B546A" w:rsidRPr="001B1679" w:rsidRDefault="009B546A" w:rsidP="00C11620">
            <w:pPr>
              <w:pStyle w:val="TAL"/>
              <w:keepNext w:val="0"/>
              <w:rPr>
                <w:sz w:val="16"/>
                <w:szCs w:val="16"/>
              </w:rPr>
            </w:pPr>
          </w:p>
        </w:tc>
      </w:tr>
      <w:tr w:rsidR="009B546A" w14:paraId="15842E0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F88E97"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834107" w14:textId="6741D632" w:rsidR="009B546A" w:rsidRPr="001B1679" w:rsidRDefault="00F83058" w:rsidP="00C11620">
            <w:pPr>
              <w:pStyle w:val="TAL"/>
              <w:keepNext w:val="0"/>
              <w:rPr>
                <w:sz w:val="16"/>
                <w:szCs w:val="16"/>
              </w:rPr>
            </w:pPr>
            <w:r>
              <w:rPr>
                <w:sz w:val="16"/>
                <w:szCs w:val="16"/>
              </w:rPr>
              <w:t>SP-23</w:t>
            </w:r>
            <w:r w:rsidR="009B546A" w:rsidRPr="001B1679">
              <w:rPr>
                <w:sz w:val="16"/>
                <w:szCs w:val="16"/>
              </w:rPr>
              <w:t>0106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625AEB"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6DE1C" w14:textId="77777777" w:rsidR="009B546A" w:rsidRPr="001B1679" w:rsidRDefault="009B546A" w:rsidP="00C11620">
            <w:pPr>
              <w:pStyle w:val="TAL"/>
              <w:keepNext w:val="0"/>
              <w:rPr>
                <w:sz w:val="16"/>
                <w:szCs w:val="16"/>
              </w:rPr>
            </w:pPr>
            <w:r w:rsidRPr="001B1679">
              <w:rPr>
                <w:sz w:val="16"/>
                <w:szCs w:val="16"/>
              </w:rPr>
              <w:t>Revised WID on Architecture Enhancement to support Ranging based services and sidelink positioning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C3B1D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B2F0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97B472" w14:textId="77777777" w:rsidR="009B546A" w:rsidRPr="001B1679" w:rsidRDefault="009B546A" w:rsidP="00C11620">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F26D40" w14:textId="77777777" w:rsidR="009B546A" w:rsidRPr="001B1679" w:rsidRDefault="009B546A" w:rsidP="00C11620">
            <w:pPr>
              <w:pStyle w:val="TAL"/>
              <w:keepNext w:val="0"/>
              <w:rPr>
                <w:sz w:val="16"/>
                <w:szCs w:val="16"/>
              </w:rPr>
            </w:pPr>
            <w:r w:rsidRPr="001B1679">
              <w:rPr>
                <w:sz w:val="16"/>
                <w:szCs w:val="16"/>
              </w:rPr>
              <w:t>Revision of SP-221325.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56299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852FB6" w14:textId="77777777" w:rsidR="009B546A" w:rsidRPr="001B1679" w:rsidRDefault="009B546A" w:rsidP="00C11620">
            <w:pPr>
              <w:pStyle w:val="TAL"/>
              <w:keepNext w:val="0"/>
              <w:rPr>
                <w:sz w:val="16"/>
                <w:szCs w:val="16"/>
              </w:rPr>
            </w:pPr>
          </w:p>
        </w:tc>
      </w:tr>
      <w:tr w:rsidR="009B546A" w14:paraId="436998D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E5FB37"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E32374" w14:textId="534EBB10" w:rsidR="009B546A" w:rsidRPr="001B1679" w:rsidRDefault="00F83058" w:rsidP="00C11620">
            <w:pPr>
              <w:pStyle w:val="TAL"/>
              <w:keepNext w:val="0"/>
              <w:rPr>
                <w:sz w:val="16"/>
                <w:szCs w:val="16"/>
              </w:rPr>
            </w:pPr>
            <w:r>
              <w:rPr>
                <w:sz w:val="16"/>
                <w:szCs w:val="16"/>
              </w:rPr>
              <w:t>SP-23</w:t>
            </w:r>
            <w:r w:rsidR="009B546A" w:rsidRPr="001B1679">
              <w:rPr>
                <w:sz w:val="16"/>
                <w:szCs w:val="16"/>
              </w:rPr>
              <w:t>0107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D3F501"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6AF55C" w14:textId="77777777" w:rsidR="009B546A" w:rsidRPr="001B1679" w:rsidRDefault="009B546A" w:rsidP="00C11620">
            <w:pPr>
              <w:pStyle w:val="TAL"/>
              <w:keepNext w:val="0"/>
              <w:rPr>
                <w:sz w:val="16"/>
                <w:szCs w:val="16"/>
              </w:rPr>
            </w:pPr>
            <w:r w:rsidRPr="001B1679">
              <w:rPr>
                <w:sz w:val="16"/>
                <w:szCs w:val="16"/>
              </w:rPr>
              <w:t>Revised WID: Timing Resiliency and URLLC enhancements (TRS_URLLC).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53CE0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1287F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F76194" w14:textId="77777777" w:rsidR="009B546A" w:rsidRPr="001B1679" w:rsidRDefault="009B546A" w:rsidP="00C11620">
            <w:pPr>
              <w:pStyle w:val="TAL"/>
              <w:keepNext w:val="0"/>
              <w:rPr>
                <w:sz w:val="16"/>
                <w:szCs w:val="16"/>
              </w:rPr>
            </w:pPr>
            <w:r w:rsidRPr="001B1679">
              <w:rPr>
                <w:sz w:val="16"/>
                <w:szCs w:val="16"/>
              </w:rPr>
              <w:t>TRS_URLLC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6749DA" w14:textId="77777777" w:rsidR="009B546A" w:rsidRPr="001B1679" w:rsidRDefault="009B546A" w:rsidP="00C11620">
            <w:pPr>
              <w:pStyle w:val="TAL"/>
              <w:keepNext w:val="0"/>
              <w:rPr>
                <w:sz w:val="16"/>
                <w:szCs w:val="16"/>
              </w:rPr>
            </w:pPr>
            <w:r w:rsidRPr="001B1679">
              <w:rPr>
                <w:sz w:val="16"/>
                <w:szCs w:val="16"/>
              </w:rPr>
              <w:t>Revision of SP-221341.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88F6E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75CDEB" w14:textId="77777777" w:rsidR="009B546A" w:rsidRPr="001B1679" w:rsidRDefault="009B546A" w:rsidP="00C11620">
            <w:pPr>
              <w:pStyle w:val="TAL"/>
              <w:keepNext w:val="0"/>
              <w:rPr>
                <w:sz w:val="16"/>
                <w:szCs w:val="16"/>
              </w:rPr>
            </w:pPr>
          </w:p>
        </w:tc>
      </w:tr>
      <w:tr w:rsidR="009B546A" w14:paraId="2312D20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189238"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AE57B1" w14:textId="40EF4E15" w:rsidR="009B546A" w:rsidRPr="001B1679" w:rsidRDefault="00F83058" w:rsidP="00C11620">
            <w:pPr>
              <w:pStyle w:val="TAL"/>
              <w:keepNext w:val="0"/>
              <w:rPr>
                <w:sz w:val="16"/>
                <w:szCs w:val="16"/>
              </w:rPr>
            </w:pPr>
            <w:r>
              <w:rPr>
                <w:sz w:val="16"/>
                <w:szCs w:val="16"/>
              </w:rPr>
              <w:t>SP-23</w:t>
            </w:r>
            <w:r w:rsidR="009B546A" w:rsidRPr="001B1679">
              <w:rPr>
                <w:sz w:val="16"/>
                <w:szCs w:val="16"/>
              </w:rPr>
              <w:t>0108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6709F9"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68C25" w14:textId="77777777" w:rsidR="009B546A" w:rsidRPr="001B1679" w:rsidRDefault="009B546A" w:rsidP="00C11620">
            <w:pPr>
              <w:pStyle w:val="TAL"/>
              <w:keepNext w:val="0"/>
              <w:rPr>
                <w:sz w:val="16"/>
                <w:szCs w:val="16"/>
              </w:rPr>
            </w:pPr>
            <w:r w:rsidRPr="001B1679">
              <w:rPr>
                <w:sz w:val="16"/>
                <w:szCs w:val="16"/>
              </w:rPr>
              <w:t>Revised WID: MPS when access to EPC/5GC is WLAN.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6B367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164B7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596626" w14:textId="77777777" w:rsidR="009B546A" w:rsidRPr="001B1679" w:rsidRDefault="009B546A" w:rsidP="00C11620">
            <w:pPr>
              <w:pStyle w:val="TAL"/>
              <w:keepNext w:val="0"/>
              <w:rPr>
                <w:sz w:val="16"/>
                <w:szCs w:val="16"/>
              </w:rPr>
            </w:pPr>
            <w:r w:rsidRPr="001B1679">
              <w:rPr>
                <w:sz w:val="16"/>
                <w:szCs w:val="16"/>
              </w:rPr>
              <w:t>MPS_WLAN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B0A4D0" w14:textId="77777777" w:rsidR="009B546A" w:rsidRPr="001B1679" w:rsidRDefault="009B546A" w:rsidP="00C11620">
            <w:pPr>
              <w:pStyle w:val="TAL"/>
              <w:keepNext w:val="0"/>
              <w:rPr>
                <w:sz w:val="16"/>
                <w:szCs w:val="16"/>
              </w:rPr>
            </w:pPr>
            <w:r w:rsidRPr="001B1679">
              <w:rPr>
                <w:sz w:val="16"/>
                <w:szCs w:val="16"/>
              </w:rPr>
              <w:t>Revision of SP-211595.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AF6D5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02A221" w14:textId="77777777" w:rsidR="009B546A" w:rsidRPr="001B1679" w:rsidRDefault="009B546A" w:rsidP="00C11620">
            <w:pPr>
              <w:pStyle w:val="TAL"/>
              <w:keepNext w:val="0"/>
              <w:rPr>
                <w:sz w:val="16"/>
                <w:szCs w:val="16"/>
              </w:rPr>
            </w:pPr>
          </w:p>
        </w:tc>
      </w:tr>
      <w:tr w:rsidR="009B546A" w14:paraId="3C61690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107B76"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5D2FB1" w14:textId="28F53D45" w:rsidR="009B546A" w:rsidRPr="001B1679" w:rsidRDefault="00F83058" w:rsidP="00C11620">
            <w:pPr>
              <w:pStyle w:val="TAL"/>
              <w:keepNext w:val="0"/>
              <w:rPr>
                <w:sz w:val="16"/>
                <w:szCs w:val="16"/>
              </w:rPr>
            </w:pPr>
            <w:r>
              <w:rPr>
                <w:sz w:val="16"/>
                <w:szCs w:val="16"/>
              </w:rPr>
              <w:t>SP-23</w:t>
            </w:r>
            <w:r w:rsidR="009B546A" w:rsidRPr="001B1679">
              <w:rPr>
                <w:sz w:val="16"/>
                <w:szCs w:val="16"/>
              </w:rPr>
              <w:t>0109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FB5A44"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C2A8B0" w14:textId="77777777" w:rsidR="009B546A" w:rsidRPr="001B1679" w:rsidRDefault="009B546A" w:rsidP="00C11620">
            <w:pPr>
              <w:pStyle w:val="TAL"/>
              <w:keepNext w:val="0"/>
              <w:rPr>
                <w:sz w:val="16"/>
                <w:szCs w:val="16"/>
              </w:rPr>
            </w:pPr>
            <w:r w:rsidRPr="001B1679">
              <w:rPr>
                <w:sz w:val="16"/>
                <w:szCs w:val="16"/>
              </w:rPr>
              <w:t>Revised WID: 5GC/EPC enhancement for satellite access Phase 2 (5GSAT_Ph2).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CE347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BE97F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D97C95"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8D3864" w14:textId="77777777" w:rsidR="009B546A" w:rsidRPr="001B1679" w:rsidRDefault="009B546A" w:rsidP="00C11620">
            <w:pPr>
              <w:pStyle w:val="TAL"/>
              <w:keepNext w:val="0"/>
              <w:rPr>
                <w:sz w:val="16"/>
                <w:szCs w:val="16"/>
              </w:rPr>
            </w:pPr>
            <w:r w:rsidRPr="001B1679">
              <w:rPr>
                <w:sz w:val="16"/>
                <w:szCs w:val="16"/>
              </w:rPr>
              <w:t>Revision of SP-221344.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B9537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C478F6" w14:textId="77777777" w:rsidR="009B546A" w:rsidRPr="001B1679" w:rsidRDefault="009B546A" w:rsidP="00C11620">
            <w:pPr>
              <w:pStyle w:val="TAL"/>
              <w:keepNext w:val="0"/>
              <w:rPr>
                <w:sz w:val="16"/>
                <w:szCs w:val="16"/>
              </w:rPr>
            </w:pPr>
          </w:p>
        </w:tc>
      </w:tr>
      <w:tr w:rsidR="009B546A" w14:paraId="48C0382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082950"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2592C4" w14:textId="1A274F6D" w:rsidR="009B546A" w:rsidRPr="001B1679" w:rsidRDefault="00F83058" w:rsidP="00C11620">
            <w:pPr>
              <w:pStyle w:val="TAL"/>
              <w:keepNext w:val="0"/>
              <w:rPr>
                <w:sz w:val="16"/>
                <w:szCs w:val="16"/>
              </w:rPr>
            </w:pPr>
            <w:r>
              <w:rPr>
                <w:sz w:val="16"/>
                <w:szCs w:val="16"/>
              </w:rPr>
              <w:t>SP-23</w:t>
            </w:r>
            <w:r w:rsidR="009B546A" w:rsidRPr="001B1679">
              <w:rPr>
                <w:sz w:val="16"/>
                <w:szCs w:val="16"/>
              </w:rPr>
              <w:t>0110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7C4597"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8697E8" w14:textId="77777777" w:rsidR="009B546A" w:rsidRPr="001B1679" w:rsidRDefault="009B546A" w:rsidP="00C11620">
            <w:pPr>
              <w:pStyle w:val="TAL"/>
              <w:keepNext w:val="0"/>
              <w:rPr>
                <w:sz w:val="16"/>
                <w:szCs w:val="16"/>
              </w:rPr>
            </w:pPr>
            <w:r w:rsidRPr="001B1679">
              <w:rPr>
                <w:sz w:val="16"/>
                <w:szCs w:val="16"/>
              </w:rPr>
              <w:t>WID update for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7E884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3E11E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40F6FF" w14:textId="77777777" w:rsidR="009B546A" w:rsidRPr="001B1679" w:rsidRDefault="009B546A" w:rsidP="00C11620">
            <w:pPr>
              <w:pStyle w:val="TAL"/>
              <w:keepNext w:val="0"/>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50840D" w14:textId="77777777" w:rsidR="009B546A" w:rsidRPr="001B1679" w:rsidRDefault="009B546A" w:rsidP="00C11620">
            <w:pPr>
              <w:pStyle w:val="TAL"/>
              <w:keepNext w:val="0"/>
              <w:rPr>
                <w:sz w:val="16"/>
                <w:szCs w:val="16"/>
              </w:rPr>
            </w:pPr>
            <w:r w:rsidRPr="001B1679">
              <w:rPr>
                <w:sz w:val="16"/>
                <w:szCs w:val="16"/>
              </w:rPr>
              <w:t>Revision of SP-221345.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E6EAD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CB5D1F" w14:textId="77777777" w:rsidR="009B546A" w:rsidRPr="001B1679" w:rsidRDefault="009B546A" w:rsidP="00C11620">
            <w:pPr>
              <w:pStyle w:val="TAL"/>
              <w:keepNext w:val="0"/>
              <w:rPr>
                <w:sz w:val="16"/>
                <w:szCs w:val="16"/>
              </w:rPr>
            </w:pPr>
          </w:p>
        </w:tc>
      </w:tr>
      <w:tr w:rsidR="009B546A" w14:paraId="372DBB5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369AAB"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D84093" w14:textId="44BFE3F4" w:rsidR="009B546A" w:rsidRPr="001B1679" w:rsidRDefault="00F83058" w:rsidP="00C11620">
            <w:pPr>
              <w:pStyle w:val="TAL"/>
              <w:keepNext w:val="0"/>
              <w:rPr>
                <w:sz w:val="16"/>
                <w:szCs w:val="16"/>
              </w:rPr>
            </w:pPr>
            <w:r>
              <w:rPr>
                <w:sz w:val="16"/>
                <w:szCs w:val="16"/>
              </w:rPr>
              <w:t>SP-23</w:t>
            </w:r>
            <w:r w:rsidR="009B546A" w:rsidRPr="001B1679">
              <w:rPr>
                <w:sz w:val="16"/>
                <w:szCs w:val="16"/>
              </w:rPr>
              <w:t>0111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3238EB"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BE7067" w14:textId="77777777" w:rsidR="009B546A" w:rsidRPr="001B1679" w:rsidRDefault="009B546A" w:rsidP="00C11620">
            <w:pPr>
              <w:pStyle w:val="TAL"/>
              <w:keepNext w:val="0"/>
              <w:rPr>
                <w:sz w:val="16"/>
                <w:szCs w:val="16"/>
              </w:rPr>
            </w:pPr>
            <w:r w:rsidRPr="001B1679">
              <w:rPr>
                <w:sz w:val="16"/>
                <w:szCs w:val="16"/>
              </w:rPr>
              <w:t>WID update for 5GSATB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EB01E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B3BBC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378D1E" w14:textId="77777777" w:rsidR="009B546A" w:rsidRPr="001B1679" w:rsidRDefault="009B546A" w:rsidP="00C11620">
            <w:pPr>
              <w:pStyle w:val="TAL"/>
              <w:keepNext w:val="0"/>
              <w:rPr>
                <w:sz w:val="16"/>
                <w:szCs w:val="16"/>
              </w:rPr>
            </w:pPr>
            <w:r w:rsidRPr="001B1679">
              <w:rPr>
                <w:sz w:val="16"/>
                <w:szCs w:val="16"/>
              </w:rPr>
              <w:t>5GSATB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2DB135" w14:textId="77777777" w:rsidR="009B546A" w:rsidRPr="001B1679" w:rsidRDefault="009B546A" w:rsidP="00C11620">
            <w:pPr>
              <w:pStyle w:val="TAL"/>
              <w:keepNext w:val="0"/>
              <w:rPr>
                <w:sz w:val="16"/>
                <w:szCs w:val="16"/>
              </w:rPr>
            </w:pPr>
            <w:r w:rsidRPr="001B1679">
              <w:rPr>
                <w:sz w:val="16"/>
                <w:szCs w:val="16"/>
              </w:rPr>
              <w:t>Revision of SP-220808.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F41B1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C01D37" w14:textId="77777777" w:rsidR="009B546A" w:rsidRPr="001B1679" w:rsidRDefault="009B546A" w:rsidP="00C11620">
            <w:pPr>
              <w:pStyle w:val="TAL"/>
              <w:keepNext w:val="0"/>
              <w:rPr>
                <w:sz w:val="16"/>
                <w:szCs w:val="16"/>
              </w:rPr>
            </w:pPr>
          </w:p>
        </w:tc>
      </w:tr>
      <w:tr w:rsidR="009B546A" w14:paraId="5B00906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8FC40" w14:textId="77777777" w:rsidR="009B546A" w:rsidRPr="001B1679" w:rsidRDefault="009B546A" w:rsidP="00C11620">
            <w:pPr>
              <w:pStyle w:val="TAL"/>
              <w:keepNext w:val="0"/>
              <w:rPr>
                <w:sz w:val="16"/>
                <w:szCs w:val="16"/>
              </w:rPr>
            </w:pPr>
            <w:r w:rsidRPr="001B1679">
              <w:rPr>
                <w:sz w:val="16"/>
                <w:szCs w:val="16"/>
              </w:rPr>
              <w:lastRenderedPageBreak/>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228EB" w14:textId="51519CE9" w:rsidR="009B546A" w:rsidRPr="001B1679" w:rsidRDefault="00F83058" w:rsidP="00C11620">
            <w:pPr>
              <w:pStyle w:val="TAL"/>
              <w:keepNext w:val="0"/>
              <w:rPr>
                <w:sz w:val="16"/>
                <w:szCs w:val="16"/>
              </w:rPr>
            </w:pPr>
            <w:r>
              <w:rPr>
                <w:sz w:val="16"/>
                <w:szCs w:val="16"/>
              </w:rPr>
              <w:t>SP-23</w:t>
            </w:r>
            <w:r w:rsidR="009B546A" w:rsidRPr="001B1679">
              <w:rPr>
                <w:sz w:val="16"/>
                <w:szCs w:val="16"/>
              </w:rPr>
              <w:t>0112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98C15E"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3F390B" w14:textId="77777777" w:rsidR="009B546A" w:rsidRPr="001B1679" w:rsidRDefault="009B546A" w:rsidP="00C11620">
            <w:pPr>
              <w:pStyle w:val="TAL"/>
              <w:keepNext w:val="0"/>
              <w:rPr>
                <w:sz w:val="16"/>
                <w:szCs w:val="16"/>
              </w:rPr>
            </w:pPr>
            <w:r w:rsidRPr="001B1679">
              <w:rPr>
                <w:sz w:val="16"/>
                <w:szCs w:val="16"/>
              </w:rPr>
              <w:t>Revised WID: Edge Computing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7C4B9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6DA01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A3C5A9" w14:textId="77777777" w:rsidR="009B546A" w:rsidRPr="001B1679" w:rsidRDefault="009B546A" w:rsidP="00C11620">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E2B17E" w14:textId="77777777" w:rsidR="009B546A" w:rsidRPr="001B1679" w:rsidRDefault="009B546A" w:rsidP="00C11620">
            <w:pPr>
              <w:pStyle w:val="TAL"/>
              <w:keepNext w:val="0"/>
              <w:rPr>
                <w:sz w:val="16"/>
                <w:szCs w:val="16"/>
              </w:rPr>
            </w:pPr>
            <w:r w:rsidRPr="001B1679">
              <w:rPr>
                <w:sz w:val="16"/>
                <w:szCs w:val="16"/>
              </w:rPr>
              <w:t>Revision of SP-221337.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C02B7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4FE491" w14:textId="77777777" w:rsidR="009B546A" w:rsidRPr="001B1679" w:rsidRDefault="009B546A" w:rsidP="00C11620">
            <w:pPr>
              <w:pStyle w:val="TAL"/>
              <w:keepNext w:val="0"/>
              <w:rPr>
                <w:sz w:val="16"/>
                <w:szCs w:val="16"/>
              </w:rPr>
            </w:pPr>
          </w:p>
        </w:tc>
      </w:tr>
      <w:tr w:rsidR="009B546A" w14:paraId="1FBECF2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AF9CE6"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22FE38" w14:textId="10F64988" w:rsidR="009B546A" w:rsidRPr="001B1679" w:rsidRDefault="00F83058" w:rsidP="00C11620">
            <w:pPr>
              <w:pStyle w:val="TAL"/>
              <w:keepNext w:val="0"/>
              <w:rPr>
                <w:sz w:val="16"/>
                <w:szCs w:val="16"/>
              </w:rPr>
            </w:pPr>
            <w:r>
              <w:rPr>
                <w:sz w:val="16"/>
                <w:szCs w:val="16"/>
              </w:rPr>
              <w:t>SP-23</w:t>
            </w:r>
            <w:r w:rsidR="009B546A" w:rsidRPr="001B1679">
              <w:rPr>
                <w:sz w:val="16"/>
                <w:szCs w:val="16"/>
              </w:rPr>
              <w:t>0113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7F7BF2"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C29EFA" w14:textId="77777777" w:rsidR="009B546A" w:rsidRPr="001B1679" w:rsidRDefault="009B546A" w:rsidP="00C11620">
            <w:pPr>
              <w:pStyle w:val="TAL"/>
              <w:keepNext w:val="0"/>
              <w:rPr>
                <w:sz w:val="16"/>
                <w:szCs w:val="16"/>
              </w:rPr>
            </w:pPr>
            <w:r w:rsidRPr="001B1679">
              <w:rPr>
                <w:sz w:val="16"/>
                <w:szCs w:val="16"/>
              </w:rPr>
              <w:t>Revised WID: Enhancement of NSAC for maximum number of UEs with at least one PDU session/PDN connection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5988C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E2123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E197A1" w14:textId="77777777" w:rsidR="009B546A" w:rsidRPr="001B1679" w:rsidRDefault="009B546A" w:rsidP="00C11620">
            <w:pPr>
              <w:pStyle w:val="TAL"/>
              <w:keepNext w:val="0"/>
              <w:rPr>
                <w:sz w:val="16"/>
                <w:szCs w:val="16"/>
              </w:rPr>
            </w:pPr>
            <w:r w:rsidRPr="001B1679">
              <w:rPr>
                <w:sz w:val="16"/>
                <w:szCs w:val="16"/>
              </w:rPr>
              <w:t>eNSAC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82D8A0" w14:textId="77777777" w:rsidR="009B546A" w:rsidRPr="001B1679" w:rsidRDefault="009B546A" w:rsidP="00C11620">
            <w:pPr>
              <w:pStyle w:val="TAL"/>
              <w:keepNext w:val="0"/>
              <w:rPr>
                <w:sz w:val="16"/>
                <w:szCs w:val="16"/>
              </w:rPr>
            </w:pPr>
            <w:r w:rsidRPr="001B1679">
              <w:rPr>
                <w:sz w:val="16"/>
                <w:szCs w:val="16"/>
              </w:rPr>
              <w:t>Revision of SP-220988.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BD438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D34305" w14:textId="77777777" w:rsidR="009B546A" w:rsidRPr="001B1679" w:rsidRDefault="009B546A" w:rsidP="00C11620">
            <w:pPr>
              <w:pStyle w:val="TAL"/>
              <w:keepNext w:val="0"/>
              <w:rPr>
                <w:sz w:val="16"/>
                <w:szCs w:val="16"/>
              </w:rPr>
            </w:pPr>
          </w:p>
        </w:tc>
      </w:tr>
      <w:tr w:rsidR="009B546A" w14:paraId="420F71F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1E488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D0A3A8" w14:textId="7B9D42B3" w:rsidR="009B546A" w:rsidRPr="001B1679" w:rsidRDefault="00F83058" w:rsidP="00C11620">
            <w:pPr>
              <w:pStyle w:val="TAL"/>
              <w:keepNext w:val="0"/>
              <w:rPr>
                <w:sz w:val="16"/>
                <w:szCs w:val="16"/>
              </w:rPr>
            </w:pPr>
            <w:r>
              <w:rPr>
                <w:sz w:val="16"/>
                <w:szCs w:val="16"/>
              </w:rPr>
              <w:t>SP-23</w:t>
            </w:r>
            <w:r w:rsidR="009B546A" w:rsidRPr="001B1679">
              <w:rPr>
                <w:sz w:val="16"/>
                <w:szCs w:val="16"/>
              </w:rPr>
              <w:t>0114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23246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3811A7" w14:textId="77777777" w:rsidR="009B546A" w:rsidRPr="001B1679" w:rsidRDefault="009B546A" w:rsidP="00C11620">
            <w:pPr>
              <w:pStyle w:val="TAL"/>
              <w:keepNext w:val="0"/>
              <w:rPr>
                <w:sz w:val="16"/>
                <w:szCs w:val="16"/>
              </w:rPr>
            </w:pPr>
            <w:r w:rsidRPr="001B1679">
              <w:rPr>
                <w:sz w:val="16"/>
                <w:szCs w:val="16"/>
              </w:rPr>
              <w:t>SA WG2 CRs where company inputs are expected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0A382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189C4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317DB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B152A9" w14:textId="77777777" w:rsidR="009B546A" w:rsidRPr="001B1679" w:rsidRDefault="009B546A" w:rsidP="00C11620">
            <w:pPr>
              <w:pStyle w:val="TAL"/>
              <w:keepNext w:val="0"/>
              <w:rPr>
                <w:sz w:val="16"/>
                <w:szCs w:val="16"/>
              </w:rPr>
            </w:pPr>
            <w:r w:rsidRPr="001B1679">
              <w:rPr>
                <w:sz w:val="16"/>
                <w:szCs w:val="16"/>
              </w:rPr>
              <w:t>Proposed revisions of these CRs in SP-230304 and SP-230306. The CRs were revised and this CR pack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BD1489"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C9780D" w14:textId="77777777" w:rsidR="009B546A" w:rsidRPr="001B1679" w:rsidRDefault="009B546A" w:rsidP="00C11620">
            <w:pPr>
              <w:pStyle w:val="TAL"/>
              <w:keepNext w:val="0"/>
              <w:rPr>
                <w:sz w:val="16"/>
                <w:szCs w:val="16"/>
              </w:rPr>
            </w:pPr>
          </w:p>
        </w:tc>
      </w:tr>
      <w:tr w:rsidR="009B546A" w14:paraId="435839D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9442FC"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A9C1C" w14:textId="499ED055" w:rsidR="009B546A" w:rsidRPr="001B1679" w:rsidRDefault="00F83058" w:rsidP="00C11620">
            <w:pPr>
              <w:pStyle w:val="TAL"/>
              <w:keepNext w:val="0"/>
              <w:rPr>
                <w:sz w:val="16"/>
                <w:szCs w:val="16"/>
              </w:rPr>
            </w:pPr>
            <w:r>
              <w:rPr>
                <w:sz w:val="16"/>
                <w:szCs w:val="16"/>
              </w:rPr>
              <w:t>SP-23</w:t>
            </w:r>
            <w:r w:rsidR="009B546A" w:rsidRPr="001B1679">
              <w:rPr>
                <w:sz w:val="16"/>
                <w:szCs w:val="16"/>
              </w:rPr>
              <w:t>0115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A39A7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6A8FB7" w14:textId="77777777" w:rsidR="009B546A" w:rsidRPr="001B1679" w:rsidRDefault="009B546A" w:rsidP="00C11620">
            <w:pPr>
              <w:pStyle w:val="TAL"/>
              <w:keepNext w:val="0"/>
              <w:rPr>
                <w:sz w:val="16"/>
                <w:szCs w:val="16"/>
              </w:rPr>
            </w:pPr>
            <w:r w:rsidRPr="001B1679">
              <w:rPr>
                <w:sz w:val="16"/>
                <w:szCs w:val="16"/>
              </w:rPr>
              <w:t>SA WG2 CRs where company inputs are expected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18454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27BBC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5B46C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B68AA4" w14:textId="77777777" w:rsidR="009B546A" w:rsidRPr="001B1679" w:rsidRDefault="009B546A" w:rsidP="00C11620">
            <w:pPr>
              <w:pStyle w:val="TAL"/>
              <w:keepNext w:val="0"/>
              <w:rPr>
                <w:sz w:val="16"/>
                <w:szCs w:val="16"/>
              </w:rPr>
            </w:pPr>
            <w:r w:rsidRPr="001B1679">
              <w:rPr>
                <w:sz w:val="16"/>
                <w:szCs w:val="16"/>
              </w:rPr>
              <w:t>All CRs except 23.503 CR0781R2  and 23.501 CR4081R1 were revised. 23.503 CR0781R2 and 23.501 CR4081R1 were then approved. This CR Pack was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F1B3AF" w14:textId="77777777" w:rsidR="009B546A" w:rsidRPr="001B1679" w:rsidRDefault="009B546A" w:rsidP="00C1162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870F06" w14:textId="77777777" w:rsidR="009B546A" w:rsidRPr="001B1679" w:rsidRDefault="009B546A" w:rsidP="00C11620">
            <w:pPr>
              <w:pStyle w:val="TAL"/>
              <w:keepNext w:val="0"/>
              <w:rPr>
                <w:sz w:val="16"/>
                <w:szCs w:val="16"/>
              </w:rPr>
            </w:pPr>
          </w:p>
        </w:tc>
      </w:tr>
      <w:tr w:rsidR="009B546A" w14:paraId="3E0FE9F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AFACB9"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81F0DA" w14:textId="7EF5FB9F" w:rsidR="009B546A" w:rsidRPr="001B1679" w:rsidRDefault="00F83058" w:rsidP="00C11620">
            <w:pPr>
              <w:pStyle w:val="TAL"/>
              <w:keepNext w:val="0"/>
              <w:rPr>
                <w:sz w:val="16"/>
                <w:szCs w:val="16"/>
              </w:rPr>
            </w:pPr>
            <w:r>
              <w:rPr>
                <w:sz w:val="16"/>
                <w:szCs w:val="16"/>
              </w:rPr>
              <w:t>SP-23</w:t>
            </w:r>
            <w:r w:rsidR="009B546A" w:rsidRPr="001B1679">
              <w:rPr>
                <w:sz w:val="16"/>
                <w:szCs w:val="16"/>
              </w:rPr>
              <w:t>0116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01A527"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29875C" w14:textId="77777777" w:rsidR="009B546A" w:rsidRPr="001B1679" w:rsidRDefault="009B546A" w:rsidP="00C11620">
            <w:pPr>
              <w:pStyle w:val="TAL"/>
              <w:keepNext w:val="0"/>
              <w:rPr>
                <w:sz w:val="16"/>
                <w:szCs w:val="16"/>
              </w:rPr>
            </w:pPr>
            <w:r w:rsidRPr="001B1679">
              <w:rPr>
                <w:sz w:val="16"/>
                <w:szCs w:val="16"/>
              </w:rPr>
              <w:t>Release 19 Timeline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3AA51F" w14:textId="77777777" w:rsidR="009B546A" w:rsidRPr="001B1679" w:rsidRDefault="009B546A" w:rsidP="00C11620">
            <w:pPr>
              <w:pStyle w:val="TAL"/>
              <w:keepNext w:val="0"/>
              <w:rPr>
                <w:sz w:val="16"/>
                <w:szCs w:val="16"/>
              </w:rPr>
            </w:pPr>
            <w:r w:rsidRPr="001B1679">
              <w:rPr>
                <w:sz w:val="16"/>
                <w:szCs w:val="16"/>
              </w:rPr>
              <w:t>Orange, Deutsche Telekom, Telecom Italia, KPN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DD61CB"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FD5FD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51C22C" w14:textId="77777777" w:rsidR="009B546A" w:rsidRPr="001B1679" w:rsidRDefault="009B546A" w:rsidP="00C11620">
            <w:pPr>
              <w:pStyle w:val="TAL"/>
              <w:keepNext w:val="0"/>
              <w:rPr>
                <w:sz w:val="16"/>
                <w:szCs w:val="16"/>
              </w:rPr>
            </w:pPr>
            <w:r w:rsidRPr="001B1679">
              <w:rPr>
                <w:sz w:val="16"/>
                <w:szCs w:val="16"/>
              </w:rPr>
              <w:t>Revised to SP-230347.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92E561"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769A73" w14:textId="7D331107" w:rsidR="009B546A" w:rsidRPr="001B1679" w:rsidRDefault="00F83058" w:rsidP="00C11620">
            <w:pPr>
              <w:pStyle w:val="TAL"/>
              <w:keepNext w:val="0"/>
              <w:rPr>
                <w:sz w:val="16"/>
                <w:szCs w:val="16"/>
              </w:rPr>
            </w:pPr>
            <w:r>
              <w:rPr>
                <w:sz w:val="16"/>
                <w:szCs w:val="16"/>
              </w:rPr>
              <w:t>SP-23</w:t>
            </w:r>
            <w:r w:rsidR="009B546A" w:rsidRPr="001B1679">
              <w:rPr>
                <w:sz w:val="16"/>
                <w:szCs w:val="16"/>
              </w:rPr>
              <w:t>0347</w:t>
            </w:r>
          </w:p>
        </w:tc>
      </w:tr>
      <w:tr w:rsidR="009B546A" w14:paraId="77C5753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EBD4A"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006CB1" w14:textId="3194EA08" w:rsidR="009B546A" w:rsidRPr="001B1679" w:rsidRDefault="00F83058" w:rsidP="00C11620">
            <w:pPr>
              <w:pStyle w:val="TAL"/>
              <w:keepNext w:val="0"/>
              <w:rPr>
                <w:sz w:val="16"/>
                <w:szCs w:val="16"/>
              </w:rPr>
            </w:pPr>
            <w:r>
              <w:rPr>
                <w:sz w:val="16"/>
                <w:szCs w:val="16"/>
              </w:rPr>
              <w:t>SP-23</w:t>
            </w:r>
            <w:r w:rsidR="009B546A" w:rsidRPr="001B1679">
              <w:rPr>
                <w:sz w:val="16"/>
                <w:szCs w:val="16"/>
              </w:rPr>
              <w:t>0117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568D9B"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833BD6" w14:textId="77777777" w:rsidR="009B546A" w:rsidRPr="001B1679" w:rsidRDefault="009B546A" w:rsidP="00C11620">
            <w:pPr>
              <w:pStyle w:val="TAL"/>
              <w:keepNext w:val="0"/>
              <w:rPr>
                <w:sz w:val="16"/>
                <w:szCs w:val="16"/>
              </w:rPr>
            </w:pPr>
            <w:r w:rsidRPr="001B1679">
              <w:rPr>
                <w:sz w:val="16"/>
                <w:szCs w:val="16"/>
              </w:rPr>
              <w:t>23.700-86: Study on Architecture Enhancement to support Ranging based services and sidelink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9B7A59" w14:textId="77777777" w:rsidR="009B546A" w:rsidRPr="001B1679" w:rsidRDefault="009B546A" w:rsidP="00C11620">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B1A10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7BEE60" w14:textId="77777777" w:rsidR="009B546A" w:rsidRPr="001B1679" w:rsidRDefault="009B546A" w:rsidP="00C11620">
            <w:pPr>
              <w:pStyle w:val="TAL"/>
              <w:keepNext w:val="0"/>
              <w:rPr>
                <w:sz w:val="16"/>
                <w:szCs w:val="16"/>
              </w:rPr>
            </w:pPr>
            <w:r w:rsidRPr="001B1679">
              <w:rPr>
                <w:sz w:val="16"/>
                <w:szCs w:val="16"/>
              </w:rPr>
              <w:t>FS_Ranging_SL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74A861" w14:textId="77777777" w:rsidR="009B546A" w:rsidRPr="001B1679" w:rsidRDefault="009B546A" w:rsidP="00C11620">
            <w:pPr>
              <w:pStyle w:val="TAL"/>
              <w:keepNext w:val="0"/>
              <w:rPr>
                <w:sz w:val="16"/>
                <w:szCs w:val="16"/>
              </w:rPr>
            </w:pPr>
            <w:r w:rsidRPr="001B1679">
              <w:rPr>
                <w:sz w:val="16"/>
                <w:szCs w:val="16"/>
              </w:rPr>
              <w:t>Presentation cover sheet in SP-230124.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6C3A0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F9E4A5" w14:textId="77777777" w:rsidR="009B546A" w:rsidRPr="001B1679" w:rsidRDefault="009B546A" w:rsidP="00C11620">
            <w:pPr>
              <w:pStyle w:val="TAL"/>
              <w:keepNext w:val="0"/>
              <w:rPr>
                <w:sz w:val="16"/>
                <w:szCs w:val="16"/>
              </w:rPr>
            </w:pPr>
          </w:p>
        </w:tc>
      </w:tr>
      <w:tr w:rsidR="009B546A" w14:paraId="67FFABA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2DBE54"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B7B27" w14:textId="7A579FF1" w:rsidR="009B546A" w:rsidRPr="001B1679" w:rsidRDefault="00F83058" w:rsidP="00C11620">
            <w:pPr>
              <w:pStyle w:val="TAL"/>
              <w:keepNext w:val="0"/>
              <w:rPr>
                <w:sz w:val="16"/>
                <w:szCs w:val="16"/>
              </w:rPr>
            </w:pPr>
            <w:r>
              <w:rPr>
                <w:sz w:val="16"/>
                <w:szCs w:val="16"/>
              </w:rPr>
              <w:t>SP-23</w:t>
            </w:r>
            <w:r w:rsidR="009B546A" w:rsidRPr="001B1679">
              <w:rPr>
                <w:sz w:val="16"/>
                <w:szCs w:val="16"/>
              </w:rPr>
              <w:t>0118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E04A86"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980233" w14:textId="77777777" w:rsidR="009B546A" w:rsidRPr="001B1679" w:rsidRDefault="009B546A" w:rsidP="00C11620">
            <w:pPr>
              <w:pStyle w:val="TAL"/>
              <w:keepNext w:val="0"/>
              <w:rPr>
                <w:sz w:val="16"/>
                <w:szCs w:val="16"/>
              </w:rPr>
            </w:pPr>
            <w:r w:rsidRPr="001B1679">
              <w:rPr>
                <w:sz w:val="16"/>
                <w:szCs w:val="16"/>
              </w:rPr>
              <w:t>23.700-66: Study on DetNet Interworking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991A66" w14:textId="77777777" w:rsidR="009B546A" w:rsidRPr="001B1679" w:rsidRDefault="009B546A" w:rsidP="00C11620">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96738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DBC06A" w14:textId="77777777" w:rsidR="009B546A" w:rsidRPr="001B1679" w:rsidRDefault="009B546A" w:rsidP="00C11620">
            <w:pPr>
              <w:pStyle w:val="TAL"/>
              <w:keepNext w:val="0"/>
              <w:rPr>
                <w:sz w:val="16"/>
                <w:szCs w:val="16"/>
              </w:rPr>
            </w:pPr>
            <w:r w:rsidRPr="001B1679">
              <w:rPr>
                <w:sz w:val="16"/>
                <w:szCs w:val="16"/>
              </w:rPr>
              <w:t>FS_DetNet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717455" w14:textId="77777777" w:rsidR="009B546A" w:rsidRPr="001B1679" w:rsidRDefault="009B546A" w:rsidP="00C11620">
            <w:pPr>
              <w:pStyle w:val="TAL"/>
              <w:keepNext w:val="0"/>
              <w:rPr>
                <w:sz w:val="16"/>
                <w:szCs w:val="16"/>
              </w:rPr>
            </w:pPr>
            <w:r w:rsidRPr="001B1679">
              <w:rPr>
                <w:sz w:val="16"/>
                <w:szCs w:val="16"/>
              </w:rPr>
              <w:t>Presentation cover sheet in SP-230123.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88A1D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B5A174" w14:textId="77777777" w:rsidR="009B546A" w:rsidRPr="001B1679" w:rsidRDefault="009B546A" w:rsidP="00C11620">
            <w:pPr>
              <w:pStyle w:val="TAL"/>
              <w:keepNext w:val="0"/>
              <w:rPr>
                <w:sz w:val="16"/>
                <w:szCs w:val="16"/>
              </w:rPr>
            </w:pPr>
          </w:p>
        </w:tc>
      </w:tr>
      <w:tr w:rsidR="009B546A" w14:paraId="1512763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689DE0"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7D786A" w14:textId="26F3F87C" w:rsidR="009B546A" w:rsidRPr="001B1679" w:rsidRDefault="00F83058" w:rsidP="00C11620">
            <w:pPr>
              <w:pStyle w:val="TAL"/>
              <w:keepNext w:val="0"/>
              <w:rPr>
                <w:sz w:val="16"/>
                <w:szCs w:val="16"/>
              </w:rPr>
            </w:pPr>
            <w:r>
              <w:rPr>
                <w:sz w:val="16"/>
                <w:szCs w:val="16"/>
              </w:rPr>
              <w:t>SP-23</w:t>
            </w:r>
            <w:r w:rsidR="009B546A" w:rsidRPr="001B1679">
              <w:rPr>
                <w:sz w:val="16"/>
                <w:szCs w:val="16"/>
              </w:rPr>
              <w:t>0119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812C6A"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9190EF" w14:textId="77777777" w:rsidR="009B546A" w:rsidRPr="001B1679" w:rsidRDefault="009B546A" w:rsidP="00C11620">
            <w:pPr>
              <w:pStyle w:val="TAL"/>
              <w:keepNext w:val="0"/>
              <w:rPr>
                <w:sz w:val="16"/>
                <w:szCs w:val="16"/>
              </w:rPr>
            </w:pPr>
            <w:r w:rsidRPr="001B1679">
              <w:rPr>
                <w:sz w:val="16"/>
                <w:szCs w:val="16"/>
              </w:rPr>
              <w:t>23.502 CR3666R3 (Rel-18, 'B'): Support of NAT exposure in 23.502 according to the conclusion in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720408" w14:textId="77777777" w:rsidR="009B546A" w:rsidRPr="001B1679" w:rsidRDefault="009B546A" w:rsidP="00C11620">
            <w:pPr>
              <w:pStyle w:val="TAL"/>
              <w:keepNext w:val="0"/>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116D4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9992AF"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9D1A44" w14:textId="592F3FAF" w:rsidR="009B546A" w:rsidRPr="001B1679" w:rsidRDefault="009B546A" w:rsidP="00C11620">
            <w:pPr>
              <w:pStyle w:val="TAL"/>
              <w:keepNext w:val="0"/>
              <w:rPr>
                <w:sz w:val="16"/>
                <w:szCs w:val="16"/>
              </w:rPr>
            </w:pPr>
            <w:r w:rsidRPr="001B1679">
              <w:rPr>
                <w:sz w:val="16"/>
                <w:szCs w:val="16"/>
              </w:rPr>
              <w:t xml:space="preserve">Revision of </w:t>
            </w:r>
            <w:r w:rsidR="00F83058">
              <w:rPr>
                <w:sz w:val="16"/>
                <w:szCs w:val="16"/>
              </w:rPr>
              <w:t>SP-23</w:t>
            </w:r>
            <w:r w:rsidRPr="001B1679">
              <w:rPr>
                <w:sz w:val="16"/>
                <w:szCs w:val="16"/>
              </w:rPr>
              <w:t>01393. CR Parser: Revision number wrong on CR cover. Revised to SP-230341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05829C"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087B1" w14:textId="2CFE5AB7" w:rsidR="009B546A" w:rsidRPr="001B1679" w:rsidRDefault="00F83058" w:rsidP="00C11620">
            <w:pPr>
              <w:pStyle w:val="TAL"/>
              <w:keepNext w:val="0"/>
              <w:rPr>
                <w:sz w:val="16"/>
                <w:szCs w:val="16"/>
              </w:rPr>
            </w:pPr>
            <w:r>
              <w:rPr>
                <w:sz w:val="16"/>
                <w:szCs w:val="16"/>
              </w:rPr>
              <w:t>SP-23</w:t>
            </w:r>
            <w:r w:rsidR="009B546A" w:rsidRPr="001B1679">
              <w:rPr>
                <w:sz w:val="16"/>
                <w:szCs w:val="16"/>
              </w:rPr>
              <w:t>0341</w:t>
            </w:r>
          </w:p>
        </w:tc>
      </w:tr>
      <w:tr w:rsidR="009B546A" w14:paraId="038DD9A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4E829D"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577F5" w14:textId="35B82E4A" w:rsidR="009B546A" w:rsidRPr="001B1679" w:rsidRDefault="00F83058" w:rsidP="00C11620">
            <w:pPr>
              <w:pStyle w:val="TAL"/>
              <w:keepNext w:val="0"/>
              <w:rPr>
                <w:sz w:val="16"/>
                <w:szCs w:val="16"/>
              </w:rPr>
            </w:pPr>
            <w:r>
              <w:rPr>
                <w:sz w:val="16"/>
                <w:szCs w:val="16"/>
              </w:rPr>
              <w:t>SP-23</w:t>
            </w:r>
            <w:r w:rsidR="009B546A" w:rsidRPr="001B1679">
              <w:rPr>
                <w:sz w:val="16"/>
                <w:szCs w:val="16"/>
              </w:rPr>
              <w:t>0120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07D151"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F5D415" w14:textId="77777777" w:rsidR="009B546A" w:rsidRPr="001B1679" w:rsidRDefault="009B546A" w:rsidP="00C11620">
            <w:pPr>
              <w:pStyle w:val="TAL"/>
              <w:keepNext w:val="0"/>
              <w:rPr>
                <w:sz w:val="16"/>
                <w:szCs w:val="16"/>
              </w:rPr>
            </w:pPr>
            <w:r w:rsidRPr="001B1679">
              <w:rPr>
                <w:sz w:val="16"/>
                <w:szCs w:val="16"/>
              </w:rPr>
              <w:t>Revised WID on 5G System Enabler for Service Function Chaining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D62AA8" w14:textId="77777777" w:rsidR="009B546A" w:rsidRPr="001B1679" w:rsidRDefault="009B546A" w:rsidP="00C11620">
            <w:pPr>
              <w:pStyle w:val="TAL"/>
              <w:keepNext w:val="0"/>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2F40A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CF32E8" w14:textId="77777777" w:rsidR="009B546A" w:rsidRPr="001B1679" w:rsidRDefault="009B546A" w:rsidP="00C11620">
            <w:pPr>
              <w:pStyle w:val="TAL"/>
              <w:keepNext w:val="0"/>
              <w:rPr>
                <w:sz w:val="16"/>
                <w:szCs w:val="16"/>
              </w:rPr>
            </w:pPr>
            <w:r w:rsidRPr="001B1679">
              <w:rPr>
                <w:sz w:val="16"/>
                <w:szCs w:val="16"/>
              </w:rPr>
              <w:t>SFC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E0E6F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0A69B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86DB09" w14:textId="77777777" w:rsidR="009B546A" w:rsidRPr="001B1679" w:rsidRDefault="009B546A" w:rsidP="00C11620">
            <w:pPr>
              <w:pStyle w:val="TAL"/>
              <w:keepNext w:val="0"/>
              <w:rPr>
                <w:sz w:val="16"/>
                <w:szCs w:val="16"/>
              </w:rPr>
            </w:pPr>
          </w:p>
        </w:tc>
      </w:tr>
      <w:tr w:rsidR="009B546A" w14:paraId="188986D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E3153C"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B28286" w14:textId="7846AD4F" w:rsidR="009B546A" w:rsidRPr="001B1679" w:rsidRDefault="00F83058" w:rsidP="00C11620">
            <w:pPr>
              <w:pStyle w:val="TAL"/>
              <w:keepNext w:val="0"/>
              <w:rPr>
                <w:sz w:val="16"/>
                <w:szCs w:val="16"/>
              </w:rPr>
            </w:pPr>
            <w:r>
              <w:rPr>
                <w:sz w:val="16"/>
                <w:szCs w:val="16"/>
              </w:rPr>
              <w:t>SP-23</w:t>
            </w:r>
            <w:r w:rsidR="009B546A" w:rsidRPr="001B1679">
              <w:rPr>
                <w:sz w:val="16"/>
                <w:szCs w:val="16"/>
              </w:rPr>
              <w:t>0121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4645E5"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F4154B" w14:textId="77777777" w:rsidR="009B546A" w:rsidRPr="001B1679" w:rsidRDefault="009B546A" w:rsidP="00C11620">
            <w:pPr>
              <w:pStyle w:val="TAL"/>
              <w:keepNext w:val="0"/>
              <w:rPr>
                <w:sz w:val="16"/>
                <w:szCs w:val="16"/>
              </w:rPr>
            </w:pPr>
            <w:r w:rsidRPr="001B1679">
              <w:rPr>
                <w:sz w:val="16"/>
                <w:szCs w:val="16"/>
              </w:rPr>
              <w:t>Discussion of Open-Source-Defined Edge AI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E1B372" w14:textId="77777777" w:rsidR="009B546A" w:rsidRPr="001B1679" w:rsidRDefault="009B546A" w:rsidP="00C11620">
            <w:pPr>
              <w:pStyle w:val="TAL"/>
              <w:keepNext w:val="0"/>
              <w:rPr>
                <w:sz w:val="16"/>
                <w:szCs w:val="16"/>
              </w:rPr>
            </w:pPr>
            <w:r w:rsidRPr="001B1679">
              <w:rPr>
                <w:sz w:val="16"/>
                <w:szCs w:val="16"/>
              </w:rPr>
              <w:t>Xidian University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DCC1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7A961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DD0278"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B470B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54DC04" w14:textId="77777777" w:rsidR="009B546A" w:rsidRPr="001B1679" w:rsidRDefault="009B546A" w:rsidP="00C11620">
            <w:pPr>
              <w:pStyle w:val="TAL"/>
              <w:keepNext w:val="0"/>
              <w:rPr>
                <w:sz w:val="16"/>
                <w:szCs w:val="16"/>
              </w:rPr>
            </w:pPr>
          </w:p>
        </w:tc>
      </w:tr>
      <w:tr w:rsidR="009B546A" w14:paraId="2FED855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074DB5"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3D03E8" w14:textId="52F68540" w:rsidR="009B546A" w:rsidRPr="001B1679" w:rsidRDefault="00F83058" w:rsidP="00C11620">
            <w:pPr>
              <w:pStyle w:val="TAL"/>
              <w:keepNext w:val="0"/>
              <w:rPr>
                <w:sz w:val="16"/>
                <w:szCs w:val="16"/>
              </w:rPr>
            </w:pPr>
            <w:r>
              <w:rPr>
                <w:sz w:val="16"/>
                <w:szCs w:val="16"/>
              </w:rPr>
              <w:t>SP-23</w:t>
            </w:r>
            <w:r w:rsidR="009B546A" w:rsidRPr="001B1679">
              <w:rPr>
                <w:sz w:val="16"/>
                <w:szCs w:val="16"/>
              </w:rPr>
              <w:t>0122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CB852A"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C08AB4" w14:textId="77777777" w:rsidR="009B546A" w:rsidRPr="001B1679" w:rsidRDefault="009B546A" w:rsidP="00C11620">
            <w:pPr>
              <w:pStyle w:val="TAL"/>
              <w:keepNext w:val="0"/>
              <w:rPr>
                <w:sz w:val="16"/>
                <w:szCs w:val="16"/>
              </w:rPr>
            </w:pPr>
            <w:r w:rsidRPr="001B1679">
              <w:rPr>
                <w:sz w:val="16"/>
                <w:szCs w:val="16"/>
              </w:rPr>
              <w:t>Discussion of Open-Source-Defined Edge AI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95EB56" w14:textId="77777777" w:rsidR="009B546A" w:rsidRPr="001B1679" w:rsidRDefault="009B546A" w:rsidP="00C11620">
            <w:pPr>
              <w:pStyle w:val="TAL"/>
              <w:keepNext w:val="0"/>
              <w:rPr>
                <w:sz w:val="16"/>
                <w:szCs w:val="16"/>
              </w:rPr>
            </w:pPr>
            <w:r w:rsidRPr="001B1679">
              <w:rPr>
                <w:sz w:val="16"/>
                <w:szCs w:val="16"/>
              </w:rPr>
              <w:t>Xidian University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723B2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550DC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FE82BB" w14:textId="77777777" w:rsidR="009B546A" w:rsidRPr="001B1679" w:rsidRDefault="009B546A" w:rsidP="00C11620">
            <w:pPr>
              <w:pStyle w:val="TAL"/>
              <w:keepNext w:val="0"/>
              <w:rPr>
                <w:sz w:val="16"/>
                <w:szCs w:val="16"/>
              </w:rPr>
            </w:pPr>
            <w:r w:rsidRPr="001B1679">
              <w:rPr>
                <w:sz w:val="16"/>
                <w:szCs w:val="16"/>
              </w:rPr>
              <w:t>LATE DOC: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EA07F0" w14:textId="77777777" w:rsidR="009B546A" w:rsidRPr="001B1679" w:rsidRDefault="009B546A" w:rsidP="00C11620">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3F7162" w14:textId="77777777" w:rsidR="009B546A" w:rsidRPr="001B1679" w:rsidRDefault="009B546A" w:rsidP="00C11620">
            <w:pPr>
              <w:pStyle w:val="TAL"/>
              <w:keepNext w:val="0"/>
              <w:rPr>
                <w:sz w:val="16"/>
                <w:szCs w:val="16"/>
              </w:rPr>
            </w:pPr>
          </w:p>
        </w:tc>
      </w:tr>
      <w:tr w:rsidR="009B546A" w14:paraId="20D1785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21DC35"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09C987" w14:textId="279148F3" w:rsidR="009B546A" w:rsidRPr="001B1679" w:rsidRDefault="00F83058" w:rsidP="00C11620">
            <w:pPr>
              <w:pStyle w:val="TAL"/>
              <w:keepNext w:val="0"/>
              <w:rPr>
                <w:sz w:val="16"/>
                <w:szCs w:val="16"/>
              </w:rPr>
            </w:pPr>
            <w:r>
              <w:rPr>
                <w:sz w:val="16"/>
                <w:szCs w:val="16"/>
              </w:rPr>
              <w:t>SP-23</w:t>
            </w:r>
            <w:r w:rsidR="009B546A" w:rsidRPr="001B1679">
              <w:rPr>
                <w:sz w:val="16"/>
                <w:szCs w:val="16"/>
              </w:rPr>
              <w:t>0123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850594" w14:textId="77777777" w:rsidR="009B546A" w:rsidRPr="001B1679" w:rsidRDefault="009B546A" w:rsidP="00C11620">
            <w:pPr>
              <w:pStyle w:val="TAL"/>
              <w:keepNext w:val="0"/>
              <w:rPr>
                <w:sz w:val="16"/>
                <w:szCs w:val="16"/>
              </w:rPr>
            </w:pPr>
            <w:r w:rsidRPr="001B1679">
              <w:rPr>
                <w:sz w:val="16"/>
                <w:szCs w:val="16"/>
              </w:rPr>
              <w:t>TS OR TR COVER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3C7D3" w14:textId="77777777" w:rsidR="009B546A" w:rsidRPr="001B1679" w:rsidRDefault="009B546A" w:rsidP="00C11620">
            <w:pPr>
              <w:pStyle w:val="TAL"/>
              <w:keepNext w:val="0"/>
              <w:rPr>
                <w:sz w:val="16"/>
                <w:szCs w:val="16"/>
              </w:rPr>
            </w:pPr>
            <w:r w:rsidRPr="001B1679">
              <w:rPr>
                <w:sz w:val="16"/>
                <w:szCs w:val="16"/>
              </w:rPr>
              <w:t>Presentation of Report to TSG: TR 23.700-46,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85A0F3" w14:textId="77777777" w:rsidR="009B546A" w:rsidRPr="001B1679" w:rsidRDefault="009B546A" w:rsidP="00C11620">
            <w:pPr>
              <w:pStyle w:val="TAL"/>
              <w:keepNext w:val="0"/>
              <w:rPr>
                <w:sz w:val="16"/>
                <w:szCs w:val="16"/>
              </w:rPr>
            </w:pPr>
            <w:r w:rsidRPr="001B1679">
              <w:rPr>
                <w:sz w:val="16"/>
                <w:szCs w:val="16"/>
              </w:rPr>
              <w:t>Ericsson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7C661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646136" w14:textId="77777777" w:rsidR="009B546A" w:rsidRPr="001B1679" w:rsidRDefault="009B546A" w:rsidP="00C11620">
            <w:pPr>
              <w:pStyle w:val="TAL"/>
              <w:keepNext w:val="0"/>
              <w:rPr>
                <w:sz w:val="16"/>
                <w:szCs w:val="16"/>
              </w:rPr>
            </w:pPr>
            <w:r w:rsidRPr="001B1679">
              <w:rPr>
                <w:sz w:val="16"/>
                <w:szCs w:val="16"/>
              </w:rPr>
              <w:t>FS_DetNet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F20F9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4CC57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3FFCC9" w14:textId="77777777" w:rsidR="009B546A" w:rsidRPr="001B1679" w:rsidRDefault="009B546A" w:rsidP="00C11620">
            <w:pPr>
              <w:pStyle w:val="TAL"/>
              <w:keepNext w:val="0"/>
              <w:rPr>
                <w:sz w:val="16"/>
                <w:szCs w:val="16"/>
              </w:rPr>
            </w:pPr>
          </w:p>
        </w:tc>
      </w:tr>
      <w:tr w:rsidR="009B546A" w14:paraId="26BFCF2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02B332"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A135DE" w14:textId="54490F19" w:rsidR="009B546A" w:rsidRPr="001B1679" w:rsidRDefault="00F83058" w:rsidP="00C11620">
            <w:pPr>
              <w:pStyle w:val="TAL"/>
              <w:keepNext w:val="0"/>
              <w:rPr>
                <w:sz w:val="16"/>
                <w:szCs w:val="16"/>
              </w:rPr>
            </w:pPr>
            <w:r>
              <w:rPr>
                <w:sz w:val="16"/>
                <w:szCs w:val="16"/>
              </w:rPr>
              <w:t>SP-23</w:t>
            </w:r>
            <w:r w:rsidR="009B546A" w:rsidRPr="001B1679">
              <w:rPr>
                <w:sz w:val="16"/>
                <w:szCs w:val="16"/>
              </w:rPr>
              <w:t>0124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9C6209" w14:textId="77777777" w:rsidR="009B546A" w:rsidRPr="001B1679" w:rsidRDefault="009B546A" w:rsidP="00C11620">
            <w:pPr>
              <w:pStyle w:val="TAL"/>
              <w:keepNext w:val="0"/>
              <w:rPr>
                <w:sz w:val="16"/>
                <w:szCs w:val="16"/>
              </w:rPr>
            </w:pPr>
            <w:r w:rsidRPr="001B1679">
              <w:rPr>
                <w:sz w:val="16"/>
                <w:szCs w:val="16"/>
              </w:rPr>
              <w:t>TS OR TR COVER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69CBB0" w14:textId="77777777" w:rsidR="009B546A" w:rsidRPr="001B1679" w:rsidRDefault="009B546A" w:rsidP="00C11620">
            <w:pPr>
              <w:pStyle w:val="TAL"/>
              <w:keepNext w:val="0"/>
              <w:rPr>
                <w:sz w:val="16"/>
                <w:szCs w:val="16"/>
              </w:rPr>
            </w:pPr>
            <w:r w:rsidRPr="001B1679">
              <w:rPr>
                <w:sz w:val="16"/>
                <w:szCs w:val="16"/>
              </w:rPr>
              <w:t>Presentation of Report to TSG: TR 23.700-86,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B7DF4E" w14:textId="77777777" w:rsidR="009B546A" w:rsidRPr="001B1679" w:rsidRDefault="009B546A" w:rsidP="00C11620">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E67F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E6294B" w14:textId="77777777" w:rsidR="009B546A" w:rsidRPr="001B1679" w:rsidRDefault="009B546A" w:rsidP="00C11620">
            <w:pPr>
              <w:pStyle w:val="TAL"/>
              <w:keepNext w:val="0"/>
              <w:rPr>
                <w:sz w:val="16"/>
                <w:szCs w:val="16"/>
              </w:rPr>
            </w:pPr>
            <w:r w:rsidRPr="001B1679">
              <w:rPr>
                <w:sz w:val="16"/>
                <w:szCs w:val="16"/>
              </w:rPr>
              <w:t>FS_Ranging_SL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CB0A8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6070B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D08D0C" w14:textId="77777777" w:rsidR="009B546A" w:rsidRPr="001B1679" w:rsidRDefault="009B546A" w:rsidP="00C11620">
            <w:pPr>
              <w:pStyle w:val="TAL"/>
              <w:keepNext w:val="0"/>
              <w:rPr>
                <w:sz w:val="16"/>
                <w:szCs w:val="16"/>
              </w:rPr>
            </w:pPr>
          </w:p>
        </w:tc>
      </w:tr>
      <w:tr w:rsidR="009B546A" w14:paraId="3B1234D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7B54E0"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3EE51" w14:textId="3911220C" w:rsidR="009B546A" w:rsidRPr="001B1679" w:rsidRDefault="00F83058" w:rsidP="00C11620">
            <w:pPr>
              <w:pStyle w:val="TAL"/>
              <w:keepNext w:val="0"/>
              <w:rPr>
                <w:sz w:val="16"/>
                <w:szCs w:val="16"/>
              </w:rPr>
            </w:pPr>
            <w:r>
              <w:rPr>
                <w:sz w:val="16"/>
                <w:szCs w:val="16"/>
              </w:rPr>
              <w:t>SP-23</w:t>
            </w:r>
            <w:r w:rsidR="009B546A" w:rsidRPr="001B1679">
              <w:rPr>
                <w:sz w:val="16"/>
                <w:szCs w:val="16"/>
              </w:rPr>
              <w:t>0125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8A6435"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33035F" w14:textId="77777777" w:rsidR="009B546A" w:rsidRPr="001B1679" w:rsidRDefault="009B546A" w:rsidP="00C11620">
            <w:pPr>
              <w:pStyle w:val="TAL"/>
              <w:keepNext w:val="0"/>
              <w:rPr>
                <w:sz w:val="16"/>
                <w:szCs w:val="16"/>
              </w:rPr>
            </w:pPr>
            <w:r w:rsidRPr="001B1679">
              <w:rPr>
                <w:sz w:val="16"/>
                <w:szCs w:val="16"/>
              </w:rPr>
              <w:t>TS 33.526 'Security Assurance Specification for Management Function (MnF)'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151D3E"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FA32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F3AC0C" w14:textId="77777777" w:rsidR="009B546A" w:rsidRPr="001B1679" w:rsidRDefault="009B546A" w:rsidP="00C11620">
            <w:pPr>
              <w:pStyle w:val="TAL"/>
              <w:keepNext w:val="0"/>
              <w:rPr>
                <w:sz w:val="16"/>
                <w:szCs w:val="16"/>
              </w:rPr>
            </w:pPr>
            <w:r w:rsidRPr="001B1679">
              <w:rPr>
                <w:sz w:val="16"/>
                <w:szCs w:val="16"/>
              </w:rPr>
              <w:t>SCAS_5G_MF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1C12C4"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08AAD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8ED871" w14:textId="77777777" w:rsidR="009B546A" w:rsidRPr="001B1679" w:rsidRDefault="009B546A" w:rsidP="00C11620">
            <w:pPr>
              <w:pStyle w:val="TAL"/>
              <w:keepNext w:val="0"/>
              <w:rPr>
                <w:sz w:val="16"/>
                <w:szCs w:val="16"/>
              </w:rPr>
            </w:pPr>
          </w:p>
        </w:tc>
      </w:tr>
      <w:tr w:rsidR="009B546A" w14:paraId="1E1796A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817152"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53B7E" w14:textId="6F6A4CC1" w:rsidR="009B546A" w:rsidRPr="001B1679" w:rsidRDefault="00F83058" w:rsidP="00C11620">
            <w:pPr>
              <w:pStyle w:val="TAL"/>
              <w:keepNext w:val="0"/>
              <w:rPr>
                <w:sz w:val="16"/>
                <w:szCs w:val="16"/>
              </w:rPr>
            </w:pPr>
            <w:r>
              <w:rPr>
                <w:sz w:val="16"/>
                <w:szCs w:val="16"/>
              </w:rPr>
              <w:t>SP-23</w:t>
            </w:r>
            <w:r w:rsidR="009B546A" w:rsidRPr="001B1679">
              <w:rPr>
                <w:sz w:val="16"/>
                <w:szCs w:val="16"/>
              </w:rPr>
              <w:t>0126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282F68"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AF926D" w14:textId="77777777" w:rsidR="009B546A" w:rsidRPr="001B1679" w:rsidRDefault="009B546A" w:rsidP="00C11620">
            <w:pPr>
              <w:pStyle w:val="TAL"/>
              <w:keepNext w:val="0"/>
              <w:rPr>
                <w:sz w:val="16"/>
                <w:szCs w:val="16"/>
              </w:rPr>
            </w:pPr>
            <w:r w:rsidRPr="001B1679">
              <w:rPr>
                <w:sz w:val="16"/>
                <w:szCs w:val="16"/>
              </w:rPr>
              <w:t>TR 33.891 'Study on security of architecture enhancements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916425"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BBC5B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9CFB70" w14:textId="77777777" w:rsidR="009B546A" w:rsidRPr="001B1679" w:rsidRDefault="009B546A" w:rsidP="00C11620">
            <w:pPr>
              <w:pStyle w:val="TAL"/>
              <w:keepNext w:val="0"/>
              <w:rPr>
                <w:sz w:val="16"/>
                <w:szCs w:val="16"/>
              </w:rPr>
            </w:pPr>
            <w:r w:rsidRPr="001B1679">
              <w:rPr>
                <w:sz w:val="16"/>
                <w:szCs w:val="16"/>
              </w:rPr>
              <w:t>FS_UAS_Ph2_SEC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66B820" w14:textId="77777777" w:rsidR="009B546A" w:rsidRPr="001B1679" w:rsidRDefault="009B546A" w:rsidP="00C11620">
            <w:pPr>
              <w:pStyle w:val="TAL"/>
              <w:keepNext w:val="0"/>
              <w:rPr>
                <w:sz w:val="16"/>
                <w:szCs w:val="16"/>
              </w:rPr>
            </w:pPr>
            <w:r w:rsidRPr="001B1679">
              <w:rPr>
                <w:sz w:val="16"/>
                <w:szCs w:val="16"/>
              </w:rPr>
              <w:t>Wrong TS version uploaded. Revised to SP-230337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B2858E"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A81EF" w14:textId="5BC4F38C" w:rsidR="009B546A" w:rsidRPr="001B1679" w:rsidRDefault="00F83058" w:rsidP="00C11620">
            <w:pPr>
              <w:pStyle w:val="TAL"/>
              <w:keepNext w:val="0"/>
              <w:rPr>
                <w:sz w:val="16"/>
                <w:szCs w:val="16"/>
              </w:rPr>
            </w:pPr>
            <w:r>
              <w:rPr>
                <w:sz w:val="16"/>
                <w:szCs w:val="16"/>
              </w:rPr>
              <w:t>SP-23</w:t>
            </w:r>
            <w:r w:rsidR="009B546A" w:rsidRPr="001B1679">
              <w:rPr>
                <w:sz w:val="16"/>
                <w:szCs w:val="16"/>
              </w:rPr>
              <w:t>0337</w:t>
            </w:r>
          </w:p>
        </w:tc>
      </w:tr>
      <w:tr w:rsidR="009B546A" w14:paraId="4369AB9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B3C91"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4F4D7D" w14:textId="3FA5802C" w:rsidR="009B546A" w:rsidRPr="001B1679" w:rsidRDefault="00F83058" w:rsidP="00C11620">
            <w:pPr>
              <w:pStyle w:val="TAL"/>
              <w:keepNext w:val="0"/>
              <w:rPr>
                <w:sz w:val="16"/>
                <w:szCs w:val="16"/>
              </w:rPr>
            </w:pPr>
            <w:r>
              <w:rPr>
                <w:sz w:val="16"/>
                <w:szCs w:val="16"/>
              </w:rPr>
              <w:t>SP-23</w:t>
            </w:r>
            <w:r w:rsidR="009B546A" w:rsidRPr="001B1679">
              <w:rPr>
                <w:sz w:val="16"/>
                <w:szCs w:val="16"/>
              </w:rPr>
              <w:t>0127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5C5A7A"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07B84A" w14:textId="77777777" w:rsidR="009B546A" w:rsidRPr="001B1679" w:rsidRDefault="009B546A" w:rsidP="00C11620">
            <w:pPr>
              <w:pStyle w:val="TAL"/>
              <w:keepNext w:val="0"/>
              <w:rPr>
                <w:sz w:val="16"/>
                <w:szCs w:val="16"/>
              </w:rPr>
            </w:pPr>
            <w:r w:rsidRPr="001B1679">
              <w:rPr>
                <w:sz w:val="16"/>
                <w:szCs w:val="16"/>
              </w:rPr>
              <w:t>TR 33.741 'Study of home network triggered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35AAAC"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186B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FADD0C" w14:textId="77777777" w:rsidR="009B546A" w:rsidRPr="001B1679" w:rsidRDefault="009B546A" w:rsidP="00C11620">
            <w:pPr>
              <w:pStyle w:val="TAL"/>
              <w:keepNext w:val="0"/>
              <w:rPr>
                <w:sz w:val="16"/>
                <w:szCs w:val="16"/>
              </w:rPr>
            </w:pPr>
            <w:r w:rsidRPr="001B1679">
              <w:rPr>
                <w:sz w:val="16"/>
                <w:szCs w:val="16"/>
              </w:rPr>
              <w:t>FS_HN_Auth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FEEDC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F4ABA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A2712" w14:textId="77777777" w:rsidR="009B546A" w:rsidRPr="001B1679" w:rsidRDefault="009B546A" w:rsidP="00C11620">
            <w:pPr>
              <w:pStyle w:val="TAL"/>
              <w:keepNext w:val="0"/>
              <w:rPr>
                <w:sz w:val="16"/>
                <w:szCs w:val="16"/>
              </w:rPr>
            </w:pPr>
          </w:p>
        </w:tc>
      </w:tr>
      <w:tr w:rsidR="009B546A" w14:paraId="2E78588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E98A37" w14:textId="77777777" w:rsidR="009B546A" w:rsidRPr="001B1679" w:rsidRDefault="009B546A" w:rsidP="00C11620">
            <w:pPr>
              <w:pStyle w:val="TAL"/>
              <w:keepNext w:val="0"/>
              <w:rPr>
                <w:sz w:val="16"/>
                <w:szCs w:val="16"/>
              </w:rPr>
            </w:pPr>
            <w:r w:rsidRPr="001B1679">
              <w:rPr>
                <w:sz w:val="16"/>
                <w:szCs w:val="16"/>
              </w:rPr>
              <w:lastRenderedPageBreak/>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683433" w14:textId="7B1DECB6" w:rsidR="009B546A" w:rsidRPr="001B1679" w:rsidRDefault="00F83058" w:rsidP="00C11620">
            <w:pPr>
              <w:pStyle w:val="TAL"/>
              <w:keepNext w:val="0"/>
              <w:rPr>
                <w:sz w:val="16"/>
                <w:szCs w:val="16"/>
              </w:rPr>
            </w:pPr>
            <w:r>
              <w:rPr>
                <w:sz w:val="16"/>
                <w:szCs w:val="16"/>
              </w:rPr>
              <w:t>SP-23</w:t>
            </w:r>
            <w:r w:rsidR="009B546A" w:rsidRPr="001B1679">
              <w:rPr>
                <w:sz w:val="16"/>
                <w:szCs w:val="16"/>
              </w:rPr>
              <w:t>0128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A768A8"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66F6F5" w14:textId="77777777" w:rsidR="009B546A" w:rsidRPr="001B1679" w:rsidRDefault="009B546A" w:rsidP="00C11620">
            <w:pPr>
              <w:pStyle w:val="TAL"/>
              <w:keepNext w:val="0"/>
              <w:rPr>
                <w:sz w:val="16"/>
                <w:szCs w:val="16"/>
              </w:rPr>
            </w:pPr>
            <w:r w:rsidRPr="001B1679">
              <w:rPr>
                <w:sz w:val="16"/>
                <w:szCs w:val="16"/>
              </w:rPr>
              <w:t>TS 33.523 '5G Security Assurance Specification (SCAS); Split gNB product classes'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1CED7E"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CFE87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161A70" w14:textId="77777777" w:rsidR="009B546A" w:rsidRPr="001B1679" w:rsidRDefault="009B546A" w:rsidP="00C11620">
            <w:pPr>
              <w:pStyle w:val="TAL"/>
              <w:keepNext w:val="0"/>
              <w:rPr>
                <w:sz w:val="16"/>
                <w:szCs w:val="16"/>
              </w:rPr>
            </w:pPr>
            <w:r w:rsidRPr="001B1679">
              <w:rPr>
                <w:sz w:val="16"/>
                <w:szCs w:val="16"/>
              </w:rPr>
              <w:t>SCAS_5G_split_gNB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01022C"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BD1066"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2AFEA9" w14:textId="77777777" w:rsidR="009B546A" w:rsidRPr="001B1679" w:rsidRDefault="009B546A" w:rsidP="00C11620">
            <w:pPr>
              <w:pStyle w:val="TAL"/>
              <w:keepNext w:val="0"/>
              <w:rPr>
                <w:sz w:val="16"/>
                <w:szCs w:val="16"/>
              </w:rPr>
            </w:pPr>
          </w:p>
        </w:tc>
      </w:tr>
      <w:tr w:rsidR="009B546A" w14:paraId="14A39FE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EA4482"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311E9" w14:textId="478884BE" w:rsidR="009B546A" w:rsidRPr="001B1679" w:rsidRDefault="00F83058" w:rsidP="00C11620">
            <w:pPr>
              <w:pStyle w:val="TAL"/>
              <w:keepNext w:val="0"/>
              <w:rPr>
                <w:sz w:val="16"/>
                <w:szCs w:val="16"/>
              </w:rPr>
            </w:pPr>
            <w:r>
              <w:rPr>
                <w:sz w:val="16"/>
                <w:szCs w:val="16"/>
              </w:rPr>
              <w:t>SP-23</w:t>
            </w:r>
            <w:r w:rsidR="009B546A" w:rsidRPr="001B1679">
              <w:rPr>
                <w:sz w:val="16"/>
                <w:szCs w:val="16"/>
              </w:rPr>
              <w:t>0129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E2D397"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DC0751" w14:textId="77777777" w:rsidR="009B546A" w:rsidRPr="001B1679" w:rsidRDefault="009B546A" w:rsidP="00C11620">
            <w:pPr>
              <w:pStyle w:val="TAL"/>
              <w:keepNext w:val="0"/>
              <w:rPr>
                <w:sz w:val="16"/>
                <w:szCs w:val="16"/>
              </w:rPr>
            </w:pPr>
            <w:r w:rsidRPr="001B1679">
              <w:rPr>
                <w:sz w:val="16"/>
                <w:szCs w:val="16"/>
              </w:rPr>
              <w:t>TS 33.537 'Security Assurance Specification (SCAS) for the Authentication and Key Management for Applications (AKMA) Anchor Function Function (AAnF)'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11A8DC"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87D24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9A6C72" w14:textId="77777777" w:rsidR="009B546A" w:rsidRPr="001B1679" w:rsidRDefault="009B546A" w:rsidP="00C11620">
            <w:pPr>
              <w:pStyle w:val="TAL"/>
              <w:keepNext w:val="0"/>
              <w:rPr>
                <w:sz w:val="16"/>
                <w:szCs w:val="16"/>
              </w:rPr>
            </w:pPr>
            <w:r w:rsidRPr="001B1679">
              <w:rPr>
                <w:sz w:val="16"/>
                <w:szCs w:val="16"/>
              </w:rPr>
              <w:t>SCAS_5G_AAnF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3F20E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DE802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E66B00" w14:textId="77777777" w:rsidR="009B546A" w:rsidRPr="001B1679" w:rsidRDefault="009B546A" w:rsidP="00C11620">
            <w:pPr>
              <w:pStyle w:val="TAL"/>
              <w:keepNext w:val="0"/>
              <w:rPr>
                <w:sz w:val="16"/>
                <w:szCs w:val="16"/>
              </w:rPr>
            </w:pPr>
          </w:p>
        </w:tc>
      </w:tr>
      <w:tr w:rsidR="009B546A" w14:paraId="4CE358F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39ACD7"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A8AB18" w14:textId="0A8A8343" w:rsidR="009B546A" w:rsidRPr="001B1679" w:rsidRDefault="00F83058" w:rsidP="00C11620">
            <w:pPr>
              <w:pStyle w:val="TAL"/>
              <w:keepNext w:val="0"/>
              <w:rPr>
                <w:sz w:val="16"/>
                <w:szCs w:val="16"/>
              </w:rPr>
            </w:pPr>
            <w:r>
              <w:rPr>
                <w:sz w:val="16"/>
                <w:szCs w:val="16"/>
              </w:rPr>
              <w:t>SP-23</w:t>
            </w:r>
            <w:r w:rsidR="009B546A" w:rsidRPr="001B1679">
              <w:rPr>
                <w:sz w:val="16"/>
                <w:szCs w:val="16"/>
              </w:rPr>
              <w:t>0130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B87C47"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849159" w14:textId="77777777" w:rsidR="009B546A" w:rsidRPr="001B1679" w:rsidRDefault="009B546A" w:rsidP="00C11620">
            <w:pPr>
              <w:pStyle w:val="TAL"/>
              <w:keepNext w:val="0"/>
              <w:rPr>
                <w:sz w:val="16"/>
                <w:szCs w:val="16"/>
              </w:rPr>
            </w:pPr>
            <w:r w:rsidRPr="001B1679">
              <w:rPr>
                <w:sz w:val="16"/>
                <w:szCs w:val="16"/>
              </w:rPr>
              <w:t>TR 33.927 'Security Assurance Specification (SCAS) threats and critical assets in 3GPP virtualized network product classes'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C8F034"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B3D1C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84C0A6" w14:textId="77777777" w:rsidR="009B546A" w:rsidRPr="001B1679" w:rsidRDefault="009B546A" w:rsidP="00C11620">
            <w:pPr>
              <w:pStyle w:val="TAL"/>
              <w:keepNext w:val="0"/>
              <w:rPr>
                <w:sz w:val="16"/>
                <w:szCs w:val="16"/>
              </w:rPr>
            </w:pPr>
            <w:r w:rsidRPr="001B1679">
              <w:rPr>
                <w:sz w:val="16"/>
                <w:szCs w:val="16"/>
              </w:rPr>
              <w:t>VNP_SECAM_SCAS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DF810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66233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61D2DE" w14:textId="77777777" w:rsidR="009B546A" w:rsidRPr="001B1679" w:rsidRDefault="009B546A" w:rsidP="00C11620">
            <w:pPr>
              <w:pStyle w:val="TAL"/>
              <w:keepNext w:val="0"/>
              <w:rPr>
                <w:sz w:val="16"/>
                <w:szCs w:val="16"/>
              </w:rPr>
            </w:pPr>
          </w:p>
        </w:tc>
      </w:tr>
      <w:tr w:rsidR="009B546A" w14:paraId="2456C3B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D94FDA"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D940A6" w14:textId="1B366D9B" w:rsidR="009B546A" w:rsidRPr="001B1679" w:rsidRDefault="00F83058" w:rsidP="00C11620">
            <w:pPr>
              <w:pStyle w:val="TAL"/>
              <w:keepNext w:val="0"/>
              <w:rPr>
                <w:sz w:val="16"/>
                <w:szCs w:val="16"/>
              </w:rPr>
            </w:pPr>
            <w:r>
              <w:rPr>
                <w:sz w:val="16"/>
                <w:szCs w:val="16"/>
              </w:rPr>
              <w:t>SP-23</w:t>
            </w:r>
            <w:r w:rsidR="009B546A" w:rsidRPr="001B1679">
              <w:rPr>
                <w:sz w:val="16"/>
                <w:szCs w:val="16"/>
              </w:rPr>
              <w:t>0131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921411"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18C25F" w14:textId="77777777" w:rsidR="009B546A" w:rsidRPr="001B1679" w:rsidRDefault="009B546A" w:rsidP="00C11620">
            <w:pPr>
              <w:pStyle w:val="TAL"/>
              <w:keepNext w:val="0"/>
              <w:rPr>
                <w:sz w:val="16"/>
                <w:szCs w:val="16"/>
              </w:rPr>
            </w:pPr>
            <w:r w:rsidRPr="001B1679">
              <w:rPr>
                <w:sz w:val="16"/>
                <w:szCs w:val="16"/>
              </w:rPr>
              <w:t>TR 33.936 'Security Assurance Methodology (SECAM) for 3GPP virtualized network products'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E56318"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176C7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A97F93" w14:textId="77777777" w:rsidR="009B546A" w:rsidRPr="001B1679" w:rsidRDefault="009B546A" w:rsidP="00C11620">
            <w:pPr>
              <w:pStyle w:val="TAL"/>
              <w:keepNext w:val="0"/>
              <w:rPr>
                <w:sz w:val="16"/>
                <w:szCs w:val="16"/>
              </w:rPr>
            </w:pPr>
            <w:r w:rsidRPr="001B1679">
              <w:rPr>
                <w:sz w:val="16"/>
                <w:szCs w:val="16"/>
              </w:rPr>
              <w:t>VNP_SECAM_SCAS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9022E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973B4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CAD4E8" w14:textId="77777777" w:rsidR="009B546A" w:rsidRPr="001B1679" w:rsidRDefault="009B546A" w:rsidP="00C11620">
            <w:pPr>
              <w:pStyle w:val="TAL"/>
              <w:keepNext w:val="0"/>
              <w:rPr>
                <w:sz w:val="16"/>
                <w:szCs w:val="16"/>
              </w:rPr>
            </w:pPr>
          </w:p>
        </w:tc>
      </w:tr>
      <w:tr w:rsidR="009B546A" w14:paraId="434EEC2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E1712"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E7E91A" w14:textId="2DE5044F" w:rsidR="009B546A" w:rsidRPr="001B1679" w:rsidRDefault="00F83058" w:rsidP="00C11620">
            <w:pPr>
              <w:pStyle w:val="TAL"/>
              <w:keepNext w:val="0"/>
              <w:rPr>
                <w:sz w:val="16"/>
                <w:szCs w:val="16"/>
              </w:rPr>
            </w:pPr>
            <w:r>
              <w:rPr>
                <w:sz w:val="16"/>
                <w:szCs w:val="16"/>
              </w:rPr>
              <w:t>SP-23</w:t>
            </w:r>
            <w:r w:rsidR="009B546A" w:rsidRPr="001B1679">
              <w:rPr>
                <w:sz w:val="16"/>
                <w:szCs w:val="16"/>
              </w:rPr>
              <w:t>0132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E662F1"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6E5884" w14:textId="77777777" w:rsidR="009B546A" w:rsidRPr="001B1679" w:rsidRDefault="009B546A" w:rsidP="00C11620">
            <w:pPr>
              <w:pStyle w:val="TAL"/>
              <w:keepNext w:val="0"/>
              <w:rPr>
                <w:sz w:val="16"/>
                <w:szCs w:val="16"/>
              </w:rPr>
            </w:pPr>
            <w:r w:rsidRPr="001B1679">
              <w:rPr>
                <w:sz w:val="16"/>
                <w:szCs w:val="16"/>
              </w:rPr>
              <w:t>TR 33.738 'Study on security aspects of enablers for network automation for the 5G system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46BD29"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D3AC6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88E0F3" w14:textId="77777777" w:rsidR="009B546A" w:rsidRPr="001B1679" w:rsidRDefault="009B546A" w:rsidP="00C11620">
            <w:pPr>
              <w:pStyle w:val="TAL"/>
              <w:keepNext w:val="0"/>
              <w:rPr>
                <w:sz w:val="16"/>
                <w:szCs w:val="16"/>
              </w:rPr>
            </w:pPr>
            <w:r w:rsidRPr="001B1679">
              <w:rPr>
                <w:sz w:val="16"/>
                <w:szCs w:val="16"/>
              </w:rPr>
              <w:t>FS_eNA_SEC_Ph3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2AB0B5"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C9CEE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13EBEF" w14:textId="77777777" w:rsidR="009B546A" w:rsidRPr="001B1679" w:rsidRDefault="009B546A" w:rsidP="00C11620">
            <w:pPr>
              <w:pStyle w:val="TAL"/>
              <w:keepNext w:val="0"/>
              <w:rPr>
                <w:sz w:val="16"/>
                <w:szCs w:val="16"/>
              </w:rPr>
            </w:pPr>
          </w:p>
        </w:tc>
      </w:tr>
      <w:tr w:rsidR="009B546A" w14:paraId="2E368FE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C60362"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7CAC6E" w14:textId="366ACEE4" w:rsidR="009B546A" w:rsidRPr="001B1679" w:rsidRDefault="00F83058" w:rsidP="00C11620">
            <w:pPr>
              <w:pStyle w:val="TAL"/>
              <w:keepNext w:val="0"/>
              <w:rPr>
                <w:sz w:val="16"/>
                <w:szCs w:val="16"/>
              </w:rPr>
            </w:pPr>
            <w:r>
              <w:rPr>
                <w:sz w:val="16"/>
                <w:szCs w:val="16"/>
              </w:rPr>
              <w:t>SP-23</w:t>
            </w:r>
            <w:r w:rsidR="009B546A" w:rsidRPr="001B1679">
              <w:rPr>
                <w:sz w:val="16"/>
                <w:szCs w:val="16"/>
              </w:rPr>
              <w:t>0133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EFCC08"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3211B" w14:textId="77777777" w:rsidR="009B546A" w:rsidRPr="001B1679" w:rsidRDefault="009B546A" w:rsidP="00C11620">
            <w:pPr>
              <w:pStyle w:val="TAL"/>
              <w:keepNext w:val="0"/>
              <w:rPr>
                <w:sz w:val="16"/>
                <w:szCs w:val="16"/>
              </w:rPr>
            </w:pPr>
            <w:r w:rsidRPr="001B1679">
              <w:rPr>
                <w:sz w:val="16"/>
                <w:szCs w:val="16"/>
              </w:rPr>
              <w:t>TR 33.884 'Study on application enablement aspects for subscriber-aware northbound API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C9C641"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C75CF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474AA6" w14:textId="77777777" w:rsidR="009B546A" w:rsidRPr="001B1679" w:rsidRDefault="009B546A" w:rsidP="00C11620">
            <w:pPr>
              <w:pStyle w:val="TAL"/>
              <w:keepNext w:val="0"/>
              <w:rPr>
                <w:sz w:val="16"/>
                <w:szCs w:val="16"/>
              </w:rPr>
            </w:pPr>
            <w:r w:rsidRPr="001B1679">
              <w:rPr>
                <w:sz w:val="16"/>
                <w:szCs w:val="16"/>
              </w:rPr>
              <w:t>FS_SNAAPPY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079BFE"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F8495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23A324" w14:textId="77777777" w:rsidR="009B546A" w:rsidRPr="001B1679" w:rsidRDefault="009B546A" w:rsidP="00C11620">
            <w:pPr>
              <w:pStyle w:val="TAL"/>
              <w:keepNext w:val="0"/>
              <w:rPr>
                <w:sz w:val="16"/>
                <w:szCs w:val="16"/>
              </w:rPr>
            </w:pPr>
          </w:p>
        </w:tc>
      </w:tr>
      <w:tr w:rsidR="009B546A" w14:paraId="60D410C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3BFD50"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71E92F" w14:textId="3B3AAA00" w:rsidR="009B546A" w:rsidRPr="001B1679" w:rsidRDefault="00F83058" w:rsidP="00C11620">
            <w:pPr>
              <w:pStyle w:val="TAL"/>
              <w:keepNext w:val="0"/>
              <w:rPr>
                <w:sz w:val="16"/>
                <w:szCs w:val="16"/>
              </w:rPr>
            </w:pPr>
            <w:r>
              <w:rPr>
                <w:sz w:val="16"/>
                <w:szCs w:val="16"/>
              </w:rPr>
              <w:t>SP-23</w:t>
            </w:r>
            <w:r w:rsidR="009B546A" w:rsidRPr="001B1679">
              <w:rPr>
                <w:sz w:val="16"/>
                <w:szCs w:val="16"/>
              </w:rPr>
              <w:t>0134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0BAB7B"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BE6DBF" w14:textId="77777777" w:rsidR="009B546A" w:rsidRPr="001B1679" w:rsidRDefault="009B546A" w:rsidP="00C11620">
            <w:pPr>
              <w:pStyle w:val="TAL"/>
              <w:keepNext w:val="0"/>
              <w:rPr>
                <w:sz w:val="16"/>
                <w:szCs w:val="16"/>
              </w:rPr>
            </w:pPr>
            <w:r w:rsidRPr="001B1679">
              <w:rPr>
                <w:sz w:val="16"/>
                <w:szCs w:val="16"/>
              </w:rPr>
              <w:t>TR 33.858 'Study on security aspects of enhanced support of Non-Public Networks (NPN)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84E69F"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90180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F6090B" w14:textId="77777777" w:rsidR="009B546A" w:rsidRPr="001B1679" w:rsidRDefault="009B546A" w:rsidP="00C11620">
            <w:pPr>
              <w:pStyle w:val="TAL"/>
              <w:keepNext w:val="0"/>
              <w:rPr>
                <w:sz w:val="16"/>
                <w:szCs w:val="16"/>
              </w:rPr>
            </w:pPr>
            <w:r w:rsidRPr="001B1679">
              <w:rPr>
                <w:sz w:val="16"/>
                <w:szCs w:val="16"/>
              </w:rPr>
              <w:t>FS_eNPN_Ph2_SEC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C5CF8E"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B824E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6D3D44" w14:textId="77777777" w:rsidR="009B546A" w:rsidRPr="001B1679" w:rsidRDefault="009B546A" w:rsidP="00C11620">
            <w:pPr>
              <w:pStyle w:val="TAL"/>
              <w:keepNext w:val="0"/>
              <w:rPr>
                <w:sz w:val="16"/>
                <w:szCs w:val="16"/>
              </w:rPr>
            </w:pPr>
          </w:p>
        </w:tc>
      </w:tr>
      <w:tr w:rsidR="009B546A" w14:paraId="4E82839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94692D"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93B6BE" w14:textId="7E740F34" w:rsidR="009B546A" w:rsidRPr="001B1679" w:rsidRDefault="00F83058" w:rsidP="00C11620">
            <w:pPr>
              <w:pStyle w:val="TAL"/>
              <w:keepNext w:val="0"/>
              <w:rPr>
                <w:sz w:val="16"/>
                <w:szCs w:val="16"/>
              </w:rPr>
            </w:pPr>
            <w:r>
              <w:rPr>
                <w:sz w:val="16"/>
                <w:szCs w:val="16"/>
              </w:rPr>
              <w:t>SP-23</w:t>
            </w:r>
            <w:r w:rsidR="009B546A" w:rsidRPr="001B1679">
              <w:rPr>
                <w:sz w:val="16"/>
                <w:szCs w:val="16"/>
              </w:rPr>
              <w:t>0135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D6773C"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A8F4F7" w14:textId="77777777" w:rsidR="009B546A" w:rsidRPr="001B1679" w:rsidRDefault="009B546A" w:rsidP="00C11620">
            <w:pPr>
              <w:pStyle w:val="TAL"/>
              <w:keepNext w:val="0"/>
              <w:rPr>
                <w:sz w:val="16"/>
                <w:szCs w:val="16"/>
              </w:rPr>
            </w:pPr>
            <w:r w:rsidRPr="001B1679">
              <w:rPr>
                <w:sz w:val="16"/>
                <w:szCs w:val="16"/>
              </w:rPr>
              <w:t>TR 33.892 'Study on URSP rules to securely identify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CA7C19"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07B92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56E090" w14:textId="77777777" w:rsidR="009B546A" w:rsidRPr="001B1679" w:rsidRDefault="009B546A" w:rsidP="00C11620">
            <w:pPr>
              <w:pStyle w:val="TAL"/>
              <w:keepNext w:val="0"/>
              <w:rPr>
                <w:sz w:val="16"/>
                <w:szCs w:val="16"/>
              </w:rPr>
            </w:pPr>
            <w:r w:rsidRPr="001B1679">
              <w:rPr>
                <w:sz w:val="16"/>
                <w:szCs w:val="16"/>
              </w:rPr>
              <w:t>FS_USIA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F1D485"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72E27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6785BC" w14:textId="77777777" w:rsidR="009B546A" w:rsidRPr="001B1679" w:rsidRDefault="009B546A" w:rsidP="00C11620">
            <w:pPr>
              <w:pStyle w:val="TAL"/>
              <w:keepNext w:val="0"/>
              <w:rPr>
                <w:sz w:val="16"/>
                <w:szCs w:val="16"/>
              </w:rPr>
            </w:pPr>
          </w:p>
        </w:tc>
      </w:tr>
      <w:tr w:rsidR="009B546A" w14:paraId="35A43D2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FE3EB1"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B81784" w14:textId="312C6DE1" w:rsidR="009B546A" w:rsidRPr="001B1679" w:rsidRDefault="00F83058" w:rsidP="00C11620">
            <w:pPr>
              <w:pStyle w:val="TAL"/>
              <w:keepNext w:val="0"/>
              <w:rPr>
                <w:sz w:val="16"/>
                <w:szCs w:val="16"/>
              </w:rPr>
            </w:pPr>
            <w:r>
              <w:rPr>
                <w:sz w:val="16"/>
                <w:szCs w:val="16"/>
              </w:rPr>
              <w:t>SP-23</w:t>
            </w:r>
            <w:r w:rsidR="009B546A" w:rsidRPr="001B1679">
              <w:rPr>
                <w:sz w:val="16"/>
                <w:szCs w:val="16"/>
              </w:rPr>
              <w:t>0136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6B0FAC"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4528D4" w14:textId="77777777" w:rsidR="009B546A" w:rsidRPr="001B1679" w:rsidRDefault="009B546A" w:rsidP="00C11620">
            <w:pPr>
              <w:pStyle w:val="TAL"/>
              <w:keepNext w:val="0"/>
              <w:rPr>
                <w:sz w:val="16"/>
                <w:szCs w:val="16"/>
              </w:rPr>
            </w:pPr>
            <w:r w:rsidRPr="001B1679">
              <w:rPr>
                <w:sz w:val="16"/>
                <w:szCs w:val="16"/>
              </w:rPr>
              <w:t>TR 33.875 'Study on enhanced security aspects of the 5G Service Based Architecture (eSBA)'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3C23B4"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32B6A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965E6B" w14:textId="77777777" w:rsidR="009B546A" w:rsidRPr="001B1679" w:rsidRDefault="009B546A" w:rsidP="00C11620">
            <w:pPr>
              <w:pStyle w:val="TAL"/>
              <w:keepNext w:val="0"/>
              <w:rPr>
                <w:sz w:val="16"/>
                <w:szCs w:val="16"/>
              </w:rPr>
            </w:pPr>
            <w:r w:rsidRPr="001B1679">
              <w:rPr>
                <w:sz w:val="16"/>
                <w:szCs w:val="16"/>
              </w:rPr>
              <w:t>FS_eSBA_SEC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B0ED5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8ECEF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A7C7AD" w14:textId="77777777" w:rsidR="009B546A" w:rsidRPr="001B1679" w:rsidRDefault="009B546A" w:rsidP="00C11620">
            <w:pPr>
              <w:pStyle w:val="TAL"/>
              <w:keepNext w:val="0"/>
              <w:rPr>
                <w:sz w:val="16"/>
                <w:szCs w:val="16"/>
              </w:rPr>
            </w:pPr>
          </w:p>
        </w:tc>
      </w:tr>
      <w:tr w:rsidR="009B546A" w14:paraId="5A234AB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CA93AC"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902885" w14:textId="200DE004" w:rsidR="009B546A" w:rsidRPr="001B1679" w:rsidRDefault="00F83058" w:rsidP="00C11620">
            <w:pPr>
              <w:pStyle w:val="TAL"/>
              <w:keepNext w:val="0"/>
              <w:rPr>
                <w:sz w:val="16"/>
                <w:szCs w:val="16"/>
              </w:rPr>
            </w:pPr>
            <w:r>
              <w:rPr>
                <w:sz w:val="16"/>
                <w:szCs w:val="16"/>
              </w:rPr>
              <w:t>SP-23</w:t>
            </w:r>
            <w:r w:rsidR="009B546A" w:rsidRPr="001B1679">
              <w:rPr>
                <w:sz w:val="16"/>
                <w:szCs w:val="16"/>
              </w:rPr>
              <w:t>0137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6F33A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1E915A" w14:textId="77777777" w:rsidR="009B546A" w:rsidRPr="001B1679" w:rsidRDefault="009B546A" w:rsidP="00C11620">
            <w:pPr>
              <w:pStyle w:val="TAL"/>
              <w:keepNext w:val="0"/>
              <w:rPr>
                <w:sz w:val="16"/>
                <w:szCs w:val="16"/>
              </w:rPr>
            </w:pPr>
            <w:r w:rsidRPr="001B1679">
              <w:rPr>
                <w:sz w:val="16"/>
                <w:szCs w:val="16"/>
              </w:rPr>
              <w:t>Rel-17 CRs on Security Assurance Specification for 5G (eSCAS_5G)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BAD5D5"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A9FF54"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B52724" w14:textId="77777777" w:rsidR="009B546A" w:rsidRPr="001B1679" w:rsidRDefault="009B546A" w:rsidP="00C11620">
            <w:pPr>
              <w:pStyle w:val="TAL"/>
              <w:keepNext w:val="0"/>
              <w:rPr>
                <w:sz w:val="16"/>
                <w:szCs w:val="16"/>
              </w:rPr>
            </w:pPr>
            <w:r w:rsidRPr="001B1679">
              <w:rPr>
                <w:sz w:val="16"/>
                <w:szCs w:val="16"/>
              </w:rPr>
              <w:t>eSCAS_5G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AB399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CD217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980E8" w14:textId="77777777" w:rsidR="009B546A" w:rsidRPr="001B1679" w:rsidRDefault="009B546A" w:rsidP="00C11620">
            <w:pPr>
              <w:pStyle w:val="TAL"/>
              <w:keepNext w:val="0"/>
              <w:rPr>
                <w:sz w:val="16"/>
                <w:szCs w:val="16"/>
              </w:rPr>
            </w:pPr>
          </w:p>
        </w:tc>
      </w:tr>
      <w:tr w:rsidR="009B546A" w14:paraId="53B842E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F5B023"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72F2E6" w14:textId="763522B8" w:rsidR="009B546A" w:rsidRPr="001B1679" w:rsidRDefault="00F83058" w:rsidP="00C11620">
            <w:pPr>
              <w:pStyle w:val="TAL"/>
              <w:keepNext w:val="0"/>
              <w:rPr>
                <w:sz w:val="16"/>
                <w:szCs w:val="16"/>
              </w:rPr>
            </w:pPr>
            <w:r>
              <w:rPr>
                <w:sz w:val="16"/>
                <w:szCs w:val="16"/>
              </w:rPr>
              <w:t>SP-23</w:t>
            </w:r>
            <w:r w:rsidR="009B546A" w:rsidRPr="001B1679">
              <w:rPr>
                <w:sz w:val="16"/>
                <w:szCs w:val="16"/>
              </w:rPr>
              <w:t>0138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DD46A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EB8FF8" w14:textId="77777777" w:rsidR="009B546A" w:rsidRPr="001B1679" w:rsidRDefault="009B546A" w:rsidP="00C11620">
            <w:pPr>
              <w:pStyle w:val="TAL"/>
              <w:keepNext w:val="0"/>
              <w:rPr>
                <w:sz w:val="16"/>
                <w:szCs w:val="16"/>
              </w:rPr>
            </w:pPr>
            <w:r w:rsidRPr="001B1679">
              <w:rPr>
                <w:sz w:val="16"/>
                <w:szCs w:val="16"/>
              </w:rPr>
              <w:t>Rel-16 CRs on Security Assurance Specification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FECBC6"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DC4AFD"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35B783" w14:textId="77777777" w:rsidR="009B546A" w:rsidRPr="001B1679" w:rsidRDefault="009B546A" w:rsidP="00C11620">
            <w:pPr>
              <w:pStyle w:val="TAL"/>
              <w:keepNext w:val="0"/>
              <w:rPr>
                <w:sz w:val="16"/>
                <w:szCs w:val="16"/>
              </w:rPr>
            </w:pPr>
            <w:r w:rsidRPr="001B1679">
              <w:rPr>
                <w:sz w:val="16"/>
                <w:szCs w:val="16"/>
              </w:rPr>
              <w:t>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CDC9C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C278B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9DB869" w14:textId="77777777" w:rsidR="009B546A" w:rsidRPr="001B1679" w:rsidRDefault="009B546A" w:rsidP="00C11620">
            <w:pPr>
              <w:pStyle w:val="TAL"/>
              <w:keepNext w:val="0"/>
              <w:rPr>
                <w:sz w:val="16"/>
                <w:szCs w:val="16"/>
              </w:rPr>
            </w:pPr>
          </w:p>
        </w:tc>
      </w:tr>
      <w:tr w:rsidR="009B546A" w14:paraId="1B3CF61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EB5894"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B21C9B" w14:textId="6444F024" w:rsidR="009B546A" w:rsidRPr="001B1679" w:rsidRDefault="00F83058" w:rsidP="00C11620">
            <w:pPr>
              <w:pStyle w:val="TAL"/>
              <w:keepNext w:val="0"/>
              <w:rPr>
                <w:sz w:val="16"/>
                <w:szCs w:val="16"/>
              </w:rPr>
            </w:pPr>
            <w:r>
              <w:rPr>
                <w:sz w:val="16"/>
                <w:szCs w:val="16"/>
              </w:rPr>
              <w:t>SP-23</w:t>
            </w:r>
            <w:r w:rsidR="009B546A" w:rsidRPr="001B1679">
              <w:rPr>
                <w:sz w:val="16"/>
                <w:szCs w:val="16"/>
              </w:rPr>
              <w:t>0139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001CE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62C043" w14:textId="77777777" w:rsidR="009B546A" w:rsidRPr="001B1679" w:rsidRDefault="009B546A" w:rsidP="00C11620">
            <w:pPr>
              <w:pStyle w:val="TAL"/>
              <w:keepNext w:val="0"/>
              <w:rPr>
                <w:sz w:val="16"/>
                <w:szCs w:val="16"/>
              </w:rPr>
            </w:pPr>
            <w:r w:rsidRPr="001B1679">
              <w:rPr>
                <w:sz w:val="16"/>
                <w:szCs w:val="16"/>
              </w:rPr>
              <w:t>Rel-16 CRs on Mission Critical Services Security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769018"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82ED0B"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CC9071" w14:textId="77777777" w:rsidR="009B546A" w:rsidRPr="001B1679" w:rsidRDefault="009B546A" w:rsidP="00C11620">
            <w:pPr>
              <w:pStyle w:val="TAL"/>
              <w:keepNext w:val="0"/>
              <w:rPr>
                <w:sz w:val="16"/>
                <w:szCs w:val="16"/>
              </w:rPr>
            </w:pPr>
            <w:r w:rsidRPr="001B1679">
              <w:rPr>
                <w:sz w:val="16"/>
                <w:szCs w:val="16"/>
              </w:rPr>
              <w:t>MCXSec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CE29E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2A372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25112" w14:textId="77777777" w:rsidR="009B546A" w:rsidRPr="001B1679" w:rsidRDefault="009B546A" w:rsidP="00C11620">
            <w:pPr>
              <w:pStyle w:val="TAL"/>
              <w:keepNext w:val="0"/>
              <w:rPr>
                <w:sz w:val="16"/>
                <w:szCs w:val="16"/>
              </w:rPr>
            </w:pPr>
          </w:p>
        </w:tc>
      </w:tr>
      <w:tr w:rsidR="009B546A" w14:paraId="3B94076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9559B"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15C3D8" w14:textId="55D3795A" w:rsidR="009B546A" w:rsidRPr="001B1679" w:rsidRDefault="00F83058" w:rsidP="00C11620">
            <w:pPr>
              <w:pStyle w:val="TAL"/>
              <w:keepNext w:val="0"/>
              <w:rPr>
                <w:sz w:val="16"/>
                <w:szCs w:val="16"/>
              </w:rPr>
            </w:pPr>
            <w:r>
              <w:rPr>
                <w:sz w:val="16"/>
                <w:szCs w:val="16"/>
              </w:rPr>
              <w:t>SP-23</w:t>
            </w:r>
            <w:r w:rsidR="009B546A" w:rsidRPr="001B1679">
              <w:rPr>
                <w:sz w:val="16"/>
                <w:szCs w:val="16"/>
              </w:rPr>
              <w:t>0140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07199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6CE9A8" w14:textId="77777777" w:rsidR="009B546A" w:rsidRPr="001B1679" w:rsidRDefault="009B546A" w:rsidP="00C11620">
            <w:pPr>
              <w:pStyle w:val="TAL"/>
              <w:keepNext w:val="0"/>
              <w:rPr>
                <w:sz w:val="16"/>
                <w:szCs w:val="16"/>
              </w:rPr>
            </w:pPr>
            <w:r w:rsidRPr="001B1679">
              <w:rPr>
                <w:sz w:val="16"/>
                <w:szCs w:val="16"/>
              </w:rPr>
              <w:t>Rel 16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4C8FED"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A2BED"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B3D8BF" w14:textId="77777777" w:rsidR="009B546A" w:rsidRPr="001B1679" w:rsidRDefault="009B546A" w:rsidP="00C11620">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8EF35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198C1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215A5B" w14:textId="77777777" w:rsidR="009B546A" w:rsidRPr="001B1679" w:rsidRDefault="009B546A" w:rsidP="00C11620">
            <w:pPr>
              <w:pStyle w:val="TAL"/>
              <w:keepNext w:val="0"/>
              <w:rPr>
                <w:sz w:val="16"/>
                <w:szCs w:val="16"/>
              </w:rPr>
            </w:pPr>
          </w:p>
        </w:tc>
      </w:tr>
      <w:tr w:rsidR="009B546A" w14:paraId="374FD35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ED2362"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33114" w14:textId="2856C71D" w:rsidR="009B546A" w:rsidRPr="001B1679" w:rsidRDefault="00F83058" w:rsidP="00C11620">
            <w:pPr>
              <w:pStyle w:val="TAL"/>
              <w:keepNext w:val="0"/>
              <w:rPr>
                <w:sz w:val="16"/>
                <w:szCs w:val="16"/>
              </w:rPr>
            </w:pPr>
            <w:r>
              <w:rPr>
                <w:sz w:val="16"/>
                <w:szCs w:val="16"/>
              </w:rPr>
              <w:t>SP-23</w:t>
            </w:r>
            <w:r w:rsidR="009B546A" w:rsidRPr="001B1679">
              <w:rPr>
                <w:sz w:val="16"/>
                <w:szCs w:val="16"/>
              </w:rPr>
              <w:t>0141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2EBB3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D1C716" w14:textId="77777777" w:rsidR="009B546A" w:rsidRPr="001B1679" w:rsidRDefault="009B546A" w:rsidP="00C11620">
            <w:pPr>
              <w:pStyle w:val="TAL"/>
              <w:keepNext w:val="0"/>
              <w:rPr>
                <w:sz w:val="16"/>
                <w:szCs w:val="16"/>
              </w:rPr>
            </w:pPr>
            <w:r w:rsidRPr="001B1679">
              <w:rPr>
                <w:sz w:val="16"/>
                <w:szCs w:val="16"/>
              </w:rPr>
              <w:t>Rel-16 CRs on Security for 5G_eSBA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CF6C1D"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735533"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985600" w14:textId="77777777" w:rsidR="009B546A" w:rsidRPr="001B1679" w:rsidRDefault="009B546A" w:rsidP="00C11620">
            <w:pPr>
              <w:pStyle w:val="TAL"/>
              <w:keepNext w:val="0"/>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281AF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A01F5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F5F16" w14:textId="77777777" w:rsidR="009B546A" w:rsidRPr="001B1679" w:rsidRDefault="009B546A" w:rsidP="00C11620">
            <w:pPr>
              <w:pStyle w:val="TAL"/>
              <w:keepNext w:val="0"/>
              <w:rPr>
                <w:sz w:val="16"/>
                <w:szCs w:val="16"/>
              </w:rPr>
            </w:pPr>
          </w:p>
        </w:tc>
      </w:tr>
      <w:tr w:rsidR="009B546A" w14:paraId="725ABE9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6A9BE0" w14:textId="77777777" w:rsidR="009B546A" w:rsidRPr="001B1679" w:rsidRDefault="009B546A" w:rsidP="00C11620">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AA4DB" w14:textId="317DB873" w:rsidR="009B546A" w:rsidRPr="001B1679" w:rsidRDefault="00F83058" w:rsidP="00C11620">
            <w:pPr>
              <w:pStyle w:val="TAL"/>
              <w:keepNext w:val="0"/>
              <w:rPr>
                <w:sz w:val="16"/>
                <w:szCs w:val="16"/>
              </w:rPr>
            </w:pPr>
            <w:r>
              <w:rPr>
                <w:sz w:val="16"/>
                <w:szCs w:val="16"/>
              </w:rPr>
              <w:t>SP-23</w:t>
            </w:r>
            <w:r w:rsidR="009B546A" w:rsidRPr="001B1679">
              <w:rPr>
                <w:sz w:val="16"/>
                <w:szCs w:val="16"/>
              </w:rPr>
              <w:t>0142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C3668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407A4C" w14:textId="77777777" w:rsidR="009B546A" w:rsidRPr="001B1679" w:rsidRDefault="009B546A" w:rsidP="00C11620">
            <w:pPr>
              <w:pStyle w:val="TAL"/>
              <w:keepNext w:val="0"/>
              <w:rPr>
                <w:sz w:val="16"/>
                <w:szCs w:val="16"/>
              </w:rPr>
            </w:pPr>
            <w:r w:rsidRPr="001B1679">
              <w:rPr>
                <w:sz w:val="16"/>
                <w:szCs w:val="16"/>
              </w:rPr>
              <w:t>Rel-18 CRs on Security Aspects of the 5G Service Based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A06CD5"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7BFC3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86FBAF" w14:textId="77777777" w:rsidR="009B546A" w:rsidRPr="001B1679" w:rsidRDefault="009B546A" w:rsidP="00C11620">
            <w:pPr>
              <w:pStyle w:val="TAL"/>
              <w:keepNext w:val="0"/>
              <w:rPr>
                <w:sz w:val="16"/>
                <w:szCs w:val="16"/>
              </w:rPr>
            </w:pPr>
            <w:r w:rsidRPr="001B1679">
              <w:rPr>
                <w:sz w:val="16"/>
                <w:szCs w:val="16"/>
              </w:rPr>
              <w:t>5G_eSBA_Ph2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72232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BC041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F677B3" w14:textId="77777777" w:rsidR="009B546A" w:rsidRPr="001B1679" w:rsidRDefault="009B546A" w:rsidP="00C11620">
            <w:pPr>
              <w:pStyle w:val="TAL"/>
              <w:keepNext w:val="0"/>
              <w:rPr>
                <w:sz w:val="16"/>
                <w:szCs w:val="16"/>
              </w:rPr>
            </w:pPr>
          </w:p>
        </w:tc>
      </w:tr>
      <w:tr w:rsidR="009B546A" w14:paraId="2524EE9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4E2895" w14:textId="77777777" w:rsidR="009B546A" w:rsidRPr="001B1679" w:rsidRDefault="009B546A" w:rsidP="00C11620">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779680" w14:textId="5CE6844C" w:rsidR="009B546A" w:rsidRPr="001B1679" w:rsidRDefault="00F83058" w:rsidP="00C11620">
            <w:pPr>
              <w:pStyle w:val="TAL"/>
              <w:keepNext w:val="0"/>
              <w:rPr>
                <w:sz w:val="16"/>
                <w:szCs w:val="16"/>
              </w:rPr>
            </w:pPr>
            <w:r>
              <w:rPr>
                <w:sz w:val="16"/>
                <w:szCs w:val="16"/>
              </w:rPr>
              <w:t>SP-23</w:t>
            </w:r>
            <w:r w:rsidR="009B546A" w:rsidRPr="001B1679">
              <w:rPr>
                <w:sz w:val="16"/>
                <w:szCs w:val="16"/>
              </w:rPr>
              <w:t>0143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D5731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ACCA83" w14:textId="77777777" w:rsidR="009B546A" w:rsidRPr="001B1679" w:rsidRDefault="009B546A" w:rsidP="00C11620">
            <w:pPr>
              <w:pStyle w:val="TAL"/>
              <w:keepNext w:val="0"/>
              <w:rPr>
                <w:sz w:val="16"/>
                <w:szCs w:val="16"/>
              </w:rPr>
            </w:pPr>
            <w:r w:rsidRPr="001B1679">
              <w:rPr>
                <w:sz w:val="16"/>
                <w:szCs w:val="16"/>
              </w:rPr>
              <w:t>Rel 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E1F449"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65664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111F11" w14:textId="77777777" w:rsidR="009B546A" w:rsidRPr="001B1679" w:rsidRDefault="009B546A" w:rsidP="00C11620">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E172E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026D8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FA6F6" w14:textId="77777777" w:rsidR="009B546A" w:rsidRPr="001B1679" w:rsidRDefault="009B546A" w:rsidP="00C11620">
            <w:pPr>
              <w:pStyle w:val="TAL"/>
              <w:keepNext w:val="0"/>
              <w:rPr>
                <w:sz w:val="16"/>
                <w:szCs w:val="16"/>
              </w:rPr>
            </w:pPr>
          </w:p>
        </w:tc>
      </w:tr>
      <w:tr w:rsidR="009B546A" w14:paraId="7C5CC54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E17AFC"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37D982" w14:textId="2C992A57" w:rsidR="009B546A" w:rsidRPr="001B1679" w:rsidRDefault="00F83058" w:rsidP="00C11620">
            <w:pPr>
              <w:pStyle w:val="TAL"/>
              <w:keepNext w:val="0"/>
              <w:rPr>
                <w:sz w:val="16"/>
                <w:szCs w:val="16"/>
              </w:rPr>
            </w:pPr>
            <w:r>
              <w:rPr>
                <w:sz w:val="16"/>
                <w:szCs w:val="16"/>
              </w:rPr>
              <w:t>SP-23</w:t>
            </w:r>
            <w:r w:rsidR="009B546A" w:rsidRPr="001B1679">
              <w:rPr>
                <w:sz w:val="16"/>
                <w:szCs w:val="16"/>
              </w:rPr>
              <w:t>0144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A0206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07D088" w14:textId="77777777" w:rsidR="009B546A" w:rsidRPr="001B1679" w:rsidRDefault="009B546A" w:rsidP="00C11620">
            <w:pPr>
              <w:pStyle w:val="TAL"/>
              <w:keepNext w:val="0"/>
              <w:rPr>
                <w:sz w:val="16"/>
                <w:szCs w:val="16"/>
              </w:rPr>
            </w:pPr>
            <w:r w:rsidRPr="001B1679">
              <w:rPr>
                <w:sz w:val="16"/>
                <w:szCs w:val="16"/>
              </w:rPr>
              <w:t>Rel-17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D7C554"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9EBC7"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96F6FA" w14:textId="77777777" w:rsidR="009B546A" w:rsidRPr="001B1679" w:rsidRDefault="009B546A" w:rsidP="00C11620">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8DABD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051FF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A8BCB8" w14:textId="77777777" w:rsidR="009B546A" w:rsidRPr="001B1679" w:rsidRDefault="009B546A" w:rsidP="00C11620">
            <w:pPr>
              <w:pStyle w:val="TAL"/>
              <w:keepNext w:val="0"/>
              <w:rPr>
                <w:sz w:val="16"/>
                <w:szCs w:val="16"/>
              </w:rPr>
            </w:pPr>
          </w:p>
        </w:tc>
      </w:tr>
      <w:tr w:rsidR="009B546A" w14:paraId="091563B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08CD99"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41EDB" w14:textId="39A39647" w:rsidR="009B546A" w:rsidRPr="001B1679" w:rsidRDefault="00F83058" w:rsidP="00C11620">
            <w:pPr>
              <w:pStyle w:val="TAL"/>
              <w:keepNext w:val="0"/>
              <w:rPr>
                <w:sz w:val="16"/>
                <w:szCs w:val="16"/>
              </w:rPr>
            </w:pPr>
            <w:r>
              <w:rPr>
                <w:sz w:val="16"/>
                <w:szCs w:val="16"/>
              </w:rPr>
              <w:t>SP-23</w:t>
            </w:r>
            <w:r w:rsidR="009B546A" w:rsidRPr="001B1679">
              <w:rPr>
                <w:sz w:val="16"/>
                <w:szCs w:val="16"/>
              </w:rPr>
              <w:t>0145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E07AD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D58EA9" w14:textId="77777777" w:rsidR="009B546A" w:rsidRPr="001B1679" w:rsidRDefault="009B546A" w:rsidP="00C11620">
            <w:pPr>
              <w:pStyle w:val="TAL"/>
              <w:keepNext w:val="0"/>
              <w:rPr>
                <w:sz w:val="16"/>
                <w:szCs w:val="16"/>
              </w:rPr>
            </w:pPr>
            <w:r w:rsidRPr="001B1679">
              <w:rPr>
                <w:sz w:val="16"/>
                <w:szCs w:val="16"/>
              </w:rPr>
              <w:t>Rel-18 CRs on security aspects of MSGin5G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CE99E0"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F1EDD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3ECF56" w14:textId="77777777" w:rsidR="009B546A" w:rsidRPr="001B1679" w:rsidRDefault="009B546A" w:rsidP="00C11620">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A4FBD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5E72F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6E7F45" w14:textId="77777777" w:rsidR="009B546A" w:rsidRPr="001B1679" w:rsidRDefault="009B546A" w:rsidP="00C11620">
            <w:pPr>
              <w:pStyle w:val="TAL"/>
              <w:keepNext w:val="0"/>
              <w:rPr>
                <w:sz w:val="16"/>
                <w:szCs w:val="16"/>
              </w:rPr>
            </w:pPr>
          </w:p>
        </w:tc>
      </w:tr>
      <w:tr w:rsidR="009B546A" w14:paraId="2FE123D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9F41D1"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ACBCB4" w14:textId="5D7369AA" w:rsidR="009B546A" w:rsidRPr="001B1679" w:rsidRDefault="00F83058" w:rsidP="00C11620">
            <w:pPr>
              <w:pStyle w:val="TAL"/>
              <w:keepNext w:val="0"/>
              <w:rPr>
                <w:sz w:val="16"/>
                <w:szCs w:val="16"/>
              </w:rPr>
            </w:pPr>
            <w:r>
              <w:rPr>
                <w:sz w:val="16"/>
                <w:szCs w:val="16"/>
              </w:rPr>
              <w:t>SP-23</w:t>
            </w:r>
            <w:r w:rsidR="009B546A" w:rsidRPr="001B1679">
              <w:rPr>
                <w:sz w:val="16"/>
                <w:szCs w:val="16"/>
              </w:rPr>
              <w:t>0146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D00DB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AA4A5E" w14:textId="77777777" w:rsidR="009B546A" w:rsidRPr="001B1679" w:rsidRDefault="009B546A" w:rsidP="00C11620">
            <w:pPr>
              <w:pStyle w:val="TAL"/>
              <w:keepNext w:val="0"/>
              <w:rPr>
                <w:sz w:val="16"/>
                <w:szCs w:val="16"/>
              </w:rPr>
            </w:pPr>
            <w:r w:rsidRPr="001B1679">
              <w:rPr>
                <w:sz w:val="16"/>
                <w:szCs w:val="16"/>
              </w:rPr>
              <w:t>Rel-17 CRs on Security Aspects of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F3D6C9"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83A04E"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A9AE86" w14:textId="77777777" w:rsidR="009B546A" w:rsidRPr="001B1679" w:rsidRDefault="009B546A" w:rsidP="00C11620">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990A8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3560D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D1E23E" w14:textId="77777777" w:rsidR="009B546A" w:rsidRPr="001B1679" w:rsidRDefault="009B546A" w:rsidP="00C11620">
            <w:pPr>
              <w:pStyle w:val="TAL"/>
              <w:keepNext w:val="0"/>
              <w:rPr>
                <w:sz w:val="16"/>
                <w:szCs w:val="16"/>
              </w:rPr>
            </w:pPr>
          </w:p>
        </w:tc>
      </w:tr>
      <w:tr w:rsidR="009B546A" w14:paraId="075FE41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28B53C"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BDBF9A" w14:textId="1584003D" w:rsidR="009B546A" w:rsidRPr="001B1679" w:rsidRDefault="00F83058" w:rsidP="00C11620">
            <w:pPr>
              <w:pStyle w:val="TAL"/>
              <w:keepNext w:val="0"/>
              <w:rPr>
                <w:sz w:val="16"/>
                <w:szCs w:val="16"/>
              </w:rPr>
            </w:pPr>
            <w:r>
              <w:rPr>
                <w:sz w:val="16"/>
                <w:szCs w:val="16"/>
              </w:rPr>
              <w:t>SP-23</w:t>
            </w:r>
            <w:r w:rsidR="009B546A" w:rsidRPr="001B1679">
              <w:rPr>
                <w:sz w:val="16"/>
                <w:szCs w:val="16"/>
              </w:rPr>
              <w:t>0147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6C33B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08B2DE" w14:textId="77777777" w:rsidR="009B546A" w:rsidRPr="001B1679" w:rsidRDefault="009B546A" w:rsidP="00C11620">
            <w:pPr>
              <w:pStyle w:val="TAL"/>
              <w:keepNext w:val="0"/>
              <w:rPr>
                <w:sz w:val="16"/>
                <w:szCs w:val="16"/>
              </w:rPr>
            </w:pPr>
            <w:r w:rsidRPr="001B1679">
              <w:rPr>
                <w:sz w:val="16"/>
                <w:szCs w:val="16"/>
              </w:rPr>
              <w:t>Rel-17 CRs on SA WG3 aspects of AKMA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C2E243"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6F0898"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A98A8E" w14:textId="77777777" w:rsidR="009B546A" w:rsidRPr="001B1679" w:rsidRDefault="009B546A" w:rsidP="00C11620">
            <w:pPr>
              <w:pStyle w:val="TAL"/>
              <w:keepNext w:val="0"/>
              <w:rPr>
                <w:sz w:val="16"/>
                <w:szCs w:val="16"/>
              </w:rPr>
            </w:pPr>
            <w:r w:rsidRPr="001B1679">
              <w:rPr>
                <w:sz w:val="16"/>
                <w:szCs w:val="16"/>
              </w:rPr>
              <w:t>AKMA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35538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D2829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9A4B0" w14:textId="77777777" w:rsidR="009B546A" w:rsidRPr="001B1679" w:rsidRDefault="009B546A" w:rsidP="00C11620">
            <w:pPr>
              <w:pStyle w:val="TAL"/>
              <w:keepNext w:val="0"/>
              <w:rPr>
                <w:sz w:val="16"/>
                <w:szCs w:val="16"/>
              </w:rPr>
            </w:pPr>
          </w:p>
        </w:tc>
      </w:tr>
      <w:tr w:rsidR="009B546A" w14:paraId="4F3967A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BEB681"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6C2C69" w14:textId="07DEE2AF" w:rsidR="009B546A" w:rsidRPr="001B1679" w:rsidRDefault="00F83058" w:rsidP="00C11620">
            <w:pPr>
              <w:pStyle w:val="TAL"/>
              <w:keepNext w:val="0"/>
              <w:rPr>
                <w:sz w:val="16"/>
                <w:szCs w:val="16"/>
              </w:rPr>
            </w:pPr>
            <w:r>
              <w:rPr>
                <w:sz w:val="16"/>
                <w:szCs w:val="16"/>
              </w:rPr>
              <w:t>SP-23</w:t>
            </w:r>
            <w:r w:rsidR="009B546A" w:rsidRPr="001B1679">
              <w:rPr>
                <w:sz w:val="16"/>
                <w:szCs w:val="16"/>
              </w:rPr>
              <w:t>0148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F07ECE"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3D6354" w14:textId="77777777" w:rsidR="009B546A" w:rsidRPr="001B1679" w:rsidRDefault="009B546A" w:rsidP="00C11620">
            <w:pPr>
              <w:pStyle w:val="TAL"/>
              <w:keepNext w:val="0"/>
              <w:rPr>
                <w:sz w:val="16"/>
                <w:szCs w:val="16"/>
              </w:rPr>
            </w:pPr>
            <w:r w:rsidRPr="001B1679">
              <w:rPr>
                <w:sz w:val="16"/>
                <w:szCs w:val="16"/>
              </w:rPr>
              <w:t>New WID on Security aspects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1853B9"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0C19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2082F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4D434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19E25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BFEC4" w14:textId="77777777" w:rsidR="009B546A" w:rsidRPr="001B1679" w:rsidRDefault="009B546A" w:rsidP="00C11620">
            <w:pPr>
              <w:pStyle w:val="TAL"/>
              <w:keepNext w:val="0"/>
              <w:rPr>
                <w:sz w:val="16"/>
                <w:szCs w:val="16"/>
              </w:rPr>
            </w:pPr>
          </w:p>
        </w:tc>
      </w:tr>
      <w:tr w:rsidR="009B546A" w14:paraId="7B86723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4AC304"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285DA0" w14:textId="19E97C00" w:rsidR="009B546A" w:rsidRPr="001B1679" w:rsidRDefault="00F83058" w:rsidP="00C11620">
            <w:pPr>
              <w:pStyle w:val="TAL"/>
              <w:keepNext w:val="0"/>
              <w:rPr>
                <w:sz w:val="16"/>
                <w:szCs w:val="16"/>
              </w:rPr>
            </w:pPr>
            <w:r>
              <w:rPr>
                <w:sz w:val="16"/>
                <w:szCs w:val="16"/>
              </w:rPr>
              <w:t>SP-23</w:t>
            </w:r>
            <w:r w:rsidR="009B546A" w:rsidRPr="001B1679">
              <w:rPr>
                <w:sz w:val="16"/>
                <w:szCs w:val="16"/>
              </w:rPr>
              <w:t>0149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9C8F8E"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3BF88D" w14:textId="77777777" w:rsidR="009B546A" w:rsidRPr="001B1679" w:rsidRDefault="009B546A" w:rsidP="00C11620">
            <w:pPr>
              <w:pStyle w:val="TAL"/>
              <w:keepNext w:val="0"/>
              <w:rPr>
                <w:sz w:val="16"/>
                <w:szCs w:val="16"/>
              </w:rPr>
            </w:pPr>
            <w:r w:rsidRPr="001B1679">
              <w:rPr>
                <w:sz w:val="16"/>
                <w:szCs w:val="16"/>
              </w:rPr>
              <w:t>New WID on Security of UAV and UAM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BB1B61"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16472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B3B69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70DDD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FBDEF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5A3B6" w14:textId="77777777" w:rsidR="009B546A" w:rsidRPr="001B1679" w:rsidRDefault="009B546A" w:rsidP="00C11620">
            <w:pPr>
              <w:pStyle w:val="TAL"/>
              <w:keepNext w:val="0"/>
              <w:rPr>
                <w:sz w:val="16"/>
                <w:szCs w:val="16"/>
              </w:rPr>
            </w:pPr>
          </w:p>
        </w:tc>
      </w:tr>
      <w:tr w:rsidR="009B546A" w14:paraId="25B978D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D91799"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B4496" w14:textId="0D748546" w:rsidR="009B546A" w:rsidRPr="001B1679" w:rsidRDefault="00F83058" w:rsidP="00C11620">
            <w:pPr>
              <w:pStyle w:val="TAL"/>
              <w:keepNext w:val="0"/>
              <w:rPr>
                <w:sz w:val="16"/>
                <w:szCs w:val="16"/>
              </w:rPr>
            </w:pPr>
            <w:r>
              <w:rPr>
                <w:sz w:val="16"/>
                <w:szCs w:val="16"/>
              </w:rPr>
              <w:t>SP-23</w:t>
            </w:r>
            <w:r w:rsidR="009B546A" w:rsidRPr="001B1679">
              <w:rPr>
                <w:sz w:val="16"/>
                <w:szCs w:val="16"/>
              </w:rPr>
              <w:t>0150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33200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5FCDC3" w14:textId="77777777" w:rsidR="009B546A" w:rsidRPr="001B1679" w:rsidRDefault="009B546A" w:rsidP="00C11620">
            <w:pPr>
              <w:pStyle w:val="TAL"/>
              <w:keepNext w:val="0"/>
              <w:rPr>
                <w:sz w:val="16"/>
                <w:szCs w:val="16"/>
              </w:rPr>
            </w:pPr>
            <w:r w:rsidRPr="001B1679">
              <w:rPr>
                <w:sz w:val="16"/>
                <w:szCs w:val="16"/>
              </w:rPr>
              <w:t>New WID on Automated certicate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656DEF"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37373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E77E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5A858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C05C5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A32B1C" w14:textId="77777777" w:rsidR="009B546A" w:rsidRPr="001B1679" w:rsidRDefault="009B546A" w:rsidP="00C11620">
            <w:pPr>
              <w:pStyle w:val="TAL"/>
              <w:keepNext w:val="0"/>
              <w:rPr>
                <w:sz w:val="16"/>
                <w:szCs w:val="16"/>
              </w:rPr>
            </w:pPr>
          </w:p>
        </w:tc>
      </w:tr>
      <w:tr w:rsidR="009B546A" w14:paraId="2E85413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5C7A69"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0E67D" w14:textId="34A03C02" w:rsidR="009B546A" w:rsidRPr="001B1679" w:rsidRDefault="00F83058" w:rsidP="00C11620">
            <w:pPr>
              <w:pStyle w:val="TAL"/>
              <w:keepNext w:val="0"/>
              <w:rPr>
                <w:sz w:val="16"/>
                <w:szCs w:val="16"/>
              </w:rPr>
            </w:pPr>
            <w:r>
              <w:rPr>
                <w:sz w:val="16"/>
                <w:szCs w:val="16"/>
              </w:rPr>
              <w:t>SP-23</w:t>
            </w:r>
            <w:r w:rsidR="009B546A" w:rsidRPr="001B1679">
              <w:rPr>
                <w:sz w:val="16"/>
                <w:szCs w:val="16"/>
              </w:rPr>
              <w:t>0151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2702CF"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A377EB" w14:textId="77777777" w:rsidR="009B546A" w:rsidRPr="001B1679" w:rsidRDefault="009B546A" w:rsidP="00C11620">
            <w:pPr>
              <w:pStyle w:val="TAL"/>
              <w:keepNext w:val="0"/>
              <w:rPr>
                <w:sz w:val="16"/>
                <w:szCs w:val="16"/>
              </w:rPr>
            </w:pPr>
            <w:r w:rsidRPr="001B1679">
              <w:rPr>
                <w:sz w:val="16"/>
                <w:szCs w:val="16"/>
              </w:rPr>
              <w:t>New WID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3C5F78"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27440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6A8F2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036CC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70769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8355F4" w14:textId="77777777" w:rsidR="009B546A" w:rsidRPr="001B1679" w:rsidRDefault="009B546A" w:rsidP="00C11620">
            <w:pPr>
              <w:pStyle w:val="TAL"/>
              <w:keepNext w:val="0"/>
              <w:rPr>
                <w:sz w:val="16"/>
                <w:szCs w:val="16"/>
              </w:rPr>
            </w:pPr>
          </w:p>
        </w:tc>
      </w:tr>
      <w:tr w:rsidR="009B546A" w14:paraId="5EA4159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3B113" w14:textId="77777777" w:rsidR="009B546A" w:rsidRPr="001B1679" w:rsidRDefault="009B546A" w:rsidP="00C11620">
            <w:pPr>
              <w:pStyle w:val="TAL"/>
              <w:keepNext w:val="0"/>
              <w:rPr>
                <w:sz w:val="16"/>
                <w:szCs w:val="16"/>
              </w:rPr>
            </w:pPr>
            <w:r w:rsidRPr="001B1679">
              <w:rPr>
                <w:sz w:val="16"/>
                <w:szCs w:val="16"/>
              </w:rPr>
              <w:lastRenderedPageBreak/>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4CF46D" w14:textId="41D416F0" w:rsidR="009B546A" w:rsidRPr="001B1679" w:rsidRDefault="00F83058" w:rsidP="00C11620">
            <w:pPr>
              <w:pStyle w:val="TAL"/>
              <w:keepNext w:val="0"/>
              <w:rPr>
                <w:sz w:val="16"/>
                <w:szCs w:val="16"/>
              </w:rPr>
            </w:pPr>
            <w:r>
              <w:rPr>
                <w:sz w:val="16"/>
                <w:szCs w:val="16"/>
              </w:rPr>
              <w:t>SP-23</w:t>
            </w:r>
            <w:r w:rsidR="009B546A" w:rsidRPr="001B1679">
              <w:rPr>
                <w:sz w:val="16"/>
                <w:szCs w:val="16"/>
              </w:rPr>
              <w:t>0152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49E13A"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5229A3" w14:textId="77777777" w:rsidR="009B546A" w:rsidRPr="001B1679" w:rsidRDefault="009B546A" w:rsidP="00C11620">
            <w:pPr>
              <w:pStyle w:val="TAL"/>
              <w:keepNext w:val="0"/>
              <w:rPr>
                <w:sz w:val="16"/>
                <w:szCs w:val="16"/>
              </w:rPr>
            </w:pPr>
            <w:r w:rsidRPr="001B1679">
              <w:rPr>
                <w:sz w:val="16"/>
                <w:szCs w:val="16"/>
              </w:rPr>
              <w:t>New WID on Security Aspects of Support for Edge Computing in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143B91"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3DEBF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93193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3BE1D9" w14:textId="77777777" w:rsidR="009B546A" w:rsidRPr="001B1679" w:rsidRDefault="009B546A" w:rsidP="00C11620">
            <w:pPr>
              <w:pStyle w:val="TAL"/>
              <w:keepNext w:val="0"/>
              <w:rPr>
                <w:sz w:val="16"/>
                <w:szCs w:val="16"/>
              </w:rPr>
            </w:pPr>
            <w:r w:rsidRPr="001B1679">
              <w:rPr>
                <w:sz w:val="16"/>
                <w:szCs w:val="16"/>
              </w:rPr>
              <w:t>Acromym 'eEDGE_SEC_Ph2' should be aligned with 'EDGE_Ph2' acronym. Revised to SP-230366.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540D82"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971F9A" w14:textId="68E96456" w:rsidR="009B546A" w:rsidRPr="001B1679" w:rsidRDefault="00F83058" w:rsidP="00C11620">
            <w:pPr>
              <w:pStyle w:val="TAL"/>
              <w:keepNext w:val="0"/>
              <w:rPr>
                <w:sz w:val="16"/>
                <w:szCs w:val="16"/>
              </w:rPr>
            </w:pPr>
            <w:r>
              <w:rPr>
                <w:sz w:val="16"/>
                <w:szCs w:val="16"/>
              </w:rPr>
              <w:t>SP-23</w:t>
            </w:r>
            <w:r w:rsidR="009B546A" w:rsidRPr="001B1679">
              <w:rPr>
                <w:sz w:val="16"/>
                <w:szCs w:val="16"/>
              </w:rPr>
              <w:t>0366</w:t>
            </w:r>
          </w:p>
        </w:tc>
      </w:tr>
      <w:tr w:rsidR="009B546A" w14:paraId="6D5D2D6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DCEFA3"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E21961" w14:textId="12962CB8" w:rsidR="009B546A" w:rsidRPr="001B1679" w:rsidRDefault="00F83058" w:rsidP="00C11620">
            <w:pPr>
              <w:pStyle w:val="TAL"/>
              <w:keepNext w:val="0"/>
              <w:rPr>
                <w:sz w:val="16"/>
                <w:szCs w:val="16"/>
              </w:rPr>
            </w:pPr>
            <w:r>
              <w:rPr>
                <w:sz w:val="16"/>
                <w:szCs w:val="16"/>
              </w:rPr>
              <w:t>SP-23</w:t>
            </w:r>
            <w:r w:rsidR="009B546A" w:rsidRPr="001B1679">
              <w:rPr>
                <w:sz w:val="16"/>
                <w:szCs w:val="16"/>
              </w:rPr>
              <w:t>0153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F47DEB"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8F9ED9" w14:textId="77777777" w:rsidR="009B546A" w:rsidRPr="001B1679" w:rsidRDefault="009B546A" w:rsidP="00C11620">
            <w:pPr>
              <w:pStyle w:val="TAL"/>
              <w:keepNext w:val="0"/>
              <w:rPr>
                <w:sz w:val="16"/>
                <w:szCs w:val="16"/>
              </w:rPr>
            </w:pPr>
            <w:r w:rsidRPr="001B1679">
              <w:rPr>
                <w:sz w:val="16"/>
                <w:szCs w:val="16"/>
              </w:rPr>
              <w:t>New WID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CDDC0D"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7FA3C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BC01C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9E323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F98E3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D2E30D" w14:textId="77777777" w:rsidR="009B546A" w:rsidRPr="001B1679" w:rsidRDefault="009B546A" w:rsidP="00C11620">
            <w:pPr>
              <w:pStyle w:val="TAL"/>
              <w:keepNext w:val="0"/>
              <w:rPr>
                <w:sz w:val="16"/>
                <w:szCs w:val="16"/>
              </w:rPr>
            </w:pPr>
          </w:p>
        </w:tc>
      </w:tr>
      <w:tr w:rsidR="009B546A" w14:paraId="227C9A5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A2E344"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F57973" w14:textId="415A293B" w:rsidR="009B546A" w:rsidRPr="001B1679" w:rsidRDefault="00F83058" w:rsidP="00C11620">
            <w:pPr>
              <w:pStyle w:val="TAL"/>
              <w:keepNext w:val="0"/>
              <w:rPr>
                <w:sz w:val="16"/>
                <w:szCs w:val="16"/>
              </w:rPr>
            </w:pPr>
            <w:r>
              <w:rPr>
                <w:sz w:val="16"/>
                <w:szCs w:val="16"/>
              </w:rPr>
              <w:t>SP-23</w:t>
            </w:r>
            <w:r w:rsidR="009B546A" w:rsidRPr="001B1679">
              <w:rPr>
                <w:sz w:val="16"/>
                <w:szCs w:val="16"/>
              </w:rPr>
              <w:t>0154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411122"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3B35D1" w14:textId="77777777" w:rsidR="009B546A" w:rsidRPr="001B1679" w:rsidRDefault="009B546A" w:rsidP="00C11620">
            <w:pPr>
              <w:pStyle w:val="TAL"/>
              <w:keepNext w:val="0"/>
              <w:rPr>
                <w:sz w:val="16"/>
                <w:szCs w:val="16"/>
              </w:rPr>
            </w:pPr>
            <w:r w:rsidRPr="001B1679">
              <w:rPr>
                <w:sz w:val="16"/>
                <w:szCs w:val="16"/>
              </w:rPr>
              <w:t>New WID on security aspects of MSGin5G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8C857D"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EA023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6326A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CFDE5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91967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46D595" w14:textId="77777777" w:rsidR="009B546A" w:rsidRPr="001B1679" w:rsidRDefault="009B546A" w:rsidP="00C11620">
            <w:pPr>
              <w:pStyle w:val="TAL"/>
              <w:keepNext w:val="0"/>
              <w:rPr>
                <w:sz w:val="16"/>
                <w:szCs w:val="16"/>
              </w:rPr>
            </w:pPr>
          </w:p>
        </w:tc>
      </w:tr>
      <w:tr w:rsidR="009B546A" w14:paraId="01D21D2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3A7E2F"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07A4D8" w14:textId="22BDBC8D" w:rsidR="009B546A" w:rsidRPr="001B1679" w:rsidRDefault="00F83058" w:rsidP="00C11620">
            <w:pPr>
              <w:pStyle w:val="TAL"/>
              <w:keepNext w:val="0"/>
              <w:rPr>
                <w:sz w:val="16"/>
                <w:szCs w:val="16"/>
              </w:rPr>
            </w:pPr>
            <w:r>
              <w:rPr>
                <w:sz w:val="16"/>
                <w:szCs w:val="16"/>
              </w:rPr>
              <w:t>SP-23</w:t>
            </w:r>
            <w:r w:rsidR="009B546A" w:rsidRPr="001B1679">
              <w:rPr>
                <w:sz w:val="16"/>
                <w:szCs w:val="16"/>
              </w:rPr>
              <w:t>0155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4BCF28"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56FF74" w14:textId="77777777" w:rsidR="009B546A" w:rsidRPr="001B1679" w:rsidRDefault="009B546A" w:rsidP="00C11620">
            <w:pPr>
              <w:pStyle w:val="TAL"/>
              <w:keepNext w:val="0"/>
              <w:rPr>
                <w:sz w:val="16"/>
                <w:szCs w:val="16"/>
              </w:rPr>
            </w:pPr>
            <w:r w:rsidRPr="001B1679">
              <w:rPr>
                <w:sz w:val="16"/>
                <w:szCs w:val="16"/>
              </w:rPr>
              <w:t>New WID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9301BE"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6D8E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ACBC2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BB565A" w14:textId="77777777" w:rsidR="009B546A" w:rsidRPr="001B1679" w:rsidRDefault="009B546A" w:rsidP="00C11620">
            <w:pPr>
              <w:pStyle w:val="TAL"/>
              <w:keepNext w:val="0"/>
              <w:rPr>
                <w:sz w:val="16"/>
                <w:szCs w:val="16"/>
              </w:rPr>
            </w:pPr>
            <w:r w:rsidRPr="001B1679">
              <w:rPr>
                <w:sz w:val="16"/>
                <w:szCs w:val="16"/>
              </w:rPr>
              <w:t>Acromym 'eNA_SEC_PH3' should be aligned with 'eNA_Ph3' acronym. Revised to SP-230364.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EC82ED"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679BD5" w14:textId="1C0CF4ED" w:rsidR="009B546A" w:rsidRPr="001B1679" w:rsidRDefault="00F83058" w:rsidP="00C11620">
            <w:pPr>
              <w:pStyle w:val="TAL"/>
              <w:keepNext w:val="0"/>
              <w:rPr>
                <w:sz w:val="16"/>
                <w:szCs w:val="16"/>
              </w:rPr>
            </w:pPr>
            <w:r>
              <w:rPr>
                <w:sz w:val="16"/>
                <w:szCs w:val="16"/>
              </w:rPr>
              <w:t>SP-23</w:t>
            </w:r>
            <w:r w:rsidR="009B546A" w:rsidRPr="001B1679">
              <w:rPr>
                <w:sz w:val="16"/>
                <w:szCs w:val="16"/>
              </w:rPr>
              <w:t>0364</w:t>
            </w:r>
          </w:p>
        </w:tc>
      </w:tr>
      <w:tr w:rsidR="009B546A" w14:paraId="12C76DE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B48A9F"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36FDD5" w14:textId="4573EFD5" w:rsidR="009B546A" w:rsidRPr="001B1679" w:rsidRDefault="00F83058" w:rsidP="00C11620">
            <w:pPr>
              <w:pStyle w:val="TAL"/>
              <w:keepNext w:val="0"/>
              <w:rPr>
                <w:sz w:val="16"/>
                <w:szCs w:val="16"/>
              </w:rPr>
            </w:pPr>
            <w:r>
              <w:rPr>
                <w:sz w:val="16"/>
                <w:szCs w:val="16"/>
              </w:rPr>
              <w:t>SP-23</w:t>
            </w:r>
            <w:r w:rsidR="009B546A" w:rsidRPr="001B1679">
              <w:rPr>
                <w:sz w:val="16"/>
                <w:szCs w:val="16"/>
              </w:rPr>
              <w:t>0156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B4BFE6"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32CD7F" w14:textId="77777777" w:rsidR="009B546A" w:rsidRPr="001B1679" w:rsidRDefault="009B546A" w:rsidP="00C11620">
            <w:pPr>
              <w:pStyle w:val="TAL"/>
              <w:keepNext w:val="0"/>
              <w:rPr>
                <w:sz w:val="16"/>
                <w:szCs w:val="16"/>
              </w:rPr>
            </w:pPr>
            <w:r w:rsidRPr="001B1679">
              <w:rPr>
                <w:sz w:val="16"/>
                <w:szCs w:val="16"/>
              </w:rPr>
              <w:t>New WID on Security aspects of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024D0B"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52528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359D8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E80CC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3EB02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F929DB" w14:textId="77777777" w:rsidR="009B546A" w:rsidRPr="001B1679" w:rsidRDefault="009B546A" w:rsidP="00C11620">
            <w:pPr>
              <w:pStyle w:val="TAL"/>
              <w:keepNext w:val="0"/>
              <w:rPr>
                <w:sz w:val="16"/>
                <w:szCs w:val="16"/>
              </w:rPr>
            </w:pPr>
          </w:p>
        </w:tc>
      </w:tr>
      <w:tr w:rsidR="009B546A" w14:paraId="34E3864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12638"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B3F540" w14:textId="128E914F" w:rsidR="009B546A" w:rsidRPr="001B1679" w:rsidRDefault="00F83058" w:rsidP="00C11620">
            <w:pPr>
              <w:pStyle w:val="TAL"/>
              <w:keepNext w:val="0"/>
              <w:rPr>
                <w:sz w:val="16"/>
                <w:szCs w:val="16"/>
              </w:rPr>
            </w:pPr>
            <w:r>
              <w:rPr>
                <w:sz w:val="16"/>
                <w:szCs w:val="16"/>
              </w:rPr>
              <w:t>SP-23</w:t>
            </w:r>
            <w:r w:rsidR="009B546A" w:rsidRPr="001B1679">
              <w:rPr>
                <w:sz w:val="16"/>
                <w:szCs w:val="16"/>
              </w:rPr>
              <w:t>0157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D4A051"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173E3C" w14:textId="77777777" w:rsidR="009B546A" w:rsidRPr="001B1679" w:rsidRDefault="009B546A" w:rsidP="00C11620">
            <w:pPr>
              <w:pStyle w:val="TAL"/>
              <w:keepNext w:val="0"/>
              <w:rPr>
                <w:sz w:val="16"/>
                <w:szCs w:val="16"/>
              </w:rPr>
            </w:pPr>
            <w:r w:rsidRPr="001B1679">
              <w:rPr>
                <w:sz w:val="16"/>
                <w:szCs w:val="16"/>
              </w:rPr>
              <w:t>New WID on 5G Security Assurance Specification (SCAS) for the Policy Control Function (PCF)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BB528C"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5A9B0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FA310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3809C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DBD32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40AAC0" w14:textId="77777777" w:rsidR="009B546A" w:rsidRPr="001B1679" w:rsidRDefault="009B546A" w:rsidP="00C11620">
            <w:pPr>
              <w:pStyle w:val="TAL"/>
              <w:keepNext w:val="0"/>
              <w:rPr>
                <w:sz w:val="16"/>
                <w:szCs w:val="16"/>
              </w:rPr>
            </w:pPr>
          </w:p>
        </w:tc>
      </w:tr>
      <w:tr w:rsidR="009B546A" w14:paraId="2C58EBB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4303C"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DB35BB" w14:textId="1A4581B6" w:rsidR="009B546A" w:rsidRPr="001B1679" w:rsidRDefault="00F83058" w:rsidP="00C11620">
            <w:pPr>
              <w:pStyle w:val="TAL"/>
              <w:keepNext w:val="0"/>
              <w:rPr>
                <w:sz w:val="16"/>
                <w:szCs w:val="16"/>
              </w:rPr>
            </w:pPr>
            <w:r>
              <w:rPr>
                <w:sz w:val="16"/>
                <w:szCs w:val="16"/>
              </w:rPr>
              <w:t>SP-23</w:t>
            </w:r>
            <w:r w:rsidR="009B546A" w:rsidRPr="001B1679">
              <w:rPr>
                <w:sz w:val="16"/>
                <w:szCs w:val="16"/>
              </w:rPr>
              <w:t>0158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A908CC"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C346FD" w14:textId="77777777" w:rsidR="009B546A" w:rsidRPr="001B1679" w:rsidRDefault="009B546A" w:rsidP="00C11620">
            <w:pPr>
              <w:pStyle w:val="TAL"/>
              <w:keepNext w:val="0"/>
              <w:rPr>
                <w:sz w:val="16"/>
                <w:szCs w:val="16"/>
              </w:rPr>
            </w:pPr>
            <w:r w:rsidRPr="001B1679">
              <w:rPr>
                <w:sz w:val="16"/>
                <w:szCs w:val="16"/>
              </w:rPr>
              <w:t>New WID on Security Aspects of Proximity-based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871953"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E34E9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A844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C1125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E8CA1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9E1A04" w14:textId="77777777" w:rsidR="009B546A" w:rsidRPr="001B1679" w:rsidRDefault="009B546A" w:rsidP="00C11620">
            <w:pPr>
              <w:pStyle w:val="TAL"/>
              <w:keepNext w:val="0"/>
              <w:rPr>
                <w:sz w:val="16"/>
                <w:szCs w:val="16"/>
              </w:rPr>
            </w:pPr>
          </w:p>
        </w:tc>
      </w:tr>
      <w:tr w:rsidR="009B546A" w14:paraId="7C3149E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5874CB"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85865B" w14:textId="18E41D15" w:rsidR="009B546A" w:rsidRPr="001B1679" w:rsidRDefault="00F83058" w:rsidP="00C11620">
            <w:pPr>
              <w:pStyle w:val="TAL"/>
              <w:keepNext w:val="0"/>
              <w:rPr>
                <w:sz w:val="16"/>
                <w:szCs w:val="16"/>
              </w:rPr>
            </w:pPr>
            <w:r>
              <w:rPr>
                <w:sz w:val="16"/>
                <w:szCs w:val="16"/>
              </w:rPr>
              <w:t>SP-23</w:t>
            </w:r>
            <w:r w:rsidR="009B546A" w:rsidRPr="001B1679">
              <w:rPr>
                <w:sz w:val="16"/>
                <w:szCs w:val="16"/>
              </w:rPr>
              <w:t>0159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803F81"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1107AA" w14:textId="77777777" w:rsidR="009B546A" w:rsidRPr="001B1679" w:rsidRDefault="009B546A" w:rsidP="00C11620">
            <w:pPr>
              <w:pStyle w:val="TAL"/>
              <w:keepNext w:val="0"/>
              <w:rPr>
                <w:sz w:val="16"/>
                <w:szCs w:val="16"/>
              </w:rPr>
            </w:pPr>
            <w:r w:rsidRPr="001B1679">
              <w:rPr>
                <w:sz w:val="16"/>
                <w:szCs w:val="16"/>
              </w:rPr>
              <w:t>New WID on Security Aspects of Ranging Based Services and Sidelink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5FC964"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BDE9D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C138F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B2735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0042E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1441E9" w14:textId="77777777" w:rsidR="009B546A" w:rsidRPr="001B1679" w:rsidRDefault="009B546A" w:rsidP="00C11620">
            <w:pPr>
              <w:pStyle w:val="TAL"/>
              <w:keepNext w:val="0"/>
              <w:rPr>
                <w:sz w:val="16"/>
                <w:szCs w:val="16"/>
              </w:rPr>
            </w:pPr>
          </w:p>
        </w:tc>
      </w:tr>
      <w:tr w:rsidR="009B546A" w14:paraId="14956C2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EC2C76"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7257C0" w14:textId="6615C33B" w:rsidR="009B546A" w:rsidRPr="001B1679" w:rsidRDefault="00F83058" w:rsidP="00C11620">
            <w:pPr>
              <w:pStyle w:val="TAL"/>
              <w:keepNext w:val="0"/>
              <w:rPr>
                <w:sz w:val="16"/>
                <w:szCs w:val="16"/>
              </w:rPr>
            </w:pPr>
            <w:r>
              <w:rPr>
                <w:sz w:val="16"/>
                <w:szCs w:val="16"/>
              </w:rPr>
              <w:t>SP-23</w:t>
            </w:r>
            <w:r w:rsidR="009B546A" w:rsidRPr="001B1679">
              <w:rPr>
                <w:sz w:val="16"/>
                <w:szCs w:val="16"/>
              </w:rPr>
              <w:t>0160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9D3305"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BB3197" w14:textId="77777777" w:rsidR="009B546A" w:rsidRPr="001B1679" w:rsidRDefault="009B546A" w:rsidP="00C11620">
            <w:pPr>
              <w:pStyle w:val="TAL"/>
              <w:keepNext w:val="0"/>
              <w:rPr>
                <w:sz w:val="16"/>
                <w:szCs w:val="16"/>
              </w:rPr>
            </w:pPr>
            <w:r w:rsidRPr="001B1679">
              <w:rPr>
                <w:sz w:val="16"/>
                <w:szCs w:val="16"/>
              </w:rPr>
              <w:t>New WID on security aspects of SEAL for vertical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6A418D"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193F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75569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880187" w14:textId="77777777" w:rsidR="009B546A" w:rsidRPr="001B1679" w:rsidRDefault="009B546A" w:rsidP="00C11620">
            <w:pPr>
              <w:pStyle w:val="TAL"/>
              <w:keepNext w:val="0"/>
              <w:rPr>
                <w:sz w:val="16"/>
                <w:szCs w:val="16"/>
              </w:rPr>
            </w:pPr>
            <w:r w:rsidRPr="001B1679">
              <w:rPr>
                <w:sz w:val="16"/>
                <w:szCs w:val="16"/>
              </w:rPr>
              <w:t>This is already in the Work Plan as: UID = 940018, 'eSEAL'. Revise to 'WID REVISED'? Revised to SP-230365.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AF58A2"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E8085B" w14:textId="62AFE70C" w:rsidR="009B546A" w:rsidRPr="001B1679" w:rsidRDefault="00F83058" w:rsidP="00C11620">
            <w:pPr>
              <w:pStyle w:val="TAL"/>
              <w:keepNext w:val="0"/>
              <w:rPr>
                <w:sz w:val="16"/>
                <w:szCs w:val="16"/>
              </w:rPr>
            </w:pPr>
            <w:r>
              <w:rPr>
                <w:sz w:val="16"/>
                <w:szCs w:val="16"/>
              </w:rPr>
              <w:t>SP-23</w:t>
            </w:r>
            <w:r w:rsidR="009B546A" w:rsidRPr="001B1679">
              <w:rPr>
                <w:sz w:val="16"/>
                <w:szCs w:val="16"/>
              </w:rPr>
              <w:t>0365</w:t>
            </w:r>
          </w:p>
        </w:tc>
      </w:tr>
      <w:tr w:rsidR="009B546A" w14:paraId="35212A5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6370AF"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E6B2DA" w14:textId="507E0E82" w:rsidR="009B546A" w:rsidRPr="001B1679" w:rsidRDefault="00F83058" w:rsidP="00C11620">
            <w:pPr>
              <w:pStyle w:val="TAL"/>
              <w:keepNext w:val="0"/>
              <w:rPr>
                <w:sz w:val="16"/>
                <w:szCs w:val="16"/>
              </w:rPr>
            </w:pPr>
            <w:r>
              <w:rPr>
                <w:sz w:val="16"/>
                <w:szCs w:val="16"/>
              </w:rPr>
              <w:t>SP-23</w:t>
            </w:r>
            <w:r w:rsidR="009B546A" w:rsidRPr="001B1679">
              <w:rPr>
                <w:sz w:val="16"/>
                <w:szCs w:val="16"/>
              </w:rPr>
              <w:t>0161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6847C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95D344" w14:textId="77777777" w:rsidR="009B546A" w:rsidRPr="001B1679" w:rsidRDefault="009B546A" w:rsidP="00C11620">
            <w:pPr>
              <w:pStyle w:val="TAL"/>
              <w:keepNext w:val="0"/>
              <w:rPr>
                <w:sz w:val="16"/>
                <w:szCs w:val="16"/>
              </w:rPr>
            </w:pPr>
            <w:r w:rsidRPr="001B1679">
              <w:rPr>
                <w:sz w:val="16"/>
                <w:szCs w:val="16"/>
              </w:rPr>
              <w:t>New WID on application enablement aspects for subscriber-aware northbound API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D69FDD"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BF91B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44F3D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4A5B7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A3A31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B4B8C5" w14:textId="77777777" w:rsidR="009B546A" w:rsidRPr="001B1679" w:rsidRDefault="009B546A" w:rsidP="00C11620">
            <w:pPr>
              <w:pStyle w:val="TAL"/>
              <w:keepNext w:val="0"/>
              <w:rPr>
                <w:sz w:val="16"/>
                <w:szCs w:val="16"/>
              </w:rPr>
            </w:pPr>
          </w:p>
        </w:tc>
      </w:tr>
      <w:tr w:rsidR="009B546A" w14:paraId="7EC4A20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6338F4"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8CDC8D" w14:textId="76960A09" w:rsidR="009B546A" w:rsidRPr="001B1679" w:rsidRDefault="00F83058" w:rsidP="00C11620">
            <w:pPr>
              <w:pStyle w:val="TAL"/>
              <w:keepNext w:val="0"/>
              <w:rPr>
                <w:sz w:val="16"/>
                <w:szCs w:val="16"/>
              </w:rPr>
            </w:pPr>
            <w:r>
              <w:rPr>
                <w:sz w:val="16"/>
                <w:szCs w:val="16"/>
              </w:rPr>
              <w:t>SP-23</w:t>
            </w:r>
            <w:r w:rsidR="009B546A" w:rsidRPr="001B1679">
              <w:rPr>
                <w:sz w:val="16"/>
                <w:szCs w:val="16"/>
              </w:rPr>
              <w:t>0162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F60D5A"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6B008D" w14:textId="77777777" w:rsidR="009B546A" w:rsidRPr="001B1679" w:rsidRDefault="009B546A" w:rsidP="00C11620">
            <w:pPr>
              <w:pStyle w:val="TAL"/>
              <w:keepNext w:val="0"/>
              <w:rPr>
                <w:sz w:val="16"/>
                <w:szCs w:val="16"/>
              </w:rPr>
            </w:pPr>
            <w:r w:rsidRPr="001B1679">
              <w:rPr>
                <w:sz w:val="16"/>
                <w:szCs w:val="16"/>
              </w:rPr>
              <w:t>23.501 CR4040R2 (Rel-18, 'F'): Not allowed to act as MBSR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00E64E" w14:textId="77777777" w:rsidR="009B546A" w:rsidRPr="001B1679" w:rsidRDefault="009B546A" w:rsidP="00C11620">
            <w:pPr>
              <w:pStyle w:val="TAL"/>
              <w:keepNext w:val="0"/>
              <w:rPr>
                <w:sz w:val="16"/>
                <w:szCs w:val="16"/>
              </w:rPr>
            </w:pPr>
            <w:r w:rsidRPr="001B1679">
              <w:rPr>
                <w:sz w:val="16"/>
                <w:szCs w:val="16"/>
              </w:rPr>
              <w:t>Ericsson, Samsung, 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902A4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B3E8B9" w14:textId="77777777" w:rsidR="009B546A" w:rsidRPr="001B1679" w:rsidRDefault="009B546A" w:rsidP="00C11620">
            <w:pPr>
              <w:pStyle w:val="TAL"/>
              <w:keepNext w:val="0"/>
              <w:rPr>
                <w:sz w:val="16"/>
                <w:szCs w:val="16"/>
              </w:rPr>
            </w:pPr>
            <w:r w:rsidRPr="001B1679">
              <w:rPr>
                <w:sz w:val="16"/>
                <w:szCs w:val="16"/>
              </w:rPr>
              <w:t>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F3DABF" w14:textId="77777777" w:rsidR="009B546A" w:rsidRPr="001B1679" w:rsidRDefault="009B546A" w:rsidP="00C11620">
            <w:pPr>
              <w:pStyle w:val="TAL"/>
              <w:keepNext w:val="0"/>
              <w:rPr>
                <w:sz w:val="16"/>
                <w:szCs w:val="16"/>
              </w:rPr>
            </w:pPr>
            <w:r w:rsidRPr="001B1679">
              <w:rPr>
                <w:sz w:val="16"/>
                <w:szCs w:val="16"/>
              </w:rPr>
              <w:t>Revision of CR in CR Pack SP-230115. Revised to SP-230373.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1BAD8D"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DDBDBC" w14:textId="676AA653" w:rsidR="009B546A" w:rsidRPr="001B1679" w:rsidRDefault="00F83058" w:rsidP="00C11620">
            <w:pPr>
              <w:pStyle w:val="TAL"/>
              <w:keepNext w:val="0"/>
              <w:rPr>
                <w:sz w:val="16"/>
                <w:szCs w:val="16"/>
              </w:rPr>
            </w:pPr>
            <w:r>
              <w:rPr>
                <w:sz w:val="16"/>
                <w:szCs w:val="16"/>
              </w:rPr>
              <w:t>SP-23</w:t>
            </w:r>
            <w:r w:rsidR="009B546A" w:rsidRPr="001B1679">
              <w:rPr>
                <w:sz w:val="16"/>
                <w:szCs w:val="16"/>
              </w:rPr>
              <w:t>0373</w:t>
            </w:r>
          </w:p>
        </w:tc>
      </w:tr>
      <w:tr w:rsidR="009B546A" w14:paraId="00B1025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889A04"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898391" w14:textId="7E8B310B" w:rsidR="009B546A" w:rsidRPr="001B1679" w:rsidRDefault="00F83058" w:rsidP="00C11620">
            <w:pPr>
              <w:pStyle w:val="TAL"/>
              <w:keepNext w:val="0"/>
              <w:rPr>
                <w:sz w:val="16"/>
                <w:szCs w:val="16"/>
              </w:rPr>
            </w:pPr>
            <w:r>
              <w:rPr>
                <w:sz w:val="16"/>
                <w:szCs w:val="16"/>
              </w:rPr>
              <w:t>SP-23</w:t>
            </w:r>
            <w:r w:rsidR="009B546A" w:rsidRPr="001B1679">
              <w:rPr>
                <w:sz w:val="16"/>
                <w:szCs w:val="16"/>
              </w:rPr>
              <w:t>0163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890BAC"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918F96" w14:textId="77777777" w:rsidR="009B546A" w:rsidRPr="001B1679" w:rsidRDefault="009B546A" w:rsidP="00C11620">
            <w:pPr>
              <w:pStyle w:val="TAL"/>
              <w:keepNext w:val="0"/>
              <w:rPr>
                <w:sz w:val="16"/>
                <w:szCs w:val="16"/>
              </w:rPr>
            </w:pPr>
            <w:r w:rsidRPr="001B1679">
              <w:rPr>
                <w:sz w:val="16"/>
                <w:szCs w:val="16"/>
              </w:rPr>
              <w:t>Revised WID: Personal IoT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3E5FFC" w14:textId="77777777" w:rsidR="009B546A" w:rsidRPr="001B1679" w:rsidRDefault="009B546A" w:rsidP="00C11620">
            <w:pPr>
              <w:pStyle w:val="TAL"/>
              <w:keepNext w:val="0"/>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F50F0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4D65A5" w14:textId="77777777" w:rsidR="009B546A" w:rsidRPr="001B1679" w:rsidRDefault="009B546A" w:rsidP="00C11620">
            <w:pPr>
              <w:pStyle w:val="TAL"/>
              <w:keepNext w:val="0"/>
              <w:rPr>
                <w:sz w:val="16"/>
                <w:szCs w:val="16"/>
              </w:rPr>
            </w:pPr>
            <w:r w:rsidRPr="001B1679">
              <w:rPr>
                <w:sz w:val="16"/>
                <w:szCs w:val="16"/>
              </w:rPr>
              <w:t>PIN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411AF9" w14:textId="77777777" w:rsidR="009B546A" w:rsidRPr="001B1679" w:rsidRDefault="009B546A" w:rsidP="00C11620">
            <w:pPr>
              <w:pStyle w:val="TAL"/>
              <w:keepNext w:val="0"/>
              <w:rPr>
                <w:sz w:val="16"/>
                <w:szCs w:val="16"/>
              </w:rPr>
            </w:pPr>
            <w:r w:rsidRPr="001B1679">
              <w:rPr>
                <w:sz w:val="16"/>
                <w:szCs w:val="16"/>
              </w:rPr>
              <w:t>Revision of SP-221343.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B4867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9866EA" w14:textId="77777777" w:rsidR="009B546A" w:rsidRPr="001B1679" w:rsidRDefault="009B546A" w:rsidP="00C11620">
            <w:pPr>
              <w:pStyle w:val="TAL"/>
              <w:keepNext w:val="0"/>
              <w:rPr>
                <w:sz w:val="16"/>
                <w:szCs w:val="16"/>
              </w:rPr>
            </w:pPr>
          </w:p>
        </w:tc>
      </w:tr>
      <w:tr w:rsidR="009B546A" w14:paraId="532F8B0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47E15"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5AC5F" w14:textId="4A1C81D4" w:rsidR="009B546A" w:rsidRPr="001B1679" w:rsidRDefault="00F83058" w:rsidP="00C11620">
            <w:pPr>
              <w:pStyle w:val="TAL"/>
              <w:keepNext w:val="0"/>
              <w:rPr>
                <w:sz w:val="16"/>
                <w:szCs w:val="16"/>
              </w:rPr>
            </w:pPr>
            <w:r>
              <w:rPr>
                <w:sz w:val="16"/>
                <w:szCs w:val="16"/>
              </w:rPr>
              <w:t>SP-23</w:t>
            </w:r>
            <w:r w:rsidR="009B546A" w:rsidRPr="001B1679">
              <w:rPr>
                <w:sz w:val="16"/>
                <w:szCs w:val="16"/>
              </w:rPr>
              <w:t>0164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C27518"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12DADF" w14:textId="77777777" w:rsidR="009B546A" w:rsidRPr="001B1679" w:rsidRDefault="009B546A" w:rsidP="00C11620">
            <w:pPr>
              <w:pStyle w:val="TAL"/>
              <w:keepNext w:val="0"/>
              <w:rPr>
                <w:sz w:val="16"/>
                <w:szCs w:val="16"/>
              </w:rPr>
            </w:pPr>
            <w:r w:rsidRPr="001B1679">
              <w:rPr>
                <w:sz w:val="16"/>
                <w:szCs w:val="16"/>
              </w:rPr>
              <w:t>WID on 5G Media Streaming Architecture Phase2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63613C"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96102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F77A8B" w14:textId="77777777" w:rsidR="009B546A" w:rsidRPr="001B1679" w:rsidRDefault="009B546A" w:rsidP="00C11620">
            <w:pPr>
              <w:pStyle w:val="TAL"/>
              <w:keepNext w:val="0"/>
              <w:rPr>
                <w:sz w:val="16"/>
                <w:szCs w:val="16"/>
              </w:rPr>
            </w:pPr>
            <w:r w:rsidRPr="001B1679">
              <w:rPr>
                <w:sz w:val="16"/>
                <w:szCs w:val="16"/>
              </w:rPr>
              <w:t>5GMS_Ph2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250B6C" w14:textId="77777777" w:rsidR="009B546A" w:rsidRPr="001B1679" w:rsidRDefault="009B546A" w:rsidP="00C11620">
            <w:pPr>
              <w:pStyle w:val="TAL"/>
              <w:keepNext w:val="0"/>
              <w:rPr>
                <w:sz w:val="16"/>
                <w:szCs w:val="16"/>
              </w:rPr>
            </w:pPr>
            <w:r w:rsidRPr="001B1679">
              <w:rPr>
                <w:sz w:val="16"/>
                <w:szCs w:val="16"/>
              </w:rPr>
              <w:t>Revision of SP-220667.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3421C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00865D" w14:textId="77777777" w:rsidR="009B546A" w:rsidRPr="001B1679" w:rsidRDefault="009B546A" w:rsidP="00C11620">
            <w:pPr>
              <w:pStyle w:val="TAL"/>
              <w:keepNext w:val="0"/>
              <w:rPr>
                <w:sz w:val="16"/>
                <w:szCs w:val="16"/>
              </w:rPr>
            </w:pPr>
          </w:p>
        </w:tc>
      </w:tr>
      <w:tr w:rsidR="009B546A" w14:paraId="50D3434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F58573"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D7AED" w14:textId="166C5B9A" w:rsidR="009B546A" w:rsidRPr="001B1679" w:rsidRDefault="00F83058" w:rsidP="00C11620">
            <w:pPr>
              <w:pStyle w:val="TAL"/>
              <w:keepNext w:val="0"/>
              <w:rPr>
                <w:sz w:val="16"/>
                <w:szCs w:val="16"/>
              </w:rPr>
            </w:pPr>
            <w:r>
              <w:rPr>
                <w:sz w:val="16"/>
                <w:szCs w:val="16"/>
              </w:rPr>
              <w:t>SP-23</w:t>
            </w:r>
            <w:r w:rsidR="009B546A" w:rsidRPr="001B1679">
              <w:rPr>
                <w:sz w:val="16"/>
                <w:szCs w:val="16"/>
              </w:rPr>
              <w:t>0165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318A06"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88DD4D" w14:textId="77777777" w:rsidR="009B546A" w:rsidRPr="001B1679" w:rsidRDefault="009B546A" w:rsidP="00C11620">
            <w:pPr>
              <w:pStyle w:val="TAL"/>
              <w:keepNext w:val="0"/>
              <w:rPr>
                <w:sz w:val="16"/>
                <w:szCs w:val="16"/>
              </w:rPr>
            </w:pPr>
            <w:r w:rsidRPr="001B1679">
              <w:rPr>
                <w:sz w:val="16"/>
                <w:szCs w:val="16"/>
              </w:rPr>
              <w:t>Revised WID on IMS-based AR Conversational Services (IBACS)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9E93A2"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92A4B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C4D113" w14:textId="77777777" w:rsidR="009B546A" w:rsidRPr="001B1679" w:rsidRDefault="009B546A" w:rsidP="00C11620">
            <w:pPr>
              <w:pStyle w:val="TAL"/>
              <w:keepNext w:val="0"/>
              <w:rPr>
                <w:sz w:val="16"/>
                <w:szCs w:val="16"/>
              </w:rPr>
            </w:pPr>
            <w:r w:rsidRPr="001B1679">
              <w:rPr>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959745" w14:textId="77777777" w:rsidR="009B546A" w:rsidRPr="001B1679" w:rsidRDefault="009B546A" w:rsidP="00C11620">
            <w:pPr>
              <w:pStyle w:val="TAL"/>
              <w:keepNext w:val="0"/>
              <w:rPr>
                <w:sz w:val="16"/>
                <w:szCs w:val="16"/>
              </w:rPr>
            </w:pPr>
            <w:r w:rsidRPr="001B1679">
              <w:rPr>
                <w:sz w:val="16"/>
                <w:szCs w:val="16"/>
              </w:rPr>
              <w:t>Revision of SP-220668.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D93C4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EB817B" w14:textId="77777777" w:rsidR="009B546A" w:rsidRPr="001B1679" w:rsidRDefault="009B546A" w:rsidP="00C11620">
            <w:pPr>
              <w:pStyle w:val="TAL"/>
              <w:keepNext w:val="0"/>
              <w:rPr>
                <w:sz w:val="16"/>
                <w:szCs w:val="16"/>
              </w:rPr>
            </w:pPr>
          </w:p>
        </w:tc>
      </w:tr>
      <w:tr w:rsidR="009B546A" w14:paraId="26390C8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C88402"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7D27AD" w14:textId="46FF925D" w:rsidR="009B546A" w:rsidRPr="001B1679" w:rsidRDefault="00F83058" w:rsidP="00C11620">
            <w:pPr>
              <w:pStyle w:val="TAL"/>
              <w:keepNext w:val="0"/>
              <w:rPr>
                <w:sz w:val="16"/>
                <w:szCs w:val="16"/>
              </w:rPr>
            </w:pPr>
            <w:r>
              <w:rPr>
                <w:sz w:val="16"/>
                <w:szCs w:val="16"/>
              </w:rPr>
              <w:t>SP-23</w:t>
            </w:r>
            <w:r w:rsidR="009B546A" w:rsidRPr="001B1679">
              <w:rPr>
                <w:sz w:val="16"/>
                <w:szCs w:val="16"/>
              </w:rPr>
              <w:t>0166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6807B7"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FCD896" w14:textId="77777777" w:rsidR="009B546A" w:rsidRPr="001B1679" w:rsidRDefault="009B546A" w:rsidP="00C11620">
            <w:pPr>
              <w:pStyle w:val="TAL"/>
              <w:keepNext w:val="0"/>
              <w:rPr>
                <w:sz w:val="16"/>
                <w:szCs w:val="16"/>
              </w:rPr>
            </w:pPr>
            <w:r w:rsidRPr="001B1679">
              <w:rPr>
                <w:sz w:val="16"/>
                <w:szCs w:val="16"/>
              </w:rPr>
              <w:t>Feasibility Study on the enhancements for immersive Real-time Communication for WebRTC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0DDBEB"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BA8FA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25C5DF" w14:textId="77777777" w:rsidR="009B546A" w:rsidRPr="001B1679" w:rsidRDefault="009B546A" w:rsidP="00C11620">
            <w:pPr>
              <w:pStyle w:val="TAL"/>
              <w:keepNext w:val="0"/>
              <w:rPr>
                <w:sz w:val="16"/>
                <w:szCs w:val="16"/>
              </w:rPr>
            </w:pPr>
            <w:r w:rsidRPr="001B1679">
              <w:rPr>
                <w:sz w:val="16"/>
                <w:szCs w:val="16"/>
              </w:rPr>
              <w:t>FS_eiRTCW</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24CB6F" w14:textId="77777777" w:rsidR="009B546A" w:rsidRPr="001B1679" w:rsidRDefault="009B546A" w:rsidP="00C11620">
            <w:pPr>
              <w:pStyle w:val="TAL"/>
              <w:keepNext w:val="0"/>
              <w:rPr>
                <w:sz w:val="16"/>
                <w:szCs w:val="16"/>
              </w:rPr>
            </w:pPr>
            <w:r w:rsidRPr="001B1679">
              <w:rPr>
                <w:sz w:val="16"/>
                <w:szCs w:val="16"/>
              </w:rPr>
              <w:t>Revision of SP-220239.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9D4FD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0CE84F" w14:textId="77777777" w:rsidR="009B546A" w:rsidRPr="001B1679" w:rsidRDefault="009B546A" w:rsidP="00C11620">
            <w:pPr>
              <w:pStyle w:val="TAL"/>
              <w:keepNext w:val="0"/>
              <w:rPr>
                <w:sz w:val="16"/>
                <w:szCs w:val="16"/>
              </w:rPr>
            </w:pPr>
          </w:p>
        </w:tc>
      </w:tr>
      <w:tr w:rsidR="009B546A" w14:paraId="2016EFA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A31546"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740409" w14:textId="46AE2F61" w:rsidR="009B546A" w:rsidRPr="001B1679" w:rsidRDefault="00F83058" w:rsidP="00C11620">
            <w:pPr>
              <w:pStyle w:val="TAL"/>
              <w:keepNext w:val="0"/>
              <w:rPr>
                <w:sz w:val="16"/>
                <w:szCs w:val="16"/>
              </w:rPr>
            </w:pPr>
            <w:r>
              <w:rPr>
                <w:sz w:val="16"/>
                <w:szCs w:val="16"/>
              </w:rPr>
              <w:t>SP-23</w:t>
            </w:r>
            <w:r w:rsidR="009B546A" w:rsidRPr="001B1679">
              <w:rPr>
                <w:sz w:val="16"/>
                <w:szCs w:val="16"/>
              </w:rPr>
              <w:t>0167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CB8C6F"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D75CE2" w14:textId="77777777" w:rsidR="009B546A" w:rsidRPr="001B1679" w:rsidRDefault="009B546A" w:rsidP="00C11620">
            <w:pPr>
              <w:pStyle w:val="TAL"/>
              <w:keepNext w:val="0"/>
              <w:rPr>
                <w:sz w:val="16"/>
                <w:szCs w:val="16"/>
              </w:rPr>
            </w:pPr>
            <w:r w:rsidRPr="001B1679">
              <w:rPr>
                <w:sz w:val="16"/>
                <w:szCs w:val="16"/>
              </w:rPr>
              <w:t>Immersive Audio for Split Rendering Scenarios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132CC9"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A9D70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AB611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B7991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7A333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AE599" w14:textId="77777777" w:rsidR="009B546A" w:rsidRPr="001B1679" w:rsidRDefault="009B546A" w:rsidP="00C11620">
            <w:pPr>
              <w:pStyle w:val="TAL"/>
              <w:keepNext w:val="0"/>
              <w:rPr>
                <w:sz w:val="16"/>
                <w:szCs w:val="16"/>
              </w:rPr>
            </w:pPr>
          </w:p>
        </w:tc>
      </w:tr>
      <w:tr w:rsidR="009B546A" w14:paraId="01F0D7C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F4C80A"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AAF077" w14:textId="2B9B20EA" w:rsidR="009B546A" w:rsidRPr="001B1679" w:rsidRDefault="00F83058" w:rsidP="00C11620">
            <w:pPr>
              <w:pStyle w:val="TAL"/>
              <w:keepNext w:val="0"/>
              <w:rPr>
                <w:sz w:val="16"/>
                <w:szCs w:val="16"/>
              </w:rPr>
            </w:pPr>
            <w:r>
              <w:rPr>
                <w:sz w:val="16"/>
                <w:szCs w:val="16"/>
              </w:rPr>
              <w:t>SP-23</w:t>
            </w:r>
            <w:r w:rsidR="009B546A" w:rsidRPr="001B1679">
              <w:rPr>
                <w:sz w:val="16"/>
                <w:szCs w:val="16"/>
              </w:rPr>
              <w:t>0168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D7CDFD"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0624B2" w14:textId="77777777" w:rsidR="009B546A" w:rsidRPr="001B1679" w:rsidRDefault="009B546A" w:rsidP="00C11620">
            <w:pPr>
              <w:pStyle w:val="TAL"/>
              <w:keepNext w:val="0"/>
              <w:rPr>
                <w:sz w:val="16"/>
                <w:szCs w:val="16"/>
              </w:rPr>
            </w:pPr>
            <w:r w:rsidRPr="001B1679">
              <w:rPr>
                <w:sz w:val="16"/>
                <w:szCs w:val="16"/>
              </w:rPr>
              <w:t>Proposal for SA Rel-19 Timeline &amp; Stage-2 Package 2-Step Approval Process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BAACF0" w14:textId="77777777" w:rsidR="009B546A" w:rsidRPr="001B1679" w:rsidRDefault="009B546A" w:rsidP="00C11620">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938CB"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54BA2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7583E4"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519DF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26DCC9" w14:textId="77777777" w:rsidR="009B546A" w:rsidRPr="001B1679" w:rsidRDefault="009B546A" w:rsidP="00C11620">
            <w:pPr>
              <w:pStyle w:val="TAL"/>
              <w:keepNext w:val="0"/>
              <w:rPr>
                <w:sz w:val="16"/>
                <w:szCs w:val="16"/>
              </w:rPr>
            </w:pPr>
          </w:p>
        </w:tc>
      </w:tr>
      <w:tr w:rsidR="009B546A" w14:paraId="1EE3B89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91943B"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046BE" w14:textId="3B479DCF" w:rsidR="009B546A" w:rsidRPr="001B1679" w:rsidRDefault="00F83058" w:rsidP="00C11620">
            <w:pPr>
              <w:pStyle w:val="TAL"/>
              <w:keepNext w:val="0"/>
              <w:rPr>
                <w:sz w:val="16"/>
                <w:szCs w:val="16"/>
              </w:rPr>
            </w:pPr>
            <w:r>
              <w:rPr>
                <w:sz w:val="16"/>
                <w:szCs w:val="16"/>
              </w:rPr>
              <w:t>SP-23</w:t>
            </w:r>
            <w:r w:rsidR="009B546A" w:rsidRPr="001B1679">
              <w:rPr>
                <w:sz w:val="16"/>
                <w:szCs w:val="16"/>
              </w:rPr>
              <w:t>0169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D6D76B"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12E908" w14:textId="77777777" w:rsidR="009B546A" w:rsidRPr="001B1679" w:rsidRDefault="009B546A" w:rsidP="00C11620">
            <w:pPr>
              <w:pStyle w:val="TAL"/>
              <w:keepNext w:val="0"/>
              <w:rPr>
                <w:sz w:val="16"/>
                <w:szCs w:val="16"/>
              </w:rPr>
            </w:pPr>
            <w:r w:rsidRPr="001B1679">
              <w:rPr>
                <w:sz w:val="16"/>
                <w:szCs w:val="16"/>
              </w:rPr>
              <w:t>23.501 CR3822R7 (Rel-18, 'B'): KI#4: Support for Centralized NSACF in a PLMN with multi-service areas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82A47C" w14:textId="77777777" w:rsidR="009B546A" w:rsidRPr="001B1679" w:rsidRDefault="009B546A" w:rsidP="00C11620">
            <w:pPr>
              <w:pStyle w:val="TAL"/>
              <w:keepNext w:val="0"/>
              <w:rPr>
                <w:sz w:val="16"/>
                <w:szCs w:val="16"/>
              </w:rPr>
            </w:pPr>
            <w:r w:rsidRPr="001B1679">
              <w:rPr>
                <w:sz w:val="16"/>
                <w:szCs w:val="16"/>
              </w:rPr>
              <w:t>Nokia, Nokia Shanghai Bell, Ericsson,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ECF4F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7DE831" w14:textId="77777777" w:rsidR="009B546A" w:rsidRPr="001B1679" w:rsidRDefault="009B546A" w:rsidP="00C11620">
            <w:pPr>
              <w:pStyle w:val="TAL"/>
              <w:keepNext w:val="0"/>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417871" w14:textId="77777777" w:rsidR="009B546A" w:rsidRPr="001B1679" w:rsidRDefault="009B546A" w:rsidP="00C11620">
            <w:pPr>
              <w:pStyle w:val="TAL"/>
              <w:keepNext w:val="0"/>
              <w:rPr>
                <w:sz w:val="16"/>
                <w:szCs w:val="16"/>
              </w:rPr>
            </w:pPr>
            <w:r w:rsidRPr="001B1679">
              <w:rPr>
                <w:sz w:val="16"/>
                <w:szCs w:val="16"/>
              </w:rPr>
              <w:t>Revision of CR in CR Pack SP-230115.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B65C5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08464" w14:textId="77777777" w:rsidR="009B546A" w:rsidRPr="001B1679" w:rsidRDefault="009B546A" w:rsidP="00C11620">
            <w:pPr>
              <w:pStyle w:val="TAL"/>
              <w:keepNext w:val="0"/>
              <w:rPr>
                <w:sz w:val="16"/>
                <w:szCs w:val="16"/>
              </w:rPr>
            </w:pPr>
          </w:p>
        </w:tc>
      </w:tr>
      <w:tr w:rsidR="009B546A" w14:paraId="1647272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C23B0"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1D355" w14:textId="06C08166" w:rsidR="009B546A" w:rsidRPr="001B1679" w:rsidRDefault="00F83058" w:rsidP="00C11620">
            <w:pPr>
              <w:pStyle w:val="TAL"/>
              <w:keepNext w:val="0"/>
              <w:rPr>
                <w:sz w:val="16"/>
                <w:szCs w:val="16"/>
              </w:rPr>
            </w:pPr>
            <w:r>
              <w:rPr>
                <w:sz w:val="16"/>
                <w:szCs w:val="16"/>
              </w:rPr>
              <w:t>SP-23</w:t>
            </w:r>
            <w:r w:rsidR="009B546A" w:rsidRPr="001B1679">
              <w:rPr>
                <w:sz w:val="16"/>
                <w:szCs w:val="16"/>
              </w:rPr>
              <w:t>0170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F526CB"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DDF517" w14:textId="77777777" w:rsidR="009B546A" w:rsidRPr="001B1679" w:rsidRDefault="009B546A" w:rsidP="00C11620">
            <w:pPr>
              <w:pStyle w:val="TAL"/>
              <w:keepNext w:val="0"/>
              <w:rPr>
                <w:sz w:val="16"/>
                <w:szCs w:val="16"/>
              </w:rPr>
            </w:pPr>
            <w:r w:rsidRPr="001B1679">
              <w:rPr>
                <w:sz w:val="16"/>
                <w:szCs w:val="16"/>
              </w:rPr>
              <w:t>23.501 CR4156R2 (Rel-18, 'B'): Event exposure enhancement for enhanced NSAC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1047CD" w14:textId="77777777" w:rsidR="009B546A" w:rsidRPr="001B1679" w:rsidRDefault="009B546A" w:rsidP="00C11620">
            <w:pPr>
              <w:pStyle w:val="TAL"/>
              <w:keepNext w:val="0"/>
              <w:rPr>
                <w:sz w:val="16"/>
                <w:szCs w:val="16"/>
              </w:rPr>
            </w:pPr>
            <w:r w:rsidRPr="001B1679">
              <w:rPr>
                <w:sz w:val="16"/>
                <w:szCs w:val="16"/>
              </w:rPr>
              <w:t>Nokia, Nokia Shanghai Bell, Huawei, Ericsson,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9F522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1F4B01" w14:textId="77777777" w:rsidR="009B546A" w:rsidRPr="001B1679" w:rsidRDefault="009B546A" w:rsidP="00C11620">
            <w:pPr>
              <w:pStyle w:val="TAL"/>
              <w:keepNext w:val="0"/>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8D3EFB" w14:textId="77777777" w:rsidR="009B546A" w:rsidRPr="001B1679" w:rsidRDefault="009B546A" w:rsidP="00C11620">
            <w:pPr>
              <w:pStyle w:val="TAL"/>
              <w:keepNext w:val="0"/>
              <w:rPr>
                <w:sz w:val="16"/>
                <w:szCs w:val="16"/>
              </w:rPr>
            </w:pPr>
            <w:r w:rsidRPr="001B1679">
              <w:rPr>
                <w:sz w:val="16"/>
                <w:szCs w:val="16"/>
              </w:rPr>
              <w:t>Revision of CR in CR Pack SP-230115.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B5DFF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D5309" w14:textId="77777777" w:rsidR="009B546A" w:rsidRPr="001B1679" w:rsidRDefault="009B546A" w:rsidP="00C11620">
            <w:pPr>
              <w:pStyle w:val="TAL"/>
              <w:keepNext w:val="0"/>
              <w:rPr>
                <w:sz w:val="16"/>
                <w:szCs w:val="16"/>
              </w:rPr>
            </w:pPr>
          </w:p>
        </w:tc>
      </w:tr>
      <w:tr w:rsidR="009B546A" w14:paraId="3768050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B60DC9" w14:textId="77777777" w:rsidR="009B546A" w:rsidRPr="001B1679" w:rsidRDefault="009B546A" w:rsidP="00C11620">
            <w:pPr>
              <w:pStyle w:val="TAL"/>
              <w:keepNext w:val="0"/>
              <w:rPr>
                <w:sz w:val="16"/>
                <w:szCs w:val="16"/>
              </w:rPr>
            </w:pPr>
            <w:r w:rsidRPr="001B1679">
              <w:rPr>
                <w:sz w:val="16"/>
                <w:szCs w:val="16"/>
              </w:rPr>
              <w:lastRenderedPageBreak/>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3BB335" w14:textId="48BF74F0" w:rsidR="009B546A" w:rsidRPr="001B1679" w:rsidRDefault="00F83058" w:rsidP="00C11620">
            <w:pPr>
              <w:pStyle w:val="TAL"/>
              <w:keepNext w:val="0"/>
              <w:rPr>
                <w:sz w:val="16"/>
                <w:szCs w:val="16"/>
              </w:rPr>
            </w:pPr>
            <w:r>
              <w:rPr>
                <w:sz w:val="16"/>
                <w:szCs w:val="16"/>
              </w:rPr>
              <w:t>SP-23</w:t>
            </w:r>
            <w:r w:rsidR="009B546A" w:rsidRPr="001B1679">
              <w:rPr>
                <w:sz w:val="16"/>
                <w:szCs w:val="16"/>
              </w:rPr>
              <w:t>0171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56D444"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1A10A4" w14:textId="77777777" w:rsidR="009B546A" w:rsidRPr="001B1679" w:rsidRDefault="009B546A" w:rsidP="00C11620">
            <w:pPr>
              <w:pStyle w:val="TAL"/>
              <w:keepNext w:val="0"/>
              <w:rPr>
                <w:sz w:val="16"/>
                <w:szCs w:val="16"/>
              </w:rPr>
            </w:pPr>
            <w:r w:rsidRPr="001B1679">
              <w:rPr>
                <w:sz w:val="16"/>
                <w:szCs w:val="16"/>
              </w:rPr>
              <w:t>Revised WID: 5GS support of NR RedCap UE with long eDRX for RRC_INACTIVE State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FD388B" w14:textId="77777777" w:rsidR="009B546A" w:rsidRPr="001B1679" w:rsidRDefault="009B546A" w:rsidP="00C11620">
            <w:pPr>
              <w:pStyle w:val="TAL"/>
              <w:keepNext w:val="0"/>
              <w:rPr>
                <w:sz w:val="16"/>
                <w:szCs w:val="16"/>
              </w:rPr>
            </w:pPr>
            <w:r w:rsidRPr="001B1679">
              <w:rPr>
                <w:sz w:val="16"/>
                <w:szCs w:val="16"/>
              </w:rPr>
              <w:t>Ericsson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6F2BF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F5E211" w14:textId="77777777" w:rsidR="009B546A" w:rsidRPr="001B1679" w:rsidRDefault="009B546A" w:rsidP="00C11620">
            <w:pPr>
              <w:pStyle w:val="TAL"/>
              <w:keepNext w:val="0"/>
              <w:rPr>
                <w:sz w:val="16"/>
                <w:szCs w:val="16"/>
              </w:rPr>
            </w:pPr>
            <w:r w:rsidRPr="001B1679">
              <w:rPr>
                <w:sz w:val="16"/>
                <w:szCs w:val="16"/>
              </w:rPr>
              <w:t>NR_REDCAP_Ph2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EE896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193AF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F7B859" w14:textId="77777777" w:rsidR="009B546A" w:rsidRPr="001B1679" w:rsidRDefault="009B546A" w:rsidP="00C11620">
            <w:pPr>
              <w:pStyle w:val="TAL"/>
              <w:keepNext w:val="0"/>
              <w:rPr>
                <w:sz w:val="16"/>
                <w:szCs w:val="16"/>
              </w:rPr>
            </w:pPr>
          </w:p>
        </w:tc>
      </w:tr>
      <w:tr w:rsidR="009B546A" w14:paraId="4DBD1DC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959717"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D21404" w14:textId="3E4A1944" w:rsidR="009B546A" w:rsidRPr="001B1679" w:rsidRDefault="00F83058" w:rsidP="00C11620">
            <w:pPr>
              <w:pStyle w:val="TAL"/>
              <w:keepNext w:val="0"/>
              <w:rPr>
                <w:sz w:val="16"/>
                <w:szCs w:val="16"/>
              </w:rPr>
            </w:pPr>
            <w:r>
              <w:rPr>
                <w:sz w:val="16"/>
                <w:szCs w:val="16"/>
              </w:rPr>
              <w:t>SP-23</w:t>
            </w:r>
            <w:r w:rsidR="009B546A" w:rsidRPr="001B1679">
              <w:rPr>
                <w:sz w:val="16"/>
                <w:szCs w:val="16"/>
              </w:rPr>
              <w:t>0172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569BF1"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A9591F" w14:textId="77777777" w:rsidR="009B546A" w:rsidRPr="001B1679" w:rsidRDefault="009B546A" w:rsidP="00C11620">
            <w:pPr>
              <w:pStyle w:val="TAL"/>
              <w:keepNext w:val="0"/>
              <w:rPr>
                <w:sz w:val="16"/>
                <w:szCs w:val="16"/>
              </w:rPr>
            </w:pPr>
            <w:r w:rsidRPr="001B1679">
              <w:rPr>
                <w:sz w:val="16"/>
                <w:szCs w:val="16"/>
              </w:rPr>
              <w:t>Revised WID: Extensions to the TSC Framework to support DetNet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CCF2AB" w14:textId="77777777" w:rsidR="009B546A" w:rsidRPr="001B1679" w:rsidRDefault="009B546A" w:rsidP="00C11620">
            <w:pPr>
              <w:pStyle w:val="TAL"/>
              <w:keepNext w:val="0"/>
              <w:rPr>
                <w:sz w:val="16"/>
                <w:szCs w:val="16"/>
              </w:rPr>
            </w:pPr>
            <w:r w:rsidRPr="001B1679">
              <w:rPr>
                <w:sz w:val="16"/>
                <w:szCs w:val="16"/>
              </w:rPr>
              <w:t>Ericsson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86865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DD0AAF" w14:textId="77777777" w:rsidR="009B546A" w:rsidRPr="001B1679" w:rsidRDefault="009B546A" w:rsidP="00C11620">
            <w:pPr>
              <w:pStyle w:val="TAL"/>
              <w:keepNext w:val="0"/>
              <w:rPr>
                <w:sz w:val="16"/>
                <w:szCs w:val="16"/>
              </w:rPr>
            </w:pPr>
            <w:r w:rsidRPr="001B1679">
              <w:rPr>
                <w:sz w:val="16"/>
                <w:szCs w:val="16"/>
              </w:rPr>
              <w:t>DetNet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EF82D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7B2C7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60AE8" w14:textId="77777777" w:rsidR="009B546A" w:rsidRPr="001B1679" w:rsidRDefault="009B546A" w:rsidP="00C11620">
            <w:pPr>
              <w:pStyle w:val="TAL"/>
              <w:keepNext w:val="0"/>
              <w:rPr>
                <w:sz w:val="16"/>
                <w:szCs w:val="16"/>
              </w:rPr>
            </w:pPr>
          </w:p>
        </w:tc>
      </w:tr>
      <w:tr w:rsidR="009B546A" w14:paraId="571A5F5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2D322A"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A564A" w14:textId="21E3E611" w:rsidR="009B546A" w:rsidRPr="001B1679" w:rsidRDefault="00F83058" w:rsidP="00C11620">
            <w:pPr>
              <w:pStyle w:val="TAL"/>
              <w:keepNext w:val="0"/>
              <w:rPr>
                <w:sz w:val="16"/>
                <w:szCs w:val="16"/>
              </w:rPr>
            </w:pPr>
            <w:r>
              <w:rPr>
                <w:sz w:val="16"/>
                <w:szCs w:val="16"/>
              </w:rPr>
              <w:t>SP-23</w:t>
            </w:r>
            <w:r w:rsidR="009B546A" w:rsidRPr="001B1679">
              <w:rPr>
                <w:sz w:val="16"/>
                <w:szCs w:val="16"/>
              </w:rPr>
              <w:t>0173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FD376B"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43B1E0" w14:textId="77777777" w:rsidR="009B546A" w:rsidRPr="001B1679" w:rsidRDefault="009B546A" w:rsidP="00C11620">
            <w:pPr>
              <w:pStyle w:val="TAL"/>
              <w:keepNext w:val="0"/>
              <w:rPr>
                <w:sz w:val="16"/>
                <w:szCs w:val="16"/>
              </w:rPr>
            </w:pPr>
            <w:r w:rsidRPr="001B1679">
              <w:rPr>
                <w:sz w:val="16"/>
                <w:szCs w:val="16"/>
              </w:rPr>
              <w:t>Revised WID on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0BCC72"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AF04B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557989" w14:textId="77777777" w:rsidR="009B546A" w:rsidRPr="001B1679" w:rsidRDefault="009B546A" w:rsidP="00C11620">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24636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06FA3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BA74A9" w14:textId="77777777" w:rsidR="009B546A" w:rsidRPr="001B1679" w:rsidRDefault="009B546A" w:rsidP="00C11620">
            <w:pPr>
              <w:pStyle w:val="TAL"/>
              <w:keepNext w:val="0"/>
              <w:rPr>
                <w:sz w:val="16"/>
                <w:szCs w:val="16"/>
              </w:rPr>
            </w:pPr>
          </w:p>
        </w:tc>
      </w:tr>
      <w:tr w:rsidR="009B546A" w14:paraId="73DE8E2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C7A428"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F1646D" w14:textId="2C22F62F" w:rsidR="009B546A" w:rsidRPr="001B1679" w:rsidRDefault="00F83058" w:rsidP="00C11620">
            <w:pPr>
              <w:pStyle w:val="TAL"/>
              <w:keepNext w:val="0"/>
              <w:rPr>
                <w:sz w:val="16"/>
                <w:szCs w:val="16"/>
              </w:rPr>
            </w:pPr>
            <w:r>
              <w:rPr>
                <w:sz w:val="16"/>
                <w:szCs w:val="16"/>
              </w:rPr>
              <w:t>SP-23</w:t>
            </w:r>
            <w:r w:rsidR="009B546A" w:rsidRPr="001B1679">
              <w:rPr>
                <w:sz w:val="16"/>
                <w:szCs w:val="16"/>
              </w:rPr>
              <w:t>0174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A697E4"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1DEE0E" w14:textId="77777777" w:rsidR="009B546A" w:rsidRPr="001B1679" w:rsidRDefault="009B546A" w:rsidP="00C11620">
            <w:pPr>
              <w:pStyle w:val="TAL"/>
              <w:keepNext w:val="0"/>
              <w:rPr>
                <w:sz w:val="16"/>
                <w:szCs w:val="16"/>
              </w:rPr>
            </w:pPr>
            <w:r w:rsidRPr="001B1679">
              <w:rPr>
                <w:sz w:val="16"/>
                <w:szCs w:val="16"/>
              </w:rPr>
              <w:t>New WID on service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425BF6"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CED42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AD58F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3A1D1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7B122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58790" w14:textId="77777777" w:rsidR="009B546A" w:rsidRPr="001B1679" w:rsidRDefault="009B546A" w:rsidP="00C11620">
            <w:pPr>
              <w:pStyle w:val="TAL"/>
              <w:keepNext w:val="0"/>
              <w:rPr>
                <w:sz w:val="16"/>
                <w:szCs w:val="16"/>
              </w:rPr>
            </w:pPr>
          </w:p>
        </w:tc>
      </w:tr>
      <w:tr w:rsidR="009B546A" w14:paraId="0532B8A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FF7AB4"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1328D3" w14:textId="630B8271" w:rsidR="009B546A" w:rsidRPr="001B1679" w:rsidRDefault="00F83058" w:rsidP="00C11620">
            <w:pPr>
              <w:pStyle w:val="TAL"/>
              <w:keepNext w:val="0"/>
              <w:rPr>
                <w:sz w:val="16"/>
                <w:szCs w:val="16"/>
              </w:rPr>
            </w:pPr>
            <w:r>
              <w:rPr>
                <w:sz w:val="16"/>
                <w:szCs w:val="16"/>
              </w:rPr>
              <w:t>SP-23</w:t>
            </w:r>
            <w:r w:rsidR="009B546A" w:rsidRPr="001B1679">
              <w:rPr>
                <w:sz w:val="16"/>
                <w:szCs w:val="16"/>
              </w:rPr>
              <w:t>0175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1213E6"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9231F3" w14:textId="77777777" w:rsidR="009B546A" w:rsidRPr="001B1679" w:rsidRDefault="009B546A" w:rsidP="00C11620">
            <w:pPr>
              <w:pStyle w:val="TAL"/>
              <w:keepNext w:val="0"/>
              <w:rPr>
                <w:sz w:val="16"/>
                <w:szCs w:val="16"/>
              </w:rPr>
            </w:pPr>
            <w:r w:rsidRPr="001B1679">
              <w:rPr>
                <w:sz w:val="16"/>
                <w:szCs w:val="16"/>
              </w:rPr>
              <w:t>New WID on Management Aspect of 5GLAN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93177B"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F8D29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B34C3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7F824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B6467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B95D06" w14:textId="77777777" w:rsidR="009B546A" w:rsidRPr="001B1679" w:rsidRDefault="009B546A" w:rsidP="00C11620">
            <w:pPr>
              <w:pStyle w:val="TAL"/>
              <w:keepNext w:val="0"/>
              <w:rPr>
                <w:sz w:val="16"/>
                <w:szCs w:val="16"/>
              </w:rPr>
            </w:pPr>
          </w:p>
        </w:tc>
      </w:tr>
      <w:tr w:rsidR="009B546A" w14:paraId="7BD25F1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E38451"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57C523" w14:textId="23BEDEF7" w:rsidR="009B546A" w:rsidRPr="001B1679" w:rsidRDefault="00F83058" w:rsidP="00C11620">
            <w:pPr>
              <w:pStyle w:val="TAL"/>
              <w:keepNext w:val="0"/>
              <w:rPr>
                <w:sz w:val="16"/>
                <w:szCs w:val="16"/>
              </w:rPr>
            </w:pPr>
            <w:r>
              <w:rPr>
                <w:sz w:val="16"/>
                <w:szCs w:val="16"/>
              </w:rPr>
              <w:t>SP-23</w:t>
            </w:r>
            <w:r w:rsidR="009B546A" w:rsidRPr="001B1679">
              <w:rPr>
                <w:sz w:val="16"/>
                <w:szCs w:val="16"/>
              </w:rPr>
              <w:t>0176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327B8C"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A8DAA" w14:textId="77777777" w:rsidR="009B546A" w:rsidRPr="001B1679" w:rsidRDefault="009B546A" w:rsidP="00C11620">
            <w:pPr>
              <w:pStyle w:val="TAL"/>
              <w:keepNext w:val="0"/>
              <w:rPr>
                <w:sz w:val="16"/>
                <w:szCs w:val="16"/>
              </w:rPr>
            </w:pPr>
            <w:r w:rsidRPr="001B1679">
              <w:rPr>
                <w:sz w:val="16"/>
                <w:szCs w:val="16"/>
              </w:rPr>
              <w:t>Revised WID on 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D98A80"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A31ED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E45111" w14:textId="77777777" w:rsidR="009B546A" w:rsidRPr="001B1679" w:rsidRDefault="009B546A" w:rsidP="00C11620">
            <w:pPr>
              <w:pStyle w:val="TAL"/>
              <w:keepNext w:val="0"/>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06BCF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8CF82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189329" w14:textId="77777777" w:rsidR="009B546A" w:rsidRPr="001B1679" w:rsidRDefault="009B546A" w:rsidP="00C11620">
            <w:pPr>
              <w:pStyle w:val="TAL"/>
              <w:keepNext w:val="0"/>
              <w:rPr>
                <w:sz w:val="16"/>
                <w:szCs w:val="16"/>
              </w:rPr>
            </w:pPr>
          </w:p>
        </w:tc>
      </w:tr>
      <w:tr w:rsidR="009B546A" w14:paraId="5BA6C29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95DA7A"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EB694B" w14:textId="7C946EF4" w:rsidR="009B546A" w:rsidRPr="001B1679" w:rsidRDefault="00F83058" w:rsidP="00C11620">
            <w:pPr>
              <w:pStyle w:val="TAL"/>
              <w:keepNext w:val="0"/>
              <w:rPr>
                <w:sz w:val="16"/>
                <w:szCs w:val="16"/>
              </w:rPr>
            </w:pPr>
            <w:r>
              <w:rPr>
                <w:sz w:val="16"/>
                <w:szCs w:val="16"/>
              </w:rPr>
              <w:t>SP-23</w:t>
            </w:r>
            <w:r w:rsidR="009B546A" w:rsidRPr="001B1679">
              <w:rPr>
                <w:sz w:val="16"/>
                <w:szCs w:val="16"/>
              </w:rPr>
              <w:t>0177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33161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E38B3C" w14:textId="77777777" w:rsidR="009B546A" w:rsidRPr="001B1679" w:rsidRDefault="009B546A" w:rsidP="00C11620">
            <w:pPr>
              <w:pStyle w:val="TAL"/>
              <w:keepNext w:val="0"/>
              <w:rPr>
                <w:sz w:val="16"/>
                <w:szCs w:val="16"/>
              </w:rPr>
            </w:pPr>
            <w:r w:rsidRPr="001B1679">
              <w:rPr>
                <w:sz w:val="16"/>
                <w:szCs w:val="16"/>
              </w:rPr>
              <w:t>New WID on Charging Aspects for Enhanced Support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614195"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1DC13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8AAE9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583BC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FB381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A36D59" w14:textId="77777777" w:rsidR="009B546A" w:rsidRPr="001B1679" w:rsidRDefault="009B546A" w:rsidP="00C11620">
            <w:pPr>
              <w:pStyle w:val="TAL"/>
              <w:keepNext w:val="0"/>
              <w:rPr>
                <w:sz w:val="16"/>
                <w:szCs w:val="16"/>
              </w:rPr>
            </w:pPr>
          </w:p>
        </w:tc>
      </w:tr>
      <w:tr w:rsidR="009B546A" w14:paraId="2F5F76D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837A0A"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ED960A" w14:textId="4EE762DF" w:rsidR="009B546A" w:rsidRPr="001B1679" w:rsidRDefault="00F83058" w:rsidP="00C11620">
            <w:pPr>
              <w:pStyle w:val="TAL"/>
              <w:keepNext w:val="0"/>
              <w:rPr>
                <w:sz w:val="16"/>
                <w:szCs w:val="16"/>
              </w:rPr>
            </w:pPr>
            <w:r>
              <w:rPr>
                <w:sz w:val="16"/>
                <w:szCs w:val="16"/>
              </w:rPr>
              <w:t>SP-23</w:t>
            </w:r>
            <w:r w:rsidR="009B546A" w:rsidRPr="001B1679">
              <w:rPr>
                <w:sz w:val="16"/>
                <w:szCs w:val="16"/>
              </w:rPr>
              <w:t>0178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A1F79E"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A53726" w14:textId="77777777" w:rsidR="009B546A" w:rsidRPr="001B1679" w:rsidRDefault="009B546A" w:rsidP="00C11620">
            <w:pPr>
              <w:pStyle w:val="TAL"/>
              <w:keepNext w:val="0"/>
              <w:rPr>
                <w:sz w:val="16"/>
                <w:szCs w:val="16"/>
              </w:rPr>
            </w:pPr>
            <w:r w:rsidRPr="001B1679">
              <w:rPr>
                <w:sz w:val="16"/>
                <w:szCs w:val="16"/>
              </w:rPr>
              <w:t>Revised Study on Structure of Charging for Verticals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4182F9"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4A5FF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4FD0C9" w14:textId="77777777" w:rsidR="009B546A" w:rsidRPr="001B1679" w:rsidRDefault="009B546A" w:rsidP="00C11620">
            <w:pPr>
              <w:pStyle w:val="TAL"/>
              <w:keepNext w:val="0"/>
              <w:rPr>
                <w:sz w:val="16"/>
                <w:szCs w:val="16"/>
              </w:rPr>
            </w:pPr>
            <w:r w:rsidRPr="001B1679">
              <w:rPr>
                <w:sz w:val="16"/>
                <w:szCs w:val="16"/>
              </w:rPr>
              <w:t>FS_SCV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096AE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56655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79F958" w14:textId="77777777" w:rsidR="009B546A" w:rsidRPr="001B1679" w:rsidRDefault="009B546A" w:rsidP="00C11620">
            <w:pPr>
              <w:pStyle w:val="TAL"/>
              <w:keepNext w:val="0"/>
              <w:rPr>
                <w:sz w:val="16"/>
                <w:szCs w:val="16"/>
              </w:rPr>
            </w:pPr>
          </w:p>
        </w:tc>
      </w:tr>
      <w:tr w:rsidR="009B546A" w14:paraId="41514E7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5FEA94"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B717FF" w14:textId="3E50C069" w:rsidR="009B546A" w:rsidRPr="001B1679" w:rsidRDefault="00F83058" w:rsidP="00C11620">
            <w:pPr>
              <w:pStyle w:val="TAL"/>
              <w:keepNext w:val="0"/>
              <w:rPr>
                <w:sz w:val="16"/>
                <w:szCs w:val="16"/>
              </w:rPr>
            </w:pPr>
            <w:r>
              <w:rPr>
                <w:sz w:val="16"/>
                <w:szCs w:val="16"/>
              </w:rPr>
              <w:t>SP-23</w:t>
            </w:r>
            <w:r w:rsidR="009B546A" w:rsidRPr="001B1679">
              <w:rPr>
                <w:sz w:val="16"/>
                <w:szCs w:val="16"/>
              </w:rPr>
              <w:t>0179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20383A"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19D174" w14:textId="77777777" w:rsidR="009B546A" w:rsidRPr="001B1679" w:rsidRDefault="009B546A" w:rsidP="00C11620">
            <w:pPr>
              <w:pStyle w:val="TAL"/>
              <w:keepNext w:val="0"/>
              <w:rPr>
                <w:sz w:val="16"/>
                <w:szCs w:val="16"/>
              </w:rPr>
            </w:pPr>
            <w:r w:rsidRPr="001B1679">
              <w:rPr>
                <w:sz w:val="16"/>
                <w:szCs w:val="16"/>
              </w:rPr>
              <w:t>New WID on CHF Distributed Availability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851474"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6E5A4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8AB2E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FE48F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413D8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19D03" w14:textId="77777777" w:rsidR="009B546A" w:rsidRPr="001B1679" w:rsidRDefault="009B546A" w:rsidP="00C11620">
            <w:pPr>
              <w:pStyle w:val="TAL"/>
              <w:keepNext w:val="0"/>
              <w:rPr>
                <w:sz w:val="16"/>
                <w:szCs w:val="16"/>
              </w:rPr>
            </w:pPr>
          </w:p>
        </w:tc>
      </w:tr>
      <w:tr w:rsidR="009B546A" w14:paraId="312D451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3AEA10"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325DAC" w14:textId="7D8BD9B5" w:rsidR="009B546A" w:rsidRPr="001B1679" w:rsidRDefault="00F83058" w:rsidP="00C11620">
            <w:pPr>
              <w:pStyle w:val="TAL"/>
              <w:keepNext w:val="0"/>
              <w:rPr>
                <w:sz w:val="16"/>
                <w:szCs w:val="16"/>
              </w:rPr>
            </w:pPr>
            <w:r>
              <w:rPr>
                <w:sz w:val="16"/>
                <w:szCs w:val="16"/>
              </w:rPr>
              <w:t>SP-23</w:t>
            </w:r>
            <w:r w:rsidR="009B546A" w:rsidRPr="001B1679">
              <w:rPr>
                <w:sz w:val="16"/>
                <w:szCs w:val="16"/>
              </w:rPr>
              <w:t>0180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4084F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3A171B" w14:textId="77777777" w:rsidR="009B546A" w:rsidRPr="001B1679" w:rsidRDefault="009B546A" w:rsidP="00C11620">
            <w:pPr>
              <w:pStyle w:val="TAL"/>
              <w:keepNext w:val="0"/>
              <w:rPr>
                <w:sz w:val="16"/>
                <w:szCs w:val="16"/>
              </w:rPr>
            </w:pPr>
            <w:r w:rsidRPr="001B1679">
              <w:rPr>
                <w:sz w:val="16"/>
                <w:szCs w:val="16"/>
              </w:rPr>
              <w:t>New WID on Intent driven Management Service for mobile network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9527B3"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20BD0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011F9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26DB5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B8BA5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D1AED7" w14:textId="77777777" w:rsidR="009B546A" w:rsidRPr="001B1679" w:rsidRDefault="009B546A" w:rsidP="00C11620">
            <w:pPr>
              <w:pStyle w:val="TAL"/>
              <w:keepNext w:val="0"/>
              <w:rPr>
                <w:sz w:val="16"/>
                <w:szCs w:val="16"/>
              </w:rPr>
            </w:pPr>
          </w:p>
        </w:tc>
      </w:tr>
      <w:tr w:rsidR="009B546A" w14:paraId="3A84E72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C0A580"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99FC09" w14:textId="25BD5433" w:rsidR="009B546A" w:rsidRPr="001B1679" w:rsidRDefault="00F83058" w:rsidP="00C11620">
            <w:pPr>
              <w:pStyle w:val="TAL"/>
              <w:keepNext w:val="0"/>
              <w:rPr>
                <w:sz w:val="16"/>
                <w:szCs w:val="16"/>
              </w:rPr>
            </w:pPr>
            <w:r>
              <w:rPr>
                <w:sz w:val="16"/>
                <w:szCs w:val="16"/>
              </w:rPr>
              <w:t>SP-23</w:t>
            </w:r>
            <w:r w:rsidR="009B546A" w:rsidRPr="001B1679">
              <w:rPr>
                <w:sz w:val="16"/>
                <w:szCs w:val="16"/>
              </w:rPr>
              <w:t>0181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66CB9F"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9E713F" w14:textId="77777777" w:rsidR="009B546A" w:rsidRPr="001B1679" w:rsidRDefault="009B546A" w:rsidP="00C11620">
            <w:pPr>
              <w:pStyle w:val="TAL"/>
              <w:keepNext w:val="0"/>
              <w:rPr>
                <w:sz w:val="16"/>
                <w:szCs w:val="16"/>
              </w:rPr>
            </w:pPr>
            <w:r w:rsidRPr="001B1679">
              <w:rPr>
                <w:sz w:val="16"/>
                <w:szCs w:val="16"/>
              </w:rPr>
              <w:t>New WID on Management Aspects related to 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6B5999"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59290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87172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91174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37CBD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942CBB" w14:textId="77777777" w:rsidR="009B546A" w:rsidRPr="001B1679" w:rsidRDefault="009B546A" w:rsidP="00C11620">
            <w:pPr>
              <w:pStyle w:val="TAL"/>
              <w:keepNext w:val="0"/>
              <w:rPr>
                <w:sz w:val="16"/>
                <w:szCs w:val="16"/>
              </w:rPr>
            </w:pPr>
          </w:p>
        </w:tc>
      </w:tr>
      <w:tr w:rsidR="009B546A" w14:paraId="5A7C313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4F8F2"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EF28B8" w14:textId="0DE9447C" w:rsidR="009B546A" w:rsidRPr="001B1679" w:rsidRDefault="00F83058" w:rsidP="00C11620">
            <w:pPr>
              <w:pStyle w:val="TAL"/>
              <w:keepNext w:val="0"/>
              <w:rPr>
                <w:sz w:val="16"/>
                <w:szCs w:val="16"/>
              </w:rPr>
            </w:pPr>
            <w:r>
              <w:rPr>
                <w:sz w:val="16"/>
                <w:szCs w:val="16"/>
              </w:rPr>
              <w:t>SP-23</w:t>
            </w:r>
            <w:r w:rsidR="009B546A" w:rsidRPr="001B1679">
              <w:rPr>
                <w:sz w:val="16"/>
                <w:szCs w:val="16"/>
              </w:rPr>
              <w:t>0182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F9D54A"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78456F" w14:textId="77777777" w:rsidR="009B546A" w:rsidRPr="001B1679" w:rsidRDefault="009B546A" w:rsidP="00C11620">
            <w:pPr>
              <w:pStyle w:val="TAL"/>
              <w:keepNext w:val="0"/>
              <w:rPr>
                <w:sz w:val="16"/>
                <w:szCs w:val="16"/>
              </w:rPr>
            </w:pPr>
            <w:r w:rsidRPr="001B1679">
              <w:rPr>
                <w:sz w:val="16"/>
                <w:szCs w:val="16"/>
              </w:rPr>
              <w:t>New WID on Charging Aspects for NSSAA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0C8D17"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8D760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F6FAF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067D3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FE9C9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CB39FB" w14:textId="77777777" w:rsidR="009B546A" w:rsidRPr="001B1679" w:rsidRDefault="009B546A" w:rsidP="00C11620">
            <w:pPr>
              <w:pStyle w:val="TAL"/>
              <w:keepNext w:val="0"/>
              <w:rPr>
                <w:sz w:val="16"/>
                <w:szCs w:val="16"/>
              </w:rPr>
            </w:pPr>
          </w:p>
        </w:tc>
      </w:tr>
      <w:tr w:rsidR="009B546A" w14:paraId="0FD56D4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80AED"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48160A" w14:textId="784680D5" w:rsidR="009B546A" w:rsidRPr="001B1679" w:rsidRDefault="00F83058" w:rsidP="00C11620">
            <w:pPr>
              <w:pStyle w:val="TAL"/>
              <w:keepNext w:val="0"/>
              <w:rPr>
                <w:sz w:val="16"/>
                <w:szCs w:val="16"/>
              </w:rPr>
            </w:pPr>
            <w:r>
              <w:rPr>
                <w:sz w:val="16"/>
                <w:szCs w:val="16"/>
              </w:rPr>
              <w:t>SP-23</w:t>
            </w:r>
            <w:r w:rsidR="009B546A" w:rsidRPr="001B1679">
              <w:rPr>
                <w:sz w:val="16"/>
                <w:szCs w:val="16"/>
              </w:rPr>
              <w:t>0183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8265B6"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84B60E" w14:textId="77777777" w:rsidR="009B546A" w:rsidRPr="001B1679" w:rsidRDefault="009B546A" w:rsidP="00C11620">
            <w:pPr>
              <w:pStyle w:val="TAL"/>
              <w:keepNext w:val="0"/>
              <w:rPr>
                <w:sz w:val="16"/>
                <w:szCs w:val="16"/>
              </w:rPr>
            </w:pPr>
            <w:r w:rsidRPr="001B1679">
              <w:rPr>
                <w:sz w:val="16"/>
                <w:szCs w:val="16"/>
              </w:rPr>
              <w:t>New WID on Management Aspects of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49271B"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6DFF7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EF3F9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67744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E3806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C208B8" w14:textId="77777777" w:rsidR="009B546A" w:rsidRPr="001B1679" w:rsidRDefault="009B546A" w:rsidP="00C11620">
            <w:pPr>
              <w:pStyle w:val="TAL"/>
              <w:keepNext w:val="0"/>
              <w:rPr>
                <w:sz w:val="16"/>
                <w:szCs w:val="16"/>
              </w:rPr>
            </w:pPr>
          </w:p>
        </w:tc>
      </w:tr>
      <w:tr w:rsidR="009B546A" w14:paraId="677F251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CD64D5"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A1E96A" w14:textId="214DC396" w:rsidR="009B546A" w:rsidRPr="001B1679" w:rsidRDefault="00F83058" w:rsidP="00C11620">
            <w:pPr>
              <w:pStyle w:val="TAL"/>
              <w:keepNext w:val="0"/>
              <w:rPr>
                <w:sz w:val="16"/>
                <w:szCs w:val="16"/>
              </w:rPr>
            </w:pPr>
            <w:r>
              <w:rPr>
                <w:sz w:val="16"/>
                <w:szCs w:val="16"/>
              </w:rPr>
              <w:t>SP-23</w:t>
            </w:r>
            <w:r w:rsidR="009B546A" w:rsidRPr="001B1679">
              <w:rPr>
                <w:sz w:val="16"/>
                <w:szCs w:val="16"/>
              </w:rPr>
              <w:t>0184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845D87"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04CB9A" w14:textId="77777777" w:rsidR="009B546A" w:rsidRPr="001B1679" w:rsidRDefault="009B546A" w:rsidP="00C11620">
            <w:pPr>
              <w:pStyle w:val="TAL"/>
              <w:keepNext w:val="0"/>
              <w:rPr>
                <w:sz w:val="16"/>
                <w:szCs w:val="16"/>
              </w:rPr>
            </w:pPr>
            <w:r w:rsidRPr="001B1679">
              <w:rPr>
                <w:sz w:val="16"/>
                <w:szCs w:val="16"/>
              </w:rPr>
              <w:t>New WID on Management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039854"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F7B00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27AF9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88FC0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39FBF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837DD4" w14:textId="77777777" w:rsidR="009B546A" w:rsidRPr="001B1679" w:rsidRDefault="009B546A" w:rsidP="00C11620">
            <w:pPr>
              <w:pStyle w:val="TAL"/>
              <w:keepNext w:val="0"/>
              <w:rPr>
                <w:sz w:val="16"/>
                <w:szCs w:val="16"/>
              </w:rPr>
            </w:pPr>
          </w:p>
        </w:tc>
      </w:tr>
      <w:tr w:rsidR="009B546A" w14:paraId="4AF341B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BE3BDF"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0B980E" w14:textId="3C39496E" w:rsidR="009B546A" w:rsidRPr="001B1679" w:rsidRDefault="00F83058" w:rsidP="00C11620">
            <w:pPr>
              <w:pStyle w:val="TAL"/>
              <w:keepNext w:val="0"/>
              <w:rPr>
                <w:sz w:val="16"/>
                <w:szCs w:val="16"/>
              </w:rPr>
            </w:pPr>
            <w:r>
              <w:rPr>
                <w:sz w:val="16"/>
                <w:szCs w:val="16"/>
              </w:rPr>
              <w:t>SP-23</w:t>
            </w:r>
            <w:r w:rsidR="009B546A" w:rsidRPr="001B1679">
              <w:rPr>
                <w:sz w:val="16"/>
                <w:szCs w:val="16"/>
              </w:rPr>
              <w:t>0185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D513D9"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673F9A" w14:textId="77777777" w:rsidR="009B546A" w:rsidRPr="001B1679" w:rsidRDefault="009B546A" w:rsidP="00C11620">
            <w:pPr>
              <w:pStyle w:val="TAL"/>
              <w:keepNext w:val="0"/>
              <w:rPr>
                <w:sz w:val="16"/>
                <w:szCs w:val="16"/>
              </w:rPr>
            </w:pPr>
            <w:r w:rsidRPr="001B1679">
              <w:rPr>
                <w:sz w:val="16"/>
                <w:szCs w:val="16"/>
              </w:rPr>
              <w:t>Revised SID on enhancement of management of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FFD3A2"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66BBC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3E9789" w14:textId="77777777" w:rsidR="009B546A" w:rsidRPr="001B1679" w:rsidRDefault="009B546A" w:rsidP="00C11620">
            <w:pPr>
              <w:pStyle w:val="TAL"/>
              <w:keepNext w:val="0"/>
              <w:rPr>
                <w:sz w:val="16"/>
                <w:szCs w:val="16"/>
              </w:rPr>
            </w:pPr>
            <w:r w:rsidRPr="001B1679">
              <w:rPr>
                <w:sz w:val="16"/>
                <w:szCs w:val="16"/>
              </w:rPr>
              <w:t>FS_OAM_eNPN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483F3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AE99D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4FC987" w14:textId="77777777" w:rsidR="009B546A" w:rsidRPr="001B1679" w:rsidRDefault="009B546A" w:rsidP="00C11620">
            <w:pPr>
              <w:pStyle w:val="TAL"/>
              <w:keepNext w:val="0"/>
              <w:rPr>
                <w:sz w:val="16"/>
                <w:szCs w:val="16"/>
              </w:rPr>
            </w:pPr>
          </w:p>
        </w:tc>
      </w:tr>
      <w:tr w:rsidR="009B546A" w14:paraId="0397D8B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2E000B"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C4A707" w14:textId="58BB6E61" w:rsidR="009B546A" w:rsidRPr="001B1679" w:rsidRDefault="00F83058" w:rsidP="00C11620">
            <w:pPr>
              <w:pStyle w:val="TAL"/>
              <w:keepNext w:val="0"/>
              <w:rPr>
                <w:sz w:val="16"/>
                <w:szCs w:val="16"/>
              </w:rPr>
            </w:pPr>
            <w:r>
              <w:rPr>
                <w:sz w:val="16"/>
                <w:szCs w:val="16"/>
              </w:rPr>
              <w:t>SP-23</w:t>
            </w:r>
            <w:r w:rsidR="009B546A" w:rsidRPr="001B1679">
              <w:rPr>
                <w:sz w:val="16"/>
                <w:szCs w:val="16"/>
              </w:rPr>
              <w:t>0186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4862ED"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7FE75" w14:textId="77777777" w:rsidR="009B546A" w:rsidRPr="001B1679" w:rsidRDefault="009B546A" w:rsidP="00C11620">
            <w:pPr>
              <w:pStyle w:val="TAL"/>
              <w:keepNext w:val="0"/>
              <w:rPr>
                <w:sz w:val="16"/>
                <w:szCs w:val="16"/>
              </w:rPr>
            </w:pPr>
            <w:r w:rsidRPr="001B1679">
              <w:rPr>
                <w:sz w:val="16"/>
                <w:szCs w:val="16"/>
              </w:rPr>
              <w:t>TR 28.907 'Study on enhancement of management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B998C3"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26248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54A8B7" w14:textId="77777777" w:rsidR="009B546A" w:rsidRPr="001B1679" w:rsidRDefault="009B546A" w:rsidP="00C11620">
            <w:pPr>
              <w:pStyle w:val="TAL"/>
              <w:keepNext w:val="0"/>
              <w:rPr>
                <w:sz w:val="16"/>
                <w:szCs w:val="16"/>
              </w:rPr>
            </w:pPr>
            <w:r w:rsidRPr="001B1679">
              <w:rPr>
                <w:sz w:val="16"/>
                <w:szCs w:val="16"/>
              </w:rPr>
              <w:t>FS_OAM_eNPN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D91B2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F329C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9711F0" w14:textId="77777777" w:rsidR="009B546A" w:rsidRPr="001B1679" w:rsidRDefault="009B546A" w:rsidP="00C11620">
            <w:pPr>
              <w:pStyle w:val="TAL"/>
              <w:keepNext w:val="0"/>
              <w:rPr>
                <w:sz w:val="16"/>
                <w:szCs w:val="16"/>
              </w:rPr>
            </w:pPr>
          </w:p>
        </w:tc>
      </w:tr>
      <w:tr w:rsidR="009B546A" w14:paraId="1ECC6C8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61A49E"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F52DD3" w14:textId="22DD5CE3" w:rsidR="009B546A" w:rsidRPr="001B1679" w:rsidRDefault="00F83058" w:rsidP="00C11620">
            <w:pPr>
              <w:pStyle w:val="TAL"/>
              <w:keepNext w:val="0"/>
              <w:rPr>
                <w:sz w:val="16"/>
                <w:szCs w:val="16"/>
              </w:rPr>
            </w:pPr>
            <w:r>
              <w:rPr>
                <w:sz w:val="16"/>
                <w:szCs w:val="16"/>
              </w:rPr>
              <w:t>SP-23</w:t>
            </w:r>
            <w:r w:rsidR="009B546A" w:rsidRPr="001B1679">
              <w:rPr>
                <w:sz w:val="16"/>
                <w:szCs w:val="16"/>
              </w:rPr>
              <w:t>0187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EBA4D5"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1F6D86" w14:textId="77777777" w:rsidR="009B546A" w:rsidRPr="001B1679" w:rsidRDefault="009B546A" w:rsidP="00C11620">
            <w:pPr>
              <w:pStyle w:val="TAL"/>
              <w:keepNext w:val="0"/>
              <w:rPr>
                <w:sz w:val="16"/>
                <w:szCs w:val="16"/>
              </w:rPr>
            </w:pPr>
            <w:r w:rsidRPr="001B1679">
              <w:rPr>
                <w:sz w:val="16"/>
                <w:szCs w:val="16"/>
              </w:rPr>
              <w:t>TR 28.828 'Study on charging aspects for enhanced support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B9881E"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A7C9F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FB746E" w14:textId="77777777" w:rsidR="009B546A" w:rsidRPr="001B1679" w:rsidRDefault="009B546A" w:rsidP="00C11620">
            <w:pPr>
              <w:pStyle w:val="TAL"/>
              <w:keepNext w:val="0"/>
              <w:rPr>
                <w:sz w:val="16"/>
                <w:szCs w:val="16"/>
              </w:rPr>
            </w:pPr>
            <w:r w:rsidRPr="001B1679">
              <w:rPr>
                <w:sz w:val="16"/>
                <w:szCs w:val="16"/>
              </w:rPr>
              <w:t>FS_eNPN_CH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AE4AD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79303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C2E64" w14:textId="77777777" w:rsidR="009B546A" w:rsidRPr="001B1679" w:rsidRDefault="009B546A" w:rsidP="00C11620">
            <w:pPr>
              <w:pStyle w:val="TAL"/>
              <w:keepNext w:val="0"/>
              <w:rPr>
                <w:sz w:val="16"/>
                <w:szCs w:val="16"/>
              </w:rPr>
            </w:pPr>
          </w:p>
        </w:tc>
      </w:tr>
      <w:tr w:rsidR="009B546A" w14:paraId="61F8E20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6D15DF"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CCBC7" w14:textId="5DBE872F" w:rsidR="009B546A" w:rsidRPr="001B1679" w:rsidRDefault="00F83058" w:rsidP="00C11620">
            <w:pPr>
              <w:pStyle w:val="TAL"/>
              <w:keepNext w:val="0"/>
              <w:rPr>
                <w:sz w:val="16"/>
                <w:szCs w:val="16"/>
              </w:rPr>
            </w:pPr>
            <w:r>
              <w:rPr>
                <w:sz w:val="16"/>
                <w:szCs w:val="16"/>
              </w:rPr>
              <w:t>SP-23</w:t>
            </w:r>
            <w:r w:rsidR="009B546A" w:rsidRPr="001B1679">
              <w:rPr>
                <w:sz w:val="16"/>
                <w:szCs w:val="16"/>
              </w:rPr>
              <w:t>0188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525ADF"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50516" w14:textId="77777777" w:rsidR="009B546A" w:rsidRPr="001B1679" w:rsidRDefault="009B546A" w:rsidP="00C11620">
            <w:pPr>
              <w:pStyle w:val="TAL"/>
              <w:keepNext w:val="0"/>
              <w:rPr>
                <w:sz w:val="16"/>
                <w:szCs w:val="16"/>
              </w:rPr>
            </w:pPr>
            <w:r w:rsidRPr="001B1679">
              <w:rPr>
                <w:sz w:val="16"/>
                <w:szCs w:val="16"/>
              </w:rPr>
              <w:t>TR 28.833 'Study on management aspects of 5GLAN'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51024B"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D1E74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A1E476" w14:textId="77777777" w:rsidR="009B546A" w:rsidRPr="001B1679" w:rsidRDefault="009B546A" w:rsidP="00C11620">
            <w:pPr>
              <w:pStyle w:val="TAL"/>
              <w:keepNext w:val="0"/>
              <w:rPr>
                <w:sz w:val="16"/>
                <w:szCs w:val="16"/>
              </w:rPr>
            </w:pPr>
            <w:r w:rsidRPr="001B1679">
              <w:rPr>
                <w:sz w:val="16"/>
                <w:szCs w:val="16"/>
              </w:rPr>
              <w:t>FS_5GLAN_Mgt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C644A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44A6F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53117" w14:textId="77777777" w:rsidR="009B546A" w:rsidRPr="001B1679" w:rsidRDefault="009B546A" w:rsidP="00C11620">
            <w:pPr>
              <w:pStyle w:val="TAL"/>
              <w:keepNext w:val="0"/>
              <w:rPr>
                <w:sz w:val="16"/>
                <w:szCs w:val="16"/>
              </w:rPr>
            </w:pPr>
          </w:p>
        </w:tc>
      </w:tr>
      <w:tr w:rsidR="009B546A" w14:paraId="46AF3D3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04C406"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0E69B" w14:textId="63B567F8" w:rsidR="009B546A" w:rsidRPr="001B1679" w:rsidRDefault="00F83058" w:rsidP="00C11620">
            <w:pPr>
              <w:pStyle w:val="TAL"/>
              <w:keepNext w:val="0"/>
              <w:rPr>
                <w:sz w:val="16"/>
                <w:szCs w:val="16"/>
              </w:rPr>
            </w:pPr>
            <w:r>
              <w:rPr>
                <w:sz w:val="16"/>
                <w:szCs w:val="16"/>
              </w:rPr>
              <w:t>SP-23</w:t>
            </w:r>
            <w:r w:rsidR="009B546A" w:rsidRPr="001B1679">
              <w:rPr>
                <w:sz w:val="16"/>
                <w:szCs w:val="16"/>
              </w:rPr>
              <w:t>0189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FBACA2"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ACB5E" w14:textId="77777777" w:rsidR="009B546A" w:rsidRPr="001B1679" w:rsidRDefault="009B546A" w:rsidP="00C11620">
            <w:pPr>
              <w:pStyle w:val="TAL"/>
              <w:keepNext w:val="0"/>
              <w:rPr>
                <w:sz w:val="16"/>
                <w:szCs w:val="16"/>
              </w:rPr>
            </w:pPr>
            <w:r w:rsidRPr="001B1679">
              <w:rPr>
                <w:sz w:val="16"/>
                <w:szCs w:val="16"/>
              </w:rPr>
              <w:t>TR 28.864 'Study on Enhancement of the management aspects related to NetWork Data Analytics Functions (NWDAF)'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F8D38E"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D8B28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467508" w14:textId="77777777" w:rsidR="009B546A" w:rsidRPr="001B1679" w:rsidRDefault="009B546A" w:rsidP="00C11620">
            <w:pPr>
              <w:pStyle w:val="TAL"/>
              <w:keepNext w:val="0"/>
              <w:rPr>
                <w:sz w:val="16"/>
                <w:szCs w:val="16"/>
              </w:rPr>
            </w:pPr>
            <w:r w:rsidRPr="001B1679">
              <w:rPr>
                <w:sz w:val="16"/>
                <w:szCs w:val="16"/>
              </w:rPr>
              <w:t>FS_MANWDAF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049B63"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C9D286"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E22F0" w14:textId="77777777" w:rsidR="009B546A" w:rsidRPr="001B1679" w:rsidRDefault="009B546A" w:rsidP="00C11620">
            <w:pPr>
              <w:pStyle w:val="TAL"/>
              <w:keepNext w:val="0"/>
              <w:rPr>
                <w:sz w:val="16"/>
                <w:szCs w:val="16"/>
              </w:rPr>
            </w:pPr>
          </w:p>
        </w:tc>
      </w:tr>
      <w:tr w:rsidR="009B546A" w14:paraId="15A590E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CCFDCA"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3103CE" w14:textId="7BBBF0A9" w:rsidR="009B546A" w:rsidRPr="001B1679" w:rsidRDefault="00F83058" w:rsidP="00C11620">
            <w:pPr>
              <w:pStyle w:val="TAL"/>
              <w:keepNext w:val="0"/>
              <w:rPr>
                <w:sz w:val="16"/>
                <w:szCs w:val="16"/>
              </w:rPr>
            </w:pPr>
            <w:r>
              <w:rPr>
                <w:sz w:val="16"/>
                <w:szCs w:val="16"/>
              </w:rPr>
              <w:t>SP-23</w:t>
            </w:r>
            <w:r w:rsidR="009B546A" w:rsidRPr="001B1679">
              <w:rPr>
                <w:sz w:val="16"/>
                <w:szCs w:val="16"/>
              </w:rPr>
              <w:t>0190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BAC01"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B2AF15" w14:textId="77777777" w:rsidR="009B546A" w:rsidRPr="001B1679" w:rsidRDefault="009B546A" w:rsidP="00C11620">
            <w:pPr>
              <w:pStyle w:val="TAL"/>
              <w:keepNext w:val="0"/>
              <w:rPr>
                <w:sz w:val="16"/>
                <w:szCs w:val="16"/>
              </w:rPr>
            </w:pPr>
            <w:r w:rsidRPr="001B1679">
              <w:rPr>
                <w:sz w:val="16"/>
                <w:szCs w:val="16"/>
              </w:rPr>
              <w:t>TR 28.834 'Study on management of cloud-native Virtualized Network Functions (VNF)'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F370E7"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3F113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83D613" w14:textId="77777777" w:rsidR="009B546A" w:rsidRPr="001B1679" w:rsidRDefault="009B546A" w:rsidP="00C11620">
            <w:pPr>
              <w:pStyle w:val="TAL"/>
              <w:keepNext w:val="0"/>
              <w:rPr>
                <w:sz w:val="16"/>
                <w:szCs w:val="16"/>
              </w:rPr>
            </w:pPr>
            <w:r w:rsidRPr="001B1679">
              <w:rPr>
                <w:sz w:val="16"/>
                <w:szCs w:val="16"/>
              </w:rPr>
              <w:t>FS_MCVNF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B87D1B"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A4455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059803" w14:textId="77777777" w:rsidR="009B546A" w:rsidRPr="001B1679" w:rsidRDefault="009B546A" w:rsidP="00C11620">
            <w:pPr>
              <w:pStyle w:val="TAL"/>
              <w:keepNext w:val="0"/>
              <w:rPr>
                <w:sz w:val="16"/>
                <w:szCs w:val="16"/>
              </w:rPr>
            </w:pPr>
          </w:p>
        </w:tc>
      </w:tr>
      <w:tr w:rsidR="009B546A" w14:paraId="4C86428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B55B85"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4B01E" w14:textId="1E919CCC" w:rsidR="009B546A" w:rsidRPr="001B1679" w:rsidRDefault="00F83058" w:rsidP="00C11620">
            <w:pPr>
              <w:pStyle w:val="TAL"/>
              <w:keepNext w:val="0"/>
              <w:rPr>
                <w:sz w:val="16"/>
                <w:szCs w:val="16"/>
              </w:rPr>
            </w:pPr>
            <w:r>
              <w:rPr>
                <w:sz w:val="16"/>
                <w:szCs w:val="16"/>
              </w:rPr>
              <w:t>SP-23</w:t>
            </w:r>
            <w:r w:rsidR="009B546A" w:rsidRPr="001B1679">
              <w:rPr>
                <w:sz w:val="16"/>
                <w:szCs w:val="16"/>
              </w:rPr>
              <w:t>0191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654E95"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84823E" w14:textId="77777777" w:rsidR="009B546A" w:rsidRPr="001B1679" w:rsidRDefault="009B546A" w:rsidP="00C11620">
            <w:pPr>
              <w:pStyle w:val="TAL"/>
              <w:keepNext w:val="0"/>
              <w:rPr>
                <w:sz w:val="16"/>
                <w:szCs w:val="16"/>
              </w:rPr>
            </w:pPr>
            <w:r w:rsidRPr="001B1679">
              <w:rPr>
                <w:sz w:val="16"/>
                <w:szCs w:val="16"/>
              </w:rPr>
              <w:t>TR 28.829 'Study on network and service operations for energy utilities'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8575BE"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02BF2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6D3AA7" w14:textId="77777777" w:rsidR="009B546A" w:rsidRPr="001B1679" w:rsidRDefault="009B546A" w:rsidP="00C11620">
            <w:pPr>
              <w:pStyle w:val="TAL"/>
              <w:keepNext w:val="0"/>
              <w:rPr>
                <w:sz w:val="16"/>
                <w:szCs w:val="16"/>
              </w:rPr>
            </w:pPr>
            <w:r w:rsidRPr="001B1679">
              <w:rPr>
                <w:sz w:val="16"/>
                <w:szCs w:val="16"/>
              </w:rPr>
              <w:t>FS_NSOEU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6FE492"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A08EF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98FF49" w14:textId="77777777" w:rsidR="009B546A" w:rsidRPr="001B1679" w:rsidRDefault="009B546A" w:rsidP="00C11620">
            <w:pPr>
              <w:pStyle w:val="TAL"/>
              <w:keepNext w:val="0"/>
              <w:rPr>
                <w:sz w:val="16"/>
                <w:szCs w:val="16"/>
              </w:rPr>
            </w:pPr>
          </w:p>
        </w:tc>
      </w:tr>
      <w:tr w:rsidR="009B546A" w14:paraId="5379149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B1FE11"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6CBCA7" w14:textId="4DB7F536" w:rsidR="009B546A" w:rsidRPr="001B1679" w:rsidRDefault="00F83058" w:rsidP="00C11620">
            <w:pPr>
              <w:pStyle w:val="TAL"/>
              <w:keepNext w:val="0"/>
              <w:rPr>
                <w:sz w:val="16"/>
                <w:szCs w:val="16"/>
              </w:rPr>
            </w:pPr>
            <w:r>
              <w:rPr>
                <w:sz w:val="16"/>
                <w:szCs w:val="16"/>
              </w:rPr>
              <w:t>SP-23</w:t>
            </w:r>
            <w:r w:rsidR="009B546A" w:rsidRPr="001B1679">
              <w:rPr>
                <w:sz w:val="16"/>
                <w:szCs w:val="16"/>
              </w:rPr>
              <w:t>0192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8E0A69"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263BE" w14:textId="77777777" w:rsidR="009B546A" w:rsidRPr="001B1679" w:rsidRDefault="009B546A" w:rsidP="00C11620">
            <w:pPr>
              <w:pStyle w:val="TAL"/>
              <w:keepNext w:val="0"/>
              <w:rPr>
                <w:sz w:val="16"/>
                <w:szCs w:val="16"/>
              </w:rPr>
            </w:pPr>
            <w:r w:rsidRPr="001B1679">
              <w:rPr>
                <w:sz w:val="16"/>
                <w:szCs w:val="16"/>
              </w:rPr>
              <w:t>TR 32.847 'Study on Charging Aspects for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2944C4"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3FFDB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F693D4" w14:textId="77777777" w:rsidR="009B546A" w:rsidRPr="001B1679" w:rsidRDefault="009B546A" w:rsidP="00C11620">
            <w:pPr>
              <w:pStyle w:val="TAL"/>
              <w:keepNext w:val="0"/>
              <w:rPr>
                <w:sz w:val="16"/>
                <w:szCs w:val="16"/>
              </w:rPr>
            </w:pPr>
            <w:r w:rsidRPr="001B1679">
              <w:rPr>
                <w:sz w:val="16"/>
                <w:szCs w:val="16"/>
              </w:rPr>
              <w:t>FS_NETSLICE_CH_Ph2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92073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2B31E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2646DB" w14:textId="77777777" w:rsidR="009B546A" w:rsidRPr="001B1679" w:rsidRDefault="009B546A" w:rsidP="00C11620">
            <w:pPr>
              <w:pStyle w:val="TAL"/>
              <w:keepNext w:val="0"/>
              <w:rPr>
                <w:sz w:val="16"/>
                <w:szCs w:val="16"/>
              </w:rPr>
            </w:pPr>
          </w:p>
        </w:tc>
      </w:tr>
      <w:tr w:rsidR="009B546A" w14:paraId="0F306D2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183800"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2952F6" w14:textId="2E883BE6" w:rsidR="009B546A" w:rsidRPr="001B1679" w:rsidRDefault="00F83058" w:rsidP="00C11620">
            <w:pPr>
              <w:pStyle w:val="TAL"/>
              <w:keepNext w:val="0"/>
              <w:rPr>
                <w:sz w:val="16"/>
                <w:szCs w:val="16"/>
              </w:rPr>
            </w:pPr>
            <w:r>
              <w:rPr>
                <w:sz w:val="16"/>
                <w:szCs w:val="16"/>
              </w:rPr>
              <w:t>SP-23</w:t>
            </w:r>
            <w:r w:rsidR="009B546A" w:rsidRPr="001B1679">
              <w:rPr>
                <w:sz w:val="16"/>
                <w:szCs w:val="16"/>
              </w:rPr>
              <w:t>0193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605D9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F43D5B" w14:textId="77777777" w:rsidR="009B546A" w:rsidRPr="001B1679" w:rsidRDefault="009B546A" w:rsidP="00C11620">
            <w:pPr>
              <w:pStyle w:val="TAL"/>
              <w:keepNext w:val="0"/>
              <w:rPr>
                <w:sz w:val="16"/>
                <w:szCs w:val="16"/>
              </w:rPr>
            </w:pPr>
            <w:r w:rsidRPr="001B1679">
              <w:rPr>
                <w:sz w:val="16"/>
                <w:szCs w:val="16"/>
              </w:rPr>
              <w:t>Rel-17 CRs on Enhancements of Management Data Analytics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E2A680"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1A393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10EB96" w14:textId="77777777" w:rsidR="009B546A" w:rsidRPr="001B1679" w:rsidRDefault="009B546A" w:rsidP="00C11620">
            <w:pPr>
              <w:pStyle w:val="TAL"/>
              <w:keepNext w:val="0"/>
              <w:rPr>
                <w:sz w:val="16"/>
                <w:szCs w:val="16"/>
              </w:rPr>
            </w:pPr>
            <w:r w:rsidRPr="001B1679">
              <w:rPr>
                <w:sz w:val="16"/>
                <w:szCs w:val="16"/>
              </w:rPr>
              <w:t>eMDAS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2AAAC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E6E44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D0F413" w14:textId="77777777" w:rsidR="009B546A" w:rsidRPr="001B1679" w:rsidRDefault="009B546A" w:rsidP="00C11620">
            <w:pPr>
              <w:pStyle w:val="TAL"/>
              <w:keepNext w:val="0"/>
              <w:rPr>
                <w:sz w:val="16"/>
                <w:szCs w:val="16"/>
              </w:rPr>
            </w:pPr>
          </w:p>
        </w:tc>
      </w:tr>
      <w:tr w:rsidR="009B546A" w14:paraId="4CAFA8D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D8022D"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D85B1B" w14:textId="237E6CDD" w:rsidR="009B546A" w:rsidRPr="001B1679" w:rsidRDefault="00F83058" w:rsidP="00C11620">
            <w:pPr>
              <w:pStyle w:val="TAL"/>
              <w:keepNext w:val="0"/>
              <w:rPr>
                <w:sz w:val="16"/>
                <w:szCs w:val="16"/>
              </w:rPr>
            </w:pPr>
            <w:r>
              <w:rPr>
                <w:sz w:val="16"/>
                <w:szCs w:val="16"/>
              </w:rPr>
              <w:t>SP-23</w:t>
            </w:r>
            <w:r w:rsidR="009B546A" w:rsidRPr="001B1679">
              <w:rPr>
                <w:sz w:val="16"/>
                <w:szCs w:val="16"/>
              </w:rPr>
              <w:t>0194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2BDDB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E5BD8D" w14:textId="77777777" w:rsidR="009B546A" w:rsidRPr="001B1679" w:rsidRDefault="009B546A" w:rsidP="00C11620">
            <w:pPr>
              <w:pStyle w:val="TAL"/>
              <w:keepNext w:val="0"/>
              <w:rPr>
                <w:sz w:val="16"/>
                <w:szCs w:val="16"/>
              </w:rPr>
            </w:pPr>
            <w:r w:rsidRPr="001B1679">
              <w:rPr>
                <w:sz w:val="16"/>
                <w:szCs w:val="16"/>
              </w:rPr>
              <w:t>Rel-17 CRs on Enhancements on EE for 5G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A59EAB"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C4EBC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96DD9A" w14:textId="77777777" w:rsidR="009B546A" w:rsidRPr="001B1679" w:rsidRDefault="009B546A" w:rsidP="00C11620">
            <w:pPr>
              <w:pStyle w:val="TAL"/>
              <w:keepNext w:val="0"/>
              <w:rPr>
                <w:sz w:val="16"/>
                <w:szCs w:val="16"/>
              </w:rPr>
            </w:pPr>
            <w:r w:rsidRPr="001B1679">
              <w:rPr>
                <w:sz w:val="16"/>
                <w:szCs w:val="16"/>
              </w:rPr>
              <w:t>EE5GPLUS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C05DB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D94B8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32ECB5" w14:textId="77777777" w:rsidR="009B546A" w:rsidRPr="001B1679" w:rsidRDefault="009B546A" w:rsidP="00C11620">
            <w:pPr>
              <w:pStyle w:val="TAL"/>
              <w:keepNext w:val="0"/>
              <w:rPr>
                <w:sz w:val="16"/>
                <w:szCs w:val="16"/>
              </w:rPr>
            </w:pPr>
          </w:p>
        </w:tc>
      </w:tr>
      <w:tr w:rsidR="009B546A" w14:paraId="62ADB43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EDAFE1"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8107CD" w14:textId="142F1156" w:rsidR="009B546A" w:rsidRPr="001B1679" w:rsidRDefault="00F83058" w:rsidP="00C11620">
            <w:pPr>
              <w:pStyle w:val="TAL"/>
              <w:keepNext w:val="0"/>
              <w:rPr>
                <w:sz w:val="16"/>
                <w:szCs w:val="16"/>
              </w:rPr>
            </w:pPr>
            <w:r>
              <w:rPr>
                <w:sz w:val="16"/>
                <w:szCs w:val="16"/>
              </w:rPr>
              <w:t>SP-23</w:t>
            </w:r>
            <w:r w:rsidR="009B546A" w:rsidRPr="001B1679">
              <w:rPr>
                <w:sz w:val="16"/>
                <w:szCs w:val="16"/>
              </w:rPr>
              <w:t>0195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15451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08B336" w14:textId="77777777" w:rsidR="009B546A" w:rsidRPr="001B1679" w:rsidRDefault="009B546A" w:rsidP="00C11620">
            <w:pPr>
              <w:pStyle w:val="TAL"/>
              <w:keepNext w:val="0"/>
              <w:rPr>
                <w:sz w:val="16"/>
                <w:szCs w:val="16"/>
              </w:rPr>
            </w:pPr>
            <w:r w:rsidRPr="001B1679">
              <w:rPr>
                <w:sz w:val="16"/>
                <w:szCs w:val="16"/>
              </w:rPr>
              <w:t>Rel-17 CRs on Intent driven management service for mobile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D0045E"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447D9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93C65B" w14:textId="77777777" w:rsidR="009B546A" w:rsidRPr="001B1679" w:rsidRDefault="009B546A" w:rsidP="00C11620">
            <w:pPr>
              <w:pStyle w:val="TAL"/>
              <w:keepNext w:val="0"/>
              <w:rPr>
                <w:sz w:val="16"/>
                <w:szCs w:val="16"/>
              </w:rPr>
            </w:pPr>
            <w:r w:rsidRPr="001B1679">
              <w:rPr>
                <w:sz w:val="16"/>
                <w:szCs w:val="16"/>
              </w:rPr>
              <w:t>IDMS_MN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2D4E2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1AFCE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647373" w14:textId="77777777" w:rsidR="009B546A" w:rsidRPr="001B1679" w:rsidRDefault="009B546A" w:rsidP="00C11620">
            <w:pPr>
              <w:pStyle w:val="TAL"/>
              <w:keepNext w:val="0"/>
              <w:rPr>
                <w:sz w:val="16"/>
                <w:szCs w:val="16"/>
              </w:rPr>
            </w:pPr>
          </w:p>
        </w:tc>
      </w:tr>
      <w:tr w:rsidR="009B546A" w14:paraId="26C3A78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E810C8" w14:textId="77777777" w:rsidR="009B546A" w:rsidRPr="001B1679" w:rsidRDefault="009B546A" w:rsidP="00C11620">
            <w:pPr>
              <w:pStyle w:val="TAL"/>
              <w:keepNext w:val="0"/>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D88EDE" w14:textId="08FF6716" w:rsidR="009B546A" w:rsidRPr="001B1679" w:rsidRDefault="00F83058" w:rsidP="00C11620">
            <w:pPr>
              <w:pStyle w:val="TAL"/>
              <w:keepNext w:val="0"/>
              <w:rPr>
                <w:sz w:val="16"/>
                <w:szCs w:val="16"/>
              </w:rPr>
            </w:pPr>
            <w:r>
              <w:rPr>
                <w:sz w:val="16"/>
                <w:szCs w:val="16"/>
              </w:rPr>
              <w:t>SP-23</w:t>
            </w:r>
            <w:r w:rsidR="009B546A" w:rsidRPr="001B1679">
              <w:rPr>
                <w:sz w:val="16"/>
                <w:szCs w:val="16"/>
              </w:rPr>
              <w:t>0196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ED95B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4863D" w14:textId="77777777" w:rsidR="009B546A" w:rsidRPr="001B1679" w:rsidRDefault="009B546A" w:rsidP="00C11620">
            <w:pPr>
              <w:pStyle w:val="TAL"/>
              <w:keepNext w:val="0"/>
              <w:rPr>
                <w:sz w:val="16"/>
                <w:szCs w:val="16"/>
              </w:rPr>
            </w:pPr>
            <w:r w:rsidRPr="001B1679">
              <w:rPr>
                <w:sz w:val="16"/>
                <w:szCs w:val="16"/>
              </w:rPr>
              <w:t>Rel-17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EE8AF4"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55A6B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E92F2A" w14:textId="77777777" w:rsidR="009B546A" w:rsidRPr="001B1679" w:rsidRDefault="009B546A" w:rsidP="00C11620">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C34E0D" w14:textId="77777777" w:rsidR="009B546A" w:rsidRPr="001B1679" w:rsidRDefault="009B546A" w:rsidP="00C11620">
            <w:pPr>
              <w:pStyle w:val="TAL"/>
              <w:keepNext w:val="0"/>
              <w:rPr>
                <w:sz w:val="16"/>
                <w:szCs w:val="16"/>
              </w:rPr>
            </w:pPr>
            <w:r w:rsidRPr="001B1679">
              <w:rPr>
                <w:sz w:val="16"/>
                <w:szCs w:val="16"/>
              </w:rPr>
              <w:t>TS 28.531 CR 0164 (Rel-17): There is no Rel-18 mirror CR for this, as this is already removed in Rel-18.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9622D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C43F77" w14:textId="77777777" w:rsidR="009B546A" w:rsidRPr="001B1679" w:rsidRDefault="009B546A" w:rsidP="00C11620">
            <w:pPr>
              <w:pStyle w:val="TAL"/>
              <w:keepNext w:val="0"/>
              <w:rPr>
                <w:sz w:val="16"/>
                <w:szCs w:val="16"/>
              </w:rPr>
            </w:pPr>
          </w:p>
        </w:tc>
      </w:tr>
      <w:tr w:rsidR="009B546A" w14:paraId="07B4D7B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FDA94D"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54B39C" w14:textId="48724E3B" w:rsidR="009B546A" w:rsidRPr="001B1679" w:rsidRDefault="00F83058" w:rsidP="00C11620">
            <w:pPr>
              <w:pStyle w:val="TAL"/>
              <w:keepNext w:val="0"/>
              <w:rPr>
                <w:sz w:val="16"/>
                <w:szCs w:val="16"/>
              </w:rPr>
            </w:pPr>
            <w:r>
              <w:rPr>
                <w:sz w:val="16"/>
                <w:szCs w:val="16"/>
              </w:rPr>
              <w:t>SP-23</w:t>
            </w:r>
            <w:r w:rsidR="009B546A" w:rsidRPr="001B1679">
              <w:rPr>
                <w:sz w:val="16"/>
                <w:szCs w:val="16"/>
              </w:rPr>
              <w:t>0197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7B29D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0B921" w14:textId="77777777" w:rsidR="009B546A" w:rsidRPr="001B1679" w:rsidRDefault="009B546A" w:rsidP="00C11620">
            <w:pPr>
              <w:pStyle w:val="TAL"/>
              <w:keepNext w:val="0"/>
              <w:rPr>
                <w:sz w:val="16"/>
                <w:szCs w:val="16"/>
              </w:rPr>
            </w:pPr>
            <w:r w:rsidRPr="001B1679">
              <w:rPr>
                <w:sz w:val="16"/>
                <w:szCs w:val="16"/>
              </w:rPr>
              <w:t>Rel-17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CAFE48"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89DB1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A6A70C" w14:textId="77777777" w:rsidR="009B546A" w:rsidRPr="001B1679" w:rsidRDefault="009B546A" w:rsidP="00C11620">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6338D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88AD3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6A8673" w14:textId="77777777" w:rsidR="009B546A" w:rsidRPr="001B1679" w:rsidRDefault="009B546A" w:rsidP="00C11620">
            <w:pPr>
              <w:pStyle w:val="TAL"/>
              <w:keepNext w:val="0"/>
              <w:rPr>
                <w:sz w:val="16"/>
                <w:szCs w:val="16"/>
              </w:rPr>
            </w:pPr>
          </w:p>
        </w:tc>
      </w:tr>
      <w:tr w:rsidR="009B546A" w14:paraId="037C275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C3B37C"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9847F" w14:textId="22519191" w:rsidR="009B546A" w:rsidRPr="001B1679" w:rsidRDefault="00F83058" w:rsidP="00C11620">
            <w:pPr>
              <w:pStyle w:val="TAL"/>
              <w:keepNext w:val="0"/>
              <w:rPr>
                <w:sz w:val="16"/>
                <w:szCs w:val="16"/>
              </w:rPr>
            </w:pPr>
            <w:r>
              <w:rPr>
                <w:sz w:val="16"/>
                <w:szCs w:val="16"/>
              </w:rPr>
              <w:t>SP-23</w:t>
            </w:r>
            <w:r w:rsidR="009B546A" w:rsidRPr="001B1679">
              <w:rPr>
                <w:sz w:val="16"/>
                <w:szCs w:val="16"/>
              </w:rPr>
              <w:t>0198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ECDDE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0A5BC9" w14:textId="77777777" w:rsidR="009B546A" w:rsidRPr="001B1679" w:rsidRDefault="009B546A" w:rsidP="00C11620">
            <w:pPr>
              <w:pStyle w:val="TAL"/>
              <w:keepNext w:val="0"/>
              <w:rPr>
                <w:sz w:val="16"/>
                <w:szCs w:val="16"/>
              </w:rPr>
            </w:pPr>
            <w:r w:rsidRPr="001B1679">
              <w:rPr>
                <w:sz w:val="16"/>
                <w:szCs w:val="16"/>
              </w:rPr>
              <w:t>Rel-16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6FF893"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FEEF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9FC2E9" w14:textId="77777777" w:rsidR="009B546A" w:rsidRPr="001B1679" w:rsidRDefault="009B546A" w:rsidP="00C11620">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05599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4B7DF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2CC486" w14:textId="77777777" w:rsidR="009B546A" w:rsidRPr="001B1679" w:rsidRDefault="009B546A" w:rsidP="00C11620">
            <w:pPr>
              <w:pStyle w:val="TAL"/>
              <w:keepNext w:val="0"/>
              <w:rPr>
                <w:sz w:val="16"/>
                <w:szCs w:val="16"/>
              </w:rPr>
            </w:pPr>
          </w:p>
        </w:tc>
      </w:tr>
      <w:tr w:rsidR="009B546A" w14:paraId="2AB1B3E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D11B6"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9D514E" w14:textId="712ABD59" w:rsidR="009B546A" w:rsidRPr="001B1679" w:rsidRDefault="00F83058" w:rsidP="00C11620">
            <w:pPr>
              <w:pStyle w:val="TAL"/>
              <w:keepNext w:val="0"/>
              <w:rPr>
                <w:sz w:val="16"/>
                <w:szCs w:val="16"/>
              </w:rPr>
            </w:pPr>
            <w:r>
              <w:rPr>
                <w:sz w:val="16"/>
                <w:szCs w:val="16"/>
              </w:rPr>
              <w:t>SP-23</w:t>
            </w:r>
            <w:r w:rsidR="009B546A" w:rsidRPr="001B1679">
              <w:rPr>
                <w:sz w:val="16"/>
                <w:szCs w:val="16"/>
              </w:rPr>
              <w:t>0199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44DD2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E5D7E6" w14:textId="77777777" w:rsidR="009B546A" w:rsidRPr="001B1679" w:rsidRDefault="009B546A" w:rsidP="00C11620">
            <w:pPr>
              <w:pStyle w:val="TAL"/>
              <w:keepNext w:val="0"/>
              <w:rPr>
                <w:sz w:val="16"/>
                <w:szCs w:val="16"/>
              </w:rPr>
            </w:pPr>
            <w:r w:rsidRPr="001B1679">
              <w:rPr>
                <w:sz w:val="16"/>
                <w:szCs w:val="16"/>
              </w:rPr>
              <w:t>Rel-16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985026"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47811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314865" w14:textId="77777777" w:rsidR="009B546A" w:rsidRPr="001B1679" w:rsidRDefault="009B546A" w:rsidP="00C11620">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B3252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A4460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1FF2C7" w14:textId="77777777" w:rsidR="009B546A" w:rsidRPr="001B1679" w:rsidRDefault="009B546A" w:rsidP="00C11620">
            <w:pPr>
              <w:pStyle w:val="TAL"/>
              <w:keepNext w:val="0"/>
              <w:rPr>
                <w:sz w:val="16"/>
                <w:szCs w:val="16"/>
              </w:rPr>
            </w:pPr>
          </w:p>
        </w:tc>
      </w:tr>
      <w:tr w:rsidR="009B546A" w14:paraId="63E012D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4E94AD" w14:textId="77777777" w:rsidR="009B546A" w:rsidRPr="001B1679" w:rsidRDefault="009B546A" w:rsidP="00C11620">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AABE2A" w14:textId="451B58B6" w:rsidR="009B546A" w:rsidRPr="001B1679" w:rsidRDefault="00F83058" w:rsidP="00C11620">
            <w:pPr>
              <w:pStyle w:val="TAL"/>
              <w:keepNext w:val="0"/>
              <w:rPr>
                <w:sz w:val="16"/>
                <w:szCs w:val="16"/>
              </w:rPr>
            </w:pPr>
            <w:r>
              <w:rPr>
                <w:sz w:val="16"/>
                <w:szCs w:val="16"/>
              </w:rPr>
              <w:t>SP-23</w:t>
            </w:r>
            <w:r w:rsidR="009B546A" w:rsidRPr="001B1679">
              <w:rPr>
                <w:sz w:val="16"/>
                <w:szCs w:val="16"/>
              </w:rPr>
              <w:t>0200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4E1AE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6B4BB0" w14:textId="77777777" w:rsidR="009B546A" w:rsidRPr="001B1679" w:rsidRDefault="009B546A" w:rsidP="00C11620">
            <w:pPr>
              <w:pStyle w:val="TAL"/>
              <w:keepNext w:val="0"/>
              <w:rPr>
                <w:sz w:val="16"/>
                <w:szCs w:val="16"/>
              </w:rPr>
            </w:pPr>
            <w:r w:rsidRPr="001B1679">
              <w:rPr>
                <w:sz w:val="16"/>
                <w:szCs w:val="16"/>
              </w:rPr>
              <w:t>Rel-15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43801F"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96EF4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66D568" w14:textId="77777777" w:rsidR="009B546A" w:rsidRPr="001B1679" w:rsidRDefault="009B546A" w:rsidP="00C11620">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15C35C" w14:textId="77777777" w:rsidR="009B546A" w:rsidRPr="001B1679" w:rsidRDefault="009B546A" w:rsidP="00C11620">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F46C5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C8611" w14:textId="77777777" w:rsidR="009B546A" w:rsidRPr="001B1679" w:rsidRDefault="009B546A" w:rsidP="00C11620">
            <w:pPr>
              <w:pStyle w:val="TAL"/>
              <w:keepNext w:val="0"/>
              <w:rPr>
                <w:sz w:val="16"/>
                <w:szCs w:val="16"/>
              </w:rPr>
            </w:pPr>
          </w:p>
        </w:tc>
      </w:tr>
      <w:tr w:rsidR="009B546A" w14:paraId="4AA9865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3EB132"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2099C3" w14:textId="05705EF8" w:rsidR="009B546A" w:rsidRPr="001B1679" w:rsidRDefault="00F83058" w:rsidP="00C11620">
            <w:pPr>
              <w:pStyle w:val="TAL"/>
              <w:keepNext w:val="0"/>
              <w:rPr>
                <w:sz w:val="16"/>
                <w:szCs w:val="16"/>
              </w:rPr>
            </w:pPr>
            <w:r>
              <w:rPr>
                <w:sz w:val="16"/>
                <w:szCs w:val="16"/>
              </w:rPr>
              <w:t>SP-23</w:t>
            </w:r>
            <w:r w:rsidR="009B546A" w:rsidRPr="001B1679">
              <w:rPr>
                <w:sz w:val="16"/>
                <w:szCs w:val="16"/>
              </w:rPr>
              <w:t>0201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B7BC6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C4CC0F" w14:textId="77777777" w:rsidR="009B546A" w:rsidRPr="001B1679" w:rsidRDefault="009B546A" w:rsidP="00C11620">
            <w:pPr>
              <w:pStyle w:val="TAL"/>
              <w:keepNext w:val="0"/>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D53E34"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C03A2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843F0B" w14:textId="77777777" w:rsidR="009B546A" w:rsidRPr="001B1679" w:rsidRDefault="009B546A" w:rsidP="00C11620">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733E0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201CE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20C95" w14:textId="77777777" w:rsidR="009B546A" w:rsidRPr="001B1679" w:rsidRDefault="009B546A" w:rsidP="00C11620">
            <w:pPr>
              <w:pStyle w:val="TAL"/>
              <w:keepNext w:val="0"/>
              <w:rPr>
                <w:sz w:val="16"/>
                <w:szCs w:val="16"/>
              </w:rPr>
            </w:pPr>
          </w:p>
        </w:tc>
      </w:tr>
      <w:tr w:rsidR="009B546A" w14:paraId="19DF7D5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94C6F9" w14:textId="77777777" w:rsidR="009B546A" w:rsidRPr="001B1679" w:rsidRDefault="009B546A" w:rsidP="00C11620">
            <w:pPr>
              <w:pStyle w:val="TAL"/>
              <w:keepNext w:val="0"/>
              <w:rPr>
                <w:sz w:val="16"/>
                <w:szCs w:val="16"/>
              </w:rPr>
            </w:pPr>
            <w:r w:rsidRPr="001B1679">
              <w:rPr>
                <w:sz w:val="16"/>
                <w:szCs w:val="16"/>
              </w:rPr>
              <w:t>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A21DD7" w14:textId="3DB1009A" w:rsidR="009B546A" w:rsidRPr="001B1679" w:rsidRDefault="00F83058" w:rsidP="00C11620">
            <w:pPr>
              <w:pStyle w:val="TAL"/>
              <w:keepNext w:val="0"/>
              <w:rPr>
                <w:sz w:val="16"/>
                <w:szCs w:val="16"/>
              </w:rPr>
            </w:pPr>
            <w:r>
              <w:rPr>
                <w:sz w:val="16"/>
                <w:szCs w:val="16"/>
              </w:rPr>
              <w:t>SP-23</w:t>
            </w:r>
            <w:r w:rsidR="009B546A" w:rsidRPr="001B1679">
              <w:rPr>
                <w:sz w:val="16"/>
                <w:szCs w:val="16"/>
              </w:rPr>
              <w:t>0202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5FA3B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185875" w14:textId="77777777" w:rsidR="009B546A" w:rsidRPr="001B1679" w:rsidRDefault="009B546A" w:rsidP="00C11620">
            <w:pPr>
              <w:pStyle w:val="TAL"/>
              <w:keepNext w:val="0"/>
              <w:rPr>
                <w:sz w:val="16"/>
                <w:szCs w:val="16"/>
              </w:rPr>
            </w:pPr>
            <w:r w:rsidRPr="001B1679">
              <w:rPr>
                <w:sz w:val="16"/>
                <w:szCs w:val="16"/>
              </w:rPr>
              <w:t>Rel-11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06442A"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1D9E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C20454" w14:textId="77777777" w:rsidR="009B546A" w:rsidRPr="001B1679" w:rsidRDefault="009B546A" w:rsidP="00C11620">
            <w:pPr>
              <w:pStyle w:val="TAL"/>
              <w:keepNext w:val="0"/>
              <w:rPr>
                <w:sz w:val="16"/>
                <w:szCs w:val="16"/>
              </w:rPr>
            </w:pPr>
            <w:r w:rsidRPr="001B1679">
              <w:rPr>
                <w:sz w:val="16"/>
                <w:szCs w:val="16"/>
              </w:rPr>
              <w:t>TEI11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2D0360" w14:textId="77777777" w:rsidR="009B546A" w:rsidRPr="001B1679" w:rsidRDefault="009B546A" w:rsidP="00C11620">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E7533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6F460E" w14:textId="77777777" w:rsidR="009B546A" w:rsidRPr="001B1679" w:rsidRDefault="009B546A" w:rsidP="00C11620">
            <w:pPr>
              <w:pStyle w:val="TAL"/>
              <w:keepNext w:val="0"/>
              <w:rPr>
                <w:sz w:val="16"/>
                <w:szCs w:val="16"/>
              </w:rPr>
            </w:pPr>
          </w:p>
        </w:tc>
      </w:tr>
      <w:tr w:rsidR="009B546A" w14:paraId="781D71D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D7A4E8"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DE2442" w14:textId="6961E98F" w:rsidR="009B546A" w:rsidRPr="001B1679" w:rsidRDefault="00F83058" w:rsidP="00C11620">
            <w:pPr>
              <w:pStyle w:val="TAL"/>
              <w:keepNext w:val="0"/>
              <w:rPr>
                <w:sz w:val="16"/>
                <w:szCs w:val="16"/>
              </w:rPr>
            </w:pPr>
            <w:r>
              <w:rPr>
                <w:sz w:val="16"/>
                <w:szCs w:val="16"/>
              </w:rPr>
              <w:t>SP-23</w:t>
            </w:r>
            <w:r w:rsidR="009B546A" w:rsidRPr="001B1679">
              <w:rPr>
                <w:sz w:val="16"/>
                <w:szCs w:val="16"/>
              </w:rPr>
              <w:t>0203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21D8D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94471" w14:textId="77777777" w:rsidR="009B546A" w:rsidRPr="001B1679" w:rsidRDefault="009B546A" w:rsidP="00C11620">
            <w:pPr>
              <w:pStyle w:val="TAL"/>
              <w:keepNext w:val="0"/>
              <w:rPr>
                <w:sz w:val="16"/>
                <w:szCs w:val="16"/>
              </w:rPr>
            </w:pPr>
            <w:r w:rsidRPr="001B1679">
              <w:rPr>
                <w:sz w:val="16"/>
                <w:szCs w:val="16"/>
              </w:rPr>
              <w:t>Rel-16 CRs on Self-Organizing Networks (SON) for 5G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1378B2"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A0FB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0AC603" w14:textId="77777777" w:rsidR="009B546A" w:rsidRPr="001B1679" w:rsidRDefault="009B546A" w:rsidP="00C11620">
            <w:pPr>
              <w:pStyle w:val="TAL"/>
              <w:keepNext w:val="0"/>
              <w:rPr>
                <w:sz w:val="16"/>
                <w:szCs w:val="16"/>
              </w:rPr>
            </w:pPr>
            <w:r w:rsidRPr="001B1679">
              <w:rPr>
                <w:sz w:val="16"/>
                <w:szCs w:val="16"/>
              </w:rPr>
              <w:t>SON_5G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5B40B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CDE42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B76152" w14:textId="77777777" w:rsidR="009B546A" w:rsidRPr="001B1679" w:rsidRDefault="009B546A" w:rsidP="00C11620">
            <w:pPr>
              <w:pStyle w:val="TAL"/>
              <w:keepNext w:val="0"/>
              <w:rPr>
                <w:sz w:val="16"/>
                <w:szCs w:val="16"/>
              </w:rPr>
            </w:pPr>
          </w:p>
        </w:tc>
      </w:tr>
      <w:tr w:rsidR="009B546A" w14:paraId="78DE3CA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A5F46B"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9E6B23" w14:textId="701E38BA" w:rsidR="009B546A" w:rsidRPr="001B1679" w:rsidRDefault="00F83058" w:rsidP="00C11620">
            <w:pPr>
              <w:pStyle w:val="TAL"/>
              <w:keepNext w:val="0"/>
              <w:rPr>
                <w:sz w:val="16"/>
                <w:szCs w:val="16"/>
              </w:rPr>
            </w:pPr>
            <w:r>
              <w:rPr>
                <w:sz w:val="16"/>
                <w:szCs w:val="16"/>
              </w:rPr>
              <w:t>SP-23</w:t>
            </w:r>
            <w:r w:rsidR="009B546A" w:rsidRPr="001B1679">
              <w:rPr>
                <w:sz w:val="16"/>
                <w:szCs w:val="16"/>
              </w:rPr>
              <w:t>0204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80F56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527801" w14:textId="77777777" w:rsidR="009B546A" w:rsidRPr="001B1679" w:rsidRDefault="009B546A" w:rsidP="00C11620">
            <w:pPr>
              <w:pStyle w:val="TAL"/>
              <w:keepNext w:val="0"/>
              <w:rPr>
                <w:sz w:val="16"/>
                <w:szCs w:val="16"/>
              </w:rPr>
            </w:pPr>
            <w:r w:rsidRPr="001B1679">
              <w:rPr>
                <w:sz w:val="16"/>
                <w:szCs w:val="16"/>
              </w:rPr>
              <w:t>Rel-18 Crs on Enhancement of QoE Measurement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D2C28A"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7DEB7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C025ED" w14:textId="77777777" w:rsidR="009B546A" w:rsidRPr="001B1679" w:rsidRDefault="009B546A" w:rsidP="00C11620">
            <w:pPr>
              <w:pStyle w:val="TAL"/>
              <w:keepNext w:val="0"/>
              <w:rPr>
                <w:sz w:val="16"/>
                <w:szCs w:val="16"/>
              </w:rPr>
            </w:pPr>
            <w:r w:rsidRPr="001B1679">
              <w:rPr>
                <w:sz w:val="16"/>
                <w:szCs w:val="16"/>
              </w:rPr>
              <w:t>eQoE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7BD72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FAD0A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22B749" w14:textId="77777777" w:rsidR="009B546A" w:rsidRPr="001B1679" w:rsidRDefault="009B546A" w:rsidP="00C11620">
            <w:pPr>
              <w:pStyle w:val="TAL"/>
              <w:keepNext w:val="0"/>
              <w:rPr>
                <w:sz w:val="16"/>
                <w:szCs w:val="16"/>
              </w:rPr>
            </w:pPr>
          </w:p>
        </w:tc>
      </w:tr>
      <w:tr w:rsidR="009B546A" w14:paraId="0413070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CA3B1A"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49F2F0" w14:textId="268ED6F1" w:rsidR="009B546A" w:rsidRPr="001B1679" w:rsidRDefault="00F83058" w:rsidP="00C11620">
            <w:pPr>
              <w:pStyle w:val="TAL"/>
              <w:keepNext w:val="0"/>
              <w:rPr>
                <w:sz w:val="16"/>
                <w:szCs w:val="16"/>
              </w:rPr>
            </w:pPr>
            <w:r>
              <w:rPr>
                <w:sz w:val="16"/>
                <w:szCs w:val="16"/>
              </w:rPr>
              <w:t>SP-23</w:t>
            </w:r>
            <w:r w:rsidR="009B546A" w:rsidRPr="001B1679">
              <w:rPr>
                <w:sz w:val="16"/>
                <w:szCs w:val="16"/>
              </w:rPr>
              <w:t>0205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F9DE9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DE3B41" w14:textId="77777777" w:rsidR="009B546A" w:rsidRPr="001B1679" w:rsidRDefault="009B546A" w:rsidP="00C11620">
            <w:pPr>
              <w:pStyle w:val="TAL"/>
              <w:keepNext w:val="0"/>
              <w:rPr>
                <w:sz w:val="16"/>
                <w:szCs w:val="16"/>
              </w:rPr>
            </w:pPr>
            <w:r w:rsidRPr="001B1679">
              <w:rPr>
                <w:sz w:val="16"/>
                <w:szCs w:val="16"/>
              </w:rPr>
              <w:t>Rel-18 CRs on Enhanced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93D6A6"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9E745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E15BB5" w14:textId="77777777" w:rsidR="009B546A" w:rsidRPr="001B1679" w:rsidRDefault="009B546A" w:rsidP="00C11620">
            <w:pPr>
              <w:pStyle w:val="TAL"/>
              <w:keepNext w:val="0"/>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881A8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6D81F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206016" w14:textId="77777777" w:rsidR="009B546A" w:rsidRPr="001B1679" w:rsidRDefault="009B546A" w:rsidP="00C11620">
            <w:pPr>
              <w:pStyle w:val="TAL"/>
              <w:keepNext w:val="0"/>
              <w:rPr>
                <w:sz w:val="16"/>
                <w:szCs w:val="16"/>
              </w:rPr>
            </w:pPr>
          </w:p>
        </w:tc>
      </w:tr>
      <w:tr w:rsidR="009B546A" w14:paraId="093F3F3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018BFB"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64005C" w14:textId="20B71CEA" w:rsidR="009B546A" w:rsidRPr="001B1679" w:rsidRDefault="00F83058" w:rsidP="00C11620">
            <w:pPr>
              <w:pStyle w:val="TAL"/>
              <w:keepNext w:val="0"/>
              <w:rPr>
                <w:sz w:val="16"/>
                <w:szCs w:val="16"/>
              </w:rPr>
            </w:pPr>
            <w:r>
              <w:rPr>
                <w:sz w:val="16"/>
                <w:szCs w:val="16"/>
              </w:rPr>
              <w:t>SP-23</w:t>
            </w:r>
            <w:r w:rsidR="009B546A" w:rsidRPr="001B1679">
              <w:rPr>
                <w:sz w:val="16"/>
                <w:szCs w:val="16"/>
              </w:rPr>
              <w:t>0206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6EC40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23A80" w14:textId="77777777" w:rsidR="009B546A" w:rsidRPr="001B1679" w:rsidRDefault="009B546A" w:rsidP="00C11620">
            <w:pPr>
              <w:pStyle w:val="TAL"/>
              <w:keepNext w:val="0"/>
              <w:rPr>
                <w:sz w:val="16"/>
                <w:szCs w:val="16"/>
              </w:rPr>
            </w:pPr>
            <w:r w:rsidRPr="001B1679">
              <w:rPr>
                <w:sz w:val="16"/>
                <w:szCs w:val="16"/>
              </w:rPr>
              <w:t>Rel-18 CRs on Additional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6AF5B3"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60AC8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C731A6" w14:textId="77777777" w:rsidR="009B546A" w:rsidRPr="001B1679" w:rsidRDefault="009B546A" w:rsidP="00C11620">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C8842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826D4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A76E4C" w14:textId="77777777" w:rsidR="009B546A" w:rsidRPr="001B1679" w:rsidRDefault="009B546A" w:rsidP="00C11620">
            <w:pPr>
              <w:pStyle w:val="TAL"/>
              <w:keepNext w:val="0"/>
              <w:rPr>
                <w:sz w:val="16"/>
                <w:szCs w:val="16"/>
              </w:rPr>
            </w:pPr>
          </w:p>
        </w:tc>
      </w:tr>
      <w:tr w:rsidR="009B546A" w14:paraId="1F0FBAC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68E025"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6BCA01" w14:textId="56B7AE92" w:rsidR="009B546A" w:rsidRPr="001B1679" w:rsidRDefault="00F83058" w:rsidP="00C11620">
            <w:pPr>
              <w:pStyle w:val="TAL"/>
              <w:keepNext w:val="0"/>
              <w:rPr>
                <w:sz w:val="16"/>
                <w:szCs w:val="16"/>
              </w:rPr>
            </w:pPr>
            <w:r>
              <w:rPr>
                <w:sz w:val="16"/>
                <w:szCs w:val="16"/>
              </w:rPr>
              <w:t>SP-23</w:t>
            </w:r>
            <w:r w:rsidR="009B546A" w:rsidRPr="001B1679">
              <w:rPr>
                <w:sz w:val="16"/>
                <w:szCs w:val="16"/>
              </w:rPr>
              <w:t>0207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3144A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24A985" w14:textId="77777777" w:rsidR="009B546A" w:rsidRPr="001B1679" w:rsidRDefault="009B546A" w:rsidP="00C11620">
            <w:pPr>
              <w:pStyle w:val="TAL"/>
              <w:keepNext w:val="0"/>
              <w:rPr>
                <w:sz w:val="16"/>
                <w:szCs w:val="16"/>
              </w:rPr>
            </w:pPr>
            <w:r w:rsidRPr="001B1679">
              <w:rPr>
                <w:sz w:val="16"/>
                <w:szCs w:val="16"/>
              </w:rPr>
              <w:t>Rel-17 CRs on Additional NRM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8812C7"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4556B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1CEFC4" w14:textId="77777777" w:rsidR="009B546A" w:rsidRPr="001B1679" w:rsidRDefault="009B546A" w:rsidP="00C11620">
            <w:pPr>
              <w:pStyle w:val="TAL"/>
              <w:keepNext w:val="0"/>
              <w:rPr>
                <w:sz w:val="16"/>
                <w:szCs w:val="16"/>
              </w:rPr>
            </w:pPr>
            <w:r w:rsidRPr="001B1679">
              <w:rPr>
                <w:sz w:val="16"/>
                <w:szCs w:val="16"/>
              </w:rPr>
              <w:t>adNRM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27160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84227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2B23F7" w14:textId="77777777" w:rsidR="009B546A" w:rsidRPr="001B1679" w:rsidRDefault="009B546A" w:rsidP="00C11620">
            <w:pPr>
              <w:pStyle w:val="TAL"/>
              <w:keepNext w:val="0"/>
              <w:rPr>
                <w:sz w:val="16"/>
                <w:szCs w:val="16"/>
              </w:rPr>
            </w:pPr>
          </w:p>
        </w:tc>
      </w:tr>
      <w:tr w:rsidR="009B546A" w14:paraId="4D97DB4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7D74D5"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F7D19E" w14:textId="235A8ACC" w:rsidR="009B546A" w:rsidRPr="001B1679" w:rsidRDefault="00F83058" w:rsidP="00C11620">
            <w:pPr>
              <w:pStyle w:val="TAL"/>
              <w:keepNext w:val="0"/>
              <w:rPr>
                <w:sz w:val="16"/>
                <w:szCs w:val="16"/>
              </w:rPr>
            </w:pPr>
            <w:r>
              <w:rPr>
                <w:sz w:val="16"/>
                <w:szCs w:val="16"/>
              </w:rPr>
              <w:t>SP-23</w:t>
            </w:r>
            <w:r w:rsidR="009B546A" w:rsidRPr="001B1679">
              <w:rPr>
                <w:sz w:val="16"/>
                <w:szCs w:val="16"/>
              </w:rPr>
              <w:t>0208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3163C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CCB64A" w14:textId="77777777" w:rsidR="009B546A" w:rsidRPr="001B1679" w:rsidRDefault="009B546A" w:rsidP="00C11620">
            <w:pPr>
              <w:pStyle w:val="TAL"/>
              <w:keepNext w:val="0"/>
              <w:rPr>
                <w:sz w:val="16"/>
                <w:szCs w:val="16"/>
              </w:rPr>
            </w:pPr>
            <w:r w:rsidRPr="001B1679">
              <w:rPr>
                <w:sz w:val="16"/>
                <w:szCs w:val="16"/>
              </w:rPr>
              <w:t>Rel-16 CRs on NRM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79D9D2"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A63C2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5FAA51" w14:textId="77777777" w:rsidR="009B546A" w:rsidRPr="001B1679" w:rsidRDefault="009B546A" w:rsidP="00C11620">
            <w:pPr>
              <w:pStyle w:val="TAL"/>
              <w:keepNext w:val="0"/>
              <w:rPr>
                <w:sz w:val="16"/>
                <w:szCs w:val="16"/>
              </w:rPr>
            </w:pPr>
            <w:r w:rsidRPr="001B1679">
              <w:rPr>
                <w:sz w:val="16"/>
                <w:szCs w:val="16"/>
              </w:rPr>
              <w:t>eNRM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15DE0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F4D03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4EE54" w14:textId="77777777" w:rsidR="009B546A" w:rsidRPr="001B1679" w:rsidRDefault="009B546A" w:rsidP="00C11620">
            <w:pPr>
              <w:pStyle w:val="TAL"/>
              <w:keepNext w:val="0"/>
              <w:rPr>
                <w:sz w:val="16"/>
                <w:szCs w:val="16"/>
              </w:rPr>
            </w:pPr>
          </w:p>
        </w:tc>
      </w:tr>
      <w:tr w:rsidR="009B546A" w14:paraId="2996969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C395DF"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596181" w14:textId="7AF41EE7" w:rsidR="009B546A" w:rsidRPr="001B1679" w:rsidRDefault="00F83058" w:rsidP="00C11620">
            <w:pPr>
              <w:pStyle w:val="TAL"/>
              <w:keepNext w:val="0"/>
              <w:rPr>
                <w:sz w:val="16"/>
                <w:szCs w:val="16"/>
              </w:rPr>
            </w:pPr>
            <w:r>
              <w:rPr>
                <w:sz w:val="16"/>
                <w:szCs w:val="16"/>
              </w:rPr>
              <w:t>SP-23</w:t>
            </w:r>
            <w:r w:rsidR="009B546A" w:rsidRPr="001B1679">
              <w:rPr>
                <w:sz w:val="16"/>
                <w:szCs w:val="16"/>
              </w:rPr>
              <w:t>0209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FE755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97961" w14:textId="77777777" w:rsidR="009B546A" w:rsidRPr="001B1679" w:rsidRDefault="009B546A" w:rsidP="00C11620">
            <w:pPr>
              <w:pStyle w:val="TAL"/>
              <w:keepNext w:val="0"/>
              <w:rPr>
                <w:sz w:val="16"/>
                <w:szCs w:val="16"/>
              </w:rPr>
            </w:pPr>
            <w:r w:rsidRPr="001B1679">
              <w:rPr>
                <w:sz w:val="16"/>
                <w:szCs w:val="16"/>
              </w:rPr>
              <w:t>Rel-18 CRs on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E25D1A"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1A604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EC2F40" w14:textId="77777777" w:rsidR="009B546A" w:rsidRPr="001B1679" w:rsidRDefault="009B546A" w:rsidP="00C11620">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DD919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26A0D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F49220" w14:textId="77777777" w:rsidR="009B546A" w:rsidRPr="001B1679" w:rsidRDefault="009B546A" w:rsidP="00C11620">
            <w:pPr>
              <w:pStyle w:val="TAL"/>
              <w:keepNext w:val="0"/>
              <w:rPr>
                <w:sz w:val="16"/>
                <w:szCs w:val="16"/>
              </w:rPr>
            </w:pPr>
          </w:p>
        </w:tc>
      </w:tr>
      <w:tr w:rsidR="009B546A" w14:paraId="5282A50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1BE4D7"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6D89B" w14:textId="3421B9BC" w:rsidR="009B546A" w:rsidRPr="001B1679" w:rsidRDefault="00F83058" w:rsidP="00C11620">
            <w:pPr>
              <w:pStyle w:val="TAL"/>
              <w:keepNext w:val="0"/>
              <w:rPr>
                <w:sz w:val="16"/>
                <w:szCs w:val="16"/>
              </w:rPr>
            </w:pPr>
            <w:r>
              <w:rPr>
                <w:sz w:val="16"/>
                <w:szCs w:val="16"/>
              </w:rPr>
              <w:t>SP-23</w:t>
            </w:r>
            <w:r w:rsidR="009B546A" w:rsidRPr="001B1679">
              <w:rPr>
                <w:sz w:val="16"/>
                <w:szCs w:val="16"/>
              </w:rPr>
              <w:t>0210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509D9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BB2157" w14:textId="77777777" w:rsidR="009B546A" w:rsidRPr="001B1679" w:rsidRDefault="009B546A" w:rsidP="00C11620">
            <w:pPr>
              <w:pStyle w:val="TAL"/>
              <w:keepNext w:val="0"/>
              <w:rPr>
                <w:sz w:val="16"/>
                <w:szCs w:val="16"/>
              </w:rPr>
            </w:pPr>
            <w:r w:rsidRPr="001B1679">
              <w:rPr>
                <w:sz w:val="16"/>
                <w:szCs w:val="16"/>
              </w:rPr>
              <w:t>Rel-16 CRs on Management of MDT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FB053D"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04A7B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A3C871" w14:textId="77777777" w:rsidR="009B546A" w:rsidRPr="001B1679" w:rsidRDefault="009B546A" w:rsidP="00C11620">
            <w:pPr>
              <w:pStyle w:val="TAL"/>
              <w:keepNext w:val="0"/>
              <w:rPr>
                <w:sz w:val="16"/>
                <w:szCs w:val="16"/>
              </w:rPr>
            </w:pPr>
            <w:r w:rsidRPr="001B1679">
              <w:rPr>
                <w:sz w:val="16"/>
                <w:szCs w:val="16"/>
              </w:rPr>
              <w:t>5GMDT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4D552A" w14:textId="77777777" w:rsidR="009B546A" w:rsidRPr="001B1679" w:rsidRDefault="009B546A" w:rsidP="00C11620">
            <w:pPr>
              <w:pStyle w:val="TAL"/>
              <w:keepNext w:val="0"/>
              <w:rPr>
                <w:sz w:val="16"/>
                <w:szCs w:val="16"/>
              </w:rPr>
            </w:pPr>
            <w:r w:rsidRPr="001B1679">
              <w:rPr>
                <w:sz w:val="16"/>
                <w:szCs w:val="16"/>
              </w:rPr>
              <w:t>TS 28.623 CR0237 to be withdrawn due to overlap with another CR. 28.623 CR0237 was withdrawn. The other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C91C5A" w14:textId="77777777" w:rsidR="009B546A" w:rsidRPr="001B1679" w:rsidRDefault="009B546A" w:rsidP="00C1162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517858" w14:textId="77777777" w:rsidR="009B546A" w:rsidRPr="001B1679" w:rsidRDefault="009B546A" w:rsidP="00C11620">
            <w:pPr>
              <w:pStyle w:val="TAL"/>
              <w:keepNext w:val="0"/>
              <w:rPr>
                <w:sz w:val="16"/>
                <w:szCs w:val="16"/>
              </w:rPr>
            </w:pPr>
          </w:p>
        </w:tc>
      </w:tr>
      <w:tr w:rsidR="009B546A" w14:paraId="0969EBD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01EE4F"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2034B3" w14:textId="6934CA2D" w:rsidR="009B546A" w:rsidRPr="001B1679" w:rsidRDefault="00F83058" w:rsidP="00C11620">
            <w:pPr>
              <w:pStyle w:val="TAL"/>
              <w:keepNext w:val="0"/>
              <w:rPr>
                <w:sz w:val="16"/>
                <w:szCs w:val="16"/>
              </w:rPr>
            </w:pPr>
            <w:r>
              <w:rPr>
                <w:sz w:val="16"/>
                <w:szCs w:val="16"/>
              </w:rPr>
              <w:t>SP-23</w:t>
            </w:r>
            <w:r w:rsidR="009B546A" w:rsidRPr="001B1679">
              <w:rPr>
                <w:sz w:val="16"/>
                <w:szCs w:val="16"/>
              </w:rPr>
              <w:t>0211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92955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78DE90" w14:textId="77777777" w:rsidR="009B546A" w:rsidRPr="001B1679" w:rsidRDefault="009B546A" w:rsidP="00C11620">
            <w:pPr>
              <w:pStyle w:val="TAL"/>
              <w:keepNext w:val="0"/>
              <w:rPr>
                <w:sz w:val="16"/>
                <w:szCs w:val="16"/>
              </w:rPr>
            </w:pPr>
            <w:r w:rsidRPr="001B1679">
              <w:rPr>
                <w:sz w:val="16"/>
                <w:szCs w:val="16"/>
              </w:rPr>
              <w:t>Rel-17 CRs on Management data collection control and discovery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FF029E"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144C1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B86015" w14:textId="77777777" w:rsidR="009B546A" w:rsidRPr="001B1679" w:rsidRDefault="009B546A" w:rsidP="00C11620">
            <w:pPr>
              <w:pStyle w:val="TAL"/>
              <w:keepNext w:val="0"/>
              <w:rPr>
                <w:sz w:val="16"/>
                <w:szCs w:val="16"/>
              </w:rPr>
            </w:pPr>
            <w:r w:rsidRPr="001B1679">
              <w:rPr>
                <w:sz w:val="16"/>
                <w:szCs w:val="16"/>
              </w:rPr>
              <w:t>MADCOL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4AC8E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0A973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571914" w14:textId="77777777" w:rsidR="009B546A" w:rsidRPr="001B1679" w:rsidRDefault="009B546A" w:rsidP="00C11620">
            <w:pPr>
              <w:pStyle w:val="TAL"/>
              <w:keepNext w:val="0"/>
              <w:rPr>
                <w:sz w:val="16"/>
                <w:szCs w:val="16"/>
              </w:rPr>
            </w:pPr>
          </w:p>
        </w:tc>
      </w:tr>
      <w:tr w:rsidR="009B546A" w14:paraId="437AD1F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8A175C"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AF065B" w14:textId="246AC8B2" w:rsidR="009B546A" w:rsidRPr="001B1679" w:rsidRDefault="00F83058" w:rsidP="00C11620">
            <w:pPr>
              <w:pStyle w:val="TAL"/>
              <w:keepNext w:val="0"/>
              <w:rPr>
                <w:sz w:val="16"/>
                <w:szCs w:val="16"/>
              </w:rPr>
            </w:pPr>
            <w:r>
              <w:rPr>
                <w:sz w:val="16"/>
                <w:szCs w:val="16"/>
              </w:rPr>
              <w:t>SP-23</w:t>
            </w:r>
            <w:r w:rsidR="009B546A" w:rsidRPr="001B1679">
              <w:rPr>
                <w:sz w:val="16"/>
                <w:szCs w:val="16"/>
              </w:rPr>
              <w:t>0212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93940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A352AD" w14:textId="77777777" w:rsidR="009B546A" w:rsidRPr="001B1679" w:rsidRDefault="009B546A" w:rsidP="00C11620">
            <w:pPr>
              <w:pStyle w:val="TAL"/>
              <w:keepNext w:val="0"/>
              <w:rPr>
                <w:sz w:val="16"/>
                <w:szCs w:val="16"/>
              </w:rPr>
            </w:pPr>
            <w:r w:rsidRPr="001B1679">
              <w:rPr>
                <w:sz w:val="16"/>
                <w:szCs w:val="16"/>
              </w:rPr>
              <w:t>Rel-18 CRs on Methodology for deprecation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A760CF"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39B43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C4D26D" w14:textId="77777777" w:rsidR="009B546A" w:rsidRPr="001B1679" w:rsidRDefault="009B546A" w:rsidP="00C11620">
            <w:pPr>
              <w:pStyle w:val="TAL"/>
              <w:keepNext w:val="0"/>
              <w:rPr>
                <w:sz w:val="16"/>
                <w:szCs w:val="16"/>
              </w:rPr>
            </w:pPr>
            <w:r w:rsidRPr="001B1679">
              <w:rPr>
                <w:sz w:val="16"/>
                <w:szCs w:val="16"/>
              </w:rPr>
              <w:t>OAM_MetDep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C999A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1897B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8272CC" w14:textId="77777777" w:rsidR="009B546A" w:rsidRPr="001B1679" w:rsidRDefault="009B546A" w:rsidP="00C11620">
            <w:pPr>
              <w:pStyle w:val="TAL"/>
              <w:keepNext w:val="0"/>
              <w:rPr>
                <w:sz w:val="16"/>
                <w:szCs w:val="16"/>
              </w:rPr>
            </w:pPr>
          </w:p>
        </w:tc>
      </w:tr>
      <w:tr w:rsidR="009B546A" w14:paraId="0BD482A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D643CD"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F40377" w14:textId="7A01B200" w:rsidR="009B546A" w:rsidRPr="001B1679" w:rsidRDefault="00F83058" w:rsidP="00C11620">
            <w:pPr>
              <w:pStyle w:val="TAL"/>
              <w:keepNext w:val="0"/>
              <w:rPr>
                <w:sz w:val="16"/>
                <w:szCs w:val="16"/>
              </w:rPr>
            </w:pPr>
            <w:r>
              <w:rPr>
                <w:sz w:val="16"/>
                <w:szCs w:val="16"/>
              </w:rPr>
              <w:t>SP-23</w:t>
            </w:r>
            <w:r w:rsidR="009B546A" w:rsidRPr="001B1679">
              <w:rPr>
                <w:sz w:val="16"/>
                <w:szCs w:val="16"/>
              </w:rPr>
              <w:t>0213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35A69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452887" w14:textId="77777777" w:rsidR="009B546A" w:rsidRPr="001B1679" w:rsidRDefault="009B546A" w:rsidP="00C11620">
            <w:pPr>
              <w:pStyle w:val="TAL"/>
              <w:keepNext w:val="0"/>
              <w:rPr>
                <w:sz w:val="16"/>
                <w:szCs w:val="16"/>
              </w:rPr>
            </w:pPr>
            <w:r w:rsidRPr="001B1679">
              <w:rPr>
                <w:sz w:val="16"/>
                <w:szCs w:val="16"/>
              </w:rPr>
              <w:t>Rel-17 CRs on Charging aspects of Edge Computing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30A0EE"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9A94C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4AEA6B" w14:textId="77777777" w:rsidR="009B546A" w:rsidRPr="001B1679" w:rsidRDefault="009B546A" w:rsidP="00C11620">
            <w:pPr>
              <w:pStyle w:val="TAL"/>
              <w:keepNext w:val="0"/>
              <w:rPr>
                <w:sz w:val="16"/>
                <w:szCs w:val="16"/>
              </w:rPr>
            </w:pPr>
            <w:r w:rsidRPr="001B1679">
              <w:rPr>
                <w:sz w:val="16"/>
                <w:szCs w:val="16"/>
              </w:rPr>
              <w:t>EDGE_CH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0FC6F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50BF2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C1472E" w14:textId="77777777" w:rsidR="009B546A" w:rsidRPr="001B1679" w:rsidRDefault="009B546A" w:rsidP="00C11620">
            <w:pPr>
              <w:pStyle w:val="TAL"/>
              <w:keepNext w:val="0"/>
              <w:rPr>
                <w:sz w:val="16"/>
                <w:szCs w:val="16"/>
              </w:rPr>
            </w:pPr>
          </w:p>
        </w:tc>
      </w:tr>
      <w:tr w:rsidR="009B546A" w14:paraId="3D96085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543CA" w14:textId="77777777" w:rsidR="009B546A" w:rsidRPr="001B1679" w:rsidRDefault="009B546A" w:rsidP="00C11620">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2697A4" w14:textId="3583EA89" w:rsidR="009B546A" w:rsidRPr="001B1679" w:rsidRDefault="00F83058" w:rsidP="00C11620">
            <w:pPr>
              <w:pStyle w:val="TAL"/>
              <w:keepNext w:val="0"/>
              <w:rPr>
                <w:sz w:val="16"/>
                <w:szCs w:val="16"/>
              </w:rPr>
            </w:pPr>
            <w:r>
              <w:rPr>
                <w:sz w:val="16"/>
                <w:szCs w:val="16"/>
              </w:rPr>
              <w:t>SP-23</w:t>
            </w:r>
            <w:r w:rsidR="009B546A" w:rsidRPr="001B1679">
              <w:rPr>
                <w:sz w:val="16"/>
                <w:szCs w:val="16"/>
              </w:rPr>
              <w:t>0214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9440C6"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85CFBD" w14:textId="77777777" w:rsidR="009B546A" w:rsidRPr="001B1679" w:rsidRDefault="009B546A" w:rsidP="00C11620">
            <w:pPr>
              <w:pStyle w:val="TAL"/>
              <w:keepNext w:val="0"/>
              <w:rPr>
                <w:sz w:val="16"/>
                <w:szCs w:val="16"/>
              </w:rPr>
            </w:pPr>
            <w:r w:rsidRPr="001B1679">
              <w:rPr>
                <w:sz w:val="16"/>
                <w:szCs w:val="16"/>
              </w:rPr>
              <w:t>SA WG1 Chair report to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7F370A" w14:textId="77777777" w:rsidR="009B546A" w:rsidRPr="001B1679" w:rsidRDefault="009B546A" w:rsidP="00C11620">
            <w:pPr>
              <w:pStyle w:val="TAL"/>
              <w:keepNext w:val="0"/>
              <w:rPr>
                <w:sz w:val="16"/>
                <w:szCs w:val="16"/>
              </w:rPr>
            </w:pPr>
            <w:r w:rsidRPr="001B1679">
              <w:rPr>
                <w:sz w:val="16"/>
                <w:szCs w:val="16"/>
              </w:rPr>
              <w:t>SA WG1 Chair, ETSI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6F490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50AB6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CCEB9C" w14:textId="77777777" w:rsidR="009B546A" w:rsidRPr="001B1679" w:rsidRDefault="009B546A" w:rsidP="00C11620">
            <w:pPr>
              <w:pStyle w:val="TAL"/>
              <w:keepNext w:val="0"/>
              <w:rPr>
                <w:sz w:val="16"/>
                <w:szCs w:val="16"/>
              </w:rPr>
            </w:pPr>
            <w:r w:rsidRPr="001B1679">
              <w:rPr>
                <w:sz w:val="16"/>
                <w:szCs w:val="16"/>
              </w:rPr>
              <w:t>Noted. The SA WG1 Work Plan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777AF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B43D07" w14:textId="77777777" w:rsidR="009B546A" w:rsidRPr="001B1679" w:rsidRDefault="009B546A" w:rsidP="00C11620">
            <w:pPr>
              <w:pStyle w:val="TAL"/>
              <w:keepNext w:val="0"/>
              <w:rPr>
                <w:sz w:val="16"/>
                <w:szCs w:val="16"/>
              </w:rPr>
            </w:pPr>
          </w:p>
        </w:tc>
      </w:tr>
      <w:tr w:rsidR="009B546A" w14:paraId="7428747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CAC06E" w14:textId="77777777" w:rsidR="009B546A" w:rsidRPr="001B1679" w:rsidRDefault="009B546A" w:rsidP="00C11620">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451918" w14:textId="694CC5DA" w:rsidR="009B546A" w:rsidRPr="001B1679" w:rsidRDefault="00F83058" w:rsidP="00C11620">
            <w:pPr>
              <w:pStyle w:val="TAL"/>
              <w:keepNext w:val="0"/>
              <w:rPr>
                <w:sz w:val="16"/>
                <w:szCs w:val="16"/>
              </w:rPr>
            </w:pPr>
            <w:r>
              <w:rPr>
                <w:sz w:val="16"/>
                <w:szCs w:val="16"/>
              </w:rPr>
              <w:t>SP-23</w:t>
            </w:r>
            <w:r w:rsidR="009B546A" w:rsidRPr="001B1679">
              <w:rPr>
                <w:sz w:val="16"/>
                <w:szCs w:val="16"/>
              </w:rPr>
              <w:t>0215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E0A57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383706" w14:textId="77777777" w:rsidR="009B546A" w:rsidRPr="001B1679" w:rsidRDefault="009B546A" w:rsidP="00C11620">
            <w:pPr>
              <w:pStyle w:val="TAL"/>
              <w:keepNext w:val="0"/>
              <w:rPr>
                <w:sz w:val="16"/>
                <w:szCs w:val="16"/>
              </w:rPr>
            </w:pPr>
            <w:r w:rsidRPr="001B1679">
              <w:rPr>
                <w:sz w:val="16"/>
                <w:szCs w:val="16"/>
              </w:rPr>
              <w:t>Stage 1 CRs on Ranging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A39986"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459A4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3D2FA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5AC01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87013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467CA3" w14:textId="77777777" w:rsidR="009B546A" w:rsidRPr="001B1679" w:rsidRDefault="009B546A" w:rsidP="00C11620">
            <w:pPr>
              <w:pStyle w:val="TAL"/>
              <w:keepNext w:val="0"/>
              <w:rPr>
                <w:sz w:val="16"/>
                <w:szCs w:val="16"/>
              </w:rPr>
            </w:pPr>
          </w:p>
        </w:tc>
      </w:tr>
      <w:tr w:rsidR="009B546A" w14:paraId="2387ECA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091814" w14:textId="77777777" w:rsidR="009B546A" w:rsidRPr="001B1679" w:rsidRDefault="009B546A" w:rsidP="00C11620">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D941A" w14:textId="128E8320" w:rsidR="009B546A" w:rsidRPr="001B1679" w:rsidRDefault="00F83058" w:rsidP="00C11620">
            <w:pPr>
              <w:pStyle w:val="TAL"/>
              <w:keepNext w:val="0"/>
              <w:rPr>
                <w:sz w:val="16"/>
                <w:szCs w:val="16"/>
              </w:rPr>
            </w:pPr>
            <w:r>
              <w:rPr>
                <w:sz w:val="16"/>
                <w:szCs w:val="16"/>
              </w:rPr>
              <w:t>SP-23</w:t>
            </w:r>
            <w:r w:rsidR="009B546A" w:rsidRPr="001B1679">
              <w:rPr>
                <w:sz w:val="16"/>
                <w:szCs w:val="16"/>
              </w:rPr>
              <w:t>0216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57854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A1F5B2" w14:textId="77777777" w:rsidR="009B546A" w:rsidRPr="001B1679" w:rsidRDefault="009B546A" w:rsidP="00C11620">
            <w:pPr>
              <w:pStyle w:val="TAL"/>
              <w:keepNext w:val="0"/>
              <w:rPr>
                <w:sz w:val="16"/>
                <w:szCs w:val="16"/>
              </w:rPr>
            </w:pPr>
            <w:r w:rsidRPr="001B1679">
              <w:rPr>
                <w:sz w:val="16"/>
                <w:szCs w:val="16"/>
              </w:rPr>
              <w:t>Stage 1 CRs on PALS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5BB151"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AE297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78DD0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C3E42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14961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CFD0BF" w14:textId="77777777" w:rsidR="009B546A" w:rsidRPr="001B1679" w:rsidRDefault="009B546A" w:rsidP="00C11620">
            <w:pPr>
              <w:pStyle w:val="TAL"/>
              <w:keepNext w:val="0"/>
              <w:rPr>
                <w:sz w:val="16"/>
                <w:szCs w:val="16"/>
              </w:rPr>
            </w:pPr>
          </w:p>
        </w:tc>
      </w:tr>
      <w:tr w:rsidR="009B546A" w14:paraId="612E440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8F9904" w14:textId="77777777" w:rsidR="009B546A" w:rsidRPr="001B1679" w:rsidRDefault="009B546A" w:rsidP="00C11620">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EE0513" w14:textId="0FC4CAE7" w:rsidR="009B546A" w:rsidRPr="001B1679" w:rsidRDefault="00F83058" w:rsidP="00C11620">
            <w:pPr>
              <w:pStyle w:val="TAL"/>
              <w:keepNext w:val="0"/>
              <w:rPr>
                <w:sz w:val="16"/>
                <w:szCs w:val="16"/>
              </w:rPr>
            </w:pPr>
            <w:r>
              <w:rPr>
                <w:sz w:val="16"/>
                <w:szCs w:val="16"/>
              </w:rPr>
              <w:t>SP-23</w:t>
            </w:r>
            <w:r w:rsidR="009B546A" w:rsidRPr="001B1679">
              <w:rPr>
                <w:sz w:val="16"/>
                <w:szCs w:val="16"/>
              </w:rPr>
              <w:t>0217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455C7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F9A577" w14:textId="77777777" w:rsidR="009B546A" w:rsidRPr="001B1679" w:rsidRDefault="009B546A" w:rsidP="00C11620">
            <w:pPr>
              <w:pStyle w:val="TAL"/>
              <w:keepNext w:val="0"/>
              <w:rPr>
                <w:sz w:val="16"/>
                <w:szCs w:val="16"/>
              </w:rPr>
            </w:pPr>
            <w:r w:rsidRPr="001B1679">
              <w:rPr>
                <w:sz w:val="16"/>
                <w:szCs w:val="16"/>
              </w:rPr>
              <w:t>Stage 1 CR on AIML_MT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4D8458"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B141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9D797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4980E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E4006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F0565F" w14:textId="77777777" w:rsidR="009B546A" w:rsidRPr="001B1679" w:rsidRDefault="009B546A" w:rsidP="00C11620">
            <w:pPr>
              <w:pStyle w:val="TAL"/>
              <w:keepNext w:val="0"/>
              <w:rPr>
                <w:sz w:val="16"/>
                <w:szCs w:val="16"/>
              </w:rPr>
            </w:pPr>
          </w:p>
        </w:tc>
      </w:tr>
      <w:tr w:rsidR="009B546A" w14:paraId="0410533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F42E8F" w14:textId="77777777" w:rsidR="009B546A" w:rsidRPr="001B1679" w:rsidRDefault="009B546A" w:rsidP="00C11620">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AB0D60" w14:textId="64D9C87E" w:rsidR="009B546A" w:rsidRPr="001B1679" w:rsidRDefault="00F83058" w:rsidP="00C11620">
            <w:pPr>
              <w:pStyle w:val="TAL"/>
              <w:keepNext w:val="0"/>
              <w:rPr>
                <w:sz w:val="16"/>
                <w:szCs w:val="16"/>
              </w:rPr>
            </w:pPr>
            <w:r>
              <w:rPr>
                <w:sz w:val="16"/>
                <w:szCs w:val="16"/>
              </w:rPr>
              <w:t>SP-23</w:t>
            </w:r>
            <w:r w:rsidR="009B546A" w:rsidRPr="001B1679">
              <w:rPr>
                <w:sz w:val="16"/>
                <w:szCs w:val="16"/>
              </w:rPr>
              <w:t>0218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2CE52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FFBBC" w14:textId="77777777" w:rsidR="009B546A" w:rsidRPr="001B1679" w:rsidRDefault="009B546A" w:rsidP="00C11620">
            <w:pPr>
              <w:pStyle w:val="TAL"/>
              <w:keepNext w:val="0"/>
              <w:rPr>
                <w:sz w:val="16"/>
                <w:szCs w:val="16"/>
              </w:rPr>
            </w:pPr>
            <w:r w:rsidRPr="001B1679">
              <w:rPr>
                <w:sz w:val="16"/>
                <w:szCs w:val="16"/>
              </w:rPr>
              <w:t>Stage 1 CRs on 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492AB8"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F8C35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6B9D8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88111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04D4F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6B866A" w14:textId="77777777" w:rsidR="009B546A" w:rsidRPr="001B1679" w:rsidRDefault="009B546A" w:rsidP="00C11620">
            <w:pPr>
              <w:pStyle w:val="TAL"/>
              <w:keepNext w:val="0"/>
              <w:rPr>
                <w:sz w:val="16"/>
                <w:szCs w:val="16"/>
              </w:rPr>
            </w:pPr>
          </w:p>
        </w:tc>
      </w:tr>
      <w:tr w:rsidR="009B546A" w14:paraId="7DA4277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5471F8"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A4F18A" w14:textId="5DB8F93C" w:rsidR="009B546A" w:rsidRPr="001B1679" w:rsidRDefault="00F83058" w:rsidP="00C11620">
            <w:pPr>
              <w:pStyle w:val="TAL"/>
              <w:keepNext w:val="0"/>
              <w:rPr>
                <w:sz w:val="16"/>
                <w:szCs w:val="16"/>
              </w:rPr>
            </w:pPr>
            <w:r>
              <w:rPr>
                <w:sz w:val="16"/>
                <w:szCs w:val="16"/>
              </w:rPr>
              <w:t>SP-23</w:t>
            </w:r>
            <w:r w:rsidR="009B546A" w:rsidRPr="001B1679">
              <w:rPr>
                <w:sz w:val="16"/>
                <w:szCs w:val="16"/>
              </w:rPr>
              <w:t>0219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D308B0"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106D7" w14:textId="77777777" w:rsidR="009B546A" w:rsidRPr="001B1679" w:rsidRDefault="009B546A" w:rsidP="00C11620">
            <w:pPr>
              <w:pStyle w:val="TAL"/>
              <w:keepNext w:val="0"/>
              <w:rPr>
                <w:sz w:val="16"/>
                <w:szCs w:val="16"/>
              </w:rPr>
            </w:pPr>
            <w:r w:rsidRPr="001B1679">
              <w:rPr>
                <w:sz w:val="16"/>
                <w:szCs w:val="16"/>
              </w:rPr>
              <w:t>TR 22.837 on 'Study on Integrated Sensing and Communication (FS_Sensing)'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703F75"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3F4977"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F22B87" w14:textId="77777777" w:rsidR="009B546A" w:rsidRPr="001B1679" w:rsidRDefault="009B546A" w:rsidP="00C11620">
            <w:pPr>
              <w:pStyle w:val="TAL"/>
              <w:keepNext w:val="0"/>
              <w:rPr>
                <w:sz w:val="16"/>
                <w:szCs w:val="16"/>
              </w:rPr>
            </w:pPr>
            <w:r w:rsidRPr="001B1679">
              <w:rPr>
                <w:sz w:val="16"/>
                <w:szCs w:val="16"/>
              </w:rPr>
              <w:t>FS_Sensing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7CB6F4"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83917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7098D6" w14:textId="77777777" w:rsidR="009B546A" w:rsidRPr="001B1679" w:rsidRDefault="009B546A" w:rsidP="00C11620">
            <w:pPr>
              <w:pStyle w:val="TAL"/>
              <w:keepNext w:val="0"/>
              <w:rPr>
                <w:sz w:val="16"/>
                <w:szCs w:val="16"/>
              </w:rPr>
            </w:pPr>
          </w:p>
        </w:tc>
      </w:tr>
      <w:tr w:rsidR="009B546A" w14:paraId="4834358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8B5614"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20055" w14:textId="21224BF2" w:rsidR="009B546A" w:rsidRPr="001B1679" w:rsidRDefault="00F83058" w:rsidP="00C11620">
            <w:pPr>
              <w:pStyle w:val="TAL"/>
              <w:keepNext w:val="0"/>
              <w:rPr>
                <w:sz w:val="16"/>
                <w:szCs w:val="16"/>
              </w:rPr>
            </w:pPr>
            <w:r>
              <w:rPr>
                <w:sz w:val="16"/>
                <w:szCs w:val="16"/>
              </w:rPr>
              <w:t>SP-23</w:t>
            </w:r>
            <w:r w:rsidR="009B546A" w:rsidRPr="001B1679">
              <w:rPr>
                <w:sz w:val="16"/>
                <w:szCs w:val="16"/>
              </w:rPr>
              <w:t>0220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835FCD"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FEE150" w14:textId="77777777" w:rsidR="009B546A" w:rsidRPr="001B1679" w:rsidRDefault="009B546A" w:rsidP="00C11620">
            <w:pPr>
              <w:pStyle w:val="TAL"/>
              <w:keepNext w:val="0"/>
              <w:rPr>
                <w:sz w:val="16"/>
                <w:szCs w:val="16"/>
              </w:rPr>
            </w:pPr>
            <w:r w:rsidRPr="001B1679">
              <w:rPr>
                <w:sz w:val="16"/>
                <w:szCs w:val="16"/>
              </w:rPr>
              <w:t>TR 22.841on 'Study on Upper layer traffic steering, switching and split over dual 3GPP access (FS_DualSteer)'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16897C"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55412"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96F5B4" w14:textId="77777777" w:rsidR="009B546A" w:rsidRPr="001B1679" w:rsidRDefault="009B546A" w:rsidP="00C11620">
            <w:pPr>
              <w:pStyle w:val="TAL"/>
              <w:keepNext w:val="0"/>
              <w:rPr>
                <w:sz w:val="16"/>
                <w:szCs w:val="16"/>
              </w:rPr>
            </w:pPr>
            <w:r w:rsidRPr="001B1679">
              <w:rPr>
                <w:sz w:val="16"/>
                <w:szCs w:val="16"/>
              </w:rPr>
              <w:t>FS_DualSteer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5CD8F3"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FBC4F6"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BFCD4F" w14:textId="77777777" w:rsidR="009B546A" w:rsidRPr="001B1679" w:rsidRDefault="009B546A" w:rsidP="00C11620">
            <w:pPr>
              <w:pStyle w:val="TAL"/>
              <w:keepNext w:val="0"/>
              <w:rPr>
                <w:sz w:val="16"/>
                <w:szCs w:val="16"/>
              </w:rPr>
            </w:pPr>
          </w:p>
        </w:tc>
      </w:tr>
      <w:tr w:rsidR="009B546A" w14:paraId="73F0452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F6501E" w14:textId="77777777" w:rsidR="009B546A" w:rsidRPr="001B1679" w:rsidRDefault="009B546A" w:rsidP="00C11620">
            <w:pPr>
              <w:pStyle w:val="TAL"/>
              <w:keepNext w:val="0"/>
              <w:rPr>
                <w:sz w:val="16"/>
                <w:szCs w:val="16"/>
              </w:rPr>
            </w:pPr>
            <w:r w:rsidRPr="001B1679">
              <w:rPr>
                <w:sz w:val="16"/>
                <w:szCs w:val="16"/>
              </w:rPr>
              <w:lastRenderedPageBreak/>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6C3ABC" w14:textId="0AD2CC64" w:rsidR="009B546A" w:rsidRPr="001B1679" w:rsidRDefault="00F83058" w:rsidP="00C11620">
            <w:pPr>
              <w:pStyle w:val="TAL"/>
              <w:keepNext w:val="0"/>
              <w:rPr>
                <w:sz w:val="16"/>
                <w:szCs w:val="16"/>
              </w:rPr>
            </w:pPr>
            <w:r>
              <w:rPr>
                <w:sz w:val="16"/>
                <w:szCs w:val="16"/>
              </w:rPr>
              <w:t>SP-23</w:t>
            </w:r>
            <w:r w:rsidR="009B546A" w:rsidRPr="001B1679">
              <w:rPr>
                <w:sz w:val="16"/>
                <w:szCs w:val="16"/>
              </w:rPr>
              <w:t>0221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15FBBD"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675967" w14:textId="77777777" w:rsidR="009B546A" w:rsidRPr="001B1679" w:rsidRDefault="009B546A" w:rsidP="00C11620">
            <w:pPr>
              <w:pStyle w:val="TAL"/>
              <w:keepNext w:val="0"/>
              <w:rPr>
                <w:sz w:val="16"/>
                <w:szCs w:val="16"/>
              </w:rPr>
            </w:pPr>
            <w:r w:rsidRPr="001B1679">
              <w:rPr>
                <w:sz w:val="16"/>
                <w:szCs w:val="16"/>
              </w:rPr>
              <w:t>TR 22.843 on 'Study on UAV Phase 3 (FS_UAV_Ph3)'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DD92CC"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554F70"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D53F6D" w14:textId="77777777" w:rsidR="009B546A" w:rsidRPr="001B1679" w:rsidRDefault="009B546A" w:rsidP="00C11620">
            <w:pPr>
              <w:pStyle w:val="TAL"/>
              <w:keepNext w:val="0"/>
              <w:rPr>
                <w:sz w:val="16"/>
                <w:szCs w:val="16"/>
              </w:rPr>
            </w:pPr>
            <w:r w:rsidRPr="001B1679">
              <w:rPr>
                <w:sz w:val="16"/>
                <w:szCs w:val="16"/>
              </w:rPr>
              <w:t>FS_UAV_Ph3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EEF3DE"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0E591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7DF36C" w14:textId="77777777" w:rsidR="009B546A" w:rsidRPr="001B1679" w:rsidRDefault="009B546A" w:rsidP="00C11620">
            <w:pPr>
              <w:pStyle w:val="TAL"/>
              <w:keepNext w:val="0"/>
              <w:rPr>
                <w:sz w:val="16"/>
                <w:szCs w:val="16"/>
              </w:rPr>
            </w:pPr>
          </w:p>
        </w:tc>
      </w:tr>
      <w:tr w:rsidR="009B546A" w14:paraId="6A66966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990D74" w14:textId="77777777" w:rsidR="009B546A" w:rsidRPr="001B1679" w:rsidRDefault="009B546A" w:rsidP="00C11620">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60EC2" w14:textId="661B7AF1" w:rsidR="009B546A" w:rsidRPr="001B1679" w:rsidRDefault="00F83058" w:rsidP="00C11620">
            <w:pPr>
              <w:pStyle w:val="TAL"/>
              <w:keepNext w:val="0"/>
              <w:rPr>
                <w:sz w:val="16"/>
                <w:szCs w:val="16"/>
              </w:rPr>
            </w:pPr>
            <w:r>
              <w:rPr>
                <w:sz w:val="16"/>
                <w:szCs w:val="16"/>
              </w:rPr>
              <w:t>SP-23</w:t>
            </w:r>
            <w:r w:rsidR="009B546A" w:rsidRPr="001B1679">
              <w:rPr>
                <w:sz w:val="16"/>
                <w:szCs w:val="16"/>
              </w:rPr>
              <w:t>0222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90E65E" w14:textId="77777777" w:rsidR="009B546A" w:rsidRPr="001B1679" w:rsidRDefault="009B546A" w:rsidP="00C11620">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E27F57" w14:textId="77777777" w:rsidR="009B546A" w:rsidRPr="001B1679" w:rsidRDefault="009B546A" w:rsidP="00C11620">
            <w:pPr>
              <w:pStyle w:val="TAL"/>
              <w:keepNext w:val="0"/>
              <w:rPr>
                <w:sz w:val="16"/>
                <w:szCs w:val="16"/>
              </w:rPr>
            </w:pPr>
            <w:r w:rsidRPr="001B1679">
              <w:rPr>
                <w:sz w:val="16"/>
                <w:szCs w:val="16"/>
              </w:rPr>
              <w:t>Work Plan presentation for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3BEDB8" w14:textId="77777777" w:rsidR="009B546A" w:rsidRPr="001B1679" w:rsidRDefault="009B546A" w:rsidP="00C11620">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1B7FC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01467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F908EA" w14:textId="77777777" w:rsidR="009B546A" w:rsidRPr="001B1679" w:rsidRDefault="009B546A" w:rsidP="00C11620">
            <w:pPr>
              <w:pStyle w:val="TAL"/>
              <w:keepNext w:val="0"/>
              <w:rPr>
                <w:sz w:val="16"/>
                <w:szCs w:val="16"/>
              </w:rPr>
            </w:pPr>
            <w:r w:rsidRPr="001B1679">
              <w:rPr>
                <w:sz w:val="16"/>
                <w:szCs w:val="16"/>
              </w:rPr>
              <w:t>Revised to SP-230382.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D7D000"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3656C" w14:textId="406CF6DD" w:rsidR="009B546A" w:rsidRPr="001B1679" w:rsidRDefault="00F83058" w:rsidP="00C11620">
            <w:pPr>
              <w:pStyle w:val="TAL"/>
              <w:keepNext w:val="0"/>
              <w:rPr>
                <w:sz w:val="16"/>
                <w:szCs w:val="16"/>
              </w:rPr>
            </w:pPr>
            <w:r>
              <w:rPr>
                <w:sz w:val="16"/>
                <w:szCs w:val="16"/>
              </w:rPr>
              <w:t>SP-23</w:t>
            </w:r>
            <w:r w:rsidR="009B546A" w:rsidRPr="001B1679">
              <w:rPr>
                <w:sz w:val="16"/>
                <w:szCs w:val="16"/>
              </w:rPr>
              <w:t>0382</w:t>
            </w:r>
          </w:p>
        </w:tc>
      </w:tr>
      <w:tr w:rsidR="009B546A" w14:paraId="04AE629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A4FA21"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CC8D6" w14:textId="5EF678D7" w:rsidR="009B546A" w:rsidRPr="001B1679" w:rsidRDefault="00F83058" w:rsidP="00C11620">
            <w:pPr>
              <w:pStyle w:val="TAL"/>
              <w:keepNext w:val="0"/>
              <w:rPr>
                <w:sz w:val="16"/>
                <w:szCs w:val="16"/>
              </w:rPr>
            </w:pPr>
            <w:r>
              <w:rPr>
                <w:sz w:val="16"/>
                <w:szCs w:val="16"/>
              </w:rPr>
              <w:t>SP-23</w:t>
            </w:r>
            <w:r w:rsidR="009B546A" w:rsidRPr="001B1679">
              <w:rPr>
                <w:sz w:val="16"/>
                <w:szCs w:val="16"/>
              </w:rPr>
              <w:t>0223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519587"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E24971" w14:textId="77777777" w:rsidR="009B546A" w:rsidRPr="001B1679" w:rsidRDefault="009B546A" w:rsidP="00C11620">
            <w:pPr>
              <w:pStyle w:val="TAL"/>
              <w:keepNext w:val="0"/>
              <w:rPr>
                <w:sz w:val="16"/>
                <w:szCs w:val="16"/>
              </w:rPr>
            </w:pPr>
            <w:r w:rsidRPr="001B1679">
              <w:rPr>
                <w:sz w:val="16"/>
                <w:szCs w:val="16"/>
              </w:rPr>
              <w:t>TR 22.856 on 'Study on Localized Mobile Metaverse Services (FS_Metaverse)'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282F04"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A0AAC7"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C49E16" w14:textId="77777777" w:rsidR="009B546A" w:rsidRPr="001B1679" w:rsidRDefault="009B546A" w:rsidP="00C11620">
            <w:pPr>
              <w:pStyle w:val="TAL"/>
              <w:keepNext w:val="0"/>
              <w:rPr>
                <w:sz w:val="16"/>
                <w:szCs w:val="16"/>
              </w:rPr>
            </w:pPr>
            <w:r w:rsidRPr="001B1679">
              <w:rPr>
                <w:sz w:val="16"/>
                <w:szCs w:val="16"/>
              </w:rPr>
              <w:t>FS_Metaverse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F18D54"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C7B97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22DE13" w14:textId="77777777" w:rsidR="009B546A" w:rsidRPr="001B1679" w:rsidRDefault="009B546A" w:rsidP="00C11620">
            <w:pPr>
              <w:pStyle w:val="TAL"/>
              <w:keepNext w:val="0"/>
              <w:rPr>
                <w:sz w:val="16"/>
                <w:szCs w:val="16"/>
              </w:rPr>
            </w:pPr>
          </w:p>
        </w:tc>
      </w:tr>
      <w:tr w:rsidR="009B546A" w14:paraId="739BEF6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7D1E8"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0C6F7A" w14:textId="38E4DE14" w:rsidR="009B546A" w:rsidRPr="001B1679" w:rsidRDefault="00F83058" w:rsidP="00C11620">
            <w:pPr>
              <w:pStyle w:val="TAL"/>
              <w:keepNext w:val="0"/>
              <w:rPr>
                <w:sz w:val="16"/>
                <w:szCs w:val="16"/>
              </w:rPr>
            </w:pPr>
            <w:r>
              <w:rPr>
                <w:sz w:val="16"/>
                <w:szCs w:val="16"/>
              </w:rPr>
              <w:t>SP-23</w:t>
            </w:r>
            <w:r w:rsidR="009B546A" w:rsidRPr="001B1679">
              <w:rPr>
                <w:sz w:val="16"/>
                <w:szCs w:val="16"/>
              </w:rPr>
              <w:t>0224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1D45A8"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6098F" w14:textId="77777777" w:rsidR="009B546A" w:rsidRPr="001B1679" w:rsidRDefault="009B546A" w:rsidP="00C11620">
            <w:pPr>
              <w:pStyle w:val="TAL"/>
              <w:keepNext w:val="0"/>
              <w:rPr>
                <w:sz w:val="16"/>
                <w:szCs w:val="16"/>
              </w:rPr>
            </w:pPr>
            <w:r w:rsidRPr="001B1679">
              <w:rPr>
                <w:sz w:val="16"/>
                <w:szCs w:val="16"/>
              </w:rPr>
              <w:t>TR 22.865 on 'Study on Satellite Access Phase 3 (FS_5GSAT_Ph3)'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A99062"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14ECD9"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CF143A" w14:textId="77777777" w:rsidR="009B546A" w:rsidRPr="001B1679" w:rsidRDefault="009B546A" w:rsidP="00C11620">
            <w:pPr>
              <w:pStyle w:val="TAL"/>
              <w:keepNext w:val="0"/>
              <w:rPr>
                <w:sz w:val="16"/>
                <w:szCs w:val="16"/>
              </w:rPr>
            </w:pPr>
            <w:r w:rsidRPr="001B1679">
              <w:rPr>
                <w:sz w:val="16"/>
                <w:szCs w:val="16"/>
              </w:rPr>
              <w:t>FS_5GSAT_Ph3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47D547"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CDE75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02F86" w14:textId="77777777" w:rsidR="009B546A" w:rsidRPr="001B1679" w:rsidRDefault="009B546A" w:rsidP="00C11620">
            <w:pPr>
              <w:pStyle w:val="TAL"/>
              <w:keepNext w:val="0"/>
              <w:rPr>
                <w:sz w:val="16"/>
                <w:szCs w:val="16"/>
              </w:rPr>
            </w:pPr>
          </w:p>
        </w:tc>
      </w:tr>
      <w:tr w:rsidR="009B546A" w14:paraId="4C123BC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3B7C49"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1BD5C2" w14:textId="0EFD27DB" w:rsidR="009B546A" w:rsidRPr="001B1679" w:rsidRDefault="00F83058" w:rsidP="00C11620">
            <w:pPr>
              <w:pStyle w:val="TAL"/>
              <w:keepNext w:val="0"/>
              <w:rPr>
                <w:sz w:val="16"/>
                <w:szCs w:val="16"/>
              </w:rPr>
            </w:pPr>
            <w:r>
              <w:rPr>
                <w:sz w:val="16"/>
                <w:szCs w:val="16"/>
              </w:rPr>
              <w:t>SP-23</w:t>
            </w:r>
            <w:r w:rsidR="009B546A" w:rsidRPr="001B1679">
              <w:rPr>
                <w:sz w:val="16"/>
                <w:szCs w:val="16"/>
              </w:rPr>
              <w:t>0225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E45A21"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6277FB" w14:textId="77777777" w:rsidR="009B546A" w:rsidRPr="001B1679" w:rsidRDefault="009B546A" w:rsidP="00C11620">
            <w:pPr>
              <w:pStyle w:val="TAL"/>
              <w:keepNext w:val="0"/>
              <w:rPr>
                <w:sz w:val="16"/>
                <w:szCs w:val="16"/>
              </w:rPr>
            </w:pPr>
            <w:r w:rsidRPr="001B1679">
              <w:rPr>
                <w:sz w:val="16"/>
                <w:szCs w:val="16"/>
              </w:rPr>
              <w:t>TR 22.876 on 'Study on AI/ML Model Transfer_Phase2 (FS_AIML_MT_Ph2)'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A1C9C6"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C698DB"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E2E0EE" w14:textId="77777777" w:rsidR="009B546A" w:rsidRPr="001B1679" w:rsidRDefault="009B546A" w:rsidP="00C11620">
            <w:pPr>
              <w:pStyle w:val="TAL"/>
              <w:keepNext w:val="0"/>
              <w:rPr>
                <w:sz w:val="16"/>
                <w:szCs w:val="16"/>
              </w:rPr>
            </w:pPr>
            <w:r w:rsidRPr="001B1679">
              <w:rPr>
                <w:sz w:val="16"/>
                <w:szCs w:val="16"/>
              </w:rPr>
              <w:t>FS_AIML_MT_Ph2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DBB5FE"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E1BF92"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7F05E7" w14:textId="77777777" w:rsidR="009B546A" w:rsidRPr="001B1679" w:rsidRDefault="009B546A" w:rsidP="00C11620">
            <w:pPr>
              <w:pStyle w:val="TAL"/>
              <w:keepNext w:val="0"/>
              <w:rPr>
                <w:sz w:val="16"/>
                <w:szCs w:val="16"/>
              </w:rPr>
            </w:pPr>
          </w:p>
        </w:tc>
      </w:tr>
      <w:tr w:rsidR="009B546A" w14:paraId="4F6ACBF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8CC285"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0F581D" w14:textId="0087F393" w:rsidR="009B546A" w:rsidRPr="001B1679" w:rsidRDefault="00F83058" w:rsidP="00C11620">
            <w:pPr>
              <w:pStyle w:val="TAL"/>
              <w:keepNext w:val="0"/>
              <w:rPr>
                <w:sz w:val="16"/>
                <w:szCs w:val="16"/>
              </w:rPr>
            </w:pPr>
            <w:r>
              <w:rPr>
                <w:sz w:val="16"/>
                <w:szCs w:val="16"/>
              </w:rPr>
              <w:t>SP-23</w:t>
            </w:r>
            <w:r w:rsidR="009B546A" w:rsidRPr="001B1679">
              <w:rPr>
                <w:sz w:val="16"/>
                <w:szCs w:val="16"/>
              </w:rPr>
              <w:t>0226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B4044F"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16383F" w14:textId="77777777" w:rsidR="009B546A" w:rsidRPr="001B1679" w:rsidRDefault="009B546A" w:rsidP="00C11620">
            <w:pPr>
              <w:pStyle w:val="TAL"/>
              <w:keepNext w:val="0"/>
              <w:rPr>
                <w:sz w:val="16"/>
                <w:szCs w:val="16"/>
              </w:rPr>
            </w:pPr>
            <w:r w:rsidRPr="001B1679">
              <w:rPr>
                <w:sz w:val="16"/>
                <w:szCs w:val="16"/>
              </w:rPr>
              <w:t>TR 22.882 on 'Study on Energy Efficiency as service criteria (FS_EnergyServ)'</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7891F2"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83A836"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D8FB68" w14:textId="77777777" w:rsidR="009B546A" w:rsidRPr="001B1679" w:rsidRDefault="009B546A" w:rsidP="00C11620">
            <w:pPr>
              <w:pStyle w:val="TAL"/>
              <w:keepNext w:val="0"/>
              <w:rPr>
                <w:sz w:val="16"/>
                <w:szCs w:val="16"/>
              </w:rPr>
            </w:pPr>
            <w:r w:rsidRPr="001B1679">
              <w:rPr>
                <w:sz w:val="16"/>
                <w:szCs w:val="16"/>
              </w:rPr>
              <w:t>FS_EnergyServ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319751"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86C80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3B66F" w14:textId="77777777" w:rsidR="009B546A" w:rsidRPr="001B1679" w:rsidRDefault="009B546A" w:rsidP="00C11620">
            <w:pPr>
              <w:pStyle w:val="TAL"/>
              <w:keepNext w:val="0"/>
              <w:rPr>
                <w:sz w:val="16"/>
                <w:szCs w:val="16"/>
              </w:rPr>
            </w:pPr>
          </w:p>
        </w:tc>
      </w:tr>
      <w:tr w:rsidR="009B546A" w14:paraId="6274158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2098ED"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97AB25" w14:textId="33C68F56" w:rsidR="009B546A" w:rsidRPr="001B1679" w:rsidRDefault="00F83058" w:rsidP="00C11620">
            <w:pPr>
              <w:pStyle w:val="TAL"/>
              <w:keepNext w:val="0"/>
              <w:rPr>
                <w:sz w:val="16"/>
                <w:szCs w:val="16"/>
              </w:rPr>
            </w:pPr>
            <w:r>
              <w:rPr>
                <w:sz w:val="16"/>
                <w:szCs w:val="16"/>
              </w:rPr>
              <w:t>SP-23</w:t>
            </w:r>
            <w:r w:rsidR="009B546A" w:rsidRPr="001B1679">
              <w:rPr>
                <w:sz w:val="16"/>
                <w:szCs w:val="16"/>
              </w:rPr>
              <w:t>0227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8D654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72855E" w14:textId="77777777" w:rsidR="009B546A" w:rsidRPr="001B1679" w:rsidRDefault="009B546A" w:rsidP="00C11620">
            <w:pPr>
              <w:pStyle w:val="TAL"/>
              <w:keepNext w:val="0"/>
              <w:rPr>
                <w:sz w:val="16"/>
                <w:szCs w:val="16"/>
              </w:rPr>
            </w:pPr>
            <w:r w:rsidRPr="001B1679">
              <w:rPr>
                <w:sz w:val="16"/>
                <w:szCs w:val="16"/>
              </w:rPr>
              <w:t>New WID on PS Data Off for IMS Data Channel Service (IMSDCDataOff)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7352AC"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375D0F"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F9FAB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14186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F8B35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049927" w14:textId="77777777" w:rsidR="009B546A" w:rsidRPr="001B1679" w:rsidRDefault="009B546A" w:rsidP="00C11620">
            <w:pPr>
              <w:pStyle w:val="TAL"/>
              <w:keepNext w:val="0"/>
              <w:rPr>
                <w:sz w:val="16"/>
                <w:szCs w:val="16"/>
              </w:rPr>
            </w:pPr>
          </w:p>
        </w:tc>
      </w:tr>
      <w:tr w:rsidR="009B546A" w14:paraId="2DED9EA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6BBEC2"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81DE9C" w14:textId="333BFAF6" w:rsidR="009B546A" w:rsidRPr="001B1679" w:rsidRDefault="00F83058" w:rsidP="00C11620">
            <w:pPr>
              <w:pStyle w:val="TAL"/>
              <w:keepNext w:val="0"/>
              <w:rPr>
                <w:sz w:val="16"/>
                <w:szCs w:val="16"/>
              </w:rPr>
            </w:pPr>
            <w:r>
              <w:rPr>
                <w:sz w:val="16"/>
                <w:szCs w:val="16"/>
              </w:rPr>
              <w:t>SP-23</w:t>
            </w:r>
            <w:r w:rsidR="009B546A" w:rsidRPr="001B1679">
              <w:rPr>
                <w:sz w:val="16"/>
                <w:szCs w:val="16"/>
              </w:rPr>
              <w:t>0228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45E11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9D23B" w14:textId="77777777" w:rsidR="009B546A" w:rsidRPr="001B1679" w:rsidRDefault="009B546A" w:rsidP="00C11620">
            <w:pPr>
              <w:pStyle w:val="TAL"/>
              <w:keepNext w:val="0"/>
              <w:rPr>
                <w:sz w:val="16"/>
                <w:szCs w:val="16"/>
              </w:rPr>
            </w:pPr>
            <w:r w:rsidRPr="001B1679">
              <w:rPr>
                <w:sz w:val="16"/>
                <w:szCs w:val="16"/>
              </w:rPr>
              <w:t>Stage 1 CRs on IMSDCDataOff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62D9DA"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C77C8"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9C20A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9E71B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7CCCB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7AABB" w14:textId="77777777" w:rsidR="009B546A" w:rsidRPr="001B1679" w:rsidRDefault="009B546A" w:rsidP="00C11620">
            <w:pPr>
              <w:pStyle w:val="TAL"/>
              <w:keepNext w:val="0"/>
              <w:rPr>
                <w:sz w:val="16"/>
                <w:szCs w:val="16"/>
              </w:rPr>
            </w:pPr>
          </w:p>
        </w:tc>
      </w:tr>
      <w:tr w:rsidR="009B546A" w14:paraId="0A1F6FC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EB4009"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45FED" w14:textId="61097530" w:rsidR="009B546A" w:rsidRPr="001B1679" w:rsidRDefault="00F83058" w:rsidP="00C11620">
            <w:pPr>
              <w:pStyle w:val="TAL"/>
              <w:keepNext w:val="0"/>
              <w:rPr>
                <w:sz w:val="16"/>
                <w:szCs w:val="16"/>
              </w:rPr>
            </w:pPr>
            <w:r>
              <w:rPr>
                <w:sz w:val="16"/>
                <w:szCs w:val="16"/>
              </w:rPr>
              <w:t>SP-23</w:t>
            </w:r>
            <w:r w:rsidR="009B546A" w:rsidRPr="001B1679">
              <w:rPr>
                <w:sz w:val="16"/>
                <w:szCs w:val="16"/>
              </w:rPr>
              <w:t>0229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E0EBF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C8B5D9" w14:textId="77777777" w:rsidR="009B546A" w:rsidRPr="001B1679" w:rsidRDefault="009B546A" w:rsidP="00C11620">
            <w:pPr>
              <w:pStyle w:val="TAL"/>
              <w:keepNext w:val="0"/>
              <w:rPr>
                <w:sz w:val="16"/>
                <w:szCs w:val="16"/>
              </w:rPr>
            </w:pPr>
            <w:r w:rsidRPr="001B1679">
              <w:rPr>
                <w:sz w:val="16"/>
                <w:szCs w:val="16"/>
              </w:rPr>
              <w:t>New WID on Edge Computing for Industrial Scenarios (EDGINDUS)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F52750"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F20DF7"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0E97C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E12EA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C72DC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333FB2" w14:textId="77777777" w:rsidR="009B546A" w:rsidRPr="001B1679" w:rsidRDefault="009B546A" w:rsidP="00C11620">
            <w:pPr>
              <w:pStyle w:val="TAL"/>
              <w:keepNext w:val="0"/>
              <w:rPr>
                <w:sz w:val="16"/>
                <w:szCs w:val="16"/>
              </w:rPr>
            </w:pPr>
          </w:p>
        </w:tc>
      </w:tr>
      <w:tr w:rsidR="009B546A" w14:paraId="10D2ACF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10C0AB"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BC5EF9" w14:textId="652DAAAA" w:rsidR="009B546A" w:rsidRPr="001B1679" w:rsidRDefault="00F83058" w:rsidP="00C11620">
            <w:pPr>
              <w:pStyle w:val="TAL"/>
              <w:keepNext w:val="0"/>
              <w:rPr>
                <w:sz w:val="16"/>
                <w:szCs w:val="16"/>
              </w:rPr>
            </w:pPr>
            <w:r>
              <w:rPr>
                <w:sz w:val="16"/>
                <w:szCs w:val="16"/>
              </w:rPr>
              <w:t>SP-23</w:t>
            </w:r>
            <w:r w:rsidR="009B546A" w:rsidRPr="001B1679">
              <w:rPr>
                <w:sz w:val="16"/>
                <w:szCs w:val="16"/>
              </w:rPr>
              <w:t>0230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94643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D5E2E2" w14:textId="77777777" w:rsidR="009B546A" w:rsidRPr="001B1679" w:rsidRDefault="009B546A" w:rsidP="00C11620">
            <w:pPr>
              <w:pStyle w:val="TAL"/>
              <w:keepNext w:val="0"/>
              <w:rPr>
                <w:sz w:val="16"/>
                <w:szCs w:val="16"/>
              </w:rPr>
            </w:pPr>
            <w:r w:rsidRPr="001B1679">
              <w:rPr>
                <w:sz w:val="16"/>
                <w:szCs w:val="16"/>
              </w:rPr>
              <w:t>Stage 1 CRs on EDGINDUS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6DBB76"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BD8306"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58390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91603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251CA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CA4555" w14:textId="77777777" w:rsidR="009B546A" w:rsidRPr="001B1679" w:rsidRDefault="009B546A" w:rsidP="00C11620">
            <w:pPr>
              <w:pStyle w:val="TAL"/>
              <w:keepNext w:val="0"/>
              <w:rPr>
                <w:sz w:val="16"/>
                <w:szCs w:val="16"/>
              </w:rPr>
            </w:pPr>
          </w:p>
        </w:tc>
      </w:tr>
      <w:tr w:rsidR="009B546A" w14:paraId="53EE67C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24676"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9608B0" w14:textId="2A1F6DD2" w:rsidR="009B546A" w:rsidRPr="001B1679" w:rsidRDefault="00F83058" w:rsidP="00C11620">
            <w:pPr>
              <w:pStyle w:val="TAL"/>
              <w:keepNext w:val="0"/>
              <w:rPr>
                <w:sz w:val="16"/>
                <w:szCs w:val="16"/>
              </w:rPr>
            </w:pPr>
            <w:r>
              <w:rPr>
                <w:sz w:val="16"/>
                <w:szCs w:val="16"/>
              </w:rPr>
              <w:t>SP-23</w:t>
            </w:r>
            <w:r w:rsidR="009B546A" w:rsidRPr="001B1679">
              <w:rPr>
                <w:sz w:val="16"/>
                <w:szCs w:val="16"/>
              </w:rPr>
              <w:t>0231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D83077"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C807B2" w14:textId="77777777" w:rsidR="009B546A" w:rsidRPr="001B1679" w:rsidRDefault="009B546A" w:rsidP="00C11620">
            <w:pPr>
              <w:pStyle w:val="TAL"/>
              <w:keepNext w:val="0"/>
              <w:rPr>
                <w:sz w:val="16"/>
                <w:szCs w:val="16"/>
              </w:rPr>
            </w:pPr>
            <w:r w:rsidRPr="001B1679">
              <w:rPr>
                <w:sz w:val="16"/>
                <w:szCs w:val="16"/>
              </w:rPr>
              <w:t>New WID on Roaming Value-Added Services (RVAS)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DBEF91"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82399E"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E94CD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357539" w14:textId="77777777" w:rsidR="009B546A" w:rsidRPr="001B1679" w:rsidRDefault="009B546A" w:rsidP="00C11620">
            <w:pPr>
              <w:pStyle w:val="TAL"/>
              <w:keepNext w:val="0"/>
              <w:rPr>
                <w:sz w:val="16"/>
                <w:szCs w:val="16"/>
              </w:rPr>
            </w:pPr>
            <w:r w:rsidRPr="001B1679">
              <w:rPr>
                <w:sz w:val="16"/>
                <w:szCs w:val="16"/>
              </w:rPr>
              <w:t>Deutsche Telekom suggest sending an LS on this.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DEF07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BCAABA" w14:textId="77777777" w:rsidR="009B546A" w:rsidRPr="001B1679" w:rsidRDefault="009B546A" w:rsidP="00C11620">
            <w:pPr>
              <w:pStyle w:val="TAL"/>
              <w:keepNext w:val="0"/>
              <w:rPr>
                <w:sz w:val="16"/>
                <w:szCs w:val="16"/>
              </w:rPr>
            </w:pPr>
          </w:p>
        </w:tc>
      </w:tr>
      <w:tr w:rsidR="009B546A" w14:paraId="224D616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01EB2"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697F7" w14:textId="22475EAB" w:rsidR="009B546A" w:rsidRPr="001B1679" w:rsidRDefault="00F83058" w:rsidP="00C11620">
            <w:pPr>
              <w:pStyle w:val="TAL"/>
              <w:keepNext w:val="0"/>
              <w:rPr>
                <w:sz w:val="16"/>
                <w:szCs w:val="16"/>
              </w:rPr>
            </w:pPr>
            <w:r>
              <w:rPr>
                <w:sz w:val="16"/>
                <w:szCs w:val="16"/>
              </w:rPr>
              <w:t>SP-23</w:t>
            </w:r>
            <w:r w:rsidR="009B546A" w:rsidRPr="001B1679">
              <w:rPr>
                <w:sz w:val="16"/>
                <w:szCs w:val="16"/>
              </w:rPr>
              <w:t>0232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B0979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B4C39D" w14:textId="77777777" w:rsidR="009B546A" w:rsidRPr="001B1679" w:rsidRDefault="009B546A" w:rsidP="00C11620">
            <w:pPr>
              <w:pStyle w:val="TAL"/>
              <w:keepNext w:val="0"/>
              <w:rPr>
                <w:sz w:val="16"/>
                <w:szCs w:val="16"/>
              </w:rPr>
            </w:pPr>
            <w:r w:rsidRPr="001B1679">
              <w:rPr>
                <w:sz w:val="16"/>
                <w:szCs w:val="16"/>
              </w:rPr>
              <w:t>Stage 1 CRs on RVAS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C1419E"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FF0D3B"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AB918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FB0D68" w14:textId="77777777" w:rsidR="009B546A" w:rsidRPr="001B1679" w:rsidRDefault="009B546A" w:rsidP="00C11620">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3E4A6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B9931C" w14:textId="77777777" w:rsidR="009B546A" w:rsidRPr="001B1679" w:rsidRDefault="009B546A" w:rsidP="00C11620">
            <w:pPr>
              <w:pStyle w:val="TAL"/>
              <w:keepNext w:val="0"/>
              <w:rPr>
                <w:sz w:val="16"/>
                <w:szCs w:val="16"/>
              </w:rPr>
            </w:pPr>
          </w:p>
        </w:tc>
      </w:tr>
      <w:tr w:rsidR="009B546A" w14:paraId="54F8C4F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9E8A28"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26DCED" w14:textId="69993D29" w:rsidR="009B546A" w:rsidRPr="001B1679" w:rsidRDefault="00F83058" w:rsidP="00C11620">
            <w:pPr>
              <w:pStyle w:val="TAL"/>
              <w:keepNext w:val="0"/>
              <w:rPr>
                <w:sz w:val="16"/>
                <w:szCs w:val="16"/>
              </w:rPr>
            </w:pPr>
            <w:r>
              <w:rPr>
                <w:sz w:val="16"/>
                <w:szCs w:val="16"/>
              </w:rPr>
              <w:t>SP-23</w:t>
            </w:r>
            <w:r w:rsidR="009B546A" w:rsidRPr="001B1679">
              <w:rPr>
                <w:sz w:val="16"/>
                <w:szCs w:val="16"/>
              </w:rPr>
              <w:t>0233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F63302"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0FB56E" w14:textId="77777777" w:rsidR="009B546A" w:rsidRPr="001B1679" w:rsidRDefault="009B546A" w:rsidP="00C11620">
            <w:pPr>
              <w:pStyle w:val="TAL"/>
              <w:keepNext w:val="0"/>
              <w:rPr>
                <w:sz w:val="16"/>
                <w:szCs w:val="16"/>
              </w:rPr>
            </w:pPr>
            <w:r w:rsidRPr="001B1679">
              <w:rPr>
                <w:sz w:val="16"/>
                <w:szCs w:val="16"/>
              </w:rPr>
              <w:t>New WID on Supporting UE Mobility for XR services (XRMobility)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B037C4"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584F3E"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E4CCE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946E9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62653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D13C07" w14:textId="77777777" w:rsidR="009B546A" w:rsidRPr="001B1679" w:rsidRDefault="009B546A" w:rsidP="00C11620">
            <w:pPr>
              <w:pStyle w:val="TAL"/>
              <w:keepNext w:val="0"/>
              <w:rPr>
                <w:sz w:val="16"/>
                <w:szCs w:val="16"/>
              </w:rPr>
            </w:pPr>
          </w:p>
        </w:tc>
      </w:tr>
      <w:tr w:rsidR="009B546A" w14:paraId="35307C8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A90B46"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226A92" w14:textId="526A99F7" w:rsidR="009B546A" w:rsidRPr="001B1679" w:rsidRDefault="00F83058" w:rsidP="00C11620">
            <w:pPr>
              <w:pStyle w:val="TAL"/>
              <w:keepNext w:val="0"/>
              <w:rPr>
                <w:sz w:val="16"/>
                <w:szCs w:val="16"/>
              </w:rPr>
            </w:pPr>
            <w:r>
              <w:rPr>
                <w:sz w:val="16"/>
                <w:szCs w:val="16"/>
              </w:rPr>
              <w:t>SP-23</w:t>
            </w:r>
            <w:r w:rsidR="009B546A" w:rsidRPr="001B1679">
              <w:rPr>
                <w:sz w:val="16"/>
                <w:szCs w:val="16"/>
              </w:rPr>
              <w:t>0234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5F63B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80527F" w14:textId="77777777" w:rsidR="009B546A" w:rsidRPr="001B1679" w:rsidRDefault="009B546A" w:rsidP="00C11620">
            <w:pPr>
              <w:pStyle w:val="TAL"/>
              <w:keepNext w:val="0"/>
              <w:rPr>
                <w:sz w:val="16"/>
                <w:szCs w:val="16"/>
              </w:rPr>
            </w:pPr>
            <w:r w:rsidRPr="001B1679">
              <w:rPr>
                <w:sz w:val="16"/>
                <w:szCs w:val="16"/>
              </w:rPr>
              <w:t>Stage 1 CRs on XRMobility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E999C4"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BCE6EB"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F3A2C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B9A61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25470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229163" w14:textId="77777777" w:rsidR="009B546A" w:rsidRPr="001B1679" w:rsidRDefault="009B546A" w:rsidP="00C11620">
            <w:pPr>
              <w:pStyle w:val="TAL"/>
              <w:keepNext w:val="0"/>
              <w:rPr>
                <w:sz w:val="16"/>
                <w:szCs w:val="16"/>
              </w:rPr>
            </w:pPr>
          </w:p>
        </w:tc>
      </w:tr>
      <w:tr w:rsidR="009B546A" w14:paraId="4DE5C45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2505CE" w14:textId="77777777" w:rsidR="009B546A" w:rsidRPr="001B1679" w:rsidRDefault="009B546A" w:rsidP="00C11620">
            <w:pPr>
              <w:pStyle w:val="TAL"/>
              <w:keepNext w:val="0"/>
              <w:rPr>
                <w:sz w:val="16"/>
                <w:szCs w:val="16"/>
              </w:rPr>
            </w:pPr>
            <w:r w:rsidRPr="001B1679">
              <w:rPr>
                <w:sz w:val="16"/>
                <w:szCs w:val="16"/>
              </w:rPr>
              <w:t>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5C785E" w14:textId="75BD39CA" w:rsidR="009B546A" w:rsidRPr="001B1679" w:rsidRDefault="00F83058" w:rsidP="00C11620">
            <w:pPr>
              <w:pStyle w:val="TAL"/>
              <w:keepNext w:val="0"/>
              <w:rPr>
                <w:sz w:val="16"/>
                <w:szCs w:val="16"/>
              </w:rPr>
            </w:pPr>
            <w:r>
              <w:rPr>
                <w:sz w:val="16"/>
                <w:szCs w:val="16"/>
              </w:rPr>
              <w:t>SP-23</w:t>
            </w:r>
            <w:r w:rsidR="009B546A" w:rsidRPr="001B1679">
              <w:rPr>
                <w:sz w:val="16"/>
                <w:szCs w:val="16"/>
              </w:rPr>
              <w:t>0235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828165"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AAD1F6" w14:textId="77777777" w:rsidR="009B546A" w:rsidRPr="001B1679" w:rsidRDefault="009B546A" w:rsidP="00C11620">
            <w:pPr>
              <w:pStyle w:val="TAL"/>
              <w:keepNext w:val="0"/>
              <w:rPr>
                <w:sz w:val="16"/>
                <w:szCs w:val="16"/>
              </w:rPr>
            </w:pPr>
            <w:r w:rsidRPr="001B1679">
              <w:rPr>
                <w:sz w:val="16"/>
                <w:szCs w:val="16"/>
              </w:rPr>
              <w:t>Revised SID on Energy Efficiency as service criteria (FS_EnergyServ)</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45B524"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42F9B2"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7216C8" w14:textId="77777777" w:rsidR="009B546A" w:rsidRPr="001B1679" w:rsidRDefault="009B546A" w:rsidP="00C11620">
            <w:pPr>
              <w:pStyle w:val="TAL"/>
              <w:keepNext w:val="0"/>
              <w:rPr>
                <w:sz w:val="16"/>
                <w:szCs w:val="16"/>
              </w:rPr>
            </w:pPr>
            <w:r w:rsidRPr="001B1679">
              <w:rPr>
                <w:sz w:val="16"/>
                <w:szCs w:val="16"/>
              </w:rPr>
              <w:t>FS_EnergyServ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E0A67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5ED25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B8F6ED" w14:textId="77777777" w:rsidR="009B546A" w:rsidRPr="001B1679" w:rsidRDefault="009B546A" w:rsidP="00C11620">
            <w:pPr>
              <w:pStyle w:val="TAL"/>
              <w:keepNext w:val="0"/>
              <w:rPr>
                <w:sz w:val="16"/>
                <w:szCs w:val="16"/>
              </w:rPr>
            </w:pPr>
          </w:p>
        </w:tc>
      </w:tr>
      <w:tr w:rsidR="009B546A" w14:paraId="5DF4907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A9A961" w14:textId="77777777" w:rsidR="009B546A" w:rsidRPr="001B1679" w:rsidRDefault="009B546A" w:rsidP="00C11620">
            <w:pPr>
              <w:pStyle w:val="TAL"/>
              <w:keepNext w:val="0"/>
              <w:rPr>
                <w:sz w:val="16"/>
                <w:szCs w:val="16"/>
              </w:rPr>
            </w:pPr>
            <w:r w:rsidRPr="001B1679">
              <w:rPr>
                <w:sz w:val="16"/>
                <w:szCs w:val="16"/>
              </w:rPr>
              <w:t>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D3A011" w14:textId="11A91F47" w:rsidR="009B546A" w:rsidRPr="001B1679" w:rsidRDefault="00F83058" w:rsidP="00C11620">
            <w:pPr>
              <w:pStyle w:val="TAL"/>
              <w:keepNext w:val="0"/>
              <w:rPr>
                <w:sz w:val="16"/>
                <w:szCs w:val="16"/>
              </w:rPr>
            </w:pPr>
            <w:r>
              <w:rPr>
                <w:sz w:val="16"/>
                <w:szCs w:val="16"/>
              </w:rPr>
              <w:t>SP-23</w:t>
            </w:r>
            <w:r w:rsidR="009B546A" w:rsidRPr="001B1679">
              <w:rPr>
                <w:sz w:val="16"/>
                <w:szCs w:val="16"/>
              </w:rPr>
              <w:t>0236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B07DFF" w14:textId="77777777" w:rsidR="009B546A" w:rsidRPr="001B1679" w:rsidRDefault="009B546A" w:rsidP="00C11620">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DE9DF8" w14:textId="77777777" w:rsidR="009B546A" w:rsidRPr="001B1679" w:rsidRDefault="009B546A" w:rsidP="00C11620">
            <w:pPr>
              <w:pStyle w:val="TAL"/>
              <w:keepNext w:val="0"/>
              <w:rPr>
                <w:sz w:val="16"/>
                <w:szCs w:val="16"/>
              </w:rPr>
            </w:pPr>
            <w:r w:rsidRPr="001B1679">
              <w:rPr>
                <w:sz w:val="16"/>
                <w:szCs w:val="16"/>
              </w:rPr>
              <w:t>New SID on Interconnect of SNPN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5EF02A"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303028"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B4518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A7E67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41D8F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2E8015" w14:textId="77777777" w:rsidR="009B546A" w:rsidRPr="001B1679" w:rsidRDefault="009B546A" w:rsidP="00C11620">
            <w:pPr>
              <w:pStyle w:val="TAL"/>
              <w:keepNext w:val="0"/>
              <w:rPr>
                <w:sz w:val="16"/>
                <w:szCs w:val="16"/>
              </w:rPr>
            </w:pPr>
          </w:p>
        </w:tc>
      </w:tr>
      <w:tr w:rsidR="009B546A" w14:paraId="039DC5A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5772EA" w14:textId="77777777" w:rsidR="009B546A" w:rsidRPr="001B1679" w:rsidRDefault="009B546A" w:rsidP="00C11620">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E01F46" w14:textId="445618AB" w:rsidR="009B546A" w:rsidRPr="001B1679" w:rsidRDefault="00F83058" w:rsidP="00C11620">
            <w:pPr>
              <w:pStyle w:val="TAL"/>
              <w:keepNext w:val="0"/>
              <w:rPr>
                <w:sz w:val="16"/>
                <w:szCs w:val="16"/>
              </w:rPr>
            </w:pPr>
            <w:r>
              <w:rPr>
                <w:sz w:val="16"/>
                <w:szCs w:val="16"/>
              </w:rPr>
              <w:t>SP-23</w:t>
            </w:r>
            <w:r w:rsidR="009B546A" w:rsidRPr="001B1679">
              <w:rPr>
                <w:sz w:val="16"/>
                <w:szCs w:val="16"/>
              </w:rPr>
              <w:t>0237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1C96F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D8A06D" w14:textId="77777777" w:rsidR="009B546A" w:rsidRPr="001B1679" w:rsidRDefault="009B546A" w:rsidP="00C11620">
            <w:pPr>
              <w:pStyle w:val="TAL"/>
              <w:keepNext w:val="0"/>
              <w:rPr>
                <w:sz w:val="16"/>
                <w:szCs w:val="16"/>
              </w:rPr>
            </w:pPr>
            <w:r w:rsidRPr="001B1679">
              <w:rPr>
                <w:sz w:val="16"/>
                <w:szCs w:val="16"/>
              </w:rPr>
              <w:t>Rel-15 CR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8F6ADD"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035E19" w14:textId="77777777" w:rsidR="009B546A" w:rsidRPr="001B1679" w:rsidRDefault="009B546A" w:rsidP="00C11620">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3DDFA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BA5CE4" w14:textId="77777777" w:rsidR="009B546A" w:rsidRPr="001B1679" w:rsidRDefault="009B546A" w:rsidP="00C11620">
            <w:pPr>
              <w:pStyle w:val="TAL"/>
              <w:keepNext w:val="0"/>
              <w:rPr>
                <w:sz w:val="16"/>
                <w:szCs w:val="16"/>
              </w:rPr>
            </w:pPr>
            <w:r w:rsidRPr="001B1679">
              <w:rPr>
                <w:sz w:val="16"/>
                <w:szCs w:val="16"/>
              </w:rPr>
              <w:t>Rel-16 mirror CR in SP-230238, Rel-17 mirror CR in SP-230239, Rel-18 mirror CR in SP-230240.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8A726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533ED2" w14:textId="77777777" w:rsidR="009B546A" w:rsidRPr="001B1679" w:rsidRDefault="009B546A" w:rsidP="00C11620">
            <w:pPr>
              <w:pStyle w:val="TAL"/>
              <w:keepNext w:val="0"/>
              <w:rPr>
                <w:sz w:val="16"/>
                <w:szCs w:val="16"/>
              </w:rPr>
            </w:pPr>
          </w:p>
        </w:tc>
      </w:tr>
      <w:tr w:rsidR="009B546A" w14:paraId="31FE3DC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B33B9A"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0270CB" w14:textId="4EFF2A31" w:rsidR="009B546A" w:rsidRPr="001B1679" w:rsidRDefault="00F83058" w:rsidP="00C11620">
            <w:pPr>
              <w:pStyle w:val="TAL"/>
              <w:keepNext w:val="0"/>
              <w:rPr>
                <w:sz w:val="16"/>
                <w:szCs w:val="16"/>
              </w:rPr>
            </w:pPr>
            <w:r>
              <w:rPr>
                <w:sz w:val="16"/>
                <w:szCs w:val="16"/>
              </w:rPr>
              <w:t>SP-23</w:t>
            </w:r>
            <w:r w:rsidR="009B546A" w:rsidRPr="001B1679">
              <w:rPr>
                <w:sz w:val="16"/>
                <w:szCs w:val="16"/>
              </w:rPr>
              <w:t>0238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ADDA2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973C7F" w14:textId="77777777" w:rsidR="009B546A" w:rsidRPr="001B1679" w:rsidRDefault="009B546A" w:rsidP="00C11620">
            <w:pPr>
              <w:pStyle w:val="TAL"/>
              <w:keepNext w:val="0"/>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F8B9AB"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F78D52"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F53F1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82D11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9D2B5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562DB" w14:textId="77777777" w:rsidR="009B546A" w:rsidRPr="001B1679" w:rsidRDefault="009B546A" w:rsidP="00C11620">
            <w:pPr>
              <w:pStyle w:val="TAL"/>
              <w:keepNext w:val="0"/>
              <w:rPr>
                <w:sz w:val="16"/>
                <w:szCs w:val="16"/>
              </w:rPr>
            </w:pPr>
          </w:p>
        </w:tc>
      </w:tr>
      <w:tr w:rsidR="009B546A" w14:paraId="11B88B7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93F8EC"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C1271D" w14:textId="300CA163" w:rsidR="009B546A" w:rsidRPr="001B1679" w:rsidRDefault="00F83058" w:rsidP="00C11620">
            <w:pPr>
              <w:pStyle w:val="TAL"/>
              <w:keepNext w:val="0"/>
              <w:rPr>
                <w:sz w:val="16"/>
                <w:szCs w:val="16"/>
              </w:rPr>
            </w:pPr>
            <w:r>
              <w:rPr>
                <w:sz w:val="16"/>
                <w:szCs w:val="16"/>
              </w:rPr>
              <w:t>SP-23</w:t>
            </w:r>
            <w:r w:rsidR="009B546A" w:rsidRPr="001B1679">
              <w:rPr>
                <w:sz w:val="16"/>
                <w:szCs w:val="16"/>
              </w:rPr>
              <w:t>0239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0651E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813CD7" w14:textId="77777777" w:rsidR="009B546A" w:rsidRPr="001B1679" w:rsidRDefault="009B546A" w:rsidP="00C11620">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07B021"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FC9DAC"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3989B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660D5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1A6D2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DAC4B2" w14:textId="77777777" w:rsidR="009B546A" w:rsidRPr="001B1679" w:rsidRDefault="009B546A" w:rsidP="00C11620">
            <w:pPr>
              <w:pStyle w:val="TAL"/>
              <w:keepNext w:val="0"/>
              <w:rPr>
                <w:sz w:val="16"/>
                <w:szCs w:val="16"/>
              </w:rPr>
            </w:pPr>
          </w:p>
        </w:tc>
      </w:tr>
      <w:tr w:rsidR="009B546A" w14:paraId="15E6956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CA89C0" w14:textId="77777777" w:rsidR="009B546A" w:rsidRPr="001B1679" w:rsidRDefault="009B546A" w:rsidP="00C11620">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1375D3" w14:textId="3BC7EED6" w:rsidR="009B546A" w:rsidRPr="001B1679" w:rsidRDefault="00F83058" w:rsidP="00C11620">
            <w:pPr>
              <w:pStyle w:val="TAL"/>
              <w:keepNext w:val="0"/>
              <w:rPr>
                <w:sz w:val="16"/>
                <w:szCs w:val="16"/>
              </w:rPr>
            </w:pPr>
            <w:r>
              <w:rPr>
                <w:sz w:val="16"/>
                <w:szCs w:val="16"/>
              </w:rPr>
              <w:t>SP-23</w:t>
            </w:r>
            <w:r w:rsidR="009B546A" w:rsidRPr="001B1679">
              <w:rPr>
                <w:sz w:val="16"/>
                <w:szCs w:val="16"/>
              </w:rPr>
              <w:t>0240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9BE8D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410528" w14:textId="77777777" w:rsidR="009B546A" w:rsidRPr="001B1679" w:rsidRDefault="009B546A" w:rsidP="00C11620">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6FA314"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CFFE0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51ECA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F0716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3C234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2191E4" w14:textId="77777777" w:rsidR="009B546A" w:rsidRPr="001B1679" w:rsidRDefault="009B546A" w:rsidP="00C11620">
            <w:pPr>
              <w:pStyle w:val="TAL"/>
              <w:keepNext w:val="0"/>
              <w:rPr>
                <w:sz w:val="16"/>
                <w:szCs w:val="16"/>
              </w:rPr>
            </w:pPr>
          </w:p>
        </w:tc>
      </w:tr>
      <w:tr w:rsidR="009B546A" w14:paraId="4685615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FF0F8C"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045A5B" w14:textId="419367F9" w:rsidR="009B546A" w:rsidRPr="001B1679" w:rsidRDefault="00F83058" w:rsidP="00C11620">
            <w:pPr>
              <w:pStyle w:val="TAL"/>
              <w:keepNext w:val="0"/>
              <w:rPr>
                <w:sz w:val="16"/>
                <w:szCs w:val="16"/>
              </w:rPr>
            </w:pPr>
            <w:r>
              <w:rPr>
                <w:sz w:val="16"/>
                <w:szCs w:val="16"/>
              </w:rPr>
              <w:t>SP-23</w:t>
            </w:r>
            <w:r w:rsidR="009B546A" w:rsidRPr="001B1679">
              <w:rPr>
                <w:sz w:val="16"/>
                <w:szCs w:val="16"/>
              </w:rPr>
              <w:t>0241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0B2F80"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29FE32" w14:textId="77777777" w:rsidR="009B546A" w:rsidRPr="001B1679" w:rsidRDefault="009B546A" w:rsidP="00C11620">
            <w:pPr>
              <w:pStyle w:val="TAL"/>
              <w:keepNext w:val="0"/>
              <w:rPr>
                <w:sz w:val="16"/>
                <w:szCs w:val="16"/>
              </w:rPr>
            </w:pPr>
            <w:r w:rsidRPr="001B1679">
              <w:rPr>
                <w:sz w:val="16"/>
                <w:szCs w:val="16"/>
              </w:rPr>
              <w:t>Lawful Interception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097C96"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FD57B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1ADD6D" w14:textId="77777777" w:rsidR="009B546A" w:rsidRPr="001B1679" w:rsidRDefault="009B546A" w:rsidP="00C11620">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AD5F2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297DF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D167BB" w14:textId="77777777" w:rsidR="009B546A" w:rsidRPr="001B1679" w:rsidRDefault="009B546A" w:rsidP="00C11620">
            <w:pPr>
              <w:pStyle w:val="TAL"/>
              <w:keepNext w:val="0"/>
              <w:rPr>
                <w:sz w:val="16"/>
                <w:szCs w:val="16"/>
              </w:rPr>
            </w:pPr>
          </w:p>
        </w:tc>
      </w:tr>
      <w:tr w:rsidR="009B546A" w14:paraId="794048D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F3A711" w14:textId="77777777" w:rsidR="009B546A" w:rsidRPr="001B1679" w:rsidRDefault="009B546A" w:rsidP="00C11620">
            <w:pPr>
              <w:pStyle w:val="TAL"/>
              <w:keepNext w:val="0"/>
              <w:rPr>
                <w:sz w:val="16"/>
                <w:szCs w:val="16"/>
              </w:rPr>
            </w:pPr>
            <w:r w:rsidRPr="001B1679">
              <w:rPr>
                <w:sz w:val="16"/>
                <w:szCs w:val="16"/>
              </w:rPr>
              <w:t>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5CD897" w14:textId="18F811CA" w:rsidR="009B546A" w:rsidRPr="001B1679" w:rsidRDefault="00F83058" w:rsidP="00C11620">
            <w:pPr>
              <w:pStyle w:val="TAL"/>
              <w:keepNext w:val="0"/>
              <w:rPr>
                <w:sz w:val="16"/>
                <w:szCs w:val="16"/>
              </w:rPr>
            </w:pPr>
            <w:r>
              <w:rPr>
                <w:sz w:val="16"/>
                <w:szCs w:val="16"/>
              </w:rPr>
              <w:t>SP-23</w:t>
            </w:r>
            <w:r w:rsidR="009B546A" w:rsidRPr="001B1679">
              <w:rPr>
                <w:sz w:val="16"/>
                <w:szCs w:val="16"/>
              </w:rPr>
              <w:t>0242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EE1982"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55656B" w14:textId="77777777" w:rsidR="009B546A" w:rsidRPr="001B1679" w:rsidRDefault="009B546A" w:rsidP="00C11620">
            <w:pPr>
              <w:pStyle w:val="TAL"/>
              <w:keepNext w:val="0"/>
              <w:rPr>
                <w:sz w:val="16"/>
                <w:szCs w:val="16"/>
              </w:rPr>
            </w:pPr>
            <w:r w:rsidRPr="001B1679">
              <w:rPr>
                <w:sz w:val="16"/>
                <w:szCs w:val="16"/>
              </w:rPr>
              <w:t>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20A7DE"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D4BBFF"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3D295C" w14:textId="77777777" w:rsidR="009B546A" w:rsidRPr="001B1679" w:rsidRDefault="009B546A" w:rsidP="00C11620">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6894D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232E5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B65DFC" w14:textId="77777777" w:rsidR="009B546A" w:rsidRPr="001B1679" w:rsidRDefault="009B546A" w:rsidP="00C11620">
            <w:pPr>
              <w:pStyle w:val="TAL"/>
              <w:keepNext w:val="0"/>
              <w:rPr>
                <w:sz w:val="16"/>
                <w:szCs w:val="16"/>
              </w:rPr>
            </w:pPr>
          </w:p>
        </w:tc>
      </w:tr>
      <w:tr w:rsidR="009B546A" w14:paraId="7B32320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382898"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7A0EAF" w14:textId="49F4AEB2" w:rsidR="009B546A" w:rsidRPr="001B1679" w:rsidRDefault="00F83058" w:rsidP="00C11620">
            <w:pPr>
              <w:pStyle w:val="TAL"/>
              <w:keepNext w:val="0"/>
              <w:rPr>
                <w:sz w:val="16"/>
                <w:szCs w:val="16"/>
              </w:rPr>
            </w:pPr>
            <w:r>
              <w:rPr>
                <w:sz w:val="16"/>
                <w:szCs w:val="16"/>
              </w:rPr>
              <w:t>SP-23</w:t>
            </w:r>
            <w:r w:rsidR="009B546A" w:rsidRPr="001B1679">
              <w:rPr>
                <w:sz w:val="16"/>
                <w:szCs w:val="16"/>
              </w:rPr>
              <w:t>0243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9223A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6E4324" w14:textId="77777777" w:rsidR="009B546A" w:rsidRPr="001B1679" w:rsidRDefault="009B546A" w:rsidP="00C11620">
            <w:pPr>
              <w:pStyle w:val="TAL"/>
              <w:keepNext w:val="0"/>
              <w:rPr>
                <w:sz w:val="16"/>
                <w:szCs w:val="16"/>
              </w:rPr>
            </w:pPr>
            <w:r w:rsidRPr="001B1679">
              <w:rPr>
                <w:sz w:val="16"/>
                <w:szCs w:val="16"/>
              </w:rPr>
              <w:t>REl-18 CRs on Enhancements of EE for 5G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127998"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CF9AE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7766B8" w14:textId="77777777" w:rsidR="009B546A" w:rsidRPr="001B1679" w:rsidRDefault="009B546A" w:rsidP="00C11620">
            <w:pPr>
              <w:pStyle w:val="TAL"/>
              <w:keepNext w:val="0"/>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AC549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371EF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AAF2D2" w14:textId="77777777" w:rsidR="009B546A" w:rsidRPr="001B1679" w:rsidRDefault="009B546A" w:rsidP="00C11620">
            <w:pPr>
              <w:pStyle w:val="TAL"/>
              <w:keepNext w:val="0"/>
              <w:rPr>
                <w:sz w:val="16"/>
                <w:szCs w:val="16"/>
              </w:rPr>
            </w:pPr>
          </w:p>
        </w:tc>
      </w:tr>
      <w:tr w:rsidR="009B546A" w14:paraId="13CEE96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B5811E"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2748A0" w14:textId="5E936B4B" w:rsidR="009B546A" w:rsidRPr="001B1679" w:rsidRDefault="00F83058" w:rsidP="00C11620">
            <w:pPr>
              <w:pStyle w:val="TAL"/>
              <w:keepNext w:val="0"/>
              <w:rPr>
                <w:sz w:val="16"/>
                <w:szCs w:val="16"/>
              </w:rPr>
            </w:pPr>
            <w:r>
              <w:rPr>
                <w:sz w:val="16"/>
                <w:szCs w:val="16"/>
              </w:rPr>
              <w:t>SP-23</w:t>
            </w:r>
            <w:r w:rsidR="009B546A" w:rsidRPr="001B1679">
              <w:rPr>
                <w:sz w:val="16"/>
                <w:szCs w:val="16"/>
              </w:rPr>
              <w:t>0244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19C4B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9D83B8" w14:textId="77777777" w:rsidR="009B546A" w:rsidRPr="001B1679" w:rsidRDefault="009B546A" w:rsidP="00C11620">
            <w:pPr>
              <w:pStyle w:val="TAL"/>
              <w:keepNext w:val="0"/>
              <w:rPr>
                <w:sz w:val="16"/>
                <w:szCs w:val="16"/>
              </w:rPr>
            </w:pPr>
            <w:r w:rsidRPr="001B1679">
              <w:rPr>
                <w:sz w:val="16"/>
                <w:szCs w:val="16"/>
              </w:rPr>
              <w:t>Rel-17 CRs on Enhancements of 5G performance measurements and KPIs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D2EEDA"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22063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54A6AB" w14:textId="77777777" w:rsidR="009B546A" w:rsidRPr="001B1679" w:rsidRDefault="009B546A" w:rsidP="00C11620">
            <w:pPr>
              <w:pStyle w:val="TAL"/>
              <w:keepNext w:val="0"/>
              <w:rPr>
                <w:sz w:val="16"/>
                <w:szCs w:val="16"/>
              </w:rPr>
            </w:pPr>
            <w:r w:rsidRPr="001B1679">
              <w:rPr>
                <w:sz w:val="16"/>
                <w:szCs w:val="16"/>
              </w:rPr>
              <w:t>ePM_KPI_5G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8AEDA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CBD8F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503A07" w14:textId="77777777" w:rsidR="009B546A" w:rsidRPr="001B1679" w:rsidRDefault="009B546A" w:rsidP="00C11620">
            <w:pPr>
              <w:pStyle w:val="TAL"/>
              <w:keepNext w:val="0"/>
              <w:rPr>
                <w:sz w:val="16"/>
                <w:szCs w:val="16"/>
              </w:rPr>
            </w:pPr>
          </w:p>
        </w:tc>
      </w:tr>
      <w:tr w:rsidR="009B546A" w14:paraId="7C58580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DCB324" w14:textId="77777777" w:rsidR="009B546A" w:rsidRPr="001B1679" w:rsidRDefault="009B546A" w:rsidP="00C11620">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D131B0" w14:textId="72D03D79" w:rsidR="009B546A" w:rsidRPr="001B1679" w:rsidRDefault="00F83058" w:rsidP="00C11620">
            <w:pPr>
              <w:pStyle w:val="TAL"/>
              <w:keepNext w:val="0"/>
              <w:rPr>
                <w:sz w:val="16"/>
                <w:szCs w:val="16"/>
              </w:rPr>
            </w:pPr>
            <w:r>
              <w:rPr>
                <w:sz w:val="16"/>
                <w:szCs w:val="16"/>
              </w:rPr>
              <w:t>SP-23</w:t>
            </w:r>
            <w:r w:rsidR="009B546A" w:rsidRPr="001B1679">
              <w:rPr>
                <w:sz w:val="16"/>
                <w:szCs w:val="16"/>
              </w:rPr>
              <w:t>0245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6BFCF6"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D442E8" w14:textId="77777777" w:rsidR="009B546A" w:rsidRPr="001B1679" w:rsidRDefault="009B546A" w:rsidP="00C11620">
            <w:pPr>
              <w:pStyle w:val="TAL"/>
              <w:keepNext w:val="0"/>
              <w:rPr>
                <w:sz w:val="16"/>
                <w:szCs w:val="16"/>
              </w:rPr>
            </w:pPr>
            <w:r w:rsidRPr="001B1679">
              <w:rPr>
                <w:sz w:val="16"/>
                <w:szCs w:val="16"/>
              </w:rPr>
              <w:t>23.501 CR4081R2 (Rel-18, 'B'): CN based MT communication capability indication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179A71" w14:textId="77777777" w:rsidR="009B546A" w:rsidRPr="001B1679" w:rsidRDefault="009B546A" w:rsidP="00C11620">
            <w:pPr>
              <w:pStyle w:val="TAL"/>
              <w:keepNext w:val="0"/>
              <w:rPr>
                <w:sz w:val="16"/>
                <w:szCs w:val="16"/>
              </w:rPr>
            </w:pPr>
            <w:r w:rsidRPr="001B1679">
              <w:rPr>
                <w:sz w:val="16"/>
                <w:szCs w:val="16"/>
              </w:rPr>
              <w:t>ZTE,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8CCAE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51B2D4" w14:textId="77777777" w:rsidR="009B546A" w:rsidRPr="001B1679" w:rsidRDefault="009B546A" w:rsidP="00C11620">
            <w:pPr>
              <w:pStyle w:val="TAL"/>
              <w:keepNext w:val="0"/>
              <w:rPr>
                <w:sz w:val="16"/>
                <w:szCs w:val="16"/>
              </w:rPr>
            </w:pPr>
            <w:r w:rsidRPr="001B1679">
              <w:rPr>
                <w:sz w:val="16"/>
                <w:szCs w:val="16"/>
              </w:rPr>
              <w:t>NR_REDCAP_Ph2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46227E" w14:textId="77777777" w:rsidR="009B546A" w:rsidRPr="001B1679" w:rsidRDefault="009B546A" w:rsidP="00C11620">
            <w:pPr>
              <w:pStyle w:val="TAL"/>
              <w:keepNext w:val="0"/>
              <w:rPr>
                <w:sz w:val="16"/>
                <w:szCs w:val="16"/>
              </w:rPr>
            </w:pPr>
            <w:r w:rsidRPr="001B1679">
              <w:rPr>
                <w:sz w:val="16"/>
                <w:szCs w:val="16"/>
              </w:rPr>
              <w:t>Revision of CR in CR Pack SP-230115. Revised to SP-230374.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A60D7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5EA7CD" w14:textId="770BD743" w:rsidR="009B546A" w:rsidRPr="001B1679" w:rsidRDefault="00F83058" w:rsidP="00C11620">
            <w:pPr>
              <w:pStyle w:val="TAL"/>
              <w:keepNext w:val="0"/>
              <w:rPr>
                <w:sz w:val="16"/>
                <w:szCs w:val="16"/>
              </w:rPr>
            </w:pPr>
            <w:r>
              <w:rPr>
                <w:sz w:val="16"/>
                <w:szCs w:val="16"/>
              </w:rPr>
              <w:t>SP-23</w:t>
            </w:r>
            <w:r w:rsidR="009B546A" w:rsidRPr="001B1679">
              <w:rPr>
                <w:sz w:val="16"/>
                <w:szCs w:val="16"/>
              </w:rPr>
              <w:t>0374</w:t>
            </w:r>
          </w:p>
        </w:tc>
      </w:tr>
      <w:tr w:rsidR="009B546A" w14:paraId="6C57182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37350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FA37DE" w14:textId="7D95B0B8" w:rsidR="009B546A" w:rsidRPr="001B1679" w:rsidRDefault="00F83058" w:rsidP="00C11620">
            <w:pPr>
              <w:pStyle w:val="TAL"/>
              <w:keepNext w:val="0"/>
              <w:rPr>
                <w:sz w:val="16"/>
                <w:szCs w:val="16"/>
              </w:rPr>
            </w:pPr>
            <w:r>
              <w:rPr>
                <w:sz w:val="16"/>
                <w:szCs w:val="16"/>
              </w:rPr>
              <w:t>SP-23</w:t>
            </w:r>
            <w:r w:rsidR="009B546A" w:rsidRPr="001B1679">
              <w:rPr>
                <w:sz w:val="16"/>
                <w:szCs w:val="16"/>
              </w:rPr>
              <w:t>0247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3E0FD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F1D2C4" w14:textId="77777777" w:rsidR="009B546A" w:rsidRPr="001B1679" w:rsidRDefault="009B546A" w:rsidP="00C11620">
            <w:pPr>
              <w:pStyle w:val="TAL"/>
              <w:keepNext w:val="0"/>
              <w:rPr>
                <w:sz w:val="16"/>
                <w:szCs w:val="16"/>
              </w:rPr>
            </w:pPr>
            <w:r w:rsidRPr="001B1679">
              <w:rPr>
                <w:sz w:val="16"/>
                <w:szCs w:val="16"/>
              </w:rPr>
              <w:t>CRs on XRM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2F7D33"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E2D8C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A24C0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4BF2FF" w14:textId="77777777" w:rsidR="009B546A" w:rsidRPr="001B1679" w:rsidRDefault="009B546A" w:rsidP="00C11620">
            <w:pPr>
              <w:pStyle w:val="TAL"/>
              <w:keepNext w:val="0"/>
              <w:rPr>
                <w:sz w:val="16"/>
                <w:szCs w:val="16"/>
              </w:rPr>
            </w:pPr>
            <w:r w:rsidRPr="001B1679">
              <w:rPr>
                <w:sz w:val="16"/>
                <w:szCs w:val="16"/>
              </w:rPr>
              <w:t>Missing CRs from SP-230079 added.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B618E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E5F790" w14:textId="77777777" w:rsidR="009B546A" w:rsidRPr="001B1679" w:rsidRDefault="009B546A" w:rsidP="00C11620">
            <w:pPr>
              <w:pStyle w:val="TAL"/>
              <w:keepNext w:val="0"/>
              <w:rPr>
                <w:sz w:val="16"/>
                <w:szCs w:val="16"/>
              </w:rPr>
            </w:pPr>
          </w:p>
        </w:tc>
      </w:tr>
      <w:tr w:rsidR="009B546A" w14:paraId="3630864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460C32"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4EC263" w14:textId="6B5A5D96" w:rsidR="009B546A" w:rsidRPr="001B1679" w:rsidRDefault="00F83058" w:rsidP="00C11620">
            <w:pPr>
              <w:pStyle w:val="TAL"/>
              <w:keepNext w:val="0"/>
              <w:rPr>
                <w:sz w:val="16"/>
                <w:szCs w:val="16"/>
              </w:rPr>
            </w:pPr>
            <w:r>
              <w:rPr>
                <w:sz w:val="16"/>
                <w:szCs w:val="16"/>
              </w:rPr>
              <w:t>SP-23</w:t>
            </w:r>
            <w:r w:rsidR="009B546A" w:rsidRPr="001B1679">
              <w:rPr>
                <w:sz w:val="16"/>
                <w:szCs w:val="16"/>
              </w:rPr>
              <w:t>0248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844334"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1309D2" w14:textId="77777777" w:rsidR="009B546A" w:rsidRPr="001B1679" w:rsidRDefault="009B546A" w:rsidP="00C11620">
            <w:pPr>
              <w:pStyle w:val="TAL"/>
              <w:keepNext w:val="0"/>
              <w:rPr>
                <w:sz w:val="16"/>
                <w:szCs w:val="16"/>
              </w:rPr>
            </w:pPr>
            <w:r w:rsidRPr="001B1679">
              <w:rPr>
                <w:sz w:val="16"/>
                <w:szCs w:val="16"/>
              </w:rPr>
              <w:t>23.503 CR0877R8 (Rel-18, 'B'): 5GS Information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6C6E4A" w14:textId="77777777" w:rsidR="009B546A" w:rsidRPr="001B1679" w:rsidRDefault="009B546A" w:rsidP="00C11620">
            <w:pPr>
              <w:pStyle w:val="TAL"/>
              <w:keepNext w:val="0"/>
              <w:rPr>
                <w:sz w:val="16"/>
                <w:szCs w:val="16"/>
              </w:rPr>
            </w:pPr>
            <w:r w:rsidRPr="001B1679">
              <w:rPr>
                <w:sz w:val="16"/>
                <w:szCs w:val="16"/>
              </w:rPr>
              <w:t>Huawei, HiSilicon, 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D0052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622460" w14:textId="77777777" w:rsidR="009B546A" w:rsidRPr="001B1679" w:rsidRDefault="009B546A" w:rsidP="00C11620">
            <w:pPr>
              <w:pStyle w:val="TAL"/>
              <w:keepNext w:val="0"/>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1A38BD" w14:textId="1AF18162" w:rsidR="009B546A" w:rsidRPr="001B1679" w:rsidRDefault="009B546A" w:rsidP="00C11620">
            <w:pPr>
              <w:pStyle w:val="TAL"/>
              <w:keepNext w:val="0"/>
              <w:rPr>
                <w:sz w:val="16"/>
                <w:szCs w:val="16"/>
              </w:rPr>
            </w:pPr>
            <w:r w:rsidRPr="001B1679">
              <w:rPr>
                <w:sz w:val="16"/>
                <w:szCs w:val="16"/>
              </w:rPr>
              <w:t xml:space="preserve">Revision of </w:t>
            </w:r>
            <w:r w:rsidR="00F83058">
              <w:rPr>
                <w:sz w:val="16"/>
                <w:szCs w:val="16"/>
              </w:rPr>
              <w:t>SP-23</w:t>
            </w:r>
            <w:r w:rsidRPr="001B1679">
              <w:rPr>
                <w:sz w:val="16"/>
                <w:szCs w:val="16"/>
              </w:rPr>
              <w:t>01377. Revision of CR in CR Pack SP-230115.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FF778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99AA8C" w14:textId="77777777" w:rsidR="009B546A" w:rsidRPr="001B1679" w:rsidRDefault="009B546A" w:rsidP="00C11620">
            <w:pPr>
              <w:pStyle w:val="TAL"/>
              <w:keepNext w:val="0"/>
              <w:rPr>
                <w:sz w:val="16"/>
                <w:szCs w:val="16"/>
              </w:rPr>
            </w:pPr>
          </w:p>
        </w:tc>
      </w:tr>
      <w:tr w:rsidR="009B546A" w14:paraId="3FE92F5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9C9F05"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8D705C" w14:textId="3B8C8307" w:rsidR="009B546A" w:rsidRPr="001B1679" w:rsidRDefault="00F83058" w:rsidP="00C11620">
            <w:pPr>
              <w:pStyle w:val="TAL"/>
              <w:keepNext w:val="0"/>
              <w:rPr>
                <w:sz w:val="16"/>
                <w:szCs w:val="16"/>
              </w:rPr>
            </w:pPr>
            <w:r>
              <w:rPr>
                <w:sz w:val="16"/>
                <w:szCs w:val="16"/>
              </w:rPr>
              <w:t>SP-23</w:t>
            </w:r>
            <w:r w:rsidR="009B546A" w:rsidRPr="001B1679">
              <w:rPr>
                <w:sz w:val="16"/>
                <w:szCs w:val="16"/>
              </w:rPr>
              <w:t>0249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1C68D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EEDDC4" w14:textId="77777777" w:rsidR="009B546A" w:rsidRPr="001B1679" w:rsidRDefault="009B546A" w:rsidP="00C11620">
            <w:pPr>
              <w:pStyle w:val="TAL"/>
              <w:keepNext w:val="0"/>
              <w:rPr>
                <w:sz w:val="16"/>
                <w:szCs w:val="16"/>
              </w:rPr>
            </w:pPr>
            <w:r w:rsidRPr="001B1679">
              <w:rPr>
                <w:sz w:val="16"/>
                <w:szCs w:val="16"/>
              </w:rPr>
              <w:t>CR Pack on WIs eDASH, QOED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BE83FF"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DA6E4F"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C687A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4F831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64C64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1738C2" w14:textId="77777777" w:rsidR="009B546A" w:rsidRPr="001B1679" w:rsidRDefault="009B546A" w:rsidP="00C11620">
            <w:pPr>
              <w:pStyle w:val="TAL"/>
              <w:keepNext w:val="0"/>
              <w:rPr>
                <w:sz w:val="16"/>
                <w:szCs w:val="16"/>
              </w:rPr>
            </w:pPr>
          </w:p>
        </w:tc>
      </w:tr>
      <w:tr w:rsidR="009B546A" w14:paraId="44569B0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C9CD4E"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D62C16" w14:textId="397E53F9" w:rsidR="009B546A" w:rsidRPr="001B1679" w:rsidRDefault="00F83058" w:rsidP="00C11620">
            <w:pPr>
              <w:pStyle w:val="TAL"/>
              <w:keepNext w:val="0"/>
              <w:rPr>
                <w:sz w:val="16"/>
                <w:szCs w:val="16"/>
              </w:rPr>
            </w:pPr>
            <w:r>
              <w:rPr>
                <w:sz w:val="16"/>
                <w:szCs w:val="16"/>
              </w:rPr>
              <w:t>SP-23</w:t>
            </w:r>
            <w:r w:rsidR="009B546A" w:rsidRPr="001B1679">
              <w:rPr>
                <w:sz w:val="16"/>
                <w:szCs w:val="16"/>
              </w:rPr>
              <w:t>0250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66207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F8FC61" w14:textId="77777777" w:rsidR="009B546A" w:rsidRPr="001B1679" w:rsidRDefault="009B546A" w:rsidP="00C11620">
            <w:pPr>
              <w:pStyle w:val="TAL"/>
              <w:keepNext w:val="0"/>
              <w:rPr>
                <w:sz w:val="16"/>
                <w:szCs w:val="16"/>
              </w:rPr>
            </w:pPr>
            <w:r w:rsidRPr="001B1679">
              <w:rPr>
                <w:sz w:val="16"/>
                <w:szCs w:val="16"/>
              </w:rPr>
              <w:t>CR Pack on QOED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F6EC15"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CBA91C"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237BF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56FEE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7CE34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278643" w14:textId="77777777" w:rsidR="009B546A" w:rsidRPr="001B1679" w:rsidRDefault="009B546A" w:rsidP="00C11620">
            <w:pPr>
              <w:pStyle w:val="TAL"/>
              <w:keepNext w:val="0"/>
              <w:rPr>
                <w:sz w:val="16"/>
                <w:szCs w:val="16"/>
              </w:rPr>
            </w:pPr>
          </w:p>
        </w:tc>
      </w:tr>
      <w:tr w:rsidR="009B546A" w14:paraId="6D4C7C7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85F11F" w14:textId="77777777" w:rsidR="009B546A" w:rsidRPr="001B1679" w:rsidRDefault="009B546A" w:rsidP="00C1162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801817" w14:textId="4345BF4F" w:rsidR="009B546A" w:rsidRPr="001B1679" w:rsidRDefault="00F83058" w:rsidP="00C11620">
            <w:pPr>
              <w:pStyle w:val="TAL"/>
              <w:keepNext w:val="0"/>
              <w:rPr>
                <w:sz w:val="16"/>
                <w:szCs w:val="16"/>
              </w:rPr>
            </w:pPr>
            <w:r>
              <w:rPr>
                <w:sz w:val="16"/>
                <w:szCs w:val="16"/>
              </w:rPr>
              <w:t>SP-23</w:t>
            </w:r>
            <w:r w:rsidR="009B546A" w:rsidRPr="001B1679">
              <w:rPr>
                <w:sz w:val="16"/>
                <w:szCs w:val="16"/>
              </w:rPr>
              <w:t>0251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28FE6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B56DCA" w14:textId="77777777" w:rsidR="009B546A" w:rsidRPr="001B1679" w:rsidRDefault="009B546A" w:rsidP="00C11620">
            <w:pPr>
              <w:pStyle w:val="TAL"/>
              <w:keepNext w:val="0"/>
              <w:rPr>
                <w:sz w:val="16"/>
                <w:szCs w:val="16"/>
              </w:rPr>
            </w:pPr>
            <w:r w:rsidRPr="001B1679">
              <w:rPr>
                <w:sz w:val="16"/>
                <w:szCs w:val="16"/>
              </w:rPr>
              <w:t>CR Pack on WI 5GMS_Audio_Ph2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41E8A1"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8620E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A95BD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36299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E66CC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E90AB5" w14:textId="77777777" w:rsidR="009B546A" w:rsidRPr="001B1679" w:rsidRDefault="009B546A" w:rsidP="00C11620">
            <w:pPr>
              <w:pStyle w:val="TAL"/>
              <w:keepNext w:val="0"/>
              <w:rPr>
                <w:sz w:val="16"/>
                <w:szCs w:val="16"/>
              </w:rPr>
            </w:pPr>
          </w:p>
        </w:tc>
      </w:tr>
      <w:tr w:rsidR="009B546A" w14:paraId="594D6FC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0FD90" w14:textId="77777777" w:rsidR="009B546A" w:rsidRPr="001B1679" w:rsidRDefault="009B546A" w:rsidP="00C1162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1C46AC" w14:textId="6B3966BF" w:rsidR="009B546A" w:rsidRPr="001B1679" w:rsidRDefault="00F83058" w:rsidP="00C11620">
            <w:pPr>
              <w:pStyle w:val="TAL"/>
              <w:keepNext w:val="0"/>
              <w:rPr>
                <w:sz w:val="16"/>
                <w:szCs w:val="16"/>
              </w:rPr>
            </w:pPr>
            <w:r>
              <w:rPr>
                <w:sz w:val="16"/>
                <w:szCs w:val="16"/>
              </w:rPr>
              <w:t>SP-23</w:t>
            </w:r>
            <w:r w:rsidR="009B546A" w:rsidRPr="001B1679">
              <w:rPr>
                <w:sz w:val="16"/>
                <w:szCs w:val="16"/>
              </w:rPr>
              <w:t>0252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CFE14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02C58D" w14:textId="77777777" w:rsidR="009B546A" w:rsidRPr="001B1679" w:rsidRDefault="009B546A" w:rsidP="00C11620">
            <w:pPr>
              <w:pStyle w:val="TAL"/>
              <w:keepNext w:val="0"/>
              <w:rPr>
                <w:sz w:val="16"/>
                <w:szCs w:val="16"/>
              </w:rPr>
            </w:pPr>
            <w:r w:rsidRPr="001B1679">
              <w:rPr>
                <w:sz w:val="16"/>
                <w:szCs w:val="16"/>
              </w:rPr>
              <w:t>CR Pack on WI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618924"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D6F88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0933B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11400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D1485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D22E77" w14:textId="77777777" w:rsidR="009B546A" w:rsidRPr="001B1679" w:rsidRDefault="009B546A" w:rsidP="00C11620">
            <w:pPr>
              <w:pStyle w:val="TAL"/>
              <w:keepNext w:val="0"/>
              <w:rPr>
                <w:sz w:val="16"/>
                <w:szCs w:val="16"/>
              </w:rPr>
            </w:pPr>
          </w:p>
        </w:tc>
      </w:tr>
      <w:tr w:rsidR="009B546A" w14:paraId="5B77E82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C642B9"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FA585E" w14:textId="4E7B0B5D" w:rsidR="009B546A" w:rsidRPr="001B1679" w:rsidRDefault="00F83058" w:rsidP="00C11620">
            <w:pPr>
              <w:pStyle w:val="TAL"/>
              <w:keepNext w:val="0"/>
              <w:rPr>
                <w:sz w:val="16"/>
                <w:szCs w:val="16"/>
              </w:rPr>
            </w:pPr>
            <w:r>
              <w:rPr>
                <w:sz w:val="16"/>
                <w:szCs w:val="16"/>
              </w:rPr>
              <w:t>SP-23</w:t>
            </w:r>
            <w:r w:rsidR="009B546A" w:rsidRPr="001B1679">
              <w:rPr>
                <w:sz w:val="16"/>
                <w:szCs w:val="16"/>
              </w:rPr>
              <w:t>0253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1D11F3"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465E3C" w14:textId="77777777" w:rsidR="009B546A" w:rsidRPr="001B1679" w:rsidRDefault="009B546A" w:rsidP="00C11620">
            <w:pPr>
              <w:pStyle w:val="TAL"/>
              <w:keepNext w:val="0"/>
              <w:rPr>
                <w:sz w:val="16"/>
                <w:szCs w:val="16"/>
              </w:rPr>
            </w:pPr>
            <w:r w:rsidRPr="001B1679">
              <w:rPr>
                <w:sz w:val="16"/>
                <w:szCs w:val="16"/>
              </w:rPr>
              <w:t>CR Pack on WI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99FE2A"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B846FB"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87EE1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C5B93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5ED96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82D20" w14:textId="77777777" w:rsidR="009B546A" w:rsidRPr="001B1679" w:rsidRDefault="009B546A" w:rsidP="00C11620">
            <w:pPr>
              <w:pStyle w:val="TAL"/>
              <w:keepNext w:val="0"/>
              <w:rPr>
                <w:sz w:val="16"/>
                <w:szCs w:val="16"/>
              </w:rPr>
            </w:pPr>
          </w:p>
        </w:tc>
      </w:tr>
      <w:tr w:rsidR="009B546A" w14:paraId="5EA0D70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11537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BAEFE5" w14:textId="168AA9A8" w:rsidR="009B546A" w:rsidRPr="001B1679" w:rsidRDefault="00F83058" w:rsidP="00C11620">
            <w:pPr>
              <w:pStyle w:val="TAL"/>
              <w:keepNext w:val="0"/>
              <w:rPr>
                <w:sz w:val="16"/>
                <w:szCs w:val="16"/>
              </w:rPr>
            </w:pPr>
            <w:r>
              <w:rPr>
                <w:sz w:val="16"/>
                <w:szCs w:val="16"/>
              </w:rPr>
              <w:t>SP-23</w:t>
            </w:r>
            <w:r w:rsidR="009B546A" w:rsidRPr="001B1679">
              <w:rPr>
                <w:sz w:val="16"/>
                <w:szCs w:val="16"/>
              </w:rPr>
              <w:t>0254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91CF8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D23AE5" w14:textId="77777777" w:rsidR="009B546A" w:rsidRPr="001B1679" w:rsidRDefault="009B546A" w:rsidP="00C11620">
            <w:pPr>
              <w:pStyle w:val="TAL"/>
              <w:keepNext w:val="0"/>
              <w:rPr>
                <w:sz w:val="16"/>
                <w:szCs w:val="16"/>
              </w:rPr>
            </w:pPr>
            <w:r w:rsidRPr="001B1679">
              <w:rPr>
                <w:sz w:val="16"/>
                <w:szCs w:val="16"/>
              </w:rPr>
              <w:t>CR Pack on WI 5MBP3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2A0B0E"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F6E3D6"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8F7B1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71B58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4D371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4802D0" w14:textId="77777777" w:rsidR="009B546A" w:rsidRPr="001B1679" w:rsidRDefault="009B546A" w:rsidP="00C11620">
            <w:pPr>
              <w:pStyle w:val="TAL"/>
              <w:keepNext w:val="0"/>
              <w:rPr>
                <w:sz w:val="16"/>
                <w:szCs w:val="16"/>
              </w:rPr>
            </w:pPr>
          </w:p>
        </w:tc>
      </w:tr>
      <w:tr w:rsidR="009B546A" w14:paraId="3BA083D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651B5A"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D72B4E" w14:textId="40983475" w:rsidR="009B546A" w:rsidRPr="001B1679" w:rsidRDefault="00F83058" w:rsidP="00C11620">
            <w:pPr>
              <w:pStyle w:val="TAL"/>
              <w:keepNext w:val="0"/>
              <w:rPr>
                <w:sz w:val="16"/>
                <w:szCs w:val="16"/>
              </w:rPr>
            </w:pPr>
            <w:r>
              <w:rPr>
                <w:sz w:val="16"/>
                <w:szCs w:val="16"/>
              </w:rPr>
              <w:t>SP-23</w:t>
            </w:r>
            <w:r w:rsidR="009B546A" w:rsidRPr="001B1679">
              <w:rPr>
                <w:sz w:val="16"/>
                <w:szCs w:val="16"/>
              </w:rPr>
              <w:t>0255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A5207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DC0405" w14:textId="77777777" w:rsidR="009B546A" w:rsidRPr="001B1679" w:rsidRDefault="009B546A" w:rsidP="00C11620">
            <w:pPr>
              <w:pStyle w:val="TAL"/>
              <w:keepNext w:val="0"/>
              <w:rPr>
                <w:sz w:val="16"/>
                <w:szCs w:val="16"/>
              </w:rPr>
            </w:pPr>
            <w:r w:rsidRPr="001B1679">
              <w:rPr>
                <w:sz w:val="16"/>
                <w:szCs w:val="16"/>
              </w:rPr>
              <w:t>CR Pack on WI 5MBUSA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931EE3"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4DA08"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FD508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06386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AEDBE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37ED89" w14:textId="77777777" w:rsidR="009B546A" w:rsidRPr="001B1679" w:rsidRDefault="009B546A" w:rsidP="00C11620">
            <w:pPr>
              <w:pStyle w:val="TAL"/>
              <w:keepNext w:val="0"/>
              <w:rPr>
                <w:sz w:val="16"/>
                <w:szCs w:val="16"/>
              </w:rPr>
            </w:pPr>
          </w:p>
        </w:tc>
      </w:tr>
      <w:tr w:rsidR="009B546A" w14:paraId="060931E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E1470"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92DDE9" w14:textId="5A6C05F1" w:rsidR="009B546A" w:rsidRPr="001B1679" w:rsidRDefault="00F83058" w:rsidP="00C11620">
            <w:pPr>
              <w:pStyle w:val="TAL"/>
              <w:keepNext w:val="0"/>
              <w:rPr>
                <w:sz w:val="16"/>
                <w:szCs w:val="16"/>
              </w:rPr>
            </w:pPr>
            <w:r>
              <w:rPr>
                <w:sz w:val="16"/>
                <w:szCs w:val="16"/>
              </w:rPr>
              <w:t>SP-23</w:t>
            </w:r>
            <w:r w:rsidR="009B546A" w:rsidRPr="001B1679">
              <w:rPr>
                <w:sz w:val="16"/>
                <w:szCs w:val="16"/>
              </w:rPr>
              <w:t>0256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58099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74A671" w14:textId="77777777" w:rsidR="009B546A" w:rsidRPr="001B1679" w:rsidRDefault="009B546A" w:rsidP="00C11620">
            <w:pPr>
              <w:pStyle w:val="TAL"/>
              <w:keepNext w:val="0"/>
              <w:rPr>
                <w:sz w:val="16"/>
                <w:szCs w:val="16"/>
              </w:rPr>
            </w:pPr>
            <w:r w:rsidRPr="001B1679">
              <w:rPr>
                <w:sz w:val="16"/>
                <w:szCs w:val="16"/>
              </w:rPr>
              <w:t>CR Pack on WI AE_enTV-S4,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222CEC"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22147B"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7875B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49E9A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96115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236C93" w14:textId="77777777" w:rsidR="009B546A" w:rsidRPr="001B1679" w:rsidRDefault="009B546A" w:rsidP="00C11620">
            <w:pPr>
              <w:pStyle w:val="TAL"/>
              <w:keepNext w:val="0"/>
              <w:rPr>
                <w:sz w:val="16"/>
                <w:szCs w:val="16"/>
              </w:rPr>
            </w:pPr>
          </w:p>
        </w:tc>
      </w:tr>
      <w:tr w:rsidR="009B546A" w14:paraId="3985991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CD0181"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BF7261" w14:textId="39ABDA87" w:rsidR="009B546A" w:rsidRPr="001B1679" w:rsidRDefault="00F83058" w:rsidP="00C11620">
            <w:pPr>
              <w:pStyle w:val="TAL"/>
              <w:keepNext w:val="0"/>
              <w:rPr>
                <w:sz w:val="16"/>
                <w:szCs w:val="16"/>
              </w:rPr>
            </w:pPr>
            <w:r>
              <w:rPr>
                <w:sz w:val="16"/>
                <w:szCs w:val="16"/>
              </w:rPr>
              <w:t>SP-23</w:t>
            </w:r>
            <w:r w:rsidR="009B546A" w:rsidRPr="001B1679">
              <w:rPr>
                <w:sz w:val="16"/>
                <w:szCs w:val="16"/>
              </w:rPr>
              <w:t>0257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93B5C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B15228" w14:textId="77777777" w:rsidR="009B546A" w:rsidRPr="001B1679" w:rsidRDefault="009B546A" w:rsidP="00C11620">
            <w:pPr>
              <w:pStyle w:val="TAL"/>
              <w:keepNext w:val="0"/>
              <w:rPr>
                <w:sz w:val="16"/>
                <w:szCs w:val="16"/>
              </w:rPr>
            </w:pPr>
            <w:r w:rsidRPr="001B1679">
              <w:rPr>
                <w:sz w:val="16"/>
                <w:szCs w:val="16"/>
              </w:rPr>
              <w:t>CR Pack on WI AMRWB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A9B194"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0E6E14"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A1E40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B50C8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AF3F4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1C9B7B" w14:textId="77777777" w:rsidR="009B546A" w:rsidRPr="001B1679" w:rsidRDefault="009B546A" w:rsidP="00C11620">
            <w:pPr>
              <w:pStyle w:val="TAL"/>
              <w:keepNext w:val="0"/>
              <w:rPr>
                <w:sz w:val="16"/>
                <w:szCs w:val="16"/>
              </w:rPr>
            </w:pPr>
          </w:p>
        </w:tc>
      </w:tr>
      <w:tr w:rsidR="009B546A" w14:paraId="4135879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4F1EA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5722CA" w14:textId="2B9B2E54" w:rsidR="009B546A" w:rsidRPr="001B1679" w:rsidRDefault="00F83058" w:rsidP="00C11620">
            <w:pPr>
              <w:pStyle w:val="TAL"/>
              <w:keepNext w:val="0"/>
              <w:rPr>
                <w:sz w:val="16"/>
                <w:szCs w:val="16"/>
              </w:rPr>
            </w:pPr>
            <w:r>
              <w:rPr>
                <w:sz w:val="16"/>
                <w:szCs w:val="16"/>
              </w:rPr>
              <w:t>SP-23</w:t>
            </w:r>
            <w:r w:rsidR="009B546A" w:rsidRPr="001B1679">
              <w:rPr>
                <w:sz w:val="16"/>
                <w:szCs w:val="16"/>
              </w:rPr>
              <w:t>0258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DE757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4D97D9" w14:textId="77777777" w:rsidR="009B546A" w:rsidRPr="001B1679" w:rsidRDefault="009B546A" w:rsidP="00C11620">
            <w:pPr>
              <w:pStyle w:val="TAL"/>
              <w:keepNext w:val="0"/>
              <w:rPr>
                <w:sz w:val="16"/>
                <w:szCs w:val="16"/>
              </w:rPr>
            </w:pPr>
            <w:r w:rsidRPr="001B1679">
              <w:rPr>
                <w:sz w:val="16"/>
                <w:szCs w:val="16"/>
              </w:rPr>
              <w:t>CR Pack on WI ART_LTE-UED,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C72119"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4D7793"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F124C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1CF98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9D86F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F59D2" w14:textId="77777777" w:rsidR="009B546A" w:rsidRPr="001B1679" w:rsidRDefault="009B546A" w:rsidP="00C11620">
            <w:pPr>
              <w:pStyle w:val="TAL"/>
              <w:keepNext w:val="0"/>
              <w:rPr>
                <w:sz w:val="16"/>
                <w:szCs w:val="16"/>
              </w:rPr>
            </w:pPr>
          </w:p>
        </w:tc>
      </w:tr>
      <w:tr w:rsidR="009B546A" w14:paraId="2FC3638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9F451B" w14:textId="77777777" w:rsidR="009B546A" w:rsidRPr="001B1679" w:rsidRDefault="009B546A" w:rsidP="00C1162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2AFED1" w14:textId="5844140F" w:rsidR="009B546A" w:rsidRPr="001B1679" w:rsidRDefault="00F83058" w:rsidP="00C11620">
            <w:pPr>
              <w:pStyle w:val="TAL"/>
              <w:keepNext w:val="0"/>
              <w:rPr>
                <w:sz w:val="16"/>
                <w:szCs w:val="16"/>
              </w:rPr>
            </w:pPr>
            <w:r>
              <w:rPr>
                <w:sz w:val="16"/>
                <w:szCs w:val="16"/>
              </w:rPr>
              <w:t>SP-23</w:t>
            </w:r>
            <w:r w:rsidR="009B546A" w:rsidRPr="001B1679">
              <w:rPr>
                <w:sz w:val="16"/>
                <w:szCs w:val="16"/>
              </w:rPr>
              <w:t>0259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7E61E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7DD94B" w14:textId="77777777" w:rsidR="009B546A" w:rsidRPr="001B1679" w:rsidRDefault="009B546A" w:rsidP="00C11620">
            <w:pPr>
              <w:pStyle w:val="TAL"/>
              <w:keepNext w:val="0"/>
              <w:rPr>
                <w:sz w:val="16"/>
                <w:szCs w:val="16"/>
              </w:rPr>
            </w:pPr>
            <w:r w:rsidRPr="001B1679">
              <w:rPr>
                <w:sz w:val="16"/>
                <w:szCs w:val="16"/>
              </w:rPr>
              <w:t>CR Pack on WI FS_5GMS_EXT,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05E2F3"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E0297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A2B17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7FCF4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4043A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FCAC9" w14:textId="77777777" w:rsidR="009B546A" w:rsidRPr="001B1679" w:rsidRDefault="009B546A" w:rsidP="00C11620">
            <w:pPr>
              <w:pStyle w:val="TAL"/>
              <w:keepNext w:val="0"/>
              <w:rPr>
                <w:sz w:val="16"/>
                <w:szCs w:val="16"/>
              </w:rPr>
            </w:pPr>
          </w:p>
        </w:tc>
      </w:tr>
      <w:tr w:rsidR="009B546A" w14:paraId="328247C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CEEC97" w14:textId="77777777" w:rsidR="009B546A" w:rsidRPr="001B1679" w:rsidRDefault="009B546A" w:rsidP="00C1162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574AED" w14:textId="2BB51835" w:rsidR="009B546A" w:rsidRPr="001B1679" w:rsidRDefault="00F83058" w:rsidP="00C11620">
            <w:pPr>
              <w:pStyle w:val="TAL"/>
              <w:keepNext w:val="0"/>
              <w:rPr>
                <w:sz w:val="16"/>
                <w:szCs w:val="16"/>
              </w:rPr>
            </w:pPr>
            <w:r>
              <w:rPr>
                <w:sz w:val="16"/>
                <w:szCs w:val="16"/>
              </w:rPr>
              <w:t>SP-23</w:t>
            </w:r>
            <w:r w:rsidR="009B546A" w:rsidRPr="001B1679">
              <w:rPr>
                <w:sz w:val="16"/>
                <w:szCs w:val="16"/>
              </w:rPr>
              <w:t>0260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E2397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C476FC" w14:textId="77777777" w:rsidR="009B546A" w:rsidRPr="001B1679" w:rsidRDefault="009B546A" w:rsidP="00C11620">
            <w:pPr>
              <w:pStyle w:val="TAL"/>
              <w:keepNext w:val="0"/>
              <w:rPr>
                <w:sz w:val="16"/>
                <w:szCs w:val="16"/>
              </w:rPr>
            </w:pPr>
            <w:r w:rsidRPr="001B1679">
              <w:rPr>
                <w:sz w:val="16"/>
                <w:szCs w:val="16"/>
              </w:rPr>
              <w:t>CR Pack on WI FS_5GXR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155DB6"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909D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BBB7E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8AEC3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95B96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F664B5" w14:textId="77777777" w:rsidR="009B546A" w:rsidRPr="001B1679" w:rsidRDefault="009B546A" w:rsidP="00C11620">
            <w:pPr>
              <w:pStyle w:val="TAL"/>
              <w:keepNext w:val="0"/>
              <w:rPr>
                <w:sz w:val="16"/>
                <w:szCs w:val="16"/>
              </w:rPr>
            </w:pPr>
          </w:p>
        </w:tc>
      </w:tr>
      <w:tr w:rsidR="009B546A" w14:paraId="23ADCC9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075BFA"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606DBE" w14:textId="734645C9" w:rsidR="009B546A" w:rsidRPr="001B1679" w:rsidRDefault="00F83058" w:rsidP="00C11620">
            <w:pPr>
              <w:pStyle w:val="TAL"/>
              <w:keepNext w:val="0"/>
              <w:rPr>
                <w:sz w:val="16"/>
                <w:szCs w:val="16"/>
              </w:rPr>
            </w:pPr>
            <w:r>
              <w:rPr>
                <w:sz w:val="16"/>
                <w:szCs w:val="16"/>
              </w:rPr>
              <w:t>SP-23</w:t>
            </w:r>
            <w:r w:rsidR="009B546A" w:rsidRPr="001B1679">
              <w:rPr>
                <w:sz w:val="16"/>
                <w:szCs w:val="16"/>
              </w:rPr>
              <w:t>0261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5F0FC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EC312A" w14:textId="77777777" w:rsidR="009B546A" w:rsidRPr="001B1679" w:rsidRDefault="009B546A" w:rsidP="00C11620">
            <w:pPr>
              <w:pStyle w:val="TAL"/>
              <w:keepNext w:val="0"/>
              <w:rPr>
                <w:sz w:val="16"/>
                <w:szCs w:val="16"/>
              </w:rPr>
            </w:pPr>
            <w:r w:rsidRPr="001B1679">
              <w:rPr>
                <w:sz w:val="16"/>
                <w:szCs w:val="16"/>
              </w:rPr>
              <w:t>CR Pack on WI ITT4RT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26C7C4"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CA63D3"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64634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417B8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2CB0A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80D667" w14:textId="77777777" w:rsidR="009B546A" w:rsidRPr="001B1679" w:rsidRDefault="009B546A" w:rsidP="00C11620">
            <w:pPr>
              <w:pStyle w:val="TAL"/>
              <w:keepNext w:val="0"/>
              <w:rPr>
                <w:sz w:val="16"/>
                <w:szCs w:val="16"/>
              </w:rPr>
            </w:pPr>
          </w:p>
        </w:tc>
      </w:tr>
      <w:tr w:rsidR="009B546A" w14:paraId="43FD677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8E85E9"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B4304F" w14:textId="3C65E440" w:rsidR="009B546A" w:rsidRPr="001B1679" w:rsidRDefault="00F83058" w:rsidP="00C11620">
            <w:pPr>
              <w:pStyle w:val="TAL"/>
              <w:keepNext w:val="0"/>
              <w:rPr>
                <w:sz w:val="16"/>
                <w:szCs w:val="16"/>
              </w:rPr>
            </w:pPr>
            <w:r>
              <w:rPr>
                <w:sz w:val="16"/>
                <w:szCs w:val="16"/>
              </w:rPr>
              <w:t>SP-23</w:t>
            </w:r>
            <w:r w:rsidR="009B546A" w:rsidRPr="001B1679">
              <w:rPr>
                <w:sz w:val="16"/>
                <w:szCs w:val="16"/>
              </w:rPr>
              <w:t>0262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AE196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120C16" w14:textId="77777777" w:rsidR="009B546A" w:rsidRPr="001B1679" w:rsidRDefault="009B546A" w:rsidP="00C11620">
            <w:pPr>
              <w:pStyle w:val="TAL"/>
              <w:keepNext w:val="0"/>
              <w:rPr>
                <w:sz w:val="16"/>
                <w:szCs w:val="16"/>
              </w:rPr>
            </w:pPr>
            <w:r w:rsidRPr="001B1679">
              <w:rPr>
                <w:sz w:val="16"/>
                <w:szCs w:val="16"/>
              </w:rPr>
              <w:t>CR Pack on WI NR_QoE-Core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66AFAF"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6ECAFA"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6DC31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E152B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302E9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795D4E" w14:textId="77777777" w:rsidR="009B546A" w:rsidRPr="001B1679" w:rsidRDefault="009B546A" w:rsidP="00C11620">
            <w:pPr>
              <w:pStyle w:val="TAL"/>
              <w:keepNext w:val="0"/>
              <w:rPr>
                <w:sz w:val="16"/>
                <w:szCs w:val="16"/>
              </w:rPr>
            </w:pPr>
          </w:p>
        </w:tc>
      </w:tr>
      <w:tr w:rsidR="009B546A" w14:paraId="44FD7E1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77B3F8"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402C93" w14:textId="07F2794C" w:rsidR="009B546A" w:rsidRPr="001B1679" w:rsidRDefault="00F83058" w:rsidP="00C11620">
            <w:pPr>
              <w:pStyle w:val="TAL"/>
              <w:keepNext w:val="0"/>
              <w:rPr>
                <w:sz w:val="16"/>
                <w:szCs w:val="16"/>
              </w:rPr>
            </w:pPr>
            <w:r>
              <w:rPr>
                <w:sz w:val="16"/>
                <w:szCs w:val="16"/>
              </w:rPr>
              <w:t>SP-23</w:t>
            </w:r>
            <w:r w:rsidR="009B546A" w:rsidRPr="001B1679">
              <w:rPr>
                <w:sz w:val="16"/>
                <w:szCs w:val="16"/>
              </w:rPr>
              <w:t>0263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FAEA6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04E6F" w14:textId="77777777" w:rsidR="009B546A" w:rsidRPr="001B1679" w:rsidRDefault="009B546A" w:rsidP="00C11620">
            <w:pPr>
              <w:pStyle w:val="TAL"/>
              <w:keepNext w:val="0"/>
              <w:rPr>
                <w:sz w:val="16"/>
                <w:szCs w:val="16"/>
              </w:rPr>
            </w:pPr>
            <w:r w:rsidRPr="001B1679">
              <w:rPr>
                <w:sz w:val="16"/>
                <w:szCs w:val="16"/>
              </w:rPr>
              <w:t>CR Pack on WI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CDD54F"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7D2181"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7AF14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864EF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8F29F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49242C" w14:textId="77777777" w:rsidR="009B546A" w:rsidRPr="001B1679" w:rsidRDefault="009B546A" w:rsidP="00C11620">
            <w:pPr>
              <w:pStyle w:val="TAL"/>
              <w:keepNext w:val="0"/>
              <w:rPr>
                <w:sz w:val="16"/>
                <w:szCs w:val="16"/>
              </w:rPr>
            </w:pPr>
          </w:p>
        </w:tc>
      </w:tr>
      <w:tr w:rsidR="009B546A" w14:paraId="32413A8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DBAEA5" w14:textId="77777777" w:rsidR="009B546A" w:rsidRPr="001B1679" w:rsidRDefault="009B546A" w:rsidP="00C1162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C7CBCE" w14:textId="1101365C" w:rsidR="009B546A" w:rsidRPr="001B1679" w:rsidRDefault="00F83058" w:rsidP="00C11620">
            <w:pPr>
              <w:pStyle w:val="TAL"/>
              <w:keepNext w:val="0"/>
              <w:rPr>
                <w:sz w:val="16"/>
                <w:szCs w:val="16"/>
              </w:rPr>
            </w:pPr>
            <w:r>
              <w:rPr>
                <w:sz w:val="16"/>
                <w:szCs w:val="16"/>
              </w:rPr>
              <w:t>SP-23</w:t>
            </w:r>
            <w:r w:rsidR="009B546A" w:rsidRPr="001B1679">
              <w:rPr>
                <w:sz w:val="16"/>
                <w:szCs w:val="16"/>
              </w:rPr>
              <w:t>0264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E26BD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4FCDF4" w14:textId="77777777" w:rsidR="009B546A" w:rsidRPr="001B1679" w:rsidRDefault="009B546A" w:rsidP="00C11620">
            <w:pPr>
              <w:pStyle w:val="TAL"/>
              <w:keepNext w:val="0"/>
              <w:rPr>
                <w:sz w:val="16"/>
                <w:szCs w:val="16"/>
              </w:rPr>
            </w:pPr>
            <w:r w:rsidRPr="001B1679">
              <w:rPr>
                <w:sz w:val="16"/>
                <w:szCs w:val="16"/>
              </w:rPr>
              <w:t>CR Pack on WI VRStream,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9CE1FB"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9639F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39B1A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6080F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3FAFB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45A7BF" w14:textId="77777777" w:rsidR="009B546A" w:rsidRPr="001B1679" w:rsidRDefault="009B546A" w:rsidP="00C11620">
            <w:pPr>
              <w:pStyle w:val="TAL"/>
              <w:keepNext w:val="0"/>
              <w:rPr>
                <w:sz w:val="16"/>
                <w:szCs w:val="16"/>
              </w:rPr>
            </w:pPr>
          </w:p>
        </w:tc>
      </w:tr>
      <w:tr w:rsidR="009B546A" w14:paraId="7F26583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6F7842"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653153" w14:textId="6ED90F41" w:rsidR="009B546A" w:rsidRPr="001B1679" w:rsidRDefault="00F83058" w:rsidP="00C11620">
            <w:pPr>
              <w:pStyle w:val="TAL"/>
              <w:keepNext w:val="0"/>
              <w:rPr>
                <w:sz w:val="16"/>
                <w:szCs w:val="16"/>
              </w:rPr>
            </w:pPr>
            <w:r>
              <w:rPr>
                <w:sz w:val="16"/>
                <w:szCs w:val="16"/>
              </w:rPr>
              <w:t>SP-23</w:t>
            </w:r>
            <w:r w:rsidR="009B546A" w:rsidRPr="001B1679">
              <w:rPr>
                <w:sz w:val="16"/>
                <w:szCs w:val="16"/>
              </w:rPr>
              <w:t>0265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222395"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BBCA39" w14:textId="77777777" w:rsidR="009B546A" w:rsidRPr="001B1679" w:rsidRDefault="009B546A" w:rsidP="00C11620">
            <w:pPr>
              <w:pStyle w:val="TAL"/>
              <w:keepNext w:val="0"/>
              <w:rPr>
                <w:sz w:val="16"/>
                <w:szCs w:val="16"/>
              </w:rPr>
            </w:pPr>
            <w:r w:rsidRPr="001B1679">
              <w:rPr>
                <w:sz w:val="16"/>
                <w:szCs w:val="16"/>
              </w:rPr>
              <w:t>LS from SA WG5: LS on customer acceptance of limited QoS degradation to save energy in the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499DEF"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3CC0A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B69C0F" w14:textId="77777777" w:rsidR="009B546A" w:rsidRPr="001B1679" w:rsidRDefault="009B546A" w:rsidP="00C11620">
            <w:pPr>
              <w:pStyle w:val="TAL"/>
              <w:keepNext w:val="0"/>
              <w:rPr>
                <w:sz w:val="16"/>
                <w:szCs w:val="16"/>
              </w:rPr>
            </w:pPr>
            <w:r w:rsidRPr="001B1679">
              <w:rPr>
                <w:sz w:val="16"/>
                <w:szCs w:val="16"/>
              </w:rPr>
              <w:t>FS_EE5G_Ph2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8DAE70"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69C100"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1DED54" w14:textId="77777777" w:rsidR="009B546A" w:rsidRPr="001B1679" w:rsidRDefault="009B546A" w:rsidP="00C11620">
            <w:pPr>
              <w:pStyle w:val="TAL"/>
              <w:keepNext w:val="0"/>
              <w:rPr>
                <w:sz w:val="16"/>
                <w:szCs w:val="16"/>
              </w:rPr>
            </w:pPr>
          </w:p>
        </w:tc>
      </w:tr>
      <w:tr w:rsidR="009B546A" w14:paraId="78B4ADA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128E91"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F43C33" w14:textId="48EEB6D9" w:rsidR="009B546A" w:rsidRPr="001B1679" w:rsidRDefault="00F83058" w:rsidP="00C11620">
            <w:pPr>
              <w:pStyle w:val="TAL"/>
              <w:keepNext w:val="0"/>
              <w:rPr>
                <w:sz w:val="16"/>
                <w:szCs w:val="16"/>
              </w:rPr>
            </w:pPr>
            <w:r>
              <w:rPr>
                <w:sz w:val="16"/>
                <w:szCs w:val="16"/>
              </w:rPr>
              <w:t>SP-23</w:t>
            </w:r>
            <w:r w:rsidR="009B546A" w:rsidRPr="001B1679">
              <w:rPr>
                <w:sz w:val="16"/>
                <w:szCs w:val="16"/>
              </w:rPr>
              <w:t>0266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B63D2D"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5E095" w14:textId="77777777" w:rsidR="009B546A" w:rsidRPr="001B1679" w:rsidRDefault="009B546A" w:rsidP="00C11620">
            <w:pPr>
              <w:pStyle w:val="TAL"/>
              <w:keepNext w:val="0"/>
              <w:rPr>
                <w:sz w:val="16"/>
                <w:szCs w:val="16"/>
              </w:rPr>
            </w:pPr>
            <w:r w:rsidRPr="001B1679">
              <w:rPr>
                <w:sz w:val="16"/>
                <w:szCs w:val="16"/>
              </w:rPr>
              <w:t>LS from SA WG5: Reply LS on UE to application server latency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958A12"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DEBB7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CB9A48" w14:textId="77777777" w:rsidR="009B546A" w:rsidRPr="001B1679" w:rsidRDefault="009B546A" w:rsidP="00C11620">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EA76FB"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E31ED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23565B" w14:textId="77777777" w:rsidR="009B546A" w:rsidRPr="001B1679" w:rsidRDefault="009B546A" w:rsidP="00C11620">
            <w:pPr>
              <w:pStyle w:val="TAL"/>
              <w:keepNext w:val="0"/>
              <w:rPr>
                <w:sz w:val="16"/>
                <w:szCs w:val="16"/>
              </w:rPr>
            </w:pPr>
          </w:p>
        </w:tc>
      </w:tr>
      <w:tr w:rsidR="009B546A" w14:paraId="11759C1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76121E"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A1E2E3" w14:textId="029CAA6D" w:rsidR="009B546A" w:rsidRPr="001B1679" w:rsidRDefault="00F83058" w:rsidP="00C11620">
            <w:pPr>
              <w:pStyle w:val="TAL"/>
              <w:keepNext w:val="0"/>
              <w:rPr>
                <w:sz w:val="16"/>
                <w:szCs w:val="16"/>
              </w:rPr>
            </w:pPr>
            <w:r>
              <w:rPr>
                <w:sz w:val="16"/>
                <w:szCs w:val="16"/>
              </w:rPr>
              <w:t>SP-23</w:t>
            </w:r>
            <w:r w:rsidR="009B546A" w:rsidRPr="001B1679">
              <w:rPr>
                <w:sz w:val="16"/>
                <w:szCs w:val="16"/>
              </w:rPr>
              <w:t>0267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89FE12"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E4F00D" w14:textId="77777777" w:rsidR="009B546A" w:rsidRPr="001B1679" w:rsidRDefault="009B546A" w:rsidP="00C11620">
            <w:pPr>
              <w:pStyle w:val="TAL"/>
              <w:keepNext w:val="0"/>
              <w:rPr>
                <w:sz w:val="16"/>
                <w:szCs w:val="16"/>
              </w:rPr>
            </w:pPr>
            <w:r w:rsidRPr="001B1679">
              <w:rPr>
                <w:sz w:val="16"/>
                <w:szCs w:val="16"/>
              </w:rPr>
              <w:t>LS from SA WG5: LS reply to GSMA on E2E Network Slicing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D9F1C6"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1D049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4699AF" w14:textId="77777777" w:rsidR="009B546A" w:rsidRPr="001B1679" w:rsidRDefault="009B546A" w:rsidP="00C11620">
            <w:pPr>
              <w:pStyle w:val="TAL"/>
              <w:keepNext w:val="0"/>
              <w:rPr>
                <w:sz w:val="16"/>
                <w:szCs w:val="16"/>
              </w:rPr>
            </w:pPr>
            <w:r w:rsidRPr="001B1679">
              <w:rPr>
                <w:sz w:val="16"/>
                <w:szCs w:val="16"/>
              </w:rPr>
              <w:t>NSRULE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828D37"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704B20"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FEE3CB" w14:textId="77777777" w:rsidR="009B546A" w:rsidRPr="001B1679" w:rsidRDefault="009B546A" w:rsidP="00C11620">
            <w:pPr>
              <w:pStyle w:val="TAL"/>
              <w:keepNext w:val="0"/>
              <w:rPr>
                <w:sz w:val="16"/>
                <w:szCs w:val="16"/>
              </w:rPr>
            </w:pPr>
          </w:p>
        </w:tc>
      </w:tr>
      <w:tr w:rsidR="009B546A" w14:paraId="5B607B5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F1104A"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AD81A" w14:textId="4E396350" w:rsidR="009B546A" w:rsidRPr="001B1679" w:rsidRDefault="00F83058" w:rsidP="00C11620">
            <w:pPr>
              <w:pStyle w:val="TAL"/>
              <w:keepNext w:val="0"/>
              <w:rPr>
                <w:sz w:val="16"/>
                <w:szCs w:val="16"/>
              </w:rPr>
            </w:pPr>
            <w:r>
              <w:rPr>
                <w:sz w:val="16"/>
                <w:szCs w:val="16"/>
              </w:rPr>
              <w:t>SP-23</w:t>
            </w:r>
            <w:r w:rsidR="009B546A" w:rsidRPr="001B1679">
              <w:rPr>
                <w:sz w:val="16"/>
                <w:szCs w:val="16"/>
              </w:rPr>
              <w:t>0268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112288"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668103" w14:textId="77777777" w:rsidR="009B546A" w:rsidRPr="001B1679" w:rsidRDefault="009B546A" w:rsidP="00C11620">
            <w:pPr>
              <w:pStyle w:val="TAL"/>
              <w:keepNext w:val="0"/>
              <w:rPr>
                <w:sz w:val="16"/>
                <w:szCs w:val="16"/>
              </w:rPr>
            </w:pPr>
            <w:r w:rsidRPr="001B1679">
              <w:rPr>
                <w:sz w:val="16"/>
                <w:szCs w:val="16"/>
              </w:rPr>
              <w:t>LS from SA WG5: LS on 3GPP work on Energy Efficiency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70467B"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4C8FD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37C716" w14:textId="77777777" w:rsidR="009B546A" w:rsidRPr="001B1679" w:rsidRDefault="009B546A" w:rsidP="00C11620">
            <w:pPr>
              <w:pStyle w:val="TAL"/>
              <w:keepNext w:val="0"/>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DD5A81"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E5D39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F321B3" w14:textId="77777777" w:rsidR="009B546A" w:rsidRPr="001B1679" w:rsidRDefault="009B546A" w:rsidP="00C11620">
            <w:pPr>
              <w:pStyle w:val="TAL"/>
              <w:keepNext w:val="0"/>
              <w:rPr>
                <w:sz w:val="16"/>
                <w:szCs w:val="16"/>
              </w:rPr>
            </w:pPr>
          </w:p>
        </w:tc>
      </w:tr>
      <w:tr w:rsidR="009B546A" w14:paraId="2153786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686BA2"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F5F415" w14:textId="48EB2AEB" w:rsidR="009B546A" w:rsidRPr="001B1679" w:rsidRDefault="00F83058" w:rsidP="00C11620">
            <w:pPr>
              <w:pStyle w:val="TAL"/>
              <w:keepNext w:val="0"/>
              <w:rPr>
                <w:sz w:val="16"/>
                <w:szCs w:val="16"/>
              </w:rPr>
            </w:pPr>
            <w:r>
              <w:rPr>
                <w:sz w:val="16"/>
                <w:szCs w:val="16"/>
              </w:rPr>
              <w:t>SP-23</w:t>
            </w:r>
            <w:r w:rsidR="009B546A" w:rsidRPr="001B1679">
              <w:rPr>
                <w:sz w:val="16"/>
                <w:szCs w:val="16"/>
              </w:rPr>
              <w:t>0269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A16F0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CDECC" w14:textId="77777777" w:rsidR="009B546A" w:rsidRPr="001B1679" w:rsidRDefault="009B546A" w:rsidP="00C11620">
            <w:pPr>
              <w:pStyle w:val="TAL"/>
              <w:keepNext w:val="0"/>
              <w:rPr>
                <w:sz w:val="16"/>
                <w:szCs w:val="16"/>
              </w:rPr>
            </w:pPr>
            <w:r w:rsidRPr="001B1679">
              <w:rPr>
                <w:sz w:val="16"/>
                <w:szCs w:val="16"/>
              </w:rPr>
              <w:t>LS from SA WG5: LS reply to Reply LS on Network federation interface for Telco edge consideration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6BF2A1"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7DF0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43255F" w14:textId="77777777" w:rsidR="009B546A" w:rsidRPr="001B1679" w:rsidRDefault="009B546A" w:rsidP="00C11620">
            <w:pPr>
              <w:pStyle w:val="TAL"/>
              <w:keepNext w:val="0"/>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FD7897"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0812D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7C815" w14:textId="77777777" w:rsidR="009B546A" w:rsidRPr="001B1679" w:rsidRDefault="009B546A" w:rsidP="00C11620">
            <w:pPr>
              <w:pStyle w:val="TAL"/>
              <w:keepNext w:val="0"/>
              <w:rPr>
                <w:sz w:val="16"/>
                <w:szCs w:val="16"/>
              </w:rPr>
            </w:pPr>
          </w:p>
        </w:tc>
      </w:tr>
      <w:tr w:rsidR="009B546A" w14:paraId="3D75B43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3F497C"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F2DEC3" w14:textId="52441576" w:rsidR="009B546A" w:rsidRPr="001B1679" w:rsidRDefault="00F83058" w:rsidP="00C11620">
            <w:pPr>
              <w:pStyle w:val="TAL"/>
              <w:keepNext w:val="0"/>
              <w:rPr>
                <w:sz w:val="16"/>
                <w:szCs w:val="16"/>
              </w:rPr>
            </w:pPr>
            <w:r>
              <w:rPr>
                <w:sz w:val="16"/>
                <w:szCs w:val="16"/>
              </w:rPr>
              <w:t>SP-23</w:t>
            </w:r>
            <w:r w:rsidR="009B546A" w:rsidRPr="001B1679">
              <w:rPr>
                <w:sz w:val="16"/>
                <w:szCs w:val="16"/>
              </w:rPr>
              <w:t>0270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58819B"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70FBF0" w14:textId="77777777" w:rsidR="009B546A" w:rsidRPr="001B1679" w:rsidRDefault="009B546A" w:rsidP="00C11620">
            <w:pPr>
              <w:pStyle w:val="TAL"/>
              <w:keepNext w:val="0"/>
              <w:rPr>
                <w:sz w:val="16"/>
                <w:szCs w:val="16"/>
              </w:rPr>
            </w:pPr>
            <w:r w:rsidRPr="001B1679">
              <w:rPr>
                <w:sz w:val="16"/>
                <w:szCs w:val="16"/>
              </w:rPr>
              <w:t>LS from SA WG5: LS reply to Reply LS ccSA5 on Network federation interface for Telco edge consideration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7DFDDA"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8081F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06BE8B" w14:textId="77777777" w:rsidR="009B546A" w:rsidRPr="001B1679" w:rsidRDefault="009B546A" w:rsidP="00C11620">
            <w:pPr>
              <w:pStyle w:val="TAL"/>
              <w:keepNext w:val="0"/>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C89DDB" w14:textId="77777777" w:rsidR="009B546A" w:rsidRPr="001B1679" w:rsidRDefault="009B546A" w:rsidP="00C11620">
            <w:pPr>
              <w:pStyle w:val="TAL"/>
              <w:keepNext w:val="0"/>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5CBFB7" w14:textId="77777777" w:rsidR="009B546A" w:rsidRPr="001B1679" w:rsidRDefault="009B546A" w:rsidP="00C11620">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338B58" w14:textId="77777777" w:rsidR="009B546A" w:rsidRPr="001B1679" w:rsidRDefault="009B546A" w:rsidP="00C11620">
            <w:pPr>
              <w:pStyle w:val="TAL"/>
              <w:keepNext w:val="0"/>
              <w:rPr>
                <w:sz w:val="16"/>
                <w:szCs w:val="16"/>
              </w:rPr>
            </w:pPr>
          </w:p>
        </w:tc>
      </w:tr>
      <w:tr w:rsidR="009B546A" w14:paraId="1D54E58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8E9424" w14:textId="77777777" w:rsidR="009B546A" w:rsidRPr="001B1679" w:rsidRDefault="009B546A" w:rsidP="00C11620">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D608D6" w14:textId="05088F03" w:rsidR="009B546A" w:rsidRPr="001B1679" w:rsidRDefault="00F83058" w:rsidP="00C11620">
            <w:pPr>
              <w:pStyle w:val="TAL"/>
              <w:keepNext w:val="0"/>
              <w:rPr>
                <w:sz w:val="16"/>
                <w:szCs w:val="16"/>
              </w:rPr>
            </w:pPr>
            <w:r>
              <w:rPr>
                <w:sz w:val="16"/>
                <w:szCs w:val="16"/>
              </w:rPr>
              <w:t>SP-23</w:t>
            </w:r>
            <w:r w:rsidR="009B546A" w:rsidRPr="001B1679">
              <w:rPr>
                <w:sz w:val="16"/>
                <w:szCs w:val="16"/>
              </w:rPr>
              <w:t>0271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1DD8D4"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1403C0" w14:textId="77777777" w:rsidR="009B546A" w:rsidRPr="001B1679" w:rsidRDefault="009B546A" w:rsidP="00C11620">
            <w:pPr>
              <w:pStyle w:val="TAL"/>
              <w:keepNext w:val="0"/>
              <w:rPr>
                <w:sz w:val="16"/>
                <w:szCs w:val="16"/>
              </w:rPr>
            </w:pPr>
            <w:r w:rsidRPr="001B1679">
              <w:rPr>
                <w:sz w:val="16"/>
                <w:szCs w:val="16"/>
              </w:rPr>
              <w:t>SA WG6 status report to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E0A235" w14:textId="77777777" w:rsidR="009B546A" w:rsidRPr="001B1679" w:rsidRDefault="009B546A" w:rsidP="00C11620">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BBB3B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E9E25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9C4D24"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48208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152C64" w14:textId="77777777" w:rsidR="009B546A" w:rsidRPr="001B1679" w:rsidRDefault="009B546A" w:rsidP="00C11620">
            <w:pPr>
              <w:pStyle w:val="TAL"/>
              <w:keepNext w:val="0"/>
              <w:rPr>
                <w:sz w:val="16"/>
                <w:szCs w:val="16"/>
              </w:rPr>
            </w:pPr>
          </w:p>
        </w:tc>
      </w:tr>
      <w:tr w:rsidR="009B546A" w14:paraId="1CFEC8D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F52BED"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A3076D" w14:textId="59657B02" w:rsidR="009B546A" w:rsidRPr="001B1679" w:rsidRDefault="00F83058" w:rsidP="00C11620">
            <w:pPr>
              <w:pStyle w:val="TAL"/>
              <w:keepNext w:val="0"/>
              <w:rPr>
                <w:sz w:val="16"/>
                <w:szCs w:val="16"/>
              </w:rPr>
            </w:pPr>
            <w:r>
              <w:rPr>
                <w:sz w:val="16"/>
                <w:szCs w:val="16"/>
              </w:rPr>
              <w:t>SP-23</w:t>
            </w:r>
            <w:r w:rsidR="009B546A" w:rsidRPr="001B1679">
              <w:rPr>
                <w:sz w:val="16"/>
                <w:szCs w:val="16"/>
              </w:rPr>
              <w:t>0272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60C2C1"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1C3E01" w14:textId="77777777" w:rsidR="009B546A" w:rsidRPr="001B1679" w:rsidRDefault="009B546A" w:rsidP="00C11620">
            <w:pPr>
              <w:pStyle w:val="TAL"/>
              <w:keepNext w:val="0"/>
              <w:rPr>
                <w:sz w:val="16"/>
                <w:szCs w:val="16"/>
              </w:rPr>
            </w:pPr>
            <w:r w:rsidRPr="001B1679">
              <w:rPr>
                <w:sz w:val="16"/>
                <w:szCs w:val="16"/>
              </w:rPr>
              <w:t>Presentation of TS 23.435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8388AE"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1F264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0CF619" w14:textId="77777777" w:rsidR="009B546A" w:rsidRPr="001B1679" w:rsidRDefault="009B546A" w:rsidP="00C11620">
            <w:pPr>
              <w:pStyle w:val="TAL"/>
              <w:keepNext w:val="0"/>
              <w:rPr>
                <w:sz w:val="16"/>
                <w:szCs w:val="16"/>
              </w:rPr>
            </w:pPr>
            <w:r w:rsidRPr="001B1679">
              <w:rPr>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49D175" w14:textId="77777777" w:rsidR="009B546A" w:rsidRPr="001B1679" w:rsidRDefault="009B546A" w:rsidP="00C11620">
            <w:pPr>
              <w:pStyle w:val="TAL"/>
              <w:keepNext w:val="0"/>
              <w:rPr>
                <w:sz w:val="16"/>
                <w:szCs w:val="16"/>
              </w:rPr>
            </w:pPr>
            <w:r w:rsidRPr="001B1679">
              <w:rPr>
                <w:sz w:val="16"/>
                <w:szCs w:val="16"/>
              </w:rPr>
              <w:t>Revised to SP-230346 to correct pCR implementation.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F54E12"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0D6D7" w14:textId="48345D5E" w:rsidR="009B546A" w:rsidRPr="001B1679" w:rsidRDefault="00F83058" w:rsidP="00C11620">
            <w:pPr>
              <w:pStyle w:val="TAL"/>
              <w:keepNext w:val="0"/>
              <w:rPr>
                <w:sz w:val="16"/>
                <w:szCs w:val="16"/>
              </w:rPr>
            </w:pPr>
            <w:r>
              <w:rPr>
                <w:sz w:val="16"/>
                <w:szCs w:val="16"/>
              </w:rPr>
              <w:t>SP-23</w:t>
            </w:r>
            <w:r w:rsidR="009B546A" w:rsidRPr="001B1679">
              <w:rPr>
                <w:sz w:val="16"/>
                <w:szCs w:val="16"/>
              </w:rPr>
              <w:t>0346</w:t>
            </w:r>
          </w:p>
        </w:tc>
      </w:tr>
      <w:tr w:rsidR="009B546A" w14:paraId="5FAD161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B34DE"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D83045" w14:textId="3101EAA9" w:rsidR="009B546A" w:rsidRPr="001B1679" w:rsidRDefault="00F83058" w:rsidP="00C11620">
            <w:pPr>
              <w:pStyle w:val="TAL"/>
              <w:keepNext w:val="0"/>
              <w:rPr>
                <w:sz w:val="16"/>
                <w:szCs w:val="16"/>
              </w:rPr>
            </w:pPr>
            <w:r>
              <w:rPr>
                <w:sz w:val="16"/>
                <w:szCs w:val="16"/>
              </w:rPr>
              <w:t>SP-23</w:t>
            </w:r>
            <w:r w:rsidR="009B546A" w:rsidRPr="001B1679">
              <w:rPr>
                <w:sz w:val="16"/>
                <w:szCs w:val="16"/>
              </w:rPr>
              <w:t>0273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C09836"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C44F5" w14:textId="77777777" w:rsidR="009B546A" w:rsidRPr="001B1679" w:rsidRDefault="009B546A" w:rsidP="00C11620">
            <w:pPr>
              <w:pStyle w:val="TAL"/>
              <w:keepNext w:val="0"/>
              <w:rPr>
                <w:sz w:val="16"/>
                <w:szCs w:val="16"/>
              </w:rPr>
            </w:pPr>
            <w:r w:rsidRPr="001B1679">
              <w:rPr>
                <w:sz w:val="16"/>
                <w:szCs w:val="16"/>
              </w:rPr>
              <w:t>Presentation of TS 23.436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0E2FDE"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4F085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004115" w14:textId="77777777" w:rsidR="009B546A" w:rsidRPr="001B1679" w:rsidRDefault="009B546A" w:rsidP="00C11620">
            <w:pPr>
              <w:pStyle w:val="TAL"/>
              <w:keepNext w:val="0"/>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CD9B0B"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C1DBB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7232C" w14:textId="77777777" w:rsidR="009B546A" w:rsidRPr="001B1679" w:rsidRDefault="009B546A" w:rsidP="00C11620">
            <w:pPr>
              <w:pStyle w:val="TAL"/>
              <w:keepNext w:val="0"/>
              <w:rPr>
                <w:sz w:val="16"/>
                <w:szCs w:val="16"/>
              </w:rPr>
            </w:pPr>
          </w:p>
        </w:tc>
      </w:tr>
      <w:tr w:rsidR="009B546A" w14:paraId="1F52498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3558A9"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6F8E1" w14:textId="1A751E89" w:rsidR="009B546A" w:rsidRPr="001B1679" w:rsidRDefault="00F83058" w:rsidP="00C11620">
            <w:pPr>
              <w:pStyle w:val="TAL"/>
              <w:keepNext w:val="0"/>
              <w:rPr>
                <w:sz w:val="16"/>
                <w:szCs w:val="16"/>
              </w:rPr>
            </w:pPr>
            <w:r>
              <w:rPr>
                <w:sz w:val="16"/>
                <w:szCs w:val="16"/>
              </w:rPr>
              <w:t>SP-23</w:t>
            </w:r>
            <w:r w:rsidR="009B546A" w:rsidRPr="001B1679">
              <w:rPr>
                <w:sz w:val="16"/>
                <w:szCs w:val="16"/>
              </w:rPr>
              <w:t>0274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D68D07"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ED35B6" w14:textId="77777777" w:rsidR="009B546A" w:rsidRPr="001B1679" w:rsidRDefault="009B546A" w:rsidP="00C11620">
            <w:pPr>
              <w:pStyle w:val="TAL"/>
              <w:keepNext w:val="0"/>
              <w:rPr>
                <w:sz w:val="16"/>
                <w:szCs w:val="16"/>
              </w:rPr>
            </w:pPr>
            <w:r w:rsidRPr="001B1679">
              <w:rPr>
                <w:sz w:val="16"/>
                <w:szCs w:val="16"/>
              </w:rPr>
              <w:t>Presentation of TR 23.700-97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325DBC"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42CE3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EEC4F1" w14:textId="77777777" w:rsidR="009B546A" w:rsidRPr="001B1679" w:rsidRDefault="009B546A" w:rsidP="00C11620">
            <w:pPr>
              <w:pStyle w:val="TAL"/>
              <w:keepNext w:val="0"/>
              <w:rPr>
                <w:sz w:val="16"/>
                <w:szCs w:val="16"/>
              </w:rPr>
            </w:pPr>
            <w:r w:rsidRPr="001B1679">
              <w:rPr>
                <w:sz w:val="16"/>
                <w:szCs w:val="16"/>
              </w:rPr>
              <w:t>FS_ACE_IOT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060FA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93DCD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8C66D8" w14:textId="77777777" w:rsidR="009B546A" w:rsidRPr="001B1679" w:rsidRDefault="009B546A" w:rsidP="00C11620">
            <w:pPr>
              <w:pStyle w:val="TAL"/>
              <w:keepNext w:val="0"/>
              <w:rPr>
                <w:sz w:val="16"/>
                <w:szCs w:val="16"/>
              </w:rPr>
            </w:pPr>
          </w:p>
        </w:tc>
      </w:tr>
      <w:tr w:rsidR="009B546A" w14:paraId="6980D2B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DBB0D0" w14:textId="77777777" w:rsidR="009B546A" w:rsidRPr="001B1679" w:rsidRDefault="009B546A" w:rsidP="00C11620">
            <w:pPr>
              <w:pStyle w:val="TAL"/>
              <w:keepNext w:val="0"/>
              <w:rPr>
                <w:sz w:val="16"/>
                <w:szCs w:val="16"/>
              </w:rPr>
            </w:pPr>
            <w:r w:rsidRPr="001B1679">
              <w:rPr>
                <w:sz w:val="16"/>
                <w:szCs w:val="16"/>
              </w:rPr>
              <w:lastRenderedPageBreak/>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ADD33" w14:textId="05BD0BC7" w:rsidR="009B546A" w:rsidRPr="001B1679" w:rsidRDefault="00F83058" w:rsidP="00C11620">
            <w:pPr>
              <w:pStyle w:val="TAL"/>
              <w:keepNext w:val="0"/>
              <w:rPr>
                <w:sz w:val="16"/>
                <w:szCs w:val="16"/>
              </w:rPr>
            </w:pPr>
            <w:r>
              <w:rPr>
                <w:sz w:val="16"/>
                <w:szCs w:val="16"/>
              </w:rPr>
              <w:t>SP-23</w:t>
            </w:r>
            <w:r w:rsidR="009B546A" w:rsidRPr="001B1679">
              <w:rPr>
                <w:sz w:val="16"/>
                <w:szCs w:val="16"/>
              </w:rPr>
              <w:t>0275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A4CBDC"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2DAB10" w14:textId="77777777" w:rsidR="009B546A" w:rsidRPr="001B1679" w:rsidRDefault="009B546A" w:rsidP="00C11620">
            <w:pPr>
              <w:pStyle w:val="TAL"/>
              <w:keepNext w:val="0"/>
              <w:rPr>
                <w:sz w:val="16"/>
                <w:szCs w:val="16"/>
              </w:rPr>
            </w:pPr>
            <w:r w:rsidRPr="001B1679">
              <w:rPr>
                <w:sz w:val="16"/>
                <w:szCs w:val="16"/>
              </w:rPr>
              <w:t>Revised WID on Application Data Analytics Enablement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084D45"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891C5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11325D" w14:textId="77777777" w:rsidR="009B546A" w:rsidRPr="001B1679" w:rsidRDefault="009B546A" w:rsidP="00C11620">
            <w:pPr>
              <w:pStyle w:val="TAL"/>
              <w:keepNext w:val="0"/>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C5DDD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DB986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739751" w14:textId="77777777" w:rsidR="009B546A" w:rsidRPr="001B1679" w:rsidRDefault="009B546A" w:rsidP="00C11620">
            <w:pPr>
              <w:pStyle w:val="TAL"/>
              <w:keepNext w:val="0"/>
              <w:rPr>
                <w:sz w:val="16"/>
                <w:szCs w:val="16"/>
              </w:rPr>
            </w:pPr>
          </w:p>
        </w:tc>
      </w:tr>
      <w:tr w:rsidR="009B546A" w14:paraId="677FB71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20C3F3"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09F25C" w14:textId="0E5508DB" w:rsidR="009B546A" w:rsidRPr="001B1679" w:rsidRDefault="00F83058" w:rsidP="00C11620">
            <w:pPr>
              <w:pStyle w:val="TAL"/>
              <w:keepNext w:val="0"/>
              <w:rPr>
                <w:sz w:val="16"/>
                <w:szCs w:val="16"/>
              </w:rPr>
            </w:pPr>
            <w:r>
              <w:rPr>
                <w:sz w:val="16"/>
                <w:szCs w:val="16"/>
              </w:rPr>
              <w:t>SP-23</w:t>
            </w:r>
            <w:r w:rsidR="009B546A" w:rsidRPr="001B1679">
              <w:rPr>
                <w:sz w:val="16"/>
                <w:szCs w:val="16"/>
              </w:rPr>
              <w:t>0276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A365ED"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89F8E9" w14:textId="77777777" w:rsidR="009B546A" w:rsidRPr="001B1679" w:rsidRDefault="009B546A" w:rsidP="00C11620">
            <w:pPr>
              <w:pStyle w:val="TAL"/>
              <w:keepNext w:val="0"/>
              <w:rPr>
                <w:sz w:val="16"/>
                <w:szCs w:val="16"/>
              </w:rPr>
            </w:pPr>
            <w:r w:rsidRPr="001B1679">
              <w:rPr>
                <w:sz w:val="16"/>
                <w:szCs w:val="16"/>
              </w:rPr>
              <w:t>Revised WID on Enhanced Service Enabler Architecture Layer for Verticals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1EC4E1"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3DB7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B6EAC1" w14:textId="77777777" w:rsidR="009B546A" w:rsidRPr="001B1679" w:rsidRDefault="009B546A" w:rsidP="00C11620">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589A0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199C9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99207A" w14:textId="77777777" w:rsidR="009B546A" w:rsidRPr="001B1679" w:rsidRDefault="009B546A" w:rsidP="00C11620">
            <w:pPr>
              <w:pStyle w:val="TAL"/>
              <w:keepNext w:val="0"/>
              <w:rPr>
                <w:sz w:val="16"/>
                <w:szCs w:val="16"/>
              </w:rPr>
            </w:pPr>
          </w:p>
        </w:tc>
      </w:tr>
      <w:tr w:rsidR="009B546A" w14:paraId="1AA25B6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9F03B5"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5E0C3F" w14:textId="3F61FD04" w:rsidR="009B546A" w:rsidRPr="001B1679" w:rsidRDefault="00F83058" w:rsidP="00C11620">
            <w:pPr>
              <w:pStyle w:val="TAL"/>
              <w:keepNext w:val="0"/>
              <w:rPr>
                <w:sz w:val="16"/>
                <w:szCs w:val="16"/>
              </w:rPr>
            </w:pPr>
            <w:r>
              <w:rPr>
                <w:sz w:val="16"/>
                <w:szCs w:val="16"/>
              </w:rPr>
              <w:t>SP-23</w:t>
            </w:r>
            <w:r w:rsidR="009B546A" w:rsidRPr="001B1679">
              <w:rPr>
                <w:sz w:val="16"/>
                <w:szCs w:val="16"/>
              </w:rPr>
              <w:t>0277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08B06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63CE8F" w14:textId="77777777" w:rsidR="009B546A" w:rsidRPr="001B1679" w:rsidRDefault="009B546A" w:rsidP="00C11620">
            <w:pPr>
              <w:pStyle w:val="TAL"/>
              <w:keepNext w:val="0"/>
              <w:rPr>
                <w:sz w:val="16"/>
                <w:szCs w:val="16"/>
              </w:rPr>
            </w:pPr>
            <w:r w:rsidRPr="001B1679">
              <w:rPr>
                <w:sz w:val="16"/>
                <w:szCs w:val="16"/>
              </w:rPr>
              <w:t>Rel-17 CRs to TS23255 for UASAPP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F822D0"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5C3763"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C5C927" w14:textId="77777777" w:rsidR="009B546A" w:rsidRPr="001B1679" w:rsidRDefault="009B546A" w:rsidP="00C11620">
            <w:pPr>
              <w:pStyle w:val="TAL"/>
              <w:keepNext w:val="0"/>
              <w:rPr>
                <w:sz w:val="16"/>
                <w:szCs w:val="16"/>
              </w:rPr>
            </w:pPr>
            <w:r w:rsidRPr="001B1679">
              <w:rPr>
                <w:sz w:val="16"/>
                <w:szCs w:val="16"/>
              </w:rPr>
              <w:t>UASAPP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C29E2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39445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FF63BF" w14:textId="77777777" w:rsidR="009B546A" w:rsidRPr="001B1679" w:rsidRDefault="009B546A" w:rsidP="00C11620">
            <w:pPr>
              <w:pStyle w:val="TAL"/>
              <w:keepNext w:val="0"/>
              <w:rPr>
                <w:sz w:val="16"/>
                <w:szCs w:val="16"/>
              </w:rPr>
            </w:pPr>
          </w:p>
        </w:tc>
      </w:tr>
      <w:tr w:rsidR="009B546A" w14:paraId="0C97015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9916B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0895D0" w14:textId="4ACB91AE" w:rsidR="009B546A" w:rsidRPr="001B1679" w:rsidRDefault="00F83058" w:rsidP="00C11620">
            <w:pPr>
              <w:pStyle w:val="TAL"/>
              <w:keepNext w:val="0"/>
              <w:rPr>
                <w:sz w:val="16"/>
                <w:szCs w:val="16"/>
              </w:rPr>
            </w:pPr>
            <w:r>
              <w:rPr>
                <w:sz w:val="16"/>
                <w:szCs w:val="16"/>
              </w:rPr>
              <w:t>SP-23</w:t>
            </w:r>
            <w:r w:rsidR="009B546A" w:rsidRPr="001B1679">
              <w:rPr>
                <w:sz w:val="16"/>
                <w:szCs w:val="16"/>
              </w:rPr>
              <w:t>0278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681CA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205FE7" w14:textId="77777777" w:rsidR="009B546A" w:rsidRPr="001B1679" w:rsidRDefault="009B546A" w:rsidP="00C11620">
            <w:pPr>
              <w:pStyle w:val="TAL"/>
              <w:keepNext w:val="0"/>
              <w:rPr>
                <w:sz w:val="16"/>
                <w:szCs w:val="16"/>
              </w:rPr>
            </w:pPr>
            <w:r w:rsidRPr="001B1679">
              <w:rPr>
                <w:sz w:val="16"/>
                <w:szCs w:val="16"/>
              </w:rPr>
              <w:t>Rel-17 CRs to TS23558 for 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0BF8F6"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AB941"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81BBD1" w14:textId="77777777" w:rsidR="009B546A" w:rsidRPr="001B1679" w:rsidRDefault="009B546A" w:rsidP="00C11620">
            <w:pPr>
              <w:pStyle w:val="TAL"/>
              <w:keepNext w:val="0"/>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0F2C8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2BE43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DF4CED" w14:textId="77777777" w:rsidR="009B546A" w:rsidRPr="001B1679" w:rsidRDefault="009B546A" w:rsidP="00C11620">
            <w:pPr>
              <w:pStyle w:val="TAL"/>
              <w:keepNext w:val="0"/>
              <w:rPr>
                <w:sz w:val="16"/>
                <w:szCs w:val="16"/>
              </w:rPr>
            </w:pPr>
          </w:p>
        </w:tc>
      </w:tr>
      <w:tr w:rsidR="009B546A" w14:paraId="32EF71F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1BD10F"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2FED7C" w14:textId="71A77D60" w:rsidR="009B546A" w:rsidRPr="001B1679" w:rsidRDefault="00F83058" w:rsidP="00C11620">
            <w:pPr>
              <w:pStyle w:val="TAL"/>
              <w:keepNext w:val="0"/>
              <w:rPr>
                <w:sz w:val="16"/>
                <w:szCs w:val="16"/>
              </w:rPr>
            </w:pPr>
            <w:r>
              <w:rPr>
                <w:sz w:val="16"/>
                <w:szCs w:val="16"/>
              </w:rPr>
              <w:t>SP-23</w:t>
            </w:r>
            <w:r w:rsidR="009B546A" w:rsidRPr="001B1679">
              <w:rPr>
                <w:sz w:val="16"/>
                <w:szCs w:val="16"/>
              </w:rPr>
              <w:t>0279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B6A15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59353D" w14:textId="77777777" w:rsidR="009B546A" w:rsidRPr="001B1679" w:rsidRDefault="009B546A" w:rsidP="00C11620">
            <w:pPr>
              <w:pStyle w:val="TAL"/>
              <w:keepNext w:val="0"/>
              <w:rPr>
                <w:sz w:val="16"/>
                <w:szCs w:val="16"/>
              </w:rPr>
            </w:pPr>
            <w:r w:rsidRPr="001B1679">
              <w:rPr>
                <w:sz w:val="16"/>
                <w:szCs w:val="16"/>
              </w:rPr>
              <w:t>Rel-18 CRs to TR23700-34 for FS_SEALDD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5C57CD"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A12A0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D5AD6C" w14:textId="77777777" w:rsidR="009B546A" w:rsidRPr="001B1679" w:rsidRDefault="009B546A" w:rsidP="00C11620">
            <w:pPr>
              <w:pStyle w:val="TAL"/>
              <w:keepNext w:val="0"/>
              <w:rPr>
                <w:sz w:val="16"/>
                <w:szCs w:val="16"/>
              </w:rPr>
            </w:pPr>
            <w:r w:rsidRPr="001B1679">
              <w:rPr>
                <w:sz w:val="16"/>
                <w:szCs w:val="16"/>
              </w:rPr>
              <w:t>FS_SEALDD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6AFD7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8BD55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8358B7" w14:textId="77777777" w:rsidR="009B546A" w:rsidRPr="001B1679" w:rsidRDefault="009B546A" w:rsidP="00C11620">
            <w:pPr>
              <w:pStyle w:val="TAL"/>
              <w:keepNext w:val="0"/>
              <w:rPr>
                <w:sz w:val="16"/>
                <w:szCs w:val="16"/>
              </w:rPr>
            </w:pPr>
          </w:p>
        </w:tc>
      </w:tr>
      <w:tr w:rsidR="009B546A" w14:paraId="21FC060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F3285B"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6003EC" w14:textId="2A487AFB" w:rsidR="009B546A" w:rsidRPr="001B1679" w:rsidRDefault="00F83058" w:rsidP="00C11620">
            <w:pPr>
              <w:pStyle w:val="TAL"/>
              <w:keepNext w:val="0"/>
              <w:rPr>
                <w:sz w:val="16"/>
                <w:szCs w:val="16"/>
              </w:rPr>
            </w:pPr>
            <w:r>
              <w:rPr>
                <w:sz w:val="16"/>
                <w:szCs w:val="16"/>
              </w:rPr>
              <w:t>SP-23</w:t>
            </w:r>
            <w:r w:rsidR="009B546A" w:rsidRPr="001B1679">
              <w:rPr>
                <w:sz w:val="16"/>
                <w:szCs w:val="16"/>
              </w:rPr>
              <w:t>0280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835EE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CD2E1" w14:textId="77777777" w:rsidR="009B546A" w:rsidRPr="001B1679" w:rsidRDefault="009B546A" w:rsidP="00C11620">
            <w:pPr>
              <w:pStyle w:val="TAL"/>
              <w:keepNext w:val="0"/>
              <w:rPr>
                <w:sz w:val="16"/>
                <w:szCs w:val="16"/>
              </w:rPr>
            </w:pPr>
            <w:r w:rsidRPr="001B1679">
              <w:rPr>
                <w:sz w:val="16"/>
                <w:szCs w:val="16"/>
              </w:rPr>
              <w:t>Rel-18 CRs to TR23700-78 for FS_PINAPP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92F175"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45E8C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FEE006" w14:textId="77777777" w:rsidR="009B546A" w:rsidRPr="001B1679" w:rsidRDefault="009B546A" w:rsidP="00C11620">
            <w:pPr>
              <w:pStyle w:val="TAL"/>
              <w:keepNext w:val="0"/>
              <w:rPr>
                <w:sz w:val="16"/>
                <w:szCs w:val="16"/>
              </w:rPr>
            </w:pPr>
            <w:r w:rsidRPr="001B1679">
              <w:rPr>
                <w:sz w:val="16"/>
                <w:szCs w:val="16"/>
              </w:rPr>
              <w:t>FS_PINAPP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E50A9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D42D7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18D72" w14:textId="77777777" w:rsidR="009B546A" w:rsidRPr="001B1679" w:rsidRDefault="009B546A" w:rsidP="00C11620">
            <w:pPr>
              <w:pStyle w:val="TAL"/>
              <w:keepNext w:val="0"/>
              <w:rPr>
                <w:sz w:val="16"/>
                <w:szCs w:val="16"/>
              </w:rPr>
            </w:pPr>
          </w:p>
        </w:tc>
      </w:tr>
      <w:tr w:rsidR="009B546A" w14:paraId="79A533B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7F7263"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5433E2" w14:textId="33B66BFC" w:rsidR="009B546A" w:rsidRPr="001B1679" w:rsidRDefault="00F83058" w:rsidP="00C11620">
            <w:pPr>
              <w:pStyle w:val="TAL"/>
              <w:keepNext w:val="0"/>
              <w:rPr>
                <w:sz w:val="16"/>
                <w:szCs w:val="16"/>
              </w:rPr>
            </w:pPr>
            <w:r>
              <w:rPr>
                <w:sz w:val="16"/>
                <w:szCs w:val="16"/>
              </w:rPr>
              <w:t>SP-23</w:t>
            </w:r>
            <w:r w:rsidR="009B546A" w:rsidRPr="001B1679">
              <w:rPr>
                <w:sz w:val="16"/>
                <w:szCs w:val="16"/>
              </w:rPr>
              <w:t>0281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57188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53D790" w14:textId="77777777" w:rsidR="009B546A" w:rsidRPr="001B1679" w:rsidRDefault="009B546A" w:rsidP="00C11620">
            <w:pPr>
              <w:pStyle w:val="TAL"/>
              <w:keepNext w:val="0"/>
              <w:rPr>
                <w:sz w:val="16"/>
                <w:szCs w:val="16"/>
              </w:rPr>
            </w:pPr>
            <w:r w:rsidRPr="001B1679">
              <w:rPr>
                <w:sz w:val="16"/>
                <w:szCs w:val="16"/>
              </w:rPr>
              <w:t>Rel-18 CRs to TR23700-95 for FS_SNAAPP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81B330"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C4064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321428" w14:textId="77777777" w:rsidR="009B546A" w:rsidRPr="001B1679" w:rsidRDefault="009B546A" w:rsidP="00C11620">
            <w:pPr>
              <w:pStyle w:val="TAL"/>
              <w:keepNext w:val="0"/>
              <w:rPr>
                <w:sz w:val="16"/>
                <w:szCs w:val="16"/>
              </w:rPr>
            </w:pPr>
            <w:r w:rsidRPr="001B1679">
              <w:rPr>
                <w:sz w:val="16"/>
                <w:szCs w:val="16"/>
              </w:rPr>
              <w:t>FS_SNAAPP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3C231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1BEE8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9B30A0" w14:textId="77777777" w:rsidR="009B546A" w:rsidRPr="001B1679" w:rsidRDefault="009B546A" w:rsidP="00C11620">
            <w:pPr>
              <w:pStyle w:val="TAL"/>
              <w:keepNext w:val="0"/>
              <w:rPr>
                <w:sz w:val="16"/>
                <w:szCs w:val="16"/>
              </w:rPr>
            </w:pPr>
          </w:p>
        </w:tc>
      </w:tr>
      <w:tr w:rsidR="009B546A" w14:paraId="1BF329C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BD6877"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5D829B" w14:textId="197930FF" w:rsidR="009B546A" w:rsidRPr="001B1679" w:rsidRDefault="00F83058" w:rsidP="00C11620">
            <w:pPr>
              <w:pStyle w:val="TAL"/>
              <w:keepNext w:val="0"/>
              <w:rPr>
                <w:sz w:val="16"/>
                <w:szCs w:val="16"/>
              </w:rPr>
            </w:pPr>
            <w:r>
              <w:rPr>
                <w:sz w:val="16"/>
                <w:szCs w:val="16"/>
              </w:rPr>
              <w:t>SP-23</w:t>
            </w:r>
            <w:r w:rsidR="009B546A" w:rsidRPr="001B1679">
              <w:rPr>
                <w:sz w:val="16"/>
                <w:szCs w:val="16"/>
              </w:rPr>
              <w:t>0282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686B4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9072B" w14:textId="77777777" w:rsidR="009B546A" w:rsidRPr="001B1679" w:rsidRDefault="009B546A" w:rsidP="00C11620">
            <w:pPr>
              <w:pStyle w:val="TAL"/>
              <w:keepNext w:val="0"/>
              <w:rPr>
                <w:sz w:val="16"/>
                <w:szCs w:val="16"/>
              </w:rPr>
            </w:pPr>
            <w:r w:rsidRPr="001B1679">
              <w:rPr>
                <w:sz w:val="16"/>
                <w:szCs w:val="16"/>
              </w:rPr>
              <w:t>Rel-18 CRs to TR23700-98 for FS_eEDGEAPP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C4DE2D"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8C513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14A844" w14:textId="77777777" w:rsidR="009B546A" w:rsidRPr="001B1679" w:rsidRDefault="009B546A" w:rsidP="00C11620">
            <w:pPr>
              <w:pStyle w:val="TAL"/>
              <w:keepNext w:val="0"/>
              <w:rPr>
                <w:sz w:val="16"/>
                <w:szCs w:val="16"/>
              </w:rPr>
            </w:pPr>
            <w:r w:rsidRPr="001B1679">
              <w:rPr>
                <w:sz w:val="16"/>
                <w:szCs w:val="16"/>
              </w:rPr>
              <w:t>FS_eEDGEAPP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87E0C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C7860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6E139C" w14:textId="77777777" w:rsidR="009B546A" w:rsidRPr="001B1679" w:rsidRDefault="009B546A" w:rsidP="00C11620">
            <w:pPr>
              <w:pStyle w:val="TAL"/>
              <w:keepNext w:val="0"/>
              <w:rPr>
                <w:sz w:val="16"/>
                <w:szCs w:val="16"/>
              </w:rPr>
            </w:pPr>
          </w:p>
        </w:tc>
      </w:tr>
      <w:tr w:rsidR="009B546A" w14:paraId="2931903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95A209"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7613B4" w14:textId="560AC360" w:rsidR="009B546A" w:rsidRPr="001B1679" w:rsidRDefault="00F83058" w:rsidP="00C11620">
            <w:pPr>
              <w:pStyle w:val="TAL"/>
              <w:keepNext w:val="0"/>
              <w:rPr>
                <w:sz w:val="16"/>
                <w:szCs w:val="16"/>
              </w:rPr>
            </w:pPr>
            <w:r>
              <w:rPr>
                <w:sz w:val="16"/>
                <w:szCs w:val="16"/>
              </w:rPr>
              <w:t>SP-23</w:t>
            </w:r>
            <w:r w:rsidR="009B546A" w:rsidRPr="001B1679">
              <w:rPr>
                <w:sz w:val="16"/>
                <w:szCs w:val="16"/>
              </w:rPr>
              <w:t>0283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DEB17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4AEA3C" w14:textId="77777777" w:rsidR="009B546A" w:rsidRPr="001B1679" w:rsidRDefault="009B546A" w:rsidP="00C11620">
            <w:pPr>
              <w:pStyle w:val="TAL"/>
              <w:keepNext w:val="0"/>
              <w:rPr>
                <w:sz w:val="16"/>
                <w:szCs w:val="16"/>
              </w:rPr>
            </w:pPr>
            <w:r w:rsidRPr="001B1679">
              <w:rPr>
                <w:sz w:val="16"/>
                <w:szCs w:val="16"/>
              </w:rPr>
              <w:t>Rel-18 CRs to TS23434 for 5GFLS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08EEFD"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C5660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E82024" w14:textId="77777777" w:rsidR="009B546A" w:rsidRPr="001B1679" w:rsidRDefault="009B546A" w:rsidP="00C11620">
            <w:pPr>
              <w:pStyle w:val="TAL"/>
              <w:keepNext w:val="0"/>
              <w:rPr>
                <w:sz w:val="16"/>
                <w:szCs w:val="16"/>
              </w:rPr>
            </w:pPr>
            <w:r w:rsidRPr="001B1679">
              <w:rPr>
                <w:sz w:val="16"/>
                <w:szCs w:val="16"/>
              </w:rPr>
              <w:t>5GFLS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25D9BF" w14:textId="77777777" w:rsidR="009B546A" w:rsidRPr="001B1679" w:rsidRDefault="009B546A" w:rsidP="00C11620">
            <w:pPr>
              <w:pStyle w:val="TAL"/>
              <w:keepNext w:val="0"/>
              <w:rPr>
                <w:sz w:val="16"/>
                <w:szCs w:val="16"/>
              </w:rPr>
            </w:pPr>
            <w:r w:rsidRPr="001B1679">
              <w:rPr>
                <w:sz w:val="16"/>
                <w:szCs w:val="16"/>
              </w:rPr>
              <w:t>Update to 23.434 CR0173R1 in SP-230305. 23.434 CR0173R1 was postponed.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1F57F8" w14:textId="77777777" w:rsidR="009B546A" w:rsidRPr="001B1679" w:rsidRDefault="009B546A" w:rsidP="00C1162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7E87ED" w14:textId="77777777" w:rsidR="009B546A" w:rsidRPr="001B1679" w:rsidRDefault="009B546A" w:rsidP="00C11620">
            <w:pPr>
              <w:pStyle w:val="TAL"/>
              <w:keepNext w:val="0"/>
              <w:rPr>
                <w:sz w:val="16"/>
                <w:szCs w:val="16"/>
              </w:rPr>
            </w:pPr>
          </w:p>
        </w:tc>
      </w:tr>
      <w:tr w:rsidR="009B546A" w14:paraId="0C2C64E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75CD2A"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4CBFE3" w14:textId="7E75CD18" w:rsidR="009B546A" w:rsidRPr="001B1679" w:rsidRDefault="00F83058" w:rsidP="00C11620">
            <w:pPr>
              <w:pStyle w:val="TAL"/>
              <w:keepNext w:val="0"/>
              <w:rPr>
                <w:sz w:val="16"/>
                <w:szCs w:val="16"/>
              </w:rPr>
            </w:pPr>
            <w:r>
              <w:rPr>
                <w:sz w:val="16"/>
                <w:szCs w:val="16"/>
              </w:rPr>
              <w:t>SP-23</w:t>
            </w:r>
            <w:r w:rsidR="009B546A" w:rsidRPr="001B1679">
              <w:rPr>
                <w:sz w:val="16"/>
                <w:szCs w:val="16"/>
              </w:rPr>
              <w:t>0284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6A5C9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6E6FEF" w14:textId="77777777" w:rsidR="009B546A" w:rsidRPr="001B1679" w:rsidRDefault="009B546A" w:rsidP="00C11620">
            <w:pPr>
              <w:pStyle w:val="TAL"/>
              <w:keepNext w:val="0"/>
              <w:rPr>
                <w:sz w:val="16"/>
                <w:szCs w:val="16"/>
              </w:rPr>
            </w:pPr>
            <w:r w:rsidRPr="001B1679">
              <w:rPr>
                <w:sz w:val="16"/>
                <w:szCs w:val="16"/>
              </w:rPr>
              <w:t>Rel-18 CRs to TS23434 for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C8F952"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117BE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CC3BB2" w14:textId="77777777" w:rsidR="009B546A" w:rsidRPr="001B1679" w:rsidRDefault="009B546A" w:rsidP="00C11620">
            <w:pPr>
              <w:pStyle w:val="TAL"/>
              <w:keepNext w:val="0"/>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1AD42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4A011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187ACF" w14:textId="77777777" w:rsidR="009B546A" w:rsidRPr="001B1679" w:rsidRDefault="009B546A" w:rsidP="00C11620">
            <w:pPr>
              <w:pStyle w:val="TAL"/>
              <w:keepNext w:val="0"/>
              <w:rPr>
                <w:sz w:val="16"/>
                <w:szCs w:val="16"/>
              </w:rPr>
            </w:pPr>
          </w:p>
        </w:tc>
      </w:tr>
      <w:tr w:rsidR="009B546A" w14:paraId="0985305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2744E3"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8A8BEF" w14:textId="1CA9DBF7" w:rsidR="009B546A" w:rsidRPr="001B1679" w:rsidRDefault="00F83058" w:rsidP="00C11620">
            <w:pPr>
              <w:pStyle w:val="TAL"/>
              <w:keepNext w:val="0"/>
              <w:rPr>
                <w:sz w:val="16"/>
                <w:szCs w:val="16"/>
              </w:rPr>
            </w:pPr>
            <w:r>
              <w:rPr>
                <w:sz w:val="16"/>
                <w:szCs w:val="16"/>
              </w:rPr>
              <w:t>SP-23</w:t>
            </w:r>
            <w:r w:rsidR="009B546A" w:rsidRPr="001B1679">
              <w:rPr>
                <w:sz w:val="16"/>
                <w:szCs w:val="16"/>
              </w:rPr>
              <w:t>0285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27370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75D969" w14:textId="77777777" w:rsidR="009B546A" w:rsidRPr="001B1679" w:rsidRDefault="009B546A" w:rsidP="00C11620">
            <w:pPr>
              <w:pStyle w:val="TAL"/>
              <w:keepNext w:val="0"/>
              <w:rPr>
                <w:sz w:val="16"/>
                <w:szCs w:val="16"/>
              </w:rPr>
            </w:pPr>
            <w:r w:rsidRPr="001B1679">
              <w:rPr>
                <w:sz w:val="16"/>
                <w:szCs w:val="16"/>
              </w:rPr>
              <w:t>Rel-18 CRs to TS23554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2265E4"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ABA00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26782A" w14:textId="77777777" w:rsidR="009B546A" w:rsidRPr="001B1679" w:rsidRDefault="009B546A" w:rsidP="00C11620">
            <w:pPr>
              <w:pStyle w:val="TAL"/>
              <w:keepNext w:val="0"/>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DCE4B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3FD55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E84AAA" w14:textId="77777777" w:rsidR="009B546A" w:rsidRPr="001B1679" w:rsidRDefault="009B546A" w:rsidP="00C11620">
            <w:pPr>
              <w:pStyle w:val="TAL"/>
              <w:keepNext w:val="0"/>
              <w:rPr>
                <w:sz w:val="16"/>
                <w:szCs w:val="16"/>
              </w:rPr>
            </w:pPr>
          </w:p>
        </w:tc>
      </w:tr>
      <w:tr w:rsidR="009B546A" w14:paraId="5938197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9CD7B1"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0B89D3" w14:textId="2E9B9FEA" w:rsidR="009B546A" w:rsidRPr="001B1679" w:rsidRDefault="00F83058" w:rsidP="00C11620">
            <w:pPr>
              <w:pStyle w:val="TAL"/>
              <w:keepNext w:val="0"/>
              <w:rPr>
                <w:sz w:val="16"/>
                <w:szCs w:val="16"/>
              </w:rPr>
            </w:pPr>
            <w:r>
              <w:rPr>
                <w:sz w:val="16"/>
                <w:szCs w:val="16"/>
              </w:rPr>
              <w:t>SP-23</w:t>
            </w:r>
            <w:r w:rsidR="009B546A" w:rsidRPr="001B1679">
              <w:rPr>
                <w:sz w:val="16"/>
                <w:szCs w:val="16"/>
              </w:rPr>
              <w:t>0286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B34C6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6E2DB" w14:textId="77777777" w:rsidR="009B546A" w:rsidRPr="001B1679" w:rsidRDefault="009B546A" w:rsidP="00C11620">
            <w:pPr>
              <w:pStyle w:val="TAL"/>
              <w:keepNext w:val="0"/>
              <w:rPr>
                <w:sz w:val="16"/>
                <w:szCs w:val="16"/>
              </w:rPr>
            </w:pPr>
            <w:r w:rsidRPr="001B1679">
              <w:rPr>
                <w:sz w:val="16"/>
                <w:szCs w:val="16"/>
              </w:rPr>
              <w:t>Rel-18 CRs to TS23222 and TS23558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B9EAC9"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710B5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CCFF37" w14:textId="77777777" w:rsidR="009B546A" w:rsidRPr="001B1679" w:rsidRDefault="009B546A" w:rsidP="00C11620">
            <w:pPr>
              <w:pStyle w:val="TAL"/>
              <w:keepNext w:val="0"/>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67CF6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8D586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8505B1" w14:textId="77777777" w:rsidR="009B546A" w:rsidRPr="001B1679" w:rsidRDefault="009B546A" w:rsidP="00C11620">
            <w:pPr>
              <w:pStyle w:val="TAL"/>
              <w:keepNext w:val="0"/>
              <w:rPr>
                <w:sz w:val="16"/>
                <w:szCs w:val="16"/>
              </w:rPr>
            </w:pPr>
          </w:p>
        </w:tc>
      </w:tr>
      <w:tr w:rsidR="009B546A" w14:paraId="7F827F1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35AC9E"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C00B1" w14:textId="31B9BF7C" w:rsidR="009B546A" w:rsidRPr="001B1679" w:rsidRDefault="00F83058" w:rsidP="00C11620">
            <w:pPr>
              <w:pStyle w:val="TAL"/>
              <w:keepNext w:val="0"/>
              <w:rPr>
                <w:sz w:val="16"/>
                <w:szCs w:val="16"/>
              </w:rPr>
            </w:pPr>
            <w:r>
              <w:rPr>
                <w:sz w:val="16"/>
                <w:szCs w:val="16"/>
              </w:rPr>
              <w:t>SP-23</w:t>
            </w:r>
            <w:r w:rsidR="009B546A" w:rsidRPr="001B1679">
              <w:rPr>
                <w:sz w:val="16"/>
                <w:szCs w:val="16"/>
              </w:rPr>
              <w:t>0287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23513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F0107C" w14:textId="77777777" w:rsidR="009B546A" w:rsidRPr="001B1679" w:rsidRDefault="009B546A" w:rsidP="00C11620">
            <w:pPr>
              <w:pStyle w:val="TAL"/>
              <w:keepNext w:val="0"/>
              <w:rPr>
                <w:sz w:val="16"/>
                <w:szCs w:val="16"/>
              </w:rPr>
            </w:pPr>
            <w:r w:rsidRPr="001B1679">
              <w:rPr>
                <w:sz w:val="16"/>
                <w:szCs w:val="16"/>
              </w:rPr>
              <w:t>Rel-18 CR to TS23280, TS23281, TS23282, TS23283 and 23379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B54CE5"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53E41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629D67" w14:textId="77777777" w:rsidR="009B546A" w:rsidRPr="001B1679" w:rsidRDefault="009B546A" w:rsidP="00C11620">
            <w:pPr>
              <w:pStyle w:val="TAL"/>
              <w:keepNext w:val="0"/>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3D37B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8FED6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946F66" w14:textId="77777777" w:rsidR="009B546A" w:rsidRPr="001B1679" w:rsidRDefault="009B546A" w:rsidP="00C11620">
            <w:pPr>
              <w:pStyle w:val="TAL"/>
              <w:keepNext w:val="0"/>
              <w:rPr>
                <w:sz w:val="16"/>
                <w:szCs w:val="16"/>
              </w:rPr>
            </w:pPr>
          </w:p>
        </w:tc>
      </w:tr>
      <w:tr w:rsidR="009B546A" w14:paraId="7F0EB0D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5333F5"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FD0F4D" w14:textId="4CDEED9D" w:rsidR="009B546A" w:rsidRPr="001B1679" w:rsidRDefault="00F83058" w:rsidP="00C11620">
            <w:pPr>
              <w:pStyle w:val="TAL"/>
              <w:keepNext w:val="0"/>
              <w:rPr>
                <w:sz w:val="16"/>
                <w:szCs w:val="16"/>
              </w:rPr>
            </w:pPr>
            <w:r>
              <w:rPr>
                <w:sz w:val="16"/>
                <w:szCs w:val="16"/>
              </w:rPr>
              <w:t>SP-23</w:t>
            </w:r>
            <w:r w:rsidR="009B546A" w:rsidRPr="001B1679">
              <w:rPr>
                <w:sz w:val="16"/>
                <w:szCs w:val="16"/>
              </w:rPr>
              <w:t>0288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40D9E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F395EE" w14:textId="77777777" w:rsidR="009B546A" w:rsidRPr="001B1679" w:rsidRDefault="009B546A" w:rsidP="00C11620">
            <w:pPr>
              <w:pStyle w:val="TAL"/>
              <w:keepNext w:val="0"/>
              <w:rPr>
                <w:sz w:val="16"/>
                <w:szCs w:val="16"/>
              </w:rPr>
            </w:pPr>
            <w:r w:rsidRPr="001B1679">
              <w:rPr>
                <w:sz w:val="16"/>
                <w:szCs w:val="16"/>
              </w:rPr>
              <w:t>Rel-18 CRs to TS23280 for Irail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CBBBB4"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ECC62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799C62" w14:textId="77777777" w:rsidR="009B546A" w:rsidRPr="001B1679" w:rsidRDefault="009B546A" w:rsidP="00C11620">
            <w:pPr>
              <w:pStyle w:val="TAL"/>
              <w:keepNext w:val="0"/>
              <w:rPr>
                <w:sz w:val="16"/>
                <w:szCs w:val="16"/>
              </w:rPr>
            </w:pPr>
            <w:r w:rsidRPr="001B1679">
              <w:rPr>
                <w:sz w:val="16"/>
                <w:szCs w:val="16"/>
              </w:rPr>
              <w:t>IRail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711E8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AC694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05D0E" w14:textId="77777777" w:rsidR="009B546A" w:rsidRPr="001B1679" w:rsidRDefault="009B546A" w:rsidP="00C11620">
            <w:pPr>
              <w:pStyle w:val="TAL"/>
              <w:keepNext w:val="0"/>
              <w:rPr>
                <w:sz w:val="16"/>
                <w:szCs w:val="16"/>
              </w:rPr>
            </w:pPr>
          </w:p>
        </w:tc>
      </w:tr>
      <w:tr w:rsidR="009B546A" w14:paraId="16C462C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A2D7E8"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41DB4A" w14:textId="1EDD4C9D" w:rsidR="009B546A" w:rsidRPr="001B1679" w:rsidRDefault="00F83058" w:rsidP="00C11620">
            <w:pPr>
              <w:pStyle w:val="TAL"/>
              <w:keepNext w:val="0"/>
              <w:rPr>
                <w:sz w:val="16"/>
                <w:szCs w:val="16"/>
              </w:rPr>
            </w:pPr>
            <w:r>
              <w:rPr>
                <w:sz w:val="16"/>
                <w:szCs w:val="16"/>
              </w:rPr>
              <w:t>SP-23</w:t>
            </w:r>
            <w:r w:rsidR="009B546A" w:rsidRPr="001B1679">
              <w:rPr>
                <w:sz w:val="16"/>
                <w:szCs w:val="16"/>
              </w:rPr>
              <w:t>0289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86710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AB4739" w14:textId="77777777" w:rsidR="009B546A" w:rsidRPr="001B1679" w:rsidRDefault="009B546A" w:rsidP="00C11620">
            <w:pPr>
              <w:pStyle w:val="TAL"/>
              <w:keepNext w:val="0"/>
              <w:rPr>
                <w:sz w:val="16"/>
                <w:szCs w:val="16"/>
              </w:rPr>
            </w:pPr>
            <w:r w:rsidRPr="001B1679">
              <w:rPr>
                <w:sz w:val="16"/>
                <w:szCs w:val="16"/>
              </w:rPr>
              <w:t>Rel-18 CRs to TS23280, TS23281, TS23282 and TS23379 for MC_AHGC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D857B5"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A99A4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90D310" w14:textId="77777777" w:rsidR="009B546A" w:rsidRPr="001B1679" w:rsidRDefault="009B546A" w:rsidP="00C11620">
            <w:pPr>
              <w:pStyle w:val="TAL"/>
              <w:keepNext w:val="0"/>
              <w:rPr>
                <w:sz w:val="16"/>
                <w:szCs w:val="16"/>
              </w:rPr>
            </w:pPr>
            <w:r w:rsidRPr="001B1679">
              <w:rPr>
                <w:sz w:val="16"/>
                <w:szCs w:val="16"/>
              </w:rPr>
              <w:t>MC_AHGC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FDE00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8971B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DC8AC4" w14:textId="77777777" w:rsidR="009B546A" w:rsidRPr="001B1679" w:rsidRDefault="009B546A" w:rsidP="00C11620">
            <w:pPr>
              <w:pStyle w:val="TAL"/>
              <w:keepNext w:val="0"/>
              <w:rPr>
                <w:sz w:val="16"/>
                <w:szCs w:val="16"/>
              </w:rPr>
            </w:pPr>
          </w:p>
        </w:tc>
      </w:tr>
      <w:tr w:rsidR="009B546A" w14:paraId="23B8949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0D995A"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C0C240" w14:textId="2926CCBD" w:rsidR="009B546A" w:rsidRPr="001B1679" w:rsidRDefault="00F83058" w:rsidP="00C11620">
            <w:pPr>
              <w:pStyle w:val="TAL"/>
              <w:keepNext w:val="0"/>
              <w:rPr>
                <w:sz w:val="16"/>
                <w:szCs w:val="16"/>
              </w:rPr>
            </w:pPr>
            <w:r>
              <w:rPr>
                <w:sz w:val="16"/>
                <w:szCs w:val="16"/>
              </w:rPr>
              <w:t>SP-23</w:t>
            </w:r>
            <w:r w:rsidR="009B546A" w:rsidRPr="001B1679">
              <w:rPr>
                <w:sz w:val="16"/>
                <w:szCs w:val="16"/>
              </w:rPr>
              <w:t>0290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E8DFB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DAB6AF" w14:textId="77777777" w:rsidR="009B546A" w:rsidRPr="001B1679" w:rsidRDefault="009B546A" w:rsidP="00C11620">
            <w:pPr>
              <w:pStyle w:val="TAL"/>
              <w:keepNext w:val="0"/>
              <w:rPr>
                <w:sz w:val="16"/>
                <w:szCs w:val="16"/>
              </w:rPr>
            </w:pPr>
            <w:r w:rsidRPr="001B1679">
              <w:rPr>
                <w:sz w:val="16"/>
                <w:szCs w:val="16"/>
              </w:rPr>
              <w:t>Rel-18 CRs to TS23283 for MCCI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9F3D8D"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092C3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F29D63" w14:textId="77777777" w:rsidR="009B546A" w:rsidRPr="001B1679" w:rsidRDefault="009B546A" w:rsidP="00C11620">
            <w:pPr>
              <w:pStyle w:val="TAL"/>
              <w:keepNext w:val="0"/>
              <w:rPr>
                <w:sz w:val="16"/>
                <w:szCs w:val="16"/>
              </w:rPr>
            </w:pPr>
            <w:r w:rsidRPr="001B1679">
              <w:rPr>
                <w:sz w:val="16"/>
                <w:szCs w:val="16"/>
              </w:rPr>
              <w:t>MCCI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8CC38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35960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8E2FB" w14:textId="77777777" w:rsidR="009B546A" w:rsidRPr="001B1679" w:rsidRDefault="009B546A" w:rsidP="00C11620">
            <w:pPr>
              <w:pStyle w:val="TAL"/>
              <w:keepNext w:val="0"/>
              <w:rPr>
                <w:sz w:val="16"/>
                <w:szCs w:val="16"/>
              </w:rPr>
            </w:pPr>
          </w:p>
        </w:tc>
      </w:tr>
      <w:tr w:rsidR="009B546A" w14:paraId="5755432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2A5EA4"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7DB357" w14:textId="393FBB42" w:rsidR="009B546A" w:rsidRPr="001B1679" w:rsidRDefault="00F83058" w:rsidP="00C11620">
            <w:pPr>
              <w:pStyle w:val="TAL"/>
              <w:keepNext w:val="0"/>
              <w:rPr>
                <w:sz w:val="16"/>
                <w:szCs w:val="16"/>
              </w:rPr>
            </w:pPr>
            <w:r>
              <w:rPr>
                <w:sz w:val="16"/>
                <w:szCs w:val="16"/>
              </w:rPr>
              <w:t>SP-23</w:t>
            </w:r>
            <w:r w:rsidR="009B546A" w:rsidRPr="001B1679">
              <w:rPr>
                <w:sz w:val="16"/>
                <w:szCs w:val="16"/>
              </w:rPr>
              <w:t>0291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55CA8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47602D" w14:textId="77777777" w:rsidR="009B546A" w:rsidRPr="001B1679" w:rsidRDefault="009B546A" w:rsidP="00C11620">
            <w:pPr>
              <w:pStyle w:val="TAL"/>
              <w:keepNext w:val="0"/>
              <w:rPr>
                <w:sz w:val="16"/>
                <w:szCs w:val="16"/>
              </w:rPr>
            </w:pPr>
            <w:r w:rsidRPr="001B1679">
              <w:rPr>
                <w:sz w:val="16"/>
                <w:szCs w:val="16"/>
              </w:rPr>
              <w:t>Rel-18 CRs to TS23289 for MCOver5MBS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4194F6"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FC698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691072" w14:textId="77777777" w:rsidR="009B546A" w:rsidRPr="001B1679" w:rsidRDefault="009B546A" w:rsidP="00C11620">
            <w:pPr>
              <w:pStyle w:val="TAL"/>
              <w:keepNext w:val="0"/>
              <w:rPr>
                <w:sz w:val="16"/>
                <w:szCs w:val="16"/>
              </w:rPr>
            </w:pPr>
            <w:r w:rsidRPr="001B1679">
              <w:rPr>
                <w:sz w:val="16"/>
                <w:szCs w:val="16"/>
              </w:rPr>
              <w:t>MCOver5MBS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A8CC4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B21BC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E0ACE2" w14:textId="77777777" w:rsidR="009B546A" w:rsidRPr="001B1679" w:rsidRDefault="009B546A" w:rsidP="00C11620">
            <w:pPr>
              <w:pStyle w:val="TAL"/>
              <w:keepNext w:val="0"/>
              <w:rPr>
                <w:sz w:val="16"/>
                <w:szCs w:val="16"/>
              </w:rPr>
            </w:pPr>
          </w:p>
        </w:tc>
      </w:tr>
      <w:tr w:rsidR="009B546A" w14:paraId="65AB639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FDFBF7"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B839E7" w14:textId="543FE602" w:rsidR="009B546A" w:rsidRPr="001B1679" w:rsidRDefault="00F83058" w:rsidP="00C11620">
            <w:pPr>
              <w:pStyle w:val="TAL"/>
              <w:keepNext w:val="0"/>
              <w:rPr>
                <w:sz w:val="16"/>
                <w:szCs w:val="16"/>
              </w:rPr>
            </w:pPr>
            <w:r>
              <w:rPr>
                <w:sz w:val="16"/>
                <w:szCs w:val="16"/>
              </w:rPr>
              <w:t>SP-23</w:t>
            </w:r>
            <w:r w:rsidR="009B546A" w:rsidRPr="001B1679">
              <w:rPr>
                <w:sz w:val="16"/>
                <w:szCs w:val="16"/>
              </w:rPr>
              <w:t>0292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92207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F4755D" w14:textId="77777777" w:rsidR="009B546A" w:rsidRPr="001B1679" w:rsidRDefault="009B546A" w:rsidP="00C11620">
            <w:pPr>
              <w:pStyle w:val="TAL"/>
              <w:keepNext w:val="0"/>
              <w:rPr>
                <w:sz w:val="16"/>
                <w:szCs w:val="16"/>
              </w:rPr>
            </w:pPr>
            <w:r w:rsidRPr="001B1679">
              <w:rPr>
                <w:sz w:val="16"/>
                <w:szCs w:val="16"/>
              </w:rPr>
              <w:t>Rel-18 CR to TS23222 and TS23434 for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471520"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24A2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E2EE90" w14:textId="77777777" w:rsidR="009B546A" w:rsidRPr="001B1679" w:rsidRDefault="009B546A" w:rsidP="00C11620">
            <w:pPr>
              <w:pStyle w:val="TAL"/>
              <w:keepNext w:val="0"/>
              <w:rPr>
                <w:sz w:val="16"/>
                <w:szCs w:val="16"/>
              </w:rPr>
            </w:pPr>
            <w:r w:rsidRPr="001B1679">
              <w:rPr>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E6FFF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F5EDD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B2EFEE" w14:textId="77777777" w:rsidR="009B546A" w:rsidRPr="001B1679" w:rsidRDefault="009B546A" w:rsidP="00C11620">
            <w:pPr>
              <w:pStyle w:val="TAL"/>
              <w:keepNext w:val="0"/>
              <w:rPr>
                <w:sz w:val="16"/>
                <w:szCs w:val="16"/>
              </w:rPr>
            </w:pPr>
          </w:p>
        </w:tc>
      </w:tr>
      <w:tr w:rsidR="009B546A" w14:paraId="762C033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18616F"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5EC766" w14:textId="4EE8D776" w:rsidR="009B546A" w:rsidRPr="001B1679" w:rsidRDefault="00F83058" w:rsidP="00C11620">
            <w:pPr>
              <w:pStyle w:val="TAL"/>
              <w:keepNext w:val="0"/>
              <w:rPr>
                <w:sz w:val="16"/>
                <w:szCs w:val="16"/>
              </w:rPr>
            </w:pPr>
            <w:r>
              <w:rPr>
                <w:sz w:val="16"/>
                <w:szCs w:val="16"/>
              </w:rPr>
              <w:t>SP-23</w:t>
            </w:r>
            <w:r w:rsidR="009B546A" w:rsidRPr="001B1679">
              <w:rPr>
                <w:sz w:val="16"/>
                <w:szCs w:val="16"/>
              </w:rPr>
              <w:t>0293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14796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836806" w14:textId="77777777" w:rsidR="009B546A" w:rsidRPr="001B1679" w:rsidRDefault="009B546A" w:rsidP="00C11620">
            <w:pPr>
              <w:pStyle w:val="TAL"/>
              <w:keepNext w:val="0"/>
              <w:rPr>
                <w:sz w:val="16"/>
                <w:szCs w:val="16"/>
              </w:rPr>
            </w:pPr>
            <w:r w:rsidRPr="001B1679">
              <w:rPr>
                <w:sz w:val="16"/>
                <w:szCs w:val="16"/>
              </w:rPr>
              <w:t>Rel-18 CR to TS23434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3A79B6"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5BF23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6708AF" w14:textId="77777777" w:rsidR="009B546A" w:rsidRPr="001B1679" w:rsidRDefault="009B546A" w:rsidP="00C11620">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C4F4F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F6AE4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89A280" w14:textId="77777777" w:rsidR="009B546A" w:rsidRPr="001B1679" w:rsidRDefault="009B546A" w:rsidP="00C11620">
            <w:pPr>
              <w:pStyle w:val="TAL"/>
              <w:keepNext w:val="0"/>
              <w:rPr>
                <w:sz w:val="16"/>
                <w:szCs w:val="16"/>
              </w:rPr>
            </w:pPr>
          </w:p>
        </w:tc>
      </w:tr>
      <w:tr w:rsidR="009B546A" w14:paraId="5AC6E01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84DCA8"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1D400" w14:textId="4162CF48" w:rsidR="009B546A" w:rsidRPr="001B1679" w:rsidRDefault="00F83058" w:rsidP="00C11620">
            <w:pPr>
              <w:pStyle w:val="TAL"/>
              <w:keepNext w:val="0"/>
              <w:rPr>
                <w:sz w:val="16"/>
                <w:szCs w:val="16"/>
              </w:rPr>
            </w:pPr>
            <w:r>
              <w:rPr>
                <w:sz w:val="16"/>
                <w:szCs w:val="16"/>
              </w:rPr>
              <w:t>SP-23</w:t>
            </w:r>
            <w:r w:rsidR="009B546A" w:rsidRPr="001B1679">
              <w:rPr>
                <w:sz w:val="16"/>
                <w:szCs w:val="16"/>
              </w:rPr>
              <w:t>0294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FEDBF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497603" w14:textId="77777777" w:rsidR="009B546A" w:rsidRPr="001B1679" w:rsidRDefault="009B546A" w:rsidP="00C11620">
            <w:pPr>
              <w:pStyle w:val="TAL"/>
              <w:keepNext w:val="0"/>
              <w:rPr>
                <w:sz w:val="16"/>
                <w:szCs w:val="16"/>
              </w:rPr>
            </w:pPr>
            <w:r w:rsidRPr="001B1679">
              <w:rPr>
                <w:sz w:val="16"/>
                <w:szCs w:val="16"/>
              </w:rPr>
              <w:t>Rel-18 CR to TS23434 and TS23558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411E6B"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38B3B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53E401" w14:textId="77777777" w:rsidR="009B546A" w:rsidRPr="001B1679" w:rsidRDefault="009B546A" w:rsidP="00C11620">
            <w:pPr>
              <w:pStyle w:val="TAL"/>
              <w:keepNext w:val="0"/>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5EB08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A75E1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D2A9C0" w14:textId="77777777" w:rsidR="009B546A" w:rsidRPr="001B1679" w:rsidRDefault="009B546A" w:rsidP="00C11620">
            <w:pPr>
              <w:pStyle w:val="TAL"/>
              <w:keepNext w:val="0"/>
              <w:rPr>
                <w:sz w:val="16"/>
                <w:szCs w:val="16"/>
              </w:rPr>
            </w:pPr>
          </w:p>
        </w:tc>
      </w:tr>
      <w:tr w:rsidR="009B546A" w14:paraId="24CDB08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900583"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3031AE" w14:textId="2D8E3B64" w:rsidR="009B546A" w:rsidRPr="001B1679" w:rsidRDefault="00F83058" w:rsidP="00C11620">
            <w:pPr>
              <w:pStyle w:val="TAL"/>
              <w:keepNext w:val="0"/>
              <w:rPr>
                <w:sz w:val="16"/>
                <w:szCs w:val="16"/>
              </w:rPr>
            </w:pPr>
            <w:r>
              <w:rPr>
                <w:sz w:val="16"/>
                <w:szCs w:val="16"/>
              </w:rPr>
              <w:t>SP-23</w:t>
            </w:r>
            <w:r w:rsidR="009B546A" w:rsidRPr="001B1679">
              <w:rPr>
                <w:sz w:val="16"/>
                <w:szCs w:val="16"/>
              </w:rPr>
              <w:t>0295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EEB7C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0E1A46" w14:textId="77777777" w:rsidR="009B546A" w:rsidRPr="001B1679" w:rsidRDefault="009B546A" w:rsidP="00C11620">
            <w:pPr>
              <w:pStyle w:val="TAL"/>
              <w:keepNext w:val="0"/>
              <w:rPr>
                <w:sz w:val="16"/>
                <w:szCs w:val="16"/>
              </w:rPr>
            </w:pPr>
            <w:r w:rsidRPr="001B1679">
              <w:rPr>
                <w:sz w:val="16"/>
                <w:szCs w:val="16"/>
              </w:rPr>
              <w:t>Rel-18 CRs to TS23222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12D15C"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F69FC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5C313D" w14:textId="77777777" w:rsidR="009B546A" w:rsidRPr="001B1679" w:rsidRDefault="009B546A" w:rsidP="00C11620">
            <w:pPr>
              <w:pStyle w:val="TAL"/>
              <w:keepNext w:val="0"/>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D9E7D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A03EE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92FDB" w14:textId="77777777" w:rsidR="009B546A" w:rsidRPr="001B1679" w:rsidRDefault="009B546A" w:rsidP="00C11620">
            <w:pPr>
              <w:pStyle w:val="TAL"/>
              <w:keepNext w:val="0"/>
              <w:rPr>
                <w:sz w:val="16"/>
                <w:szCs w:val="16"/>
              </w:rPr>
            </w:pPr>
          </w:p>
        </w:tc>
      </w:tr>
      <w:tr w:rsidR="009B546A" w14:paraId="2FA5863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FA58A8"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27D32F" w14:textId="5E4C9587" w:rsidR="009B546A" w:rsidRPr="001B1679" w:rsidRDefault="00F83058" w:rsidP="00C11620">
            <w:pPr>
              <w:pStyle w:val="TAL"/>
              <w:keepNext w:val="0"/>
              <w:rPr>
                <w:sz w:val="16"/>
                <w:szCs w:val="16"/>
              </w:rPr>
            </w:pPr>
            <w:r>
              <w:rPr>
                <w:sz w:val="16"/>
                <w:szCs w:val="16"/>
              </w:rPr>
              <w:t>SP-23</w:t>
            </w:r>
            <w:r w:rsidR="009B546A" w:rsidRPr="001B1679">
              <w:rPr>
                <w:sz w:val="16"/>
                <w:szCs w:val="16"/>
              </w:rPr>
              <w:t>0296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DDAE1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6C3DB6" w14:textId="77777777" w:rsidR="009B546A" w:rsidRPr="001B1679" w:rsidRDefault="009B546A" w:rsidP="00C11620">
            <w:pPr>
              <w:pStyle w:val="TAL"/>
              <w:keepNext w:val="0"/>
              <w:rPr>
                <w:sz w:val="16"/>
                <w:szCs w:val="16"/>
              </w:rPr>
            </w:pPr>
            <w:r w:rsidRPr="001B1679">
              <w:rPr>
                <w:sz w:val="16"/>
                <w:szCs w:val="16"/>
              </w:rPr>
              <w:t>Rel-18 CR to TS23222 for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88400B"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0DA01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C27D40" w14:textId="77777777" w:rsidR="009B546A" w:rsidRPr="001B1679" w:rsidRDefault="009B546A" w:rsidP="00C11620">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4BC86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54148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A525BC" w14:textId="77777777" w:rsidR="009B546A" w:rsidRPr="001B1679" w:rsidRDefault="009B546A" w:rsidP="00C11620">
            <w:pPr>
              <w:pStyle w:val="TAL"/>
              <w:keepNext w:val="0"/>
              <w:rPr>
                <w:sz w:val="16"/>
                <w:szCs w:val="16"/>
              </w:rPr>
            </w:pPr>
          </w:p>
        </w:tc>
      </w:tr>
      <w:tr w:rsidR="009B546A" w14:paraId="2BFAD91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A1164"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1A1262" w14:textId="21B9A955" w:rsidR="009B546A" w:rsidRPr="001B1679" w:rsidRDefault="00F83058" w:rsidP="00C11620">
            <w:pPr>
              <w:pStyle w:val="TAL"/>
              <w:keepNext w:val="0"/>
              <w:rPr>
                <w:sz w:val="16"/>
                <w:szCs w:val="16"/>
              </w:rPr>
            </w:pPr>
            <w:r>
              <w:rPr>
                <w:sz w:val="16"/>
                <w:szCs w:val="16"/>
              </w:rPr>
              <w:t>SP-23</w:t>
            </w:r>
            <w:r w:rsidR="009B546A" w:rsidRPr="001B1679">
              <w:rPr>
                <w:sz w:val="16"/>
                <w:szCs w:val="16"/>
              </w:rPr>
              <w:t>0297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3FE03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88802F" w14:textId="77777777" w:rsidR="009B546A" w:rsidRPr="001B1679" w:rsidRDefault="009B546A" w:rsidP="00C11620">
            <w:pPr>
              <w:pStyle w:val="TAL"/>
              <w:keepNext w:val="0"/>
              <w:rPr>
                <w:sz w:val="16"/>
                <w:szCs w:val="16"/>
              </w:rPr>
            </w:pPr>
            <w:r w:rsidRPr="001B1679">
              <w:rPr>
                <w:sz w:val="16"/>
                <w:szCs w:val="16"/>
              </w:rPr>
              <w:t>Rel-18 CRs to TS23255 for UASAPP_Ph2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A5089"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E059D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E40857" w14:textId="77777777" w:rsidR="009B546A" w:rsidRPr="001B1679" w:rsidRDefault="009B546A" w:rsidP="00C11620">
            <w:pPr>
              <w:pStyle w:val="TAL"/>
              <w:keepNext w:val="0"/>
              <w:rPr>
                <w:sz w:val="16"/>
                <w:szCs w:val="16"/>
              </w:rPr>
            </w:pPr>
            <w:r w:rsidRPr="001B1679">
              <w:rPr>
                <w:sz w:val="16"/>
                <w:szCs w:val="16"/>
              </w:rPr>
              <w:t>UASAPP_Ph2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20CD0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66035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C2316" w14:textId="77777777" w:rsidR="009B546A" w:rsidRPr="001B1679" w:rsidRDefault="009B546A" w:rsidP="00C11620">
            <w:pPr>
              <w:pStyle w:val="TAL"/>
              <w:keepNext w:val="0"/>
              <w:rPr>
                <w:sz w:val="16"/>
                <w:szCs w:val="16"/>
              </w:rPr>
            </w:pPr>
          </w:p>
        </w:tc>
      </w:tr>
      <w:tr w:rsidR="009B546A" w14:paraId="2846351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66EF84"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FF8293" w14:textId="5ECD66DB" w:rsidR="009B546A" w:rsidRPr="001B1679" w:rsidRDefault="00F83058" w:rsidP="00C11620">
            <w:pPr>
              <w:pStyle w:val="TAL"/>
              <w:keepNext w:val="0"/>
              <w:rPr>
                <w:sz w:val="16"/>
                <w:szCs w:val="16"/>
              </w:rPr>
            </w:pPr>
            <w:r>
              <w:rPr>
                <w:sz w:val="16"/>
                <w:szCs w:val="16"/>
              </w:rPr>
              <w:t>SP-23</w:t>
            </w:r>
            <w:r w:rsidR="009B546A" w:rsidRPr="001B1679">
              <w:rPr>
                <w:sz w:val="16"/>
                <w:szCs w:val="16"/>
              </w:rPr>
              <w:t>0298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4149A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B23B4B" w14:textId="77777777" w:rsidR="009B546A" w:rsidRPr="001B1679" w:rsidRDefault="009B546A" w:rsidP="00C11620">
            <w:pPr>
              <w:pStyle w:val="TAL"/>
              <w:keepNext w:val="0"/>
              <w:rPr>
                <w:sz w:val="16"/>
                <w:szCs w:val="16"/>
              </w:rPr>
            </w:pPr>
            <w:r w:rsidRPr="001B1679">
              <w:rPr>
                <w:sz w:val="16"/>
                <w:szCs w:val="16"/>
              </w:rPr>
              <w:t>Rel-18 CRs to TS23286 for V2XAPP_Ph3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99809D"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E7F51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B2E021" w14:textId="77777777" w:rsidR="009B546A" w:rsidRPr="001B1679" w:rsidRDefault="009B546A" w:rsidP="00C11620">
            <w:pPr>
              <w:pStyle w:val="TAL"/>
              <w:keepNext w:val="0"/>
              <w:rPr>
                <w:sz w:val="16"/>
                <w:szCs w:val="16"/>
              </w:rPr>
            </w:pPr>
            <w:r w:rsidRPr="001B1679">
              <w:rPr>
                <w:sz w:val="16"/>
                <w:szCs w:val="16"/>
              </w:rPr>
              <w:t>V2XAPP_Ph3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4D2B3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8036B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02B34" w14:textId="77777777" w:rsidR="009B546A" w:rsidRPr="001B1679" w:rsidRDefault="009B546A" w:rsidP="00C11620">
            <w:pPr>
              <w:pStyle w:val="TAL"/>
              <w:keepNext w:val="0"/>
              <w:rPr>
                <w:sz w:val="16"/>
                <w:szCs w:val="16"/>
              </w:rPr>
            </w:pPr>
          </w:p>
        </w:tc>
      </w:tr>
      <w:tr w:rsidR="009B546A" w14:paraId="01AE1D8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70A7D3"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E32106" w14:textId="734E85B1" w:rsidR="009B546A" w:rsidRPr="001B1679" w:rsidRDefault="00F83058" w:rsidP="00C11620">
            <w:pPr>
              <w:pStyle w:val="TAL"/>
              <w:keepNext w:val="0"/>
              <w:rPr>
                <w:sz w:val="16"/>
                <w:szCs w:val="16"/>
              </w:rPr>
            </w:pPr>
            <w:r>
              <w:rPr>
                <w:sz w:val="16"/>
                <w:szCs w:val="16"/>
              </w:rPr>
              <w:t>SP-23</w:t>
            </w:r>
            <w:r w:rsidR="009B546A" w:rsidRPr="001B1679">
              <w:rPr>
                <w:sz w:val="16"/>
                <w:szCs w:val="16"/>
              </w:rPr>
              <w:t>0299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768EB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4DCA6A" w14:textId="77777777" w:rsidR="009B546A" w:rsidRPr="001B1679" w:rsidRDefault="009B546A" w:rsidP="00C11620">
            <w:pPr>
              <w:pStyle w:val="TAL"/>
              <w:keepNext w:val="0"/>
              <w:rPr>
                <w:sz w:val="16"/>
                <w:szCs w:val="16"/>
              </w:rPr>
            </w:pPr>
            <w:r w:rsidRPr="001B1679">
              <w:rPr>
                <w:sz w:val="16"/>
                <w:szCs w:val="16"/>
              </w:rPr>
              <w:t>Rel-18 CRs to TR23700-64 for FS_eV2XAPP2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5B065F"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10376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29B8BD" w14:textId="77777777" w:rsidR="009B546A" w:rsidRPr="001B1679" w:rsidRDefault="009B546A" w:rsidP="00C11620">
            <w:pPr>
              <w:pStyle w:val="TAL"/>
              <w:keepNext w:val="0"/>
              <w:rPr>
                <w:sz w:val="16"/>
                <w:szCs w:val="16"/>
              </w:rPr>
            </w:pPr>
            <w:r w:rsidRPr="001B1679">
              <w:rPr>
                <w:sz w:val="16"/>
                <w:szCs w:val="16"/>
              </w:rPr>
              <w:t>FS_eV2XAPP2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A11A7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80AE4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AAC757" w14:textId="77777777" w:rsidR="009B546A" w:rsidRPr="001B1679" w:rsidRDefault="009B546A" w:rsidP="00C11620">
            <w:pPr>
              <w:pStyle w:val="TAL"/>
              <w:keepNext w:val="0"/>
              <w:rPr>
                <w:sz w:val="16"/>
                <w:szCs w:val="16"/>
              </w:rPr>
            </w:pPr>
          </w:p>
        </w:tc>
      </w:tr>
      <w:tr w:rsidR="009B546A" w14:paraId="03AA6CF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AEFA51" w14:textId="77777777" w:rsidR="009B546A" w:rsidRPr="001B1679" w:rsidRDefault="009B546A" w:rsidP="00C11620">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5B318" w14:textId="12A75CA5" w:rsidR="009B546A" w:rsidRPr="001B1679" w:rsidRDefault="00F83058" w:rsidP="00C11620">
            <w:pPr>
              <w:pStyle w:val="TAL"/>
              <w:keepNext w:val="0"/>
              <w:rPr>
                <w:sz w:val="16"/>
                <w:szCs w:val="16"/>
              </w:rPr>
            </w:pPr>
            <w:r>
              <w:rPr>
                <w:sz w:val="16"/>
                <w:szCs w:val="16"/>
              </w:rPr>
              <w:t>SP-23</w:t>
            </w:r>
            <w:r w:rsidR="009B546A" w:rsidRPr="001B1679">
              <w:rPr>
                <w:sz w:val="16"/>
                <w:szCs w:val="16"/>
              </w:rPr>
              <w:t>0300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747D02"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EC6EAB" w14:textId="77777777" w:rsidR="009B546A" w:rsidRPr="001B1679" w:rsidRDefault="009B546A" w:rsidP="00C11620">
            <w:pPr>
              <w:pStyle w:val="TAL"/>
              <w:keepNext w:val="0"/>
              <w:rPr>
                <w:sz w:val="16"/>
                <w:szCs w:val="16"/>
              </w:rPr>
            </w:pPr>
            <w:r w:rsidRPr="001B1679">
              <w:rPr>
                <w:sz w:val="16"/>
                <w:szCs w:val="16"/>
              </w:rPr>
              <w:t>MCC Support Team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5E9820" w14:textId="77777777" w:rsidR="009B546A" w:rsidRPr="001B1679" w:rsidRDefault="009B546A" w:rsidP="00C11620">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FEBCC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9DA84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4DF1FB"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48EE8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F330F7" w14:textId="77777777" w:rsidR="009B546A" w:rsidRPr="001B1679" w:rsidRDefault="009B546A" w:rsidP="00C11620">
            <w:pPr>
              <w:pStyle w:val="TAL"/>
              <w:keepNext w:val="0"/>
              <w:rPr>
                <w:sz w:val="16"/>
                <w:szCs w:val="16"/>
              </w:rPr>
            </w:pPr>
          </w:p>
        </w:tc>
      </w:tr>
      <w:tr w:rsidR="009B546A" w14:paraId="237BA75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231586"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FD8EB2" w14:textId="5F2544CF" w:rsidR="009B546A" w:rsidRPr="001B1679" w:rsidRDefault="00F83058" w:rsidP="00C11620">
            <w:pPr>
              <w:pStyle w:val="TAL"/>
              <w:keepNext w:val="0"/>
              <w:rPr>
                <w:sz w:val="16"/>
                <w:szCs w:val="16"/>
              </w:rPr>
            </w:pPr>
            <w:r>
              <w:rPr>
                <w:sz w:val="16"/>
                <w:szCs w:val="16"/>
              </w:rPr>
              <w:t>SP-23</w:t>
            </w:r>
            <w:r w:rsidR="009B546A" w:rsidRPr="001B1679">
              <w:rPr>
                <w:sz w:val="16"/>
                <w:szCs w:val="16"/>
              </w:rPr>
              <w:t>0301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58146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13E081" w14:textId="77777777" w:rsidR="009B546A" w:rsidRPr="001B1679" w:rsidRDefault="009B546A" w:rsidP="00C11620">
            <w:pPr>
              <w:pStyle w:val="TAL"/>
              <w:keepNext w:val="0"/>
              <w:rPr>
                <w:sz w:val="16"/>
                <w:szCs w:val="16"/>
              </w:rPr>
            </w:pPr>
            <w:r w:rsidRPr="001B1679">
              <w:rPr>
                <w:sz w:val="16"/>
                <w:szCs w:val="16"/>
              </w:rPr>
              <w:t>Rel-18 CRs to TS23558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987EF8"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4BBC3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809F2A" w14:textId="77777777" w:rsidR="009B546A" w:rsidRPr="001B1679" w:rsidRDefault="009B546A" w:rsidP="00C11620">
            <w:pPr>
              <w:pStyle w:val="TAL"/>
              <w:keepNext w:val="0"/>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66DA9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DD700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1FC956" w14:textId="77777777" w:rsidR="009B546A" w:rsidRPr="001B1679" w:rsidRDefault="009B546A" w:rsidP="00C11620">
            <w:pPr>
              <w:pStyle w:val="TAL"/>
              <w:keepNext w:val="0"/>
              <w:rPr>
                <w:sz w:val="16"/>
                <w:szCs w:val="16"/>
              </w:rPr>
            </w:pPr>
          </w:p>
        </w:tc>
      </w:tr>
      <w:tr w:rsidR="009B546A" w14:paraId="2E52260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CF3F78" w14:textId="77777777" w:rsidR="009B546A" w:rsidRPr="001B1679" w:rsidRDefault="009B546A" w:rsidP="00C11620">
            <w:pPr>
              <w:pStyle w:val="TAL"/>
              <w:keepNext w:val="0"/>
              <w:rPr>
                <w:sz w:val="16"/>
                <w:szCs w:val="16"/>
              </w:rPr>
            </w:pPr>
            <w:r w:rsidRPr="001B1679">
              <w:rPr>
                <w:sz w:val="16"/>
                <w:szCs w:val="16"/>
              </w:rPr>
              <w:lastRenderedPageBreak/>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C2C564" w14:textId="70F91384" w:rsidR="009B546A" w:rsidRPr="001B1679" w:rsidRDefault="00F83058" w:rsidP="00C11620">
            <w:pPr>
              <w:pStyle w:val="TAL"/>
              <w:keepNext w:val="0"/>
              <w:rPr>
                <w:sz w:val="16"/>
                <w:szCs w:val="16"/>
              </w:rPr>
            </w:pPr>
            <w:r>
              <w:rPr>
                <w:sz w:val="16"/>
                <w:szCs w:val="16"/>
              </w:rPr>
              <w:t>SP-23</w:t>
            </w:r>
            <w:r w:rsidR="009B546A" w:rsidRPr="001B1679">
              <w:rPr>
                <w:sz w:val="16"/>
                <w:szCs w:val="16"/>
              </w:rPr>
              <w:t>0302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1B95A0"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47DE2F" w14:textId="77777777" w:rsidR="009B546A" w:rsidRPr="001B1679" w:rsidRDefault="009B546A" w:rsidP="00C11620">
            <w:pPr>
              <w:pStyle w:val="TAL"/>
              <w:keepNext w:val="0"/>
              <w:rPr>
                <w:sz w:val="16"/>
                <w:szCs w:val="16"/>
              </w:rPr>
            </w:pPr>
            <w:r w:rsidRPr="001B1679">
              <w:rPr>
                <w:sz w:val="16"/>
                <w:szCs w:val="16"/>
              </w:rPr>
              <w:t>SA WG3 Chair report to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23A0B7" w14:textId="77777777" w:rsidR="009B546A" w:rsidRPr="001B1679" w:rsidRDefault="009B546A" w:rsidP="00C1162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D97F0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EBBEC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02ED2D"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51AE1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17569" w14:textId="77777777" w:rsidR="009B546A" w:rsidRPr="001B1679" w:rsidRDefault="009B546A" w:rsidP="00C11620">
            <w:pPr>
              <w:pStyle w:val="TAL"/>
              <w:keepNext w:val="0"/>
              <w:rPr>
                <w:sz w:val="16"/>
                <w:szCs w:val="16"/>
              </w:rPr>
            </w:pPr>
          </w:p>
        </w:tc>
      </w:tr>
      <w:tr w:rsidR="009B546A" w14:paraId="467F96B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8A593A"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8DC8C1" w14:textId="17568273" w:rsidR="009B546A" w:rsidRPr="001B1679" w:rsidRDefault="00F83058" w:rsidP="00C11620">
            <w:pPr>
              <w:pStyle w:val="TAL"/>
              <w:keepNext w:val="0"/>
              <w:rPr>
                <w:sz w:val="16"/>
                <w:szCs w:val="16"/>
              </w:rPr>
            </w:pPr>
            <w:r>
              <w:rPr>
                <w:sz w:val="16"/>
                <w:szCs w:val="16"/>
              </w:rPr>
              <w:t>SP-23</w:t>
            </w:r>
            <w:r w:rsidR="009B546A" w:rsidRPr="001B1679">
              <w:rPr>
                <w:sz w:val="16"/>
                <w:szCs w:val="16"/>
              </w:rPr>
              <w:t>0304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5B8747"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18FAD" w14:textId="77777777" w:rsidR="009B546A" w:rsidRPr="001B1679" w:rsidRDefault="009B546A" w:rsidP="00C11620">
            <w:pPr>
              <w:pStyle w:val="TAL"/>
              <w:keepNext w:val="0"/>
              <w:rPr>
                <w:sz w:val="16"/>
                <w:szCs w:val="16"/>
              </w:rPr>
            </w:pPr>
            <w:r w:rsidRPr="001B1679">
              <w:rPr>
                <w:sz w:val="16"/>
                <w:szCs w:val="16"/>
              </w:rPr>
              <w:t>23.503 CR0872R3 (Rel-17, 'F'): Corrections to use of RSD validation criteria in URSP rules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D1B45D" w14:textId="77777777" w:rsidR="009B546A" w:rsidRPr="001B1679" w:rsidRDefault="009B546A" w:rsidP="00C11620">
            <w:pPr>
              <w:pStyle w:val="TAL"/>
              <w:keepNext w:val="0"/>
              <w:rPr>
                <w:sz w:val="16"/>
                <w:szCs w:val="16"/>
              </w:rPr>
            </w:pPr>
            <w:r w:rsidRPr="001B1679">
              <w:rPr>
                <w:sz w:val="16"/>
                <w:szCs w:val="16"/>
              </w:rPr>
              <w:t>MediaTek Inc.,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014FCB"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5EE9E6" w14:textId="77777777" w:rsidR="009B546A" w:rsidRPr="001B1679" w:rsidRDefault="009B546A" w:rsidP="00C11620">
            <w:pPr>
              <w:pStyle w:val="TAL"/>
              <w:keepNext w:val="0"/>
              <w:rPr>
                <w:sz w:val="16"/>
                <w:szCs w:val="16"/>
              </w:rPr>
            </w:pPr>
            <w:r w:rsidRPr="001B1679">
              <w:rPr>
                <w:sz w:val="16"/>
                <w:szCs w:val="16"/>
              </w:rPr>
              <w:t>5GS_Ph1,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3FFD82" w14:textId="18C8EC96" w:rsidR="009B546A" w:rsidRPr="001B1679" w:rsidRDefault="009B546A" w:rsidP="00C11620">
            <w:pPr>
              <w:pStyle w:val="TAL"/>
              <w:keepNext w:val="0"/>
              <w:rPr>
                <w:sz w:val="16"/>
                <w:szCs w:val="16"/>
              </w:rPr>
            </w:pPr>
            <w:r w:rsidRPr="001B1679">
              <w:rPr>
                <w:sz w:val="16"/>
                <w:szCs w:val="16"/>
              </w:rPr>
              <w:t xml:space="preserve">Revision of </w:t>
            </w:r>
            <w:r w:rsidR="00F83058">
              <w:rPr>
                <w:sz w:val="16"/>
                <w:szCs w:val="16"/>
              </w:rPr>
              <w:t>SP-23</w:t>
            </w:r>
            <w:r w:rsidRPr="001B1679">
              <w:rPr>
                <w:sz w:val="16"/>
                <w:szCs w:val="16"/>
              </w:rPr>
              <w:t>02439. (Update of 23.503 CR0872R1 in CR Pack SP-230114). Revised to SP-230370.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ED6614"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71DEDD" w14:textId="0FB5DFFE" w:rsidR="009B546A" w:rsidRPr="001B1679" w:rsidRDefault="00F83058" w:rsidP="00C11620">
            <w:pPr>
              <w:pStyle w:val="TAL"/>
              <w:keepNext w:val="0"/>
              <w:rPr>
                <w:sz w:val="16"/>
                <w:szCs w:val="16"/>
              </w:rPr>
            </w:pPr>
            <w:r>
              <w:rPr>
                <w:sz w:val="16"/>
                <w:szCs w:val="16"/>
              </w:rPr>
              <w:t>SP-23</w:t>
            </w:r>
            <w:r w:rsidR="009B546A" w:rsidRPr="001B1679">
              <w:rPr>
                <w:sz w:val="16"/>
                <w:szCs w:val="16"/>
              </w:rPr>
              <w:t>0370</w:t>
            </w:r>
          </w:p>
        </w:tc>
      </w:tr>
      <w:tr w:rsidR="009B546A" w14:paraId="04998A4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5701A"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6A60D2" w14:textId="03F56EAA" w:rsidR="009B546A" w:rsidRPr="001B1679" w:rsidRDefault="00F83058" w:rsidP="00C11620">
            <w:pPr>
              <w:pStyle w:val="TAL"/>
              <w:keepNext w:val="0"/>
              <w:rPr>
                <w:sz w:val="16"/>
                <w:szCs w:val="16"/>
              </w:rPr>
            </w:pPr>
            <w:r>
              <w:rPr>
                <w:sz w:val="16"/>
                <w:szCs w:val="16"/>
              </w:rPr>
              <w:t>SP-23</w:t>
            </w:r>
            <w:r w:rsidR="009B546A" w:rsidRPr="001B1679">
              <w:rPr>
                <w:sz w:val="16"/>
                <w:szCs w:val="16"/>
              </w:rPr>
              <w:t>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114E26"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FFD4B" w14:textId="77777777" w:rsidR="009B546A" w:rsidRPr="001B1679" w:rsidRDefault="009B546A" w:rsidP="00C11620">
            <w:pPr>
              <w:pStyle w:val="TAL"/>
              <w:keepNext w:val="0"/>
              <w:rPr>
                <w:sz w:val="16"/>
                <w:szCs w:val="16"/>
              </w:rPr>
            </w:pPr>
            <w:r w:rsidRPr="001B1679">
              <w:rPr>
                <w:sz w:val="16"/>
                <w:szCs w:val="16"/>
              </w:rPr>
              <w:t>23.434 CR0173R2 (Rel-18, 'B'): Support SEAL with multi-accesses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D4F8E4" w14:textId="77777777" w:rsidR="009B546A" w:rsidRPr="001B1679" w:rsidRDefault="009B546A" w:rsidP="00C11620">
            <w:pPr>
              <w:pStyle w:val="TAL"/>
              <w:keepNext w:val="0"/>
              <w:rPr>
                <w:sz w:val="16"/>
                <w:szCs w:val="16"/>
              </w:rPr>
            </w:pPr>
            <w:r w:rsidRPr="001B1679">
              <w:rPr>
                <w:sz w:val="16"/>
                <w:szCs w:val="16"/>
              </w:rPr>
              <w:t>Ericsson, FirstNet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5D2A1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2426CC" w14:textId="77777777" w:rsidR="009B546A" w:rsidRPr="001B1679" w:rsidRDefault="009B546A" w:rsidP="00C11620">
            <w:pPr>
              <w:pStyle w:val="TAL"/>
              <w:keepNext w:val="0"/>
              <w:rPr>
                <w:sz w:val="16"/>
                <w:szCs w:val="16"/>
              </w:rPr>
            </w:pPr>
            <w:r w:rsidRPr="001B1679">
              <w:rPr>
                <w:sz w:val="16"/>
                <w:szCs w:val="16"/>
              </w:rPr>
              <w:t>5GFLS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F1184E" w14:textId="77777777" w:rsidR="009B546A" w:rsidRPr="001B1679" w:rsidRDefault="009B546A" w:rsidP="00C11620">
            <w:pPr>
              <w:pStyle w:val="TAL"/>
              <w:keepNext w:val="0"/>
              <w:rPr>
                <w:sz w:val="16"/>
                <w:szCs w:val="16"/>
              </w:rPr>
            </w:pPr>
            <w:r w:rsidRPr="001B1679">
              <w:rPr>
                <w:sz w:val="16"/>
                <w:szCs w:val="16"/>
              </w:rPr>
              <w:t>Revision of S6-230973 (23.434 CR0173R1 in CR Pack SP-230283). LATE DOC: Rx 16/03, 15:00.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3E4B0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D0BAC3" w14:textId="77777777" w:rsidR="009B546A" w:rsidRPr="001B1679" w:rsidRDefault="009B546A" w:rsidP="00C11620">
            <w:pPr>
              <w:pStyle w:val="TAL"/>
              <w:keepNext w:val="0"/>
              <w:rPr>
                <w:sz w:val="16"/>
                <w:szCs w:val="16"/>
              </w:rPr>
            </w:pPr>
          </w:p>
        </w:tc>
      </w:tr>
      <w:tr w:rsidR="009B546A" w14:paraId="1AF1DAD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BA669"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0BB5FB" w14:textId="0304410B" w:rsidR="009B546A" w:rsidRPr="001B1679" w:rsidRDefault="00F83058" w:rsidP="00C11620">
            <w:pPr>
              <w:pStyle w:val="TAL"/>
              <w:keepNext w:val="0"/>
              <w:rPr>
                <w:sz w:val="16"/>
                <w:szCs w:val="16"/>
              </w:rPr>
            </w:pPr>
            <w:r>
              <w:rPr>
                <w:sz w:val="16"/>
                <w:szCs w:val="16"/>
              </w:rPr>
              <w:t>SP-23</w:t>
            </w:r>
            <w:r w:rsidR="009B546A" w:rsidRPr="001B1679">
              <w:rPr>
                <w:sz w:val="16"/>
                <w:szCs w:val="16"/>
              </w:rPr>
              <w:t>0306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511BA0"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9DA0DD" w14:textId="77777777" w:rsidR="009B546A" w:rsidRPr="001B1679" w:rsidRDefault="009B546A" w:rsidP="00C11620">
            <w:pPr>
              <w:pStyle w:val="TAL"/>
              <w:keepNext w:val="0"/>
              <w:rPr>
                <w:sz w:val="16"/>
                <w:szCs w:val="16"/>
              </w:rPr>
            </w:pPr>
            <w:r w:rsidRPr="001B1679">
              <w:rPr>
                <w:sz w:val="16"/>
                <w:szCs w:val="16"/>
              </w:rPr>
              <w:t>23.503 CR0873R3 (Rel-18, 'A'): Corrections to use of RSD validation criteria in URSP rules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313307" w14:textId="77777777" w:rsidR="009B546A" w:rsidRPr="001B1679" w:rsidRDefault="009B546A" w:rsidP="00C11620">
            <w:pPr>
              <w:pStyle w:val="TAL"/>
              <w:keepNext w:val="0"/>
              <w:rPr>
                <w:sz w:val="16"/>
                <w:szCs w:val="16"/>
              </w:rPr>
            </w:pPr>
            <w:r w:rsidRPr="001B1679">
              <w:rPr>
                <w:sz w:val="16"/>
                <w:szCs w:val="16"/>
              </w:rPr>
              <w:t>MediaTek Inc.,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7F46D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CE9CC0" w14:textId="77777777" w:rsidR="009B546A" w:rsidRPr="001B1679" w:rsidRDefault="009B546A" w:rsidP="00C11620">
            <w:pPr>
              <w:pStyle w:val="TAL"/>
              <w:keepNext w:val="0"/>
              <w:rPr>
                <w:sz w:val="16"/>
                <w:szCs w:val="16"/>
              </w:rPr>
            </w:pPr>
            <w:r w:rsidRPr="001B1679">
              <w:rPr>
                <w:sz w:val="16"/>
                <w:szCs w:val="16"/>
              </w:rPr>
              <w:t>5GS_Ph1,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602D05" w14:textId="0EDCF44B" w:rsidR="009B546A" w:rsidRPr="001B1679" w:rsidRDefault="009B546A" w:rsidP="00C11620">
            <w:pPr>
              <w:pStyle w:val="TAL"/>
              <w:keepNext w:val="0"/>
              <w:rPr>
                <w:sz w:val="16"/>
                <w:szCs w:val="16"/>
              </w:rPr>
            </w:pPr>
            <w:r w:rsidRPr="001B1679">
              <w:rPr>
                <w:sz w:val="16"/>
                <w:szCs w:val="16"/>
              </w:rPr>
              <w:t xml:space="preserve">Revision of </w:t>
            </w:r>
            <w:r w:rsidR="00F83058">
              <w:rPr>
                <w:sz w:val="16"/>
                <w:szCs w:val="16"/>
              </w:rPr>
              <w:t>SP-23</w:t>
            </w:r>
            <w:r w:rsidRPr="001B1679">
              <w:rPr>
                <w:sz w:val="16"/>
                <w:szCs w:val="16"/>
              </w:rPr>
              <w:t>02440 (Update of 23.503 CR0873R1 in CR Pack SP-230114). Revised to SP-230371.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ABE64B"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AE9E0A" w14:textId="5A4515EB" w:rsidR="009B546A" w:rsidRPr="001B1679" w:rsidRDefault="00F83058" w:rsidP="00C11620">
            <w:pPr>
              <w:pStyle w:val="TAL"/>
              <w:keepNext w:val="0"/>
              <w:rPr>
                <w:sz w:val="16"/>
                <w:szCs w:val="16"/>
              </w:rPr>
            </w:pPr>
            <w:r>
              <w:rPr>
                <w:sz w:val="16"/>
                <w:szCs w:val="16"/>
              </w:rPr>
              <w:t>SP-23</w:t>
            </w:r>
            <w:r w:rsidR="009B546A" w:rsidRPr="001B1679">
              <w:rPr>
                <w:sz w:val="16"/>
                <w:szCs w:val="16"/>
              </w:rPr>
              <w:t>0371</w:t>
            </w:r>
          </w:p>
        </w:tc>
      </w:tr>
      <w:tr w:rsidR="009B546A" w14:paraId="06F5CA6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64876D"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AC31F8" w14:textId="2B482259" w:rsidR="009B546A" w:rsidRPr="001B1679" w:rsidRDefault="00F83058" w:rsidP="00C11620">
            <w:pPr>
              <w:pStyle w:val="TAL"/>
              <w:keepNext w:val="0"/>
              <w:rPr>
                <w:sz w:val="16"/>
                <w:szCs w:val="16"/>
              </w:rPr>
            </w:pPr>
            <w:r>
              <w:rPr>
                <w:sz w:val="16"/>
                <w:szCs w:val="16"/>
              </w:rPr>
              <w:t>SP-23</w:t>
            </w:r>
            <w:r w:rsidR="009B546A" w:rsidRPr="001B1679">
              <w:rPr>
                <w:sz w:val="16"/>
                <w:szCs w:val="16"/>
              </w:rPr>
              <w:t>0307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05DAF9"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AE612A" w14:textId="77777777" w:rsidR="009B546A" w:rsidRPr="001B1679" w:rsidRDefault="009B546A" w:rsidP="00C11620">
            <w:pPr>
              <w:pStyle w:val="TAL"/>
              <w:keepNext w:val="0"/>
              <w:rPr>
                <w:sz w:val="16"/>
                <w:szCs w:val="16"/>
              </w:rPr>
            </w:pPr>
            <w:r w:rsidRPr="001B1679">
              <w:rPr>
                <w:sz w:val="16"/>
                <w:szCs w:val="16"/>
              </w:rPr>
              <w:t>Rel-19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D278DF" w14:textId="77777777" w:rsidR="009B546A" w:rsidRPr="001B1679" w:rsidRDefault="009B546A" w:rsidP="00C11620">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740371"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B4C66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2CAB78"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BB081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31361C" w14:textId="77777777" w:rsidR="009B546A" w:rsidRPr="001B1679" w:rsidRDefault="009B546A" w:rsidP="00C11620">
            <w:pPr>
              <w:pStyle w:val="TAL"/>
              <w:keepNext w:val="0"/>
              <w:rPr>
                <w:sz w:val="16"/>
                <w:szCs w:val="16"/>
              </w:rPr>
            </w:pPr>
          </w:p>
        </w:tc>
      </w:tr>
      <w:tr w:rsidR="009B546A" w14:paraId="272BE0B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61CEF8"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DD0DE" w14:textId="70F7F137" w:rsidR="009B546A" w:rsidRPr="001B1679" w:rsidRDefault="00F83058" w:rsidP="00C11620">
            <w:pPr>
              <w:pStyle w:val="TAL"/>
              <w:keepNext w:val="0"/>
              <w:rPr>
                <w:sz w:val="16"/>
                <w:szCs w:val="16"/>
              </w:rPr>
            </w:pPr>
            <w:r>
              <w:rPr>
                <w:sz w:val="16"/>
                <w:szCs w:val="16"/>
              </w:rPr>
              <w:t>SP-23</w:t>
            </w:r>
            <w:r w:rsidR="009B546A" w:rsidRPr="001B1679">
              <w:rPr>
                <w:sz w:val="16"/>
                <w:szCs w:val="16"/>
              </w:rPr>
              <w:t>0308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52A725"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E30FC1" w14:textId="77777777" w:rsidR="009B546A" w:rsidRPr="001B1679" w:rsidRDefault="009B546A" w:rsidP="00C11620">
            <w:pPr>
              <w:pStyle w:val="TAL"/>
              <w:keepNext w:val="0"/>
              <w:rPr>
                <w:sz w:val="16"/>
                <w:szCs w:val="16"/>
              </w:rPr>
            </w:pPr>
            <w:r w:rsidRPr="001B1679">
              <w:rPr>
                <w:sz w:val="16"/>
                <w:szCs w:val="16"/>
              </w:rPr>
              <w:t>Support SEAL LMS with multi-accesses by including Non-seamless WLAN offload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E04CBC" w14:textId="77777777" w:rsidR="009B546A" w:rsidRPr="001B1679" w:rsidRDefault="009B546A" w:rsidP="00C11620">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EC982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969B96" w14:textId="77777777" w:rsidR="009B546A" w:rsidRPr="001B1679" w:rsidRDefault="009B546A" w:rsidP="00C11620">
            <w:pPr>
              <w:pStyle w:val="TAL"/>
              <w:keepNext w:val="0"/>
              <w:rPr>
                <w:sz w:val="16"/>
                <w:szCs w:val="16"/>
              </w:rPr>
            </w:pPr>
            <w:r w:rsidRPr="001B1679">
              <w:rPr>
                <w:sz w:val="16"/>
                <w:szCs w:val="16"/>
              </w:rPr>
              <w:t>5GFLS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DBADE5" w14:textId="77777777" w:rsidR="009B546A" w:rsidRPr="001B1679" w:rsidRDefault="009B546A" w:rsidP="00C11620">
            <w:pPr>
              <w:pStyle w:val="TAL"/>
              <w:keepNext w:val="0"/>
              <w:rPr>
                <w:sz w:val="16"/>
                <w:szCs w:val="16"/>
              </w:rPr>
            </w:pPr>
            <w:r w:rsidRPr="001B1679">
              <w:rPr>
                <w:sz w:val="16"/>
                <w:szCs w:val="16"/>
              </w:rPr>
              <w:t>LATE DOC: Rx 16/03, 13:30.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AB1352"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10DE45" w14:textId="77777777" w:rsidR="009B546A" w:rsidRPr="001B1679" w:rsidRDefault="009B546A" w:rsidP="00C11620">
            <w:pPr>
              <w:pStyle w:val="TAL"/>
              <w:keepNext w:val="0"/>
              <w:rPr>
                <w:sz w:val="16"/>
                <w:szCs w:val="16"/>
              </w:rPr>
            </w:pPr>
          </w:p>
        </w:tc>
      </w:tr>
      <w:tr w:rsidR="009B546A" w14:paraId="0F06F77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58E303"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09C0B5" w14:textId="2556D5E4" w:rsidR="009B546A" w:rsidRPr="001B1679" w:rsidRDefault="00F83058" w:rsidP="00C11620">
            <w:pPr>
              <w:pStyle w:val="TAL"/>
              <w:keepNext w:val="0"/>
              <w:rPr>
                <w:sz w:val="16"/>
                <w:szCs w:val="16"/>
              </w:rPr>
            </w:pPr>
            <w:r>
              <w:rPr>
                <w:sz w:val="16"/>
                <w:szCs w:val="16"/>
              </w:rPr>
              <w:t>SP-23</w:t>
            </w:r>
            <w:r w:rsidR="009B546A" w:rsidRPr="001B1679">
              <w:rPr>
                <w:sz w:val="16"/>
                <w:szCs w:val="16"/>
              </w:rPr>
              <w:t>0309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32B8B3" w14:textId="77777777" w:rsidR="009B546A" w:rsidRPr="001B1679" w:rsidRDefault="009B546A" w:rsidP="00C11620">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E44F72" w14:textId="77777777" w:rsidR="009B546A" w:rsidRPr="001B1679" w:rsidRDefault="009B546A" w:rsidP="00C11620">
            <w:pPr>
              <w:pStyle w:val="TAL"/>
              <w:keepNext w:val="0"/>
              <w:rPr>
                <w:sz w:val="16"/>
                <w:szCs w:val="16"/>
              </w:rPr>
            </w:pPr>
            <w:r w:rsidRPr="001B1679">
              <w:rPr>
                <w:sz w:val="16"/>
                <w:szCs w:val="16"/>
              </w:rPr>
              <w:t>Editorial changes to TR 23.700-87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C88687" w14:textId="77777777" w:rsidR="009B546A" w:rsidRPr="001B1679" w:rsidRDefault="009B546A" w:rsidP="00C11620">
            <w:pPr>
              <w:pStyle w:val="TAL"/>
              <w:keepNext w:val="0"/>
              <w:rPr>
                <w:sz w:val="16"/>
                <w:szCs w:val="16"/>
              </w:rPr>
            </w:pPr>
            <w:r w:rsidRPr="001B1679">
              <w:rPr>
                <w:sz w:val="16"/>
                <w:szCs w:val="16"/>
              </w:rPr>
              <w:t>China Mobile Com.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DDD92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DFE35E" w14:textId="77777777" w:rsidR="009B546A" w:rsidRPr="001B1679" w:rsidRDefault="009B546A" w:rsidP="00C11620">
            <w:pPr>
              <w:pStyle w:val="TAL"/>
              <w:keepNext w:val="0"/>
              <w:rPr>
                <w:sz w:val="16"/>
                <w:szCs w:val="16"/>
              </w:rPr>
            </w:pPr>
            <w:r w:rsidRPr="001B1679">
              <w:rPr>
                <w:sz w:val="16"/>
                <w:szCs w:val="16"/>
              </w:rPr>
              <w:t>FS_NG_RTC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2243D8" w14:textId="77777777" w:rsidR="009B546A" w:rsidRPr="001B1679" w:rsidRDefault="009B546A" w:rsidP="00C11620">
            <w:pPr>
              <w:pStyle w:val="TAL"/>
              <w:keepNext w:val="0"/>
              <w:rPr>
                <w:sz w:val="16"/>
                <w:szCs w:val="16"/>
              </w:rPr>
            </w:pPr>
            <w:r w:rsidRPr="001B1679">
              <w:rPr>
                <w:sz w:val="16"/>
                <w:szCs w:val="16"/>
              </w:rPr>
              <w:t>Update to TR in SP-230087.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91A63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A333CD" w14:textId="77777777" w:rsidR="009B546A" w:rsidRPr="001B1679" w:rsidRDefault="009B546A" w:rsidP="00C11620">
            <w:pPr>
              <w:pStyle w:val="TAL"/>
              <w:keepNext w:val="0"/>
              <w:rPr>
                <w:sz w:val="16"/>
                <w:szCs w:val="16"/>
              </w:rPr>
            </w:pPr>
          </w:p>
        </w:tc>
      </w:tr>
      <w:tr w:rsidR="009B546A" w14:paraId="4199E8D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4F9E31" w14:textId="77777777" w:rsidR="009B546A" w:rsidRPr="001B1679" w:rsidRDefault="009B546A" w:rsidP="00C11620">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74861C" w14:textId="4CF0A66A" w:rsidR="009B546A" w:rsidRPr="001B1679" w:rsidRDefault="00F83058" w:rsidP="00C11620">
            <w:pPr>
              <w:pStyle w:val="TAL"/>
              <w:keepNext w:val="0"/>
              <w:rPr>
                <w:sz w:val="16"/>
                <w:szCs w:val="16"/>
              </w:rPr>
            </w:pPr>
            <w:r>
              <w:rPr>
                <w:sz w:val="16"/>
                <w:szCs w:val="16"/>
              </w:rPr>
              <w:t>SP-23</w:t>
            </w:r>
            <w:r w:rsidR="009B546A" w:rsidRPr="001B1679">
              <w:rPr>
                <w:sz w:val="16"/>
                <w:szCs w:val="16"/>
              </w:rPr>
              <w:t>0310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499E82"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52E639" w14:textId="77777777" w:rsidR="009B546A" w:rsidRPr="001B1679" w:rsidRDefault="009B546A" w:rsidP="00C11620">
            <w:pPr>
              <w:pStyle w:val="TAL"/>
              <w:keepNext w:val="0"/>
              <w:rPr>
                <w:sz w:val="16"/>
                <w:szCs w:val="16"/>
              </w:rPr>
            </w:pPr>
            <w:r w:rsidRPr="001B1679">
              <w:rPr>
                <w:sz w:val="16"/>
                <w:szCs w:val="16"/>
              </w:rPr>
              <w:t>SA WG4 Chair Status Report to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57026F" w14:textId="77777777" w:rsidR="009B546A" w:rsidRPr="001B1679" w:rsidRDefault="009B546A" w:rsidP="00C11620">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051B1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EE099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F3C365"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9BE11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1722AB" w14:textId="77777777" w:rsidR="009B546A" w:rsidRPr="001B1679" w:rsidRDefault="009B546A" w:rsidP="00C11620">
            <w:pPr>
              <w:pStyle w:val="TAL"/>
              <w:keepNext w:val="0"/>
              <w:rPr>
                <w:sz w:val="16"/>
                <w:szCs w:val="16"/>
              </w:rPr>
            </w:pPr>
          </w:p>
        </w:tc>
      </w:tr>
      <w:tr w:rsidR="009B546A" w14:paraId="346AB9A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87521B"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65BE43" w14:textId="25ED0A44" w:rsidR="009B546A" w:rsidRPr="001B1679" w:rsidRDefault="00F83058" w:rsidP="00C11620">
            <w:pPr>
              <w:pStyle w:val="TAL"/>
              <w:keepNext w:val="0"/>
              <w:rPr>
                <w:sz w:val="16"/>
                <w:szCs w:val="16"/>
              </w:rPr>
            </w:pPr>
            <w:r>
              <w:rPr>
                <w:sz w:val="16"/>
                <w:szCs w:val="16"/>
              </w:rPr>
              <w:t>SP-23</w:t>
            </w:r>
            <w:r w:rsidR="009B546A" w:rsidRPr="001B1679">
              <w:rPr>
                <w:sz w:val="16"/>
                <w:szCs w:val="16"/>
              </w:rPr>
              <w:t>0311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40CBC1"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5ACE3" w14:textId="77777777" w:rsidR="009B546A" w:rsidRPr="001B1679" w:rsidRDefault="009B546A" w:rsidP="00C11620">
            <w:pPr>
              <w:pStyle w:val="TAL"/>
              <w:keepNext w:val="0"/>
              <w:rPr>
                <w:sz w:val="16"/>
                <w:szCs w:val="16"/>
              </w:rPr>
            </w:pPr>
            <w:r w:rsidRPr="001B1679">
              <w:rPr>
                <w:sz w:val="16"/>
                <w:szCs w:val="16"/>
              </w:rPr>
              <w:t>Discussion on UE to UE Relay Discovery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567163" w14:textId="77777777" w:rsidR="009B546A" w:rsidRPr="001B1679" w:rsidRDefault="009B546A" w:rsidP="00C11620">
            <w:pPr>
              <w:pStyle w:val="TAL"/>
              <w:keepNext w:val="0"/>
              <w:rPr>
                <w:sz w:val="16"/>
                <w:szCs w:val="16"/>
              </w:rPr>
            </w:pPr>
            <w:r w:rsidRPr="001B1679">
              <w:rPr>
                <w:sz w:val="16"/>
                <w:szCs w:val="16"/>
              </w:rPr>
              <w:t>InterDigital France R&amp;D, SAS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488C2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36707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846DA7" w14:textId="77777777" w:rsidR="009B546A" w:rsidRPr="001B1679" w:rsidRDefault="009B546A" w:rsidP="00C11620">
            <w:pPr>
              <w:pStyle w:val="TAL"/>
              <w:keepNext w:val="0"/>
              <w:rPr>
                <w:sz w:val="16"/>
                <w:szCs w:val="16"/>
              </w:rPr>
            </w:pPr>
            <w:r w:rsidRPr="001B1679">
              <w:rPr>
                <w:sz w:val="16"/>
                <w:szCs w:val="16"/>
              </w:rPr>
              <w:t>The LS in SP-230312 should be used to try to find a suitable guidance to SA WG3.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6F67E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F1C04A" w14:textId="77777777" w:rsidR="009B546A" w:rsidRPr="001B1679" w:rsidRDefault="009B546A" w:rsidP="00C11620">
            <w:pPr>
              <w:pStyle w:val="TAL"/>
              <w:keepNext w:val="0"/>
              <w:rPr>
                <w:sz w:val="16"/>
                <w:szCs w:val="16"/>
              </w:rPr>
            </w:pPr>
          </w:p>
        </w:tc>
      </w:tr>
      <w:tr w:rsidR="009B546A" w14:paraId="5D2A50B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608BA3"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9DBDB" w14:textId="16E656F0" w:rsidR="009B546A" w:rsidRPr="001B1679" w:rsidRDefault="00F83058" w:rsidP="00C11620">
            <w:pPr>
              <w:pStyle w:val="TAL"/>
              <w:keepNext w:val="0"/>
              <w:rPr>
                <w:sz w:val="16"/>
                <w:szCs w:val="16"/>
              </w:rPr>
            </w:pPr>
            <w:r>
              <w:rPr>
                <w:sz w:val="16"/>
                <w:szCs w:val="16"/>
              </w:rPr>
              <w:t>SP-23</w:t>
            </w:r>
            <w:r w:rsidR="009B546A" w:rsidRPr="001B1679">
              <w:rPr>
                <w:sz w:val="16"/>
                <w:szCs w:val="16"/>
              </w:rPr>
              <w:t>0312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D45345"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8B81DE" w14:textId="77777777" w:rsidR="009B546A" w:rsidRPr="001B1679" w:rsidRDefault="009B546A" w:rsidP="00C11620">
            <w:pPr>
              <w:pStyle w:val="TAL"/>
              <w:keepNext w:val="0"/>
              <w:rPr>
                <w:sz w:val="16"/>
                <w:szCs w:val="16"/>
              </w:rPr>
            </w:pPr>
            <w:r w:rsidRPr="001B1679">
              <w:rPr>
                <w:sz w:val="16"/>
                <w:szCs w:val="16"/>
              </w:rPr>
              <w:t>[DRAFT] LS on 5G ProSe UE-to-UE Relay discovery security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01E89B" w14:textId="77777777" w:rsidR="009B546A" w:rsidRPr="001B1679" w:rsidRDefault="009B546A" w:rsidP="00C11620">
            <w:pPr>
              <w:pStyle w:val="TAL"/>
              <w:keepNext w:val="0"/>
              <w:rPr>
                <w:sz w:val="16"/>
                <w:szCs w:val="16"/>
              </w:rPr>
            </w:pPr>
            <w:r w:rsidRPr="001B1679">
              <w:rPr>
                <w:sz w:val="16"/>
                <w:szCs w:val="16"/>
              </w:rPr>
              <w:t>InterDigital France R&amp;D, SAS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455CA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010E9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98DA05" w14:textId="77777777" w:rsidR="009B546A" w:rsidRPr="001B1679" w:rsidRDefault="009B546A" w:rsidP="00C11620">
            <w:pPr>
              <w:pStyle w:val="TAL"/>
              <w:keepNext w:val="0"/>
              <w:rPr>
                <w:sz w:val="16"/>
                <w:szCs w:val="16"/>
              </w:rPr>
            </w:pPr>
            <w:r w:rsidRPr="001B1679">
              <w:rPr>
                <w:sz w:val="16"/>
                <w:szCs w:val="16"/>
              </w:rPr>
              <w:t>Revised to SP-230362.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F0C9A3"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42133" w14:textId="66595F96" w:rsidR="009B546A" w:rsidRPr="001B1679" w:rsidRDefault="00F83058" w:rsidP="00C11620">
            <w:pPr>
              <w:pStyle w:val="TAL"/>
              <w:keepNext w:val="0"/>
              <w:rPr>
                <w:sz w:val="16"/>
                <w:szCs w:val="16"/>
              </w:rPr>
            </w:pPr>
            <w:r>
              <w:rPr>
                <w:sz w:val="16"/>
                <w:szCs w:val="16"/>
              </w:rPr>
              <w:t>SP-23</w:t>
            </w:r>
            <w:r w:rsidR="009B546A" w:rsidRPr="001B1679">
              <w:rPr>
                <w:sz w:val="16"/>
                <w:szCs w:val="16"/>
              </w:rPr>
              <w:t>0362</w:t>
            </w:r>
          </w:p>
        </w:tc>
      </w:tr>
      <w:tr w:rsidR="009B546A" w14:paraId="1315B37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680068"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E473E5" w14:textId="6E3423DC" w:rsidR="009B546A" w:rsidRPr="001B1679" w:rsidRDefault="00F83058" w:rsidP="00C11620">
            <w:pPr>
              <w:pStyle w:val="TAL"/>
              <w:keepNext w:val="0"/>
              <w:rPr>
                <w:sz w:val="16"/>
                <w:szCs w:val="16"/>
              </w:rPr>
            </w:pPr>
            <w:r>
              <w:rPr>
                <w:sz w:val="16"/>
                <w:szCs w:val="16"/>
              </w:rPr>
              <w:t>SP-23</w:t>
            </w:r>
            <w:r w:rsidR="009B546A" w:rsidRPr="001B1679">
              <w:rPr>
                <w:sz w:val="16"/>
                <w:szCs w:val="16"/>
              </w:rPr>
              <w:t>0313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3ED111"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E7277A" w14:textId="77777777" w:rsidR="009B546A" w:rsidRPr="001B1679" w:rsidRDefault="009B546A" w:rsidP="00C11620">
            <w:pPr>
              <w:pStyle w:val="TAL"/>
              <w:keepNext w:val="0"/>
              <w:rPr>
                <w:sz w:val="16"/>
                <w:szCs w:val="16"/>
              </w:rPr>
            </w:pPr>
            <w:r w:rsidRPr="001B1679">
              <w:rPr>
                <w:sz w:val="16"/>
                <w:szCs w:val="16"/>
              </w:rPr>
              <w:t>Using Forge-Git as the primary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E27D44" w14:textId="77777777" w:rsidR="009B546A" w:rsidRPr="001B1679" w:rsidRDefault="009B546A" w:rsidP="00C11620">
            <w:pPr>
              <w:pStyle w:val="TAL"/>
              <w:keepNext w:val="0"/>
              <w:rPr>
                <w:sz w:val="16"/>
                <w:szCs w:val="16"/>
              </w:rPr>
            </w:pPr>
            <w:r w:rsidRPr="001B1679">
              <w:rPr>
                <w:sz w:val="16"/>
                <w:szCs w:val="16"/>
              </w:rPr>
              <w:t>Ericsson-LG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EC5C9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A9D4B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535177" w14:textId="77777777" w:rsidR="009B546A" w:rsidRPr="001B1679" w:rsidRDefault="009B546A" w:rsidP="00C11620">
            <w:pPr>
              <w:pStyle w:val="TAL"/>
              <w:keepNext w:val="0"/>
              <w:rPr>
                <w:sz w:val="16"/>
                <w:szCs w:val="16"/>
              </w:rPr>
            </w:pPr>
            <w:r w:rsidRPr="001B1679">
              <w:rPr>
                <w:sz w:val="16"/>
                <w:szCs w:val="16"/>
              </w:rPr>
              <w:t>Revised to SP-230391.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693744"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7A2CCE" w14:textId="6B1CA141" w:rsidR="009B546A" w:rsidRPr="001B1679" w:rsidRDefault="00F83058" w:rsidP="00C11620">
            <w:pPr>
              <w:pStyle w:val="TAL"/>
              <w:keepNext w:val="0"/>
              <w:rPr>
                <w:sz w:val="16"/>
                <w:szCs w:val="16"/>
              </w:rPr>
            </w:pPr>
            <w:r>
              <w:rPr>
                <w:sz w:val="16"/>
                <w:szCs w:val="16"/>
              </w:rPr>
              <w:t>SP-23</w:t>
            </w:r>
            <w:r w:rsidR="009B546A" w:rsidRPr="001B1679">
              <w:rPr>
                <w:sz w:val="16"/>
                <w:szCs w:val="16"/>
              </w:rPr>
              <w:t>0391</w:t>
            </w:r>
          </w:p>
        </w:tc>
      </w:tr>
      <w:tr w:rsidR="009B546A" w14:paraId="3E44826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932497"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F8375" w14:textId="2C89A479" w:rsidR="009B546A" w:rsidRPr="001B1679" w:rsidRDefault="00F83058" w:rsidP="00C11620">
            <w:pPr>
              <w:pStyle w:val="TAL"/>
              <w:keepNext w:val="0"/>
              <w:rPr>
                <w:sz w:val="16"/>
                <w:szCs w:val="16"/>
              </w:rPr>
            </w:pPr>
            <w:r>
              <w:rPr>
                <w:sz w:val="16"/>
                <w:szCs w:val="16"/>
              </w:rPr>
              <w:t>SP-23</w:t>
            </w:r>
            <w:r w:rsidR="009B546A" w:rsidRPr="001B1679">
              <w:rPr>
                <w:sz w:val="16"/>
                <w:szCs w:val="16"/>
              </w:rPr>
              <w:t>0314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92E7BB"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0F509" w14:textId="77777777" w:rsidR="009B546A" w:rsidRPr="001B1679" w:rsidRDefault="009B546A" w:rsidP="00C11620">
            <w:pPr>
              <w:pStyle w:val="TAL"/>
              <w:keepNext w:val="0"/>
              <w:rPr>
                <w:sz w:val="16"/>
                <w:szCs w:val="16"/>
              </w:rPr>
            </w:pPr>
            <w:r w:rsidRPr="001B1679">
              <w:rPr>
                <w:sz w:val="16"/>
                <w:szCs w:val="16"/>
              </w:rPr>
              <w:t>Discussion On Rel-19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5516BD" w14:textId="77777777" w:rsidR="009B546A" w:rsidRPr="001B1679" w:rsidRDefault="009B546A" w:rsidP="00C11620">
            <w:pPr>
              <w:pStyle w:val="TAL"/>
              <w:keepNext w:val="0"/>
              <w:rPr>
                <w:sz w:val="16"/>
                <w:szCs w:val="16"/>
              </w:rPr>
            </w:pPr>
            <w:r w:rsidRPr="001B1679">
              <w:rPr>
                <w:sz w:val="16"/>
                <w:szCs w:val="16"/>
              </w:rPr>
              <w:t>ZTE, Sanechips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561A8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44FDB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C650A9" w14:textId="77777777" w:rsidR="009B546A" w:rsidRPr="001B1679" w:rsidRDefault="009B546A" w:rsidP="00C11620">
            <w:pPr>
              <w:pStyle w:val="TAL"/>
              <w:keepNext w:val="0"/>
              <w:rPr>
                <w:sz w:val="16"/>
                <w:szCs w:val="16"/>
              </w:rPr>
            </w:pPr>
            <w:r w:rsidRPr="001B1679">
              <w:rPr>
                <w:sz w:val="16"/>
                <w:szCs w:val="16"/>
              </w:rPr>
              <w:t>Revised to SP-230345.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1154E8"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34FAE" w14:textId="7D0BA25C" w:rsidR="009B546A" w:rsidRPr="001B1679" w:rsidRDefault="00F83058" w:rsidP="00C11620">
            <w:pPr>
              <w:pStyle w:val="TAL"/>
              <w:keepNext w:val="0"/>
              <w:rPr>
                <w:sz w:val="16"/>
                <w:szCs w:val="16"/>
              </w:rPr>
            </w:pPr>
            <w:r>
              <w:rPr>
                <w:sz w:val="16"/>
                <w:szCs w:val="16"/>
              </w:rPr>
              <w:t>SP-23</w:t>
            </w:r>
            <w:r w:rsidR="009B546A" w:rsidRPr="001B1679">
              <w:rPr>
                <w:sz w:val="16"/>
                <w:szCs w:val="16"/>
              </w:rPr>
              <w:t>0345</w:t>
            </w:r>
          </w:p>
        </w:tc>
      </w:tr>
      <w:tr w:rsidR="009B546A" w14:paraId="75D4577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4A979B"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70360" w14:textId="1188D641" w:rsidR="009B546A" w:rsidRPr="001B1679" w:rsidRDefault="00F83058" w:rsidP="00C11620">
            <w:pPr>
              <w:pStyle w:val="TAL"/>
              <w:keepNext w:val="0"/>
              <w:rPr>
                <w:sz w:val="16"/>
                <w:szCs w:val="16"/>
              </w:rPr>
            </w:pPr>
            <w:r>
              <w:rPr>
                <w:sz w:val="16"/>
                <w:szCs w:val="16"/>
              </w:rPr>
              <w:t>SP-23</w:t>
            </w:r>
            <w:r w:rsidR="009B546A" w:rsidRPr="001B1679">
              <w:rPr>
                <w:sz w:val="16"/>
                <w:szCs w:val="16"/>
              </w:rPr>
              <w:t>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397390"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130E31" w14:textId="77777777" w:rsidR="009B546A" w:rsidRPr="001B1679" w:rsidRDefault="009B546A" w:rsidP="00C11620">
            <w:pPr>
              <w:pStyle w:val="TAL"/>
              <w:keepNext w:val="0"/>
              <w:rPr>
                <w:sz w:val="16"/>
                <w:szCs w:val="16"/>
              </w:rPr>
            </w:pPr>
            <w:r w:rsidRPr="001B1679">
              <w:rPr>
                <w:sz w:val="16"/>
                <w:szCs w:val="16"/>
              </w:rPr>
              <w:t>23.501 CR4036R4 (Rel-18, 'B'): Introduction of Alternative S-NSSAI replacement determined by NSSF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142E18" w14:textId="77777777" w:rsidR="009B546A" w:rsidRPr="001B1679" w:rsidRDefault="009B546A" w:rsidP="00C11620">
            <w:pPr>
              <w:pStyle w:val="TAL"/>
              <w:keepNext w:val="0"/>
              <w:rPr>
                <w:sz w:val="16"/>
                <w:szCs w:val="16"/>
              </w:rPr>
            </w:pPr>
            <w:r w:rsidRPr="001B1679">
              <w:rPr>
                <w:sz w:val="16"/>
                <w:szCs w:val="16"/>
              </w:rPr>
              <w:t>Nokia, Nokia Shanghai Bell, Lenovo,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38FC5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35D3ED" w14:textId="77777777" w:rsidR="009B546A" w:rsidRPr="001B1679" w:rsidRDefault="009B546A" w:rsidP="00C11620">
            <w:pPr>
              <w:pStyle w:val="TAL"/>
              <w:keepNext w:val="0"/>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0FFA4D" w14:textId="3EAFD165" w:rsidR="009B546A" w:rsidRPr="001B1679" w:rsidRDefault="009B546A" w:rsidP="00C11620">
            <w:pPr>
              <w:pStyle w:val="TAL"/>
              <w:keepNext w:val="0"/>
              <w:rPr>
                <w:sz w:val="16"/>
                <w:szCs w:val="16"/>
              </w:rPr>
            </w:pPr>
            <w:r w:rsidRPr="001B1679">
              <w:rPr>
                <w:sz w:val="16"/>
                <w:szCs w:val="16"/>
              </w:rPr>
              <w:t xml:space="preserve">Revision of </w:t>
            </w:r>
            <w:r w:rsidR="00F83058">
              <w:rPr>
                <w:sz w:val="16"/>
                <w:szCs w:val="16"/>
              </w:rPr>
              <w:t>SP-23</w:t>
            </w:r>
            <w:r w:rsidRPr="001B1679">
              <w:rPr>
                <w:sz w:val="16"/>
                <w:szCs w:val="16"/>
              </w:rPr>
              <w:t>03249 (23.501 CR4036R3 in CR Pack SP-230064).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020F3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0EE0D7" w14:textId="77777777" w:rsidR="009B546A" w:rsidRPr="001B1679" w:rsidRDefault="009B546A" w:rsidP="00C11620">
            <w:pPr>
              <w:pStyle w:val="TAL"/>
              <w:keepNext w:val="0"/>
              <w:rPr>
                <w:sz w:val="16"/>
                <w:szCs w:val="16"/>
              </w:rPr>
            </w:pPr>
          </w:p>
        </w:tc>
      </w:tr>
      <w:tr w:rsidR="009B546A" w14:paraId="28838CE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2D703C"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37AA8D" w14:textId="0E7C4A0F" w:rsidR="009B546A" w:rsidRPr="001B1679" w:rsidRDefault="00F83058" w:rsidP="00C11620">
            <w:pPr>
              <w:pStyle w:val="TAL"/>
              <w:keepNext w:val="0"/>
              <w:rPr>
                <w:sz w:val="16"/>
                <w:szCs w:val="16"/>
              </w:rPr>
            </w:pPr>
            <w:r>
              <w:rPr>
                <w:sz w:val="16"/>
                <w:szCs w:val="16"/>
              </w:rPr>
              <w:t>SP-23</w:t>
            </w:r>
            <w:r w:rsidR="009B546A" w:rsidRPr="001B1679">
              <w:rPr>
                <w:sz w:val="16"/>
                <w:szCs w:val="16"/>
              </w:rPr>
              <w:t>0316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96CDB2"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5E03C5" w14:textId="77777777" w:rsidR="009B546A" w:rsidRPr="001B1679" w:rsidRDefault="009B546A" w:rsidP="00C11620">
            <w:pPr>
              <w:pStyle w:val="TAL"/>
              <w:keepNext w:val="0"/>
              <w:rPr>
                <w:sz w:val="16"/>
                <w:szCs w:val="16"/>
              </w:rPr>
            </w:pPr>
            <w:r w:rsidRPr="001B1679">
              <w:rPr>
                <w:sz w:val="16"/>
                <w:szCs w:val="16"/>
              </w:rPr>
              <w:t>User experiences (UX) dependency on 3GPP standardizations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C3A229" w14:textId="77777777" w:rsidR="009B546A" w:rsidRPr="001B1679" w:rsidRDefault="009B546A" w:rsidP="00C11620">
            <w:pPr>
              <w:pStyle w:val="TAL"/>
              <w:keepNext w:val="0"/>
              <w:rPr>
                <w:sz w:val="16"/>
                <w:szCs w:val="16"/>
              </w:rPr>
            </w:pPr>
            <w:r w:rsidRPr="001B1679">
              <w:rPr>
                <w:sz w:val="16"/>
                <w:szCs w:val="16"/>
              </w:rPr>
              <w:t>Facebook Japan K.K.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30FA0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F3BCA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980BCF"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09DB3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2ABC38" w14:textId="77777777" w:rsidR="009B546A" w:rsidRPr="001B1679" w:rsidRDefault="009B546A" w:rsidP="00C11620">
            <w:pPr>
              <w:pStyle w:val="TAL"/>
              <w:keepNext w:val="0"/>
              <w:rPr>
                <w:sz w:val="16"/>
                <w:szCs w:val="16"/>
              </w:rPr>
            </w:pPr>
          </w:p>
        </w:tc>
      </w:tr>
      <w:tr w:rsidR="009B546A" w14:paraId="328BB6F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C07A17" w14:textId="77777777" w:rsidR="009B546A" w:rsidRPr="001B1679" w:rsidRDefault="009B546A" w:rsidP="00C11620">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18A2D7" w14:textId="7F4F5EF0" w:rsidR="009B546A" w:rsidRPr="001B1679" w:rsidRDefault="00F83058" w:rsidP="00C11620">
            <w:pPr>
              <w:pStyle w:val="TAL"/>
              <w:keepNext w:val="0"/>
              <w:rPr>
                <w:sz w:val="16"/>
                <w:szCs w:val="16"/>
              </w:rPr>
            </w:pPr>
            <w:r>
              <w:rPr>
                <w:sz w:val="16"/>
                <w:szCs w:val="16"/>
              </w:rPr>
              <w:t>SP-23</w:t>
            </w:r>
            <w:r w:rsidR="009B546A" w:rsidRPr="001B1679">
              <w:rPr>
                <w:sz w:val="16"/>
                <w:szCs w:val="16"/>
              </w:rPr>
              <w:t>0317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2BEDD1"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4F515A" w14:textId="77777777" w:rsidR="009B546A" w:rsidRPr="001B1679" w:rsidRDefault="009B546A" w:rsidP="00C11620">
            <w:pPr>
              <w:pStyle w:val="TAL"/>
              <w:keepNext w:val="0"/>
              <w:rPr>
                <w:sz w:val="16"/>
                <w:szCs w:val="16"/>
              </w:rPr>
            </w:pPr>
            <w:r w:rsidRPr="001B1679">
              <w:rPr>
                <w:sz w:val="16"/>
                <w:szCs w:val="16"/>
              </w:rPr>
              <w:t>SA WG5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F0CF3A" w14:textId="77777777" w:rsidR="009B546A" w:rsidRPr="001B1679" w:rsidRDefault="009B546A" w:rsidP="00C11620">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4A9C4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59BF6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100BEA" w14:textId="77777777" w:rsidR="009B546A" w:rsidRPr="001B1679" w:rsidRDefault="009B546A" w:rsidP="00C11620">
            <w:pPr>
              <w:pStyle w:val="TAL"/>
              <w:keepNext w:val="0"/>
              <w:rPr>
                <w:sz w:val="16"/>
                <w:szCs w:val="16"/>
              </w:rPr>
            </w:pPr>
            <w:r w:rsidRPr="001B1679">
              <w:rPr>
                <w:sz w:val="16"/>
                <w:szCs w:val="16"/>
              </w:rPr>
              <w:t>Revised to SP-230348.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A5C668"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B958AE" w14:textId="71EA0431" w:rsidR="009B546A" w:rsidRPr="001B1679" w:rsidRDefault="00F83058" w:rsidP="00C11620">
            <w:pPr>
              <w:pStyle w:val="TAL"/>
              <w:keepNext w:val="0"/>
              <w:rPr>
                <w:sz w:val="16"/>
                <w:szCs w:val="16"/>
              </w:rPr>
            </w:pPr>
            <w:r>
              <w:rPr>
                <w:sz w:val="16"/>
                <w:szCs w:val="16"/>
              </w:rPr>
              <w:t>SP-23</w:t>
            </w:r>
            <w:r w:rsidR="009B546A" w:rsidRPr="001B1679">
              <w:rPr>
                <w:sz w:val="16"/>
                <w:szCs w:val="16"/>
              </w:rPr>
              <w:t>0348</w:t>
            </w:r>
          </w:p>
        </w:tc>
      </w:tr>
      <w:tr w:rsidR="009B546A" w14:paraId="48FB43D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724EE"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509A54" w14:textId="253E160D" w:rsidR="009B546A" w:rsidRPr="001B1679" w:rsidRDefault="00F83058" w:rsidP="00C11620">
            <w:pPr>
              <w:pStyle w:val="TAL"/>
              <w:keepNext w:val="0"/>
              <w:rPr>
                <w:sz w:val="16"/>
                <w:szCs w:val="16"/>
              </w:rPr>
            </w:pPr>
            <w:r>
              <w:rPr>
                <w:sz w:val="16"/>
                <w:szCs w:val="16"/>
              </w:rPr>
              <w:t>SP-23</w:t>
            </w:r>
            <w:r w:rsidR="009B546A" w:rsidRPr="001B1679">
              <w:rPr>
                <w:sz w:val="16"/>
                <w:szCs w:val="16"/>
              </w:rPr>
              <w:t>0318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3D3028"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6D2562" w14:textId="77777777" w:rsidR="009B546A" w:rsidRPr="001B1679" w:rsidRDefault="009B546A" w:rsidP="00C11620">
            <w:pPr>
              <w:pStyle w:val="TAL"/>
              <w:keepNext w:val="0"/>
              <w:rPr>
                <w:sz w:val="16"/>
                <w:szCs w:val="16"/>
              </w:rPr>
            </w:pPr>
            <w:r w:rsidRPr="001B1679">
              <w:rPr>
                <w:sz w:val="16"/>
                <w:szCs w:val="16"/>
              </w:rPr>
              <w:t>21.101 CR0080 (Rel-14, 'F'):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3FD293"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7E5785" w14:textId="77777777" w:rsidR="009B546A" w:rsidRPr="001B1679" w:rsidRDefault="009B546A" w:rsidP="00C11620">
            <w:pPr>
              <w:pStyle w:val="TAL"/>
              <w:keepNext w:val="0"/>
              <w:rPr>
                <w:sz w:val="16"/>
                <w:szCs w:val="16"/>
              </w:rPr>
            </w:pPr>
            <w:r w:rsidRPr="001B1679">
              <w:rPr>
                <w:sz w:val="16"/>
                <w:szCs w:val="16"/>
              </w:rPr>
              <w:t>Rel-14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F08EE9"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A77BC0"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435F6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AEABA1" w14:textId="77777777" w:rsidR="009B546A" w:rsidRPr="001B1679" w:rsidRDefault="009B546A" w:rsidP="00C11620">
            <w:pPr>
              <w:pStyle w:val="TAL"/>
              <w:keepNext w:val="0"/>
              <w:rPr>
                <w:sz w:val="16"/>
                <w:szCs w:val="16"/>
              </w:rPr>
            </w:pPr>
          </w:p>
        </w:tc>
      </w:tr>
      <w:tr w:rsidR="009B546A" w14:paraId="0E9D056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655402"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54BB93" w14:textId="1B699A4B" w:rsidR="009B546A" w:rsidRPr="001B1679" w:rsidRDefault="00F83058" w:rsidP="00C11620">
            <w:pPr>
              <w:pStyle w:val="TAL"/>
              <w:keepNext w:val="0"/>
              <w:rPr>
                <w:sz w:val="16"/>
                <w:szCs w:val="16"/>
              </w:rPr>
            </w:pPr>
            <w:r>
              <w:rPr>
                <w:sz w:val="16"/>
                <w:szCs w:val="16"/>
              </w:rPr>
              <w:t>SP-23</w:t>
            </w:r>
            <w:r w:rsidR="009B546A" w:rsidRPr="001B1679">
              <w:rPr>
                <w:sz w:val="16"/>
                <w:szCs w:val="16"/>
              </w:rPr>
              <w:t>0319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ACD0FD"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DA6AE7" w14:textId="77777777" w:rsidR="009B546A" w:rsidRPr="001B1679" w:rsidRDefault="009B546A" w:rsidP="00C11620">
            <w:pPr>
              <w:pStyle w:val="TAL"/>
              <w:keepNext w:val="0"/>
              <w:rPr>
                <w:sz w:val="16"/>
                <w:szCs w:val="16"/>
              </w:rPr>
            </w:pPr>
            <w:r w:rsidRPr="001B1679">
              <w:rPr>
                <w:sz w:val="16"/>
                <w:szCs w:val="16"/>
              </w:rPr>
              <w:t>21.101 CR0081 (Rel-15,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43F676"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52DED7" w14:textId="77777777" w:rsidR="009B546A" w:rsidRPr="001B1679" w:rsidRDefault="009B546A" w:rsidP="00C11620">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3BAD02"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68E378"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EB3FD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FD25B9" w14:textId="77777777" w:rsidR="009B546A" w:rsidRPr="001B1679" w:rsidRDefault="009B546A" w:rsidP="00C11620">
            <w:pPr>
              <w:pStyle w:val="TAL"/>
              <w:keepNext w:val="0"/>
              <w:rPr>
                <w:sz w:val="16"/>
                <w:szCs w:val="16"/>
              </w:rPr>
            </w:pPr>
          </w:p>
        </w:tc>
      </w:tr>
      <w:tr w:rsidR="009B546A" w14:paraId="1185D53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E4CFB4"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010854" w14:textId="678BD189" w:rsidR="009B546A" w:rsidRPr="001B1679" w:rsidRDefault="00F83058" w:rsidP="00C11620">
            <w:pPr>
              <w:pStyle w:val="TAL"/>
              <w:keepNext w:val="0"/>
              <w:rPr>
                <w:sz w:val="16"/>
                <w:szCs w:val="16"/>
              </w:rPr>
            </w:pPr>
            <w:r>
              <w:rPr>
                <w:sz w:val="16"/>
                <w:szCs w:val="16"/>
              </w:rPr>
              <w:t>SP-23</w:t>
            </w:r>
            <w:r w:rsidR="009B546A" w:rsidRPr="001B1679">
              <w:rPr>
                <w:sz w:val="16"/>
                <w:szCs w:val="16"/>
              </w:rPr>
              <w:t>0320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A9537B"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49523" w14:textId="77777777" w:rsidR="009B546A" w:rsidRPr="001B1679" w:rsidRDefault="009B546A" w:rsidP="00C11620">
            <w:pPr>
              <w:pStyle w:val="TAL"/>
              <w:keepNext w:val="0"/>
              <w:rPr>
                <w:sz w:val="16"/>
                <w:szCs w:val="16"/>
              </w:rPr>
            </w:pPr>
            <w:r w:rsidRPr="001B1679">
              <w:rPr>
                <w:sz w:val="16"/>
                <w:szCs w:val="16"/>
              </w:rPr>
              <w:t>21.101 CR0082 (Rel-16,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0A3882"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269011"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71C8E6"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34E89C"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CC865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4A46AA" w14:textId="77777777" w:rsidR="009B546A" w:rsidRPr="001B1679" w:rsidRDefault="009B546A" w:rsidP="00C11620">
            <w:pPr>
              <w:pStyle w:val="TAL"/>
              <w:keepNext w:val="0"/>
              <w:rPr>
                <w:sz w:val="16"/>
                <w:szCs w:val="16"/>
              </w:rPr>
            </w:pPr>
          </w:p>
        </w:tc>
      </w:tr>
      <w:tr w:rsidR="009B546A" w14:paraId="363952A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51FA5F"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FEE25C" w14:textId="61B591B6" w:rsidR="009B546A" w:rsidRPr="001B1679" w:rsidRDefault="00F83058" w:rsidP="00C11620">
            <w:pPr>
              <w:pStyle w:val="TAL"/>
              <w:keepNext w:val="0"/>
              <w:rPr>
                <w:sz w:val="16"/>
                <w:szCs w:val="16"/>
              </w:rPr>
            </w:pPr>
            <w:r>
              <w:rPr>
                <w:sz w:val="16"/>
                <w:szCs w:val="16"/>
              </w:rPr>
              <w:t>SP-23</w:t>
            </w:r>
            <w:r w:rsidR="009B546A" w:rsidRPr="001B1679">
              <w:rPr>
                <w:sz w:val="16"/>
                <w:szCs w:val="16"/>
              </w:rPr>
              <w:t>0321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3EA0B7"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85649" w14:textId="77777777" w:rsidR="009B546A" w:rsidRPr="001B1679" w:rsidRDefault="009B546A" w:rsidP="00C11620">
            <w:pPr>
              <w:pStyle w:val="TAL"/>
              <w:keepNext w:val="0"/>
              <w:rPr>
                <w:sz w:val="16"/>
                <w:szCs w:val="16"/>
              </w:rPr>
            </w:pPr>
            <w:r w:rsidRPr="001B1679">
              <w:rPr>
                <w:sz w:val="16"/>
                <w:szCs w:val="16"/>
              </w:rPr>
              <w:t>21.101 CR0083 (Rel-17,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030523"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E8E8A9"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323FD0"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C6CCAE"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A6F8F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A90532" w14:textId="77777777" w:rsidR="009B546A" w:rsidRPr="001B1679" w:rsidRDefault="009B546A" w:rsidP="00C11620">
            <w:pPr>
              <w:pStyle w:val="TAL"/>
              <w:keepNext w:val="0"/>
              <w:rPr>
                <w:sz w:val="16"/>
                <w:szCs w:val="16"/>
              </w:rPr>
            </w:pPr>
          </w:p>
        </w:tc>
      </w:tr>
      <w:tr w:rsidR="009B546A" w14:paraId="4F9767A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251534" w14:textId="77777777" w:rsidR="009B546A" w:rsidRPr="001B1679" w:rsidRDefault="009B546A" w:rsidP="00C11620">
            <w:pPr>
              <w:pStyle w:val="TAL"/>
              <w:keepNext w:val="0"/>
              <w:rPr>
                <w:sz w:val="16"/>
                <w:szCs w:val="16"/>
              </w:rPr>
            </w:pPr>
            <w:r w:rsidRPr="001B1679">
              <w:rPr>
                <w:sz w:val="16"/>
                <w:szCs w:val="16"/>
              </w:rPr>
              <w:lastRenderedPageBreak/>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AB56BD" w14:textId="61145800" w:rsidR="009B546A" w:rsidRPr="001B1679" w:rsidRDefault="00F83058" w:rsidP="00C11620">
            <w:pPr>
              <w:pStyle w:val="TAL"/>
              <w:keepNext w:val="0"/>
              <w:rPr>
                <w:sz w:val="16"/>
                <w:szCs w:val="16"/>
              </w:rPr>
            </w:pPr>
            <w:r>
              <w:rPr>
                <w:sz w:val="16"/>
                <w:szCs w:val="16"/>
              </w:rPr>
              <w:t>SP-23</w:t>
            </w:r>
            <w:r w:rsidR="009B546A" w:rsidRPr="001B1679">
              <w:rPr>
                <w:sz w:val="16"/>
                <w:szCs w:val="16"/>
              </w:rPr>
              <w:t>0322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2B6B3F"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E40E2" w14:textId="77777777" w:rsidR="009B546A" w:rsidRPr="001B1679" w:rsidRDefault="009B546A" w:rsidP="00C11620">
            <w:pPr>
              <w:pStyle w:val="TAL"/>
              <w:keepNext w:val="0"/>
              <w:rPr>
                <w:sz w:val="16"/>
                <w:szCs w:val="16"/>
              </w:rPr>
            </w:pPr>
            <w:r w:rsidRPr="001B1679">
              <w:rPr>
                <w:sz w:val="16"/>
                <w:szCs w:val="16"/>
              </w:rPr>
              <w:t>21.201 CR0020 (Rel-14, 'F'):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CBCE47"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B57221" w14:textId="77777777" w:rsidR="009B546A" w:rsidRPr="001B1679" w:rsidRDefault="009B546A" w:rsidP="00C11620">
            <w:pPr>
              <w:pStyle w:val="TAL"/>
              <w:keepNext w:val="0"/>
              <w:rPr>
                <w:sz w:val="16"/>
                <w:szCs w:val="16"/>
              </w:rPr>
            </w:pPr>
            <w:r w:rsidRPr="001B1679">
              <w:rPr>
                <w:sz w:val="16"/>
                <w:szCs w:val="16"/>
              </w:rPr>
              <w:t>Rel-14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E82B0A"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C7EA4F"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74C41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92CB8B" w14:textId="77777777" w:rsidR="009B546A" w:rsidRPr="001B1679" w:rsidRDefault="009B546A" w:rsidP="00C11620">
            <w:pPr>
              <w:pStyle w:val="TAL"/>
              <w:keepNext w:val="0"/>
              <w:rPr>
                <w:sz w:val="16"/>
                <w:szCs w:val="16"/>
              </w:rPr>
            </w:pPr>
          </w:p>
        </w:tc>
      </w:tr>
      <w:tr w:rsidR="009B546A" w14:paraId="5F6DA75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FD7BD"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B473B5" w14:textId="3FA55842" w:rsidR="009B546A" w:rsidRPr="001B1679" w:rsidRDefault="00F83058" w:rsidP="00C11620">
            <w:pPr>
              <w:pStyle w:val="TAL"/>
              <w:keepNext w:val="0"/>
              <w:rPr>
                <w:sz w:val="16"/>
                <w:szCs w:val="16"/>
              </w:rPr>
            </w:pPr>
            <w:r>
              <w:rPr>
                <w:sz w:val="16"/>
                <w:szCs w:val="16"/>
              </w:rPr>
              <w:t>SP-23</w:t>
            </w:r>
            <w:r w:rsidR="009B546A" w:rsidRPr="001B1679">
              <w:rPr>
                <w:sz w:val="16"/>
                <w:szCs w:val="16"/>
              </w:rPr>
              <w:t>0323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C7BEF1"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F51BBC" w14:textId="77777777" w:rsidR="009B546A" w:rsidRPr="001B1679" w:rsidRDefault="009B546A" w:rsidP="00C11620">
            <w:pPr>
              <w:pStyle w:val="TAL"/>
              <w:keepNext w:val="0"/>
              <w:rPr>
                <w:sz w:val="16"/>
                <w:szCs w:val="16"/>
              </w:rPr>
            </w:pPr>
            <w:r w:rsidRPr="001B1679">
              <w:rPr>
                <w:sz w:val="16"/>
                <w:szCs w:val="16"/>
              </w:rPr>
              <w:t>21.201 CR0021 (Rel-15,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35E29F"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43DA2F" w14:textId="77777777" w:rsidR="009B546A" w:rsidRPr="001B1679" w:rsidRDefault="009B546A" w:rsidP="00C11620">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16108B"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858BAD"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4C23E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09DCEF" w14:textId="77777777" w:rsidR="009B546A" w:rsidRPr="001B1679" w:rsidRDefault="009B546A" w:rsidP="00C11620">
            <w:pPr>
              <w:pStyle w:val="TAL"/>
              <w:keepNext w:val="0"/>
              <w:rPr>
                <w:sz w:val="16"/>
                <w:szCs w:val="16"/>
              </w:rPr>
            </w:pPr>
          </w:p>
        </w:tc>
      </w:tr>
      <w:tr w:rsidR="009B546A" w14:paraId="290E4C2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ACC98"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797F7" w14:textId="03303CA8" w:rsidR="009B546A" w:rsidRPr="001B1679" w:rsidRDefault="00F83058" w:rsidP="00C11620">
            <w:pPr>
              <w:pStyle w:val="TAL"/>
              <w:keepNext w:val="0"/>
              <w:rPr>
                <w:sz w:val="16"/>
                <w:szCs w:val="16"/>
              </w:rPr>
            </w:pPr>
            <w:r>
              <w:rPr>
                <w:sz w:val="16"/>
                <w:szCs w:val="16"/>
              </w:rPr>
              <w:t>SP-23</w:t>
            </w:r>
            <w:r w:rsidR="009B546A" w:rsidRPr="001B1679">
              <w:rPr>
                <w:sz w:val="16"/>
                <w:szCs w:val="16"/>
              </w:rPr>
              <w:t>0324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9DDA23"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C650DA" w14:textId="77777777" w:rsidR="009B546A" w:rsidRPr="001B1679" w:rsidRDefault="009B546A" w:rsidP="00C11620">
            <w:pPr>
              <w:pStyle w:val="TAL"/>
              <w:keepNext w:val="0"/>
              <w:rPr>
                <w:sz w:val="16"/>
                <w:szCs w:val="16"/>
              </w:rPr>
            </w:pPr>
            <w:r w:rsidRPr="001B1679">
              <w:rPr>
                <w:sz w:val="16"/>
                <w:szCs w:val="16"/>
              </w:rPr>
              <w:t>21.201 CR0022 (Rel-16,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187065"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9CAB2E"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5FFCDE"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74C5EA"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D95FD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DF5E0" w14:textId="77777777" w:rsidR="009B546A" w:rsidRPr="001B1679" w:rsidRDefault="009B546A" w:rsidP="00C11620">
            <w:pPr>
              <w:pStyle w:val="TAL"/>
              <w:keepNext w:val="0"/>
              <w:rPr>
                <w:sz w:val="16"/>
                <w:szCs w:val="16"/>
              </w:rPr>
            </w:pPr>
          </w:p>
        </w:tc>
      </w:tr>
      <w:tr w:rsidR="009B546A" w14:paraId="0647DFC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8C0301"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5C15DB" w14:textId="781FCAF8" w:rsidR="009B546A" w:rsidRPr="001B1679" w:rsidRDefault="00F83058" w:rsidP="00C11620">
            <w:pPr>
              <w:pStyle w:val="TAL"/>
              <w:keepNext w:val="0"/>
              <w:rPr>
                <w:sz w:val="16"/>
                <w:szCs w:val="16"/>
              </w:rPr>
            </w:pPr>
            <w:r>
              <w:rPr>
                <w:sz w:val="16"/>
                <w:szCs w:val="16"/>
              </w:rPr>
              <w:t>SP-23</w:t>
            </w:r>
            <w:r w:rsidR="009B546A" w:rsidRPr="001B1679">
              <w:rPr>
                <w:sz w:val="16"/>
                <w:szCs w:val="16"/>
              </w:rPr>
              <w:t>0325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BF39E4"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1CB6AC" w14:textId="77777777" w:rsidR="009B546A" w:rsidRPr="001B1679" w:rsidRDefault="009B546A" w:rsidP="00C11620">
            <w:pPr>
              <w:pStyle w:val="TAL"/>
              <w:keepNext w:val="0"/>
              <w:rPr>
                <w:sz w:val="16"/>
                <w:szCs w:val="16"/>
              </w:rPr>
            </w:pPr>
            <w:r w:rsidRPr="001B1679">
              <w:rPr>
                <w:sz w:val="16"/>
                <w:szCs w:val="16"/>
              </w:rPr>
              <w:t>21.201 CR0023 (Rel-17,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98ABF7"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0A0783"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CEEBE8"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3CE969"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D361F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1640B" w14:textId="77777777" w:rsidR="009B546A" w:rsidRPr="001B1679" w:rsidRDefault="009B546A" w:rsidP="00C11620">
            <w:pPr>
              <w:pStyle w:val="TAL"/>
              <w:keepNext w:val="0"/>
              <w:rPr>
                <w:sz w:val="16"/>
                <w:szCs w:val="16"/>
              </w:rPr>
            </w:pPr>
          </w:p>
        </w:tc>
      </w:tr>
      <w:tr w:rsidR="009B546A" w14:paraId="4A27E6E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5F9601"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0A6242" w14:textId="69AB7F23" w:rsidR="009B546A" w:rsidRPr="001B1679" w:rsidRDefault="00F83058" w:rsidP="00C11620">
            <w:pPr>
              <w:pStyle w:val="TAL"/>
              <w:keepNext w:val="0"/>
              <w:rPr>
                <w:sz w:val="16"/>
                <w:szCs w:val="16"/>
              </w:rPr>
            </w:pPr>
            <w:r>
              <w:rPr>
                <w:sz w:val="16"/>
                <w:szCs w:val="16"/>
              </w:rPr>
              <w:t>SP-23</w:t>
            </w:r>
            <w:r w:rsidR="009B546A" w:rsidRPr="001B1679">
              <w:rPr>
                <w:sz w:val="16"/>
                <w:szCs w:val="16"/>
              </w:rPr>
              <w:t>0326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6832CE"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71BE7C" w14:textId="77777777" w:rsidR="009B546A" w:rsidRPr="001B1679" w:rsidRDefault="009B546A" w:rsidP="00C11620">
            <w:pPr>
              <w:pStyle w:val="TAL"/>
              <w:keepNext w:val="0"/>
              <w:rPr>
                <w:sz w:val="16"/>
                <w:szCs w:val="16"/>
              </w:rPr>
            </w:pPr>
            <w:r w:rsidRPr="001B1679">
              <w:rPr>
                <w:sz w:val="16"/>
                <w:szCs w:val="16"/>
              </w:rPr>
              <w:t>21.205 CR0001 (Rel-15, 'F'):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A576FC"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D27684" w14:textId="77777777" w:rsidR="009B546A" w:rsidRPr="001B1679" w:rsidRDefault="009B546A" w:rsidP="00C11620">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197F0B" w14:textId="77777777" w:rsidR="009B546A" w:rsidRPr="001B1679" w:rsidRDefault="009B546A" w:rsidP="00C11620">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2BA1B6"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E79F5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93089" w14:textId="77777777" w:rsidR="009B546A" w:rsidRPr="001B1679" w:rsidRDefault="009B546A" w:rsidP="00C11620">
            <w:pPr>
              <w:pStyle w:val="TAL"/>
              <w:keepNext w:val="0"/>
              <w:rPr>
                <w:sz w:val="16"/>
                <w:szCs w:val="16"/>
              </w:rPr>
            </w:pPr>
          </w:p>
        </w:tc>
      </w:tr>
      <w:tr w:rsidR="009B546A" w14:paraId="72E34D9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D17AB0"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CA52E" w14:textId="76D3BB10" w:rsidR="009B546A" w:rsidRPr="001B1679" w:rsidRDefault="00F83058" w:rsidP="00C11620">
            <w:pPr>
              <w:pStyle w:val="TAL"/>
              <w:keepNext w:val="0"/>
              <w:rPr>
                <w:sz w:val="16"/>
                <w:szCs w:val="16"/>
              </w:rPr>
            </w:pPr>
            <w:r>
              <w:rPr>
                <w:sz w:val="16"/>
                <w:szCs w:val="16"/>
              </w:rPr>
              <w:t>SP-23</w:t>
            </w:r>
            <w:r w:rsidR="009B546A" w:rsidRPr="001B1679">
              <w:rPr>
                <w:sz w:val="16"/>
                <w:szCs w:val="16"/>
              </w:rPr>
              <w:t>0327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399747"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6D2FCC" w14:textId="77777777" w:rsidR="009B546A" w:rsidRPr="001B1679" w:rsidRDefault="009B546A" w:rsidP="00C11620">
            <w:pPr>
              <w:pStyle w:val="TAL"/>
              <w:keepNext w:val="0"/>
              <w:rPr>
                <w:sz w:val="16"/>
                <w:szCs w:val="16"/>
              </w:rPr>
            </w:pPr>
            <w:r w:rsidRPr="001B1679">
              <w:rPr>
                <w:sz w:val="16"/>
                <w:szCs w:val="16"/>
              </w:rPr>
              <w:t>21.205 CR0002 (Rel-16,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CF7702"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154FA8"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9DC841" w14:textId="77777777" w:rsidR="009B546A" w:rsidRPr="001B1679" w:rsidRDefault="009B546A" w:rsidP="00C11620">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1858DA"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158AF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813BE3" w14:textId="77777777" w:rsidR="009B546A" w:rsidRPr="001B1679" w:rsidRDefault="009B546A" w:rsidP="00C11620">
            <w:pPr>
              <w:pStyle w:val="TAL"/>
              <w:keepNext w:val="0"/>
              <w:rPr>
                <w:sz w:val="16"/>
                <w:szCs w:val="16"/>
              </w:rPr>
            </w:pPr>
          </w:p>
        </w:tc>
      </w:tr>
      <w:tr w:rsidR="009B546A" w14:paraId="53A6C7D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24FA7E"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AA7CD4" w14:textId="5B444A21" w:rsidR="009B546A" w:rsidRPr="001B1679" w:rsidRDefault="00F83058" w:rsidP="00C11620">
            <w:pPr>
              <w:pStyle w:val="TAL"/>
              <w:keepNext w:val="0"/>
              <w:rPr>
                <w:sz w:val="16"/>
                <w:szCs w:val="16"/>
              </w:rPr>
            </w:pPr>
            <w:r>
              <w:rPr>
                <w:sz w:val="16"/>
                <w:szCs w:val="16"/>
              </w:rPr>
              <w:t>SP-23</w:t>
            </w:r>
            <w:r w:rsidR="009B546A" w:rsidRPr="001B1679">
              <w:rPr>
                <w:sz w:val="16"/>
                <w:szCs w:val="16"/>
              </w:rPr>
              <w:t>0328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83AEAE"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D0FEA2" w14:textId="77777777" w:rsidR="009B546A" w:rsidRPr="001B1679" w:rsidRDefault="009B546A" w:rsidP="00C11620">
            <w:pPr>
              <w:pStyle w:val="TAL"/>
              <w:keepNext w:val="0"/>
              <w:rPr>
                <w:sz w:val="16"/>
                <w:szCs w:val="16"/>
              </w:rPr>
            </w:pPr>
            <w:r w:rsidRPr="001B1679">
              <w:rPr>
                <w:sz w:val="16"/>
                <w:szCs w:val="16"/>
              </w:rPr>
              <w:t>21.205 CR0003 (Rel-17,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C57A40"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EFA438"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7BD04F" w14:textId="77777777" w:rsidR="009B546A" w:rsidRPr="001B1679" w:rsidRDefault="009B546A" w:rsidP="00C11620">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F349FB"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69EF8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163973" w14:textId="77777777" w:rsidR="009B546A" w:rsidRPr="001B1679" w:rsidRDefault="009B546A" w:rsidP="00C11620">
            <w:pPr>
              <w:pStyle w:val="TAL"/>
              <w:keepNext w:val="0"/>
              <w:rPr>
                <w:sz w:val="16"/>
                <w:szCs w:val="16"/>
              </w:rPr>
            </w:pPr>
          </w:p>
        </w:tc>
      </w:tr>
      <w:tr w:rsidR="009B546A" w14:paraId="2E220C4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4D85DB"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4FAF9" w14:textId="609D71D0" w:rsidR="009B546A" w:rsidRPr="001B1679" w:rsidRDefault="00F83058" w:rsidP="00C11620">
            <w:pPr>
              <w:pStyle w:val="TAL"/>
              <w:keepNext w:val="0"/>
              <w:rPr>
                <w:sz w:val="16"/>
                <w:szCs w:val="16"/>
              </w:rPr>
            </w:pPr>
            <w:r>
              <w:rPr>
                <w:sz w:val="16"/>
                <w:szCs w:val="16"/>
              </w:rPr>
              <w:t>SP-23</w:t>
            </w:r>
            <w:r w:rsidR="009B546A" w:rsidRPr="001B1679">
              <w:rPr>
                <w:sz w:val="16"/>
                <w:szCs w:val="16"/>
              </w:rPr>
              <w:t>0329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ED092F"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862B1E" w14:textId="77777777" w:rsidR="009B546A" w:rsidRPr="001B1679" w:rsidRDefault="009B546A" w:rsidP="00C11620">
            <w:pPr>
              <w:pStyle w:val="TAL"/>
              <w:keepNext w:val="0"/>
              <w:rPr>
                <w:sz w:val="16"/>
                <w:szCs w:val="16"/>
              </w:rPr>
            </w:pPr>
            <w:r w:rsidRPr="001B1679">
              <w:rPr>
                <w:sz w:val="16"/>
                <w:szCs w:val="16"/>
              </w:rPr>
              <w:t>Discussion on 3GPP transition to next-generation cryptographic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30C59D" w14:textId="77777777" w:rsidR="009B546A" w:rsidRPr="001B1679" w:rsidRDefault="009B546A" w:rsidP="00C11620">
            <w:pPr>
              <w:pStyle w:val="TAL"/>
              <w:keepNext w:val="0"/>
              <w:rPr>
                <w:sz w:val="16"/>
                <w:szCs w:val="16"/>
              </w:rPr>
            </w:pPr>
            <w:r w:rsidRPr="001B1679">
              <w:rPr>
                <w:sz w:val="16"/>
                <w:szCs w:val="16"/>
              </w:rPr>
              <w:t>KDDI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19D5DA"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2DE06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0722A4" w14:textId="77777777" w:rsidR="009B546A" w:rsidRPr="001B1679" w:rsidRDefault="009B546A" w:rsidP="00C11620">
            <w:pPr>
              <w:pStyle w:val="TAL"/>
              <w:keepNext w:val="0"/>
              <w:rPr>
                <w:sz w:val="16"/>
                <w:szCs w:val="16"/>
              </w:rPr>
            </w:pPr>
            <w:r w:rsidRPr="001B1679">
              <w:rPr>
                <w:sz w:val="16"/>
                <w:szCs w:val="16"/>
              </w:rPr>
              <w:t>Related to LS In SP-230024.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C8C93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DC2271" w14:textId="77777777" w:rsidR="009B546A" w:rsidRPr="001B1679" w:rsidRDefault="009B546A" w:rsidP="00C11620">
            <w:pPr>
              <w:pStyle w:val="TAL"/>
              <w:keepNext w:val="0"/>
              <w:rPr>
                <w:sz w:val="16"/>
                <w:szCs w:val="16"/>
              </w:rPr>
            </w:pPr>
          </w:p>
        </w:tc>
      </w:tr>
      <w:tr w:rsidR="009B546A" w14:paraId="5146A4F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3D548F"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1D335" w14:textId="6AE29F94" w:rsidR="009B546A" w:rsidRPr="001B1679" w:rsidRDefault="00F83058" w:rsidP="00C11620">
            <w:pPr>
              <w:pStyle w:val="TAL"/>
              <w:keepNext w:val="0"/>
              <w:rPr>
                <w:sz w:val="16"/>
                <w:szCs w:val="16"/>
              </w:rPr>
            </w:pPr>
            <w:r>
              <w:rPr>
                <w:sz w:val="16"/>
                <w:szCs w:val="16"/>
              </w:rPr>
              <w:t>SP-23</w:t>
            </w:r>
            <w:r w:rsidR="009B546A" w:rsidRPr="001B1679">
              <w:rPr>
                <w:sz w:val="16"/>
                <w:szCs w:val="16"/>
              </w:rPr>
              <w:t>0330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706967"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86364" w14:textId="77777777" w:rsidR="009B546A" w:rsidRPr="001B1679" w:rsidRDefault="009B546A" w:rsidP="00C11620">
            <w:pPr>
              <w:pStyle w:val="TAL"/>
              <w:keepNext w:val="0"/>
              <w:rPr>
                <w:sz w:val="16"/>
                <w:szCs w:val="16"/>
              </w:rPr>
            </w:pPr>
            <w:r w:rsidRPr="001B1679">
              <w:rPr>
                <w:sz w:val="16"/>
                <w:szCs w:val="16"/>
              </w:rPr>
              <w:t>[DRAFT] LS on transition to next-generation cryptographic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59DE67" w14:textId="77777777" w:rsidR="009B546A" w:rsidRPr="001B1679" w:rsidRDefault="009B546A" w:rsidP="00C11620">
            <w:pPr>
              <w:pStyle w:val="TAL"/>
              <w:keepNext w:val="0"/>
              <w:rPr>
                <w:sz w:val="16"/>
                <w:szCs w:val="16"/>
              </w:rPr>
            </w:pPr>
            <w:r w:rsidRPr="001B1679">
              <w:rPr>
                <w:sz w:val="16"/>
                <w:szCs w:val="16"/>
              </w:rPr>
              <w:t>KDDI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B5DE8C"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27857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38E413" w14:textId="77777777" w:rsidR="009B546A" w:rsidRPr="001B1679" w:rsidRDefault="009B546A" w:rsidP="00C11620">
            <w:pPr>
              <w:pStyle w:val="TAL"/>
              <w:keepNext w:val="0"/>
              <w:rPr>
                <w:sz w:val="16"/>
                <w:szCs w:val="16"/>
              </w:rPr>
            </w:pPr>
            <w:r w:rsidRPr="001B1679">
              <w:rPr>
                <w:sz w:val="16"/>
                <w:szCs w:val="16"/>
              </w:rPr>
              <w:t>Related to LS In SP-230024. Revised to SP-230377.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929AAC"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44964C" w14:textId="08AEF1D0" w:rsidR="009B546A" w:rsidRPr="001B1679" w:rsidRDefault="00F83058" w:rsidP="00C11620">
            <w:pPr>
              <w:pStyle w:val="TAL"/>
              <w:keepNext w:val="0"/>
              <w:rPr>
                <w:sz w:val="16"/>
                <w:szCs w:val="16"/>
              </w:rPr>
            </w:pPr>
            <w:r>
              <w:rPr>
                <w:sz w:val="16"/>
                <w:szCs w:val="16"/>
              </w:rPr>
              <w:t>SP-23</w:t>
            </w:r>
            <w:r w:rsidR="009B546A" w:rsidRPr="001B1679">
              <w:rPr>
                <w:sz w:val="16"/>
                <w:szCs w:val="16"/>
              </w:rPr>
              <w:t>0377</w:t>
            </w:r>
          </w:p>
        </w:tc>
      </w:tr>
      <w:tr w:rsidR="009B546A" w14:paraId="6735F8C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3A340"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0A89F8" w14:textId="4460B8D1" w:rsidR="009B546A" w:rsidRPr="001B1679" w:rsidRDefault="00F83058" w:rsidP="00C11620">
            <w:pPr>
              <w:pStyle w:val="TAL"/>
              <w:keepNext w:val="0"/>
              <w:rPr>
                <w:sz w:val="16"/>
                <w:szCs w:val="16"/>
              </w:rPr>
            </w:pPr>
            <w:r>
              <w:rPr>
                <w:sz w:val="16"/>
                <w:szCs w:val="16"/>
              </w:rPr>
              <w:t>SP-23</w:t>
            </w:r>
            <w:r w:rsidR="009B546A" w:rsidRPr="001B1679">
              <w:rPr>
                <w:sz w:val="16"/>
                <w:szCs w:val="16"/>
              </w:rPr>
              <w:t>0331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5BC004"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E239E3" w14:textId="77777777" w:rsidR="009B546A" w:rsidRPr="001B1679" w:rsidRDefault="009B546A" w:rsidP="00C11620">
            <w:pPr>
              <w:pStyle w:val="TAL"/>
              <w:keepNext w:val="0"/>
              <w:rPr>
                <w:sz w:val="16"/>
                <w:szCs w:val="16"/>
              </w:rPr>
            </w:pPr>
            <w:r w:rsidRPr="001B1679">
              <w:rPr>
                <w:sz w:val="16"/>
                <w:szCs w:val="16"/>
              </w:rPr>
              <w:t>23.502 CR3666R5 (Rel-18, 'B'): Support of NAT exposure in 23.502 according to the conclusion in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D38A89" w14:textId="77777777" w:rsidR="009B546A" w:rsidRPr="001B1679" w:rsidRDefault="009B546A" w:rsidP="00C11620">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76982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B765EA"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CD6466" w14:textId="65C845BF" w:rsidR="009B546A" w:rsidRPr="001B1679" w:rsidRDefault="009B546A" w:rsidP="00C11620">
            <w:pPr>
              <w:pStyle w:val="TAL"/>
              <w:keepNext w:val="0"/>
              <w:rPr>
                <w:sz w:val="16"/>
                <w:szCs w:val="16"/>
              </w:rPr>
            </w:pPr>
            <w:r w:rsidRPr="001B1679">
              <w:rPr>
                <w:sz w:val="16"/>
                <w:szCs w:val="16"/>
              </w:rPr>
              <w:t xml:space="preserve">Revision of </w:t>
            </w:r>
            <w:r w:rsidR="00F83058">
              <w:rPr>
                <w:sz w:val="16"/>
                <w:szCs w:val="16"/>
              </w:rPr>
              <w:t>SP-23</w:t>
            </w:r>
            <w:r w:rsidRPr="001B1679">
              <w:rPr>
                <w:sz w:val="16"/>
                <w:szCs w:val="16"/>
              </w:rPr>
              <w:t>01393 (23.502 CR3666R1 in CR Pack SP-230115).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91853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00829" w14:textId="77777777" w:rsidR="009B546A" w:rsidRPr="001B1679" w:rsidRDefault="009B546A" w:rsidP="00C11620">
            <w:pPr>
              <w:pStyle w:val="TAL"/>
              <w:keepNext w:val="0"/>
              <w:rPr>
                <w:sz w:val="16"/>
                <w:szCs w:val="16"/>
              </w:rPr>
            </w:pPr>
          </w:p>
        </w:tc>
      </w:tr>
      <w:tr w:rsidR="009B546A" w14:paraId="4F472DF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964CCE"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0D3222" w14:textId="65E90F96" w:rsidR="009B546A" w:rsidRPr="001B1679" w:rsidRDefault="00F83058" w:rsidP="00C11620">
            <w:pPr>
              <w:pStyle w:val="TAL"/>
              <w:keepNext w:val="0"/>
              <w:rPr>
                <w:sz w:val="16"/>
                <w:szCs w:val="16"/>
              </w:rPr>
            </w:pPr>
            <w:r>
              <w:rPr>
                <w:sz w:val="16"/>
                <w:szCs w:val="16"/>
              </w:rPr>
              <w:t>SP-23</w:t>
            </w:r>
            <w:r w:rsidR="009B546A" w:rsidRPr="001B1679">
              <w:rPr>
                <w:sz w:val="16"/>
                <w:szCs w:val="16"/>
              </w:rPr>
              <w:t>0332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491E24"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16121D" w14:textId="77777777" w:rsidR="009B546A" w:rsidRPr="001B1679" w:rsidRDefault="009B546A" w:rsidP="00C11620">
            <w:pPr>
              <w:pStyle w:val="TAL"/>
              <w:keepNext w:val="0"/>
              <w:rPr>
                <w:sz w:val="16"/>
                <w:szCs w:val="16"/>
              </w:rPr>
            </w:pPr>
            <w:r w:rsidRPr="001B1679">
              <w:rPr>
                <w:sz w:val="16"/>
                <w:szCs w:val="16"/>
              </w:rPr>
              <w:t>On UE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C19D81"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C435D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51E94C" w14:textId="77777777" w:rsidR="009B546A" w:rsidRPr="001B1679" w:rsidRDefault="009B546A" w:rsidP="00C11620">
            <w:pPr>
              <w:pStyle w:val="TAL"/>
              <w:keepNext w:val="0"/>
              <w:rPr>
                <w:sz w:val="16"/>
                <w:szCs w:val="16"/>
              </w:rPr>
            </w:pPr>
            <w:r w:rsidRPr="001B1679">
              <w:rPr>
                <w:sz w:val="16"/>
                <w:szCs w:val="16"/>
              </w:rPr>
              <w:t>eNA_Ph2, EVEX,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6FD5F0" w14:textId="77777777" w:rsidR="009B546A" w:rsidRPr="001B1679" w:rsidRDefault="009B546A" w:rsidP="00C11620">
            <w:pPr>
              <w:pStyle w:val="TAL"/>
              <w:keepNext w:val="0"/>
              <w:rPr>
                <w:sz w:val="16"/>
                <w:szCs w:val="16"/>
              </w:rPr>
            </w:pPr>
            <w:r w:rsidRPr="001B1679">
              <w:rPr>
                <w:sz w:val="16"/>
                <w:szCs w:val="16"/>
              </w:rPr>
              <w:t>An LS was drafted in SP-230361.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6F1D0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BA2C6E" w14:textId="77777777" w:rsidR="009B546A" w:rsidRPr="001B1679" w:rsidRDefault="009B546A" w:rsidP="00C11620">
            <w:pPr>
              <w:pStyle w:val="TAL"/>
              <w:keepNext w:val="0"/>
              <w:rPr>
                <w:sz w:val="16"/>
                <w:szCs w:val="16"/>
              </w:rPr>
            </w:pPr>
          </w:p>
        </w:tc>
      </w:tr>
      <w:tr w:rsidR="009B546A" w14:paraId="22EBAAB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BBF4F6"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B16818" w14:textId="7F480211" w:rsidR="009B546A" w:rsidRPr="001B1679" w:rsidRDefault="00F83058" w:rsidP="00C11620">
            <w:pPr>
              <w:pStyle w:val="TAL"/>
              <w:keepNext w:val="0"/>
              <w:rPr>
                <w:sz w:val="16"/>
                <w:szCs w:val="16"/>
              </w:rPr>
            </w:pPr>
            <w:r>
              <w:rPr>
                <w:sz w:val="16"/>
                <w:szCs w:val="16"/>
              </w:rPr>
              <w:t>SP-23</w:t>
            </w:r>
            <w:r w:rsidR="009B546A" w:rsidRPr="001B1679">
              <w:rPr>
                <w:sz w:val="16"/>
                <w:szCs w:val="16"/>
              </w:rPr>
              <w:t>0333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F33BC1"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484F8E" w14:textId="77777777" w:rsidR="009B546A" w:rsidRPr="001B1679" w:rsidRDefault="009B546A" w:rsidP="00C11620">
            <w:pPr>
              <w:pStyle w:val="TAL"/>
              <w:keepNext w:val="0"/>
              <w:rPr>
                <w:sz w:val="16"/>
                <w:szCs w:val="16"/>
              </w:rPr>
            </w:pPr>
            <w:r w:rsidRPr="001B1679">
              <w:rPr>
                <w:sz w:val="16"/>
                <w:szCs w:val="16"/>
              </w:rPr>
              <w:t>Rel-19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20B88E" w14:textId="77777777" w:rsidR="009B546A" w:rsidRPr="001B1679" w:rsidRDefault="009B546A" w:rsidP="00C11620">
            <w:pPr>
              <w:pStyle w:val="TAL"/>
              <w:keepNext w:val="0"/>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54DB61"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71071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2B1A97" w14:textId="77777777" w:rsidR="009B546A" w:rsidRPr="001B1679" w:rsidRDefault="009B546A" w:rsidP="00C11620">
            <w:pPr>
              <w:pStyle w:val="TAL"/>
              <w:keepNext w:val="0"/>
              <w:rPr>
                <w:sz w:val="16"/>
                <w:szCs w:val="16"/>
              </w:rPr>
            </w:pPr>
            <w:r w:rsidRPr="001B1679">
              <w:rPr>
                <w:sz w:val="16"/>
                <w:szCs w:val="16"/>
              </w:rPr>
              <w:t>Revised to SP-230338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A7BCAB"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FDAD3C" w14:textId="54FFEF65" w:rsidR="009B546A" w:rsidRPr="001B1679" w:rsidRDefault="00F83058" w:rsidP="00C11620">
            <w:pPr>
              <w:pStyle w:val="TAL"/>
              <w:keepNext w:val="0"/>
              <w:rPr>
                <w:sz w:val="16"/>
                <w:szCs w:val="16"/>
              </w:rPr>
            </w:pPr>
            <w:r>
              <w:rPr>
                <w:sz w:val="16"/>
                <w:szCs w:val="16"/>
              </w:rPr>
              <w:t>SP-23</w:t>
            </w:r>
            <w:r w:rsidR="009B546A" w:rsidRPr="001B1679">
              <w:rPr>
                <w:sz w:val="16"/>
                <w:szCs w:val="16"/>
              </w:rPr>
              <w:t>0338</w:t>
            </w:r>
          </w:p>
        </w:tc>
      </w:tr>
      <w:tr w:rsidR="009B546A" w14:paraId="69936BF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01191A"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2CE67E" w14:textId="20A2DD58" w:rsidR="009B546A" w:rsidRPr="001B1679" w:rsidRDefault="00F83058" w:rsidP="00C11620">
            <w:pPr>
              <w:pStyle w:val="TAL"/>
              <w:keepNext w:val="0"/>
              <w:rPr>
                <w:sz w:val="16"/>
                <w:szCs w:val="16"/>
              </w:rPr>
            </w:pPr>
            <w:r>
              <w:rPr>
                <w:sz w:val="16"/>
                <w:szCs w:val="16"/>
              </w:rPr>
              <w:t>SP-23</w:t>
            </w:r>
            <w:r w:rsidR="009B546A" w:rsidRPr="001B1679">
              <w:rPr>
                <w:sz w:val="16"/>
                <w:szCs w:val="16"/>
              </w:rPr>
              <w:t>0334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9346C4"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EA2A0" w14:textId="77777777" w:rsidR="009B546A" w:rsidRPr="001B1679" w:rsidRDefault="009B546A" w:rsidP="00C11620">
            <w:pPr>
              <w:pStyle w:val="TAL"/>
              <w:keepNext w:val="0"/>
              <w:rPr>
                <w:sz w:val="16"/>
                <w:szCs w:val="16"/>
              </w:rPr>
            </w:pPr>
            <w:r w:rsidRPr="001B1679">
              <w:rPr>
                <w:sz w:val="16"/>
                <w:szCs w:val="16"/>
              </w:rPr>
              <w:t>Rel-19 planning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818A4C" w14:textId="77777777" w:rsidR="009B546A" w:rsidRPr="001B1679" w:rsidRDefault="009B546A" w:rsidP="00C11620">
            <w:pPr>
              <w:pStyle w:val="TAL"/>
              <w:keepNext w:val="0"/>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A36BF6"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719AD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4E78E8" w14:textId="77777777" w:rsidR="009B546A" w:rsidRPr="001B1679" w:rsidRDefault="009B546A" w:rsidP="00C11620">
            <w:pPr>
              <w:pStyle w:val="TAL"/>
              <w:keepNext w:val="0"/>
              <w:rPr>
                <w:sz w:val="16"/>
                <w:szCs w:val="16"/>
              </w:rPr>
            </w:pPr>
            <w:r w:rsidRPr="001B1679">
              <w:rPr>
                <w:sz w:val="16"/>
                <w:szCs w:val="16"/>
              </w:rPr>
              <w:t>Revised to SP-230339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8142B5"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8FF35" w14:textId="0C201901" w:rsidR="009B546A" w:rsidRPr="001B1679" w:rsidRDefault="00F83058" w:rsidP="00C11620">
            <w:pPr>
              <w:pStyle w:val="TAL"/>
              <w:keepNext w:val="0"/>
              <w:rPr>
                <w:sz w:val="16"/>
                <w:szCs w:val="16"/>
              </w:rPr>
            </w:pPr>
            <w:r>
              <w:rPr>
                <w:sz w:val="16"/>
                <w:szCs w:val="16"/>
              </w:rPr>
              <w:t>SP-23</w:t>
            </w:r>
            <w:r w:rsidR="009B546A" w:rsidRPr="001B1679">
              <w:rPr>
                <w:sz w:val="16"/>
                <w:szCs w:val="16"/>
              </w:rPr>
              <w:t>0339</w:t>
            </w:r>
          </w:p>
        </w:tc>
      </w:tr>
      <w:tr w:rsidR="009B546A" w14:paraId="0154A5C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A2E403"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1220C8" w14:textId="337799A5" w:rsidR="009B546A" w:rsidRPr="001B1679" w:rsidRDefault="00F83058" w:rsidP="00C11620">
            <w:pPr>
              <w:pStyle w:val="TAL"/>
              <w:keepNext w:val="0"/>
              <w:rPr>
                <w:sz w:val="16"/>
                <w:szCs w:val="16"/>
              </w:rPr>
            </w:pPr>
            <w:r>
              <w:rPr>
                <w:sz w:val="16"/>
                <w:szCs w:val="16"/>
              </w:rPr>
              <w:t>SP-23</w:t>
            </w:r>
            <w:r w:rsidR="009B546A" w:rsidRPr="001B1679">
              <w:rPr>
                <w:sz w:val="16"/>
                <w:szCs w:val="16"/>
              </w:rPr>
              <w:t>0335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805C65"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6549F5" w14:textId="77777777" w:rsidR="009B546A" w:rsidRPr="001B1679" w:rsidRDefault="009B546A" w:rsidP="00C11620">
            <w:pPr>
              <w:pStyle w:val="TAL"/>
              <w:keepNext w:val="0"/>
              <w:rPr>
                <w:sz w:val="16"/>
                <w:szCs w:val="16"/>
              </w:rPr>
            </w:pPr>
            <w:r w:rsidRPr="001B1679">
              <w:rPr>
                <w:sz w:val="16"/>
                <w:szCs w:val="16"/>
              </w:rPr>
              <w:t>New WID on AI/ML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D32FD7"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DF446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50734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62F2F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0F997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802D3F" w14:textId="77777777" w:rsidR="009B546A" w:rsidRPr="001B1679" w:rsidRDefault="009B546A" w:rsidP="00C11620">
            <w:pPr>
              <w:pStyle w:val="TAL"/>
              <w:keepNext w:val="0"/>
              <w:rPr>
                <w:sz w:val="16"/>
                <w:szCs w:val="16"/>
              </w:rPr>
            </w:pPr>
          </w:p>
        </w:tc>
      </w:tr>
      <w:tr w:rsidR="009B546A" w14:paraId="6743303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6784C1"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5C96F6" w14:textId="6477353F" w:rsidR="009B546A" w:rsidRPr="001B1679" w:rsidRDefault="00F83058" w:rsidP="00C11620">
            <w:pPr>
              <w:pStyle w:val="TAL"/>
              <w:keepNext w:val="0"/>
              <w:rPr>
                <w:sz w:val="16"/>
                <w:szCs w:val="16"/>
              </w:rPr>
            </w:pPr>
            <w:r>
              <w:rPr>
                <w:sz w:val="16"/>
                <w:szCs w:val="16"/>
              </w:rPr>
              <w:t>SP-23</w:t>
            </w:r>
            <w:r w:rsidR="009B546A" w:rsidRPr="001B1679">
              <w:rPr>
                <w:sz w:val="16"/>
                <w:szCs w:val="16"/>
              </w:rPr>
              <w:t>0336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183F37"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3DC2B3" w14:textId="77777777" w:rsidR="009B546A" w:rsidRPr="001B1679" w:rsidRDefault="009B546A" w:rsidP="00C11620">
            <w:pPr>
              <w:pStyle w:val="TAL"/>
              <w:keepNext w:val="0"/>
              <w:rPr>
                <w:sz w:val="16"/>
                <w:szCs w:val="16"/>
              </w:rPr>
            </w:pPr>
            <w:r w:rsidRPr="001B1679">
              <w:rPr>
                <w:sz w:val="16"/>
                <w:szCs w:val="16"/>
              </w:rPr>
              <w:t>Revised Study on alignment with ETSI MEC for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631CD5"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5C34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31B24A" w14:textId="77777777" w:rsidR="009B546A" w:rsidRPr="001B1679" w:rsidRDefault="009B546A" w:rsidP="00C11620">
            <w:pPr>
              <w:pStyle w:val="TAL"/>
              <w:keepNext w:val="0"/>
              <w:rPr>
                <w:sz w:val="16"/>
                <w:szCs w:val="16"/>
              </w:rPr>
            </w:pPr>
            <w:r w:rsidRPr="001B1679">
              <w:rPr>
                <w:sz w:val="16"/>
                <w:szCs w:val="16"/>
              </w:rPr>
              <w:t>FS_MEC_ECM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91BAD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BAA56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681039" w14:textId="77777777" w:rsidR="009B546A" w:rsidRPr="001B1679" w:rsidRDefault="009B546A" w:rsidP="00C11620">
            <w:pPr>
              <w:pStyle w:val="TAL"/>
              <w:keepNext w:val="0"/>
              <w:rPr>
                <w:sz w:val="16"/>
                <w:szCs w:val="16"/>
              </w:rPr>
            </w:pPr>
          </w:p>
        </w:tc>
      </w:tr>
      <w:tr w:rsidR="009B546A" w14:paraId="568E801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9CF809"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E42D22" w14:textId="2FEBB0C3" w:rsidR="009B546A" w:rsidRPr="001B1679" w:rsidRDefault="00F83058" w:rsidP="00C11620">
            <w:pPr>
              <w:pStyle w:val="TAL"/>
              <w:keepNext w:val="0"/>
              <w:rPr>
                <w:sz w:val="16"/>
                <w:szCs w:val="16"/>
              </w:rPr>
            </w:pPr>
            <w:r>
              <w:rPr>
                <w:sz w:val="16"/>
                <w:szCs w:val="16"/>
              </w:rPr>
              <w:t>SP-23</w:t>
            </w:r>
            <w:r w:rsidR="009B546A" w:rsidRPr="001B1679">
              <w:rPr>
                <w:sz w:val="16"/>
                <w:szCs w:val="16"/>
              </w:rPr>
              <w:t>0337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A47692"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65BDBE" w14:textId="77777777" w:rsidR="009B546A" w:rsidRPr="001B1679" w:rsidRDefault="009B546A" w:rsidP="00C11620">
            <w:pPr>
              <w:pStyle w:val="TAL"/>
              <w:keepNext w:val="0"/>
              <w:rPr>
                <w:sz w:val="16"/>
                <w:szCs w:val="16"/>
              </w:rPr>
            </w:pPr>
            <w:r w:rsidRPr="001B1679">
              <w:rPr>
                <w:sz w:val="16"/>
                <w:szCs w:val="16"/>
              </w:rPr>
              <w:t>TR 33.891 'Study on security of architecture enhancements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2D01DC"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AD14B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FF6D85" w14:textId="77777777" w:rsidR="009B546A" w:rsidRPr="001B1679" w:rsidRDefault="009B546A" w:rsidP="00C11620">
            <w:pPr>
              <w:pStyle w:val="TAL"/>
              <w:keepNext w:val="0"/>
              <w:rPr>
                <w:sz w:val="16"/>
                <w:szCs w:val="16"/>
              </w:rPr>
            </w:pPr>
            <w:r w:rsidRPr="001B1679">
              <w:rPr>
                <w:sz w:val="16"/>
                <w:szCs w:val="16"/>
              </w:rPr>
              <w:t>FS_UAS_Ph2_SEC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94907" w14:textId="77777777" w:rsidR="009B546A" w:rsidRPr="001B1679" w:rsidRDefault="009B546A" w:rsidP="00C11620">
            <w:pPr>
              <w:pStyle w:val="TAL"/>
              <w:keepNext w:val="0"/>
              <w:rPr>
                <w:sz w:val="16"/>
                <w:szCs w:val="16"/>
              </w:rPr>
            </w:pPr>
            <w:r w:rsidRPr="001B1679">
              <w:rPr>
                <w:sz w:val="16"/>
                <w:szCs w:val="16"/>
              </w:rPr>
              <w:t>Revision of SP-230126 due to wrong version of the specification uploaded.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1376D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32C7D" w14:textId="77777777" w:rsidR="009B546A" w:rsidRPr="001B1679" w:rsidRDefault="009B546A" w:rsidP="00C11620">
            <w:pPr>
              <w:pStyle w:val="TAL"/>
              <w:keepNext w:val="0"/>
              <w:rPr>
                <w:sz w:val="16"/>
                <w:szCs w:val="16"/>
              </w:rPr>
            </w:pPr>
          </w:p>
        </w:tc>
      </w:tr>
      <w:tr w:rsidR="009B546A" w14:paraId="10374B6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D4D38A"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C41F2A" w14:textId="25C0056C" w:rsidR="009B546A" w:rsidRPr="001B1679" w:rsidRDefault="00F83058" w:rsidP="00C11620">
            <w:pPr>
              <w:pStyle w:val="TAL"/>
              <w:keepNext w:val="0"/>
              <w:rPr>
                <w:sz w:val="16"/>
                <w:szCs w:val="16"/>
              </w:rPr>
            </w:pPr>
            <w:r>
              <w:rPr>
                <w:sz w:val="16"/>
                <w:szCs w:val="16"/>
              </w:rPr>
              <w:t>SP-23</w:t>
            </w:r>
            <w:r w:rsidR="009B546A" w:rsidRPr="001B1679">
              <w:rPr>
                <w:sz w:val="16"/>
                <w:szCs w:val="16"/>
              </w:rPr>
              <w:t>0338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EC536B"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48FC74" w14:textId="77777777" w:rsidR="009B546A" w:rsidRPr="001B1679" w:rsidRDefault="009B546A" w:rsidP="00C11620">
            <w:pPr>
              <w:pStyle w:val="TAL"/>
              <w:keepNext w:val="0"/>
              <w:rPr>
                <w:sz w:val="16"/>
                <w:szCs w:val="16"/>
              </w:rPr>
            </w:pPr>
            <w:r w:rsidRPr="001B1679">
              <w:rPr>
                <w:sz w:val="16"/>
                <w:szCs w:val="16"/>
              </w:rPr>
              <w:t>Rel-19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0993AD" w14:textId="77777777" w:rsidR="009B546A" w:rsidRPr="001B1679" w:rsidRDefault="009B546A" w:rsidP="00C11620">
            <w:pPr>
              <w:pStyle w:val="TAL"/>
              <w:keepNext w:val="0"/>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735420"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6F33B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205A30" w14:textId="77777777" w:rsidR="009B546A" w:rsidRPr="001B1679" w:rsidRDefault="009B546A" w:rsidP="00C11620">
            <w:pPr>
              <w:pStyle w:val="TAL"/>
              <w:keepNext w:val="0"/>
              <w:rPr>
                <w:sz w:val="16"/>
                <w:szCs w:val="16"/>
              </w:rPr>
            </w:pPr>
            <w:r w:rsidRPr="001B1679">
              <w:rPr>
                <w:sz w:val="16"/>
                <w:szCs w:val="16"/>
              </w:rPr>
              <w:t>Revision of SP-230333.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30A15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9EEB5" w14:textId="77777777" w:rsidR="009B546A" w:rsidRPr="001B1679" w:rsidRDefault="009B546A" w:rsidP="00C11620">
            <w:pPr>
              <w:pStyle w:val="TAL"/>
              <w:keepNext w:val="0"/>
              <w:rPr>
                <w:sz w:val="16"/>
                <w:szCs w:val="16"/>
              </w:rPr>
            </w:pPr>
          </w:p>
        </w:tc>
      </w:tr>
      <w:tr w:rsidR="009B546A" w14:paraId="7CB53ED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548A5B"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C9A07" w14:textId="6666DC92" w:rsidR="009B546A" w:rsidRPr="001B1679" w:rsidRDefault="00F83058" w:rsidP="00C11620">
            <w:pPr>
              <w:pStyle w:val="TAL"/>
              <w:keepNext w:val="0"/>
              <w:rPr>
                <w:sz w:val="16"/>
                <w:szCs w:val="16"/>
              </w:rPr>
            </w:pPr>
            <w:r>
              <w:rPr>
                <w:sz w:val="16"/>
                <w:szCs w:val="16"/>
              </w:rPr>
              <w:t>SP-23</w:t>
            </w:r>
            <w:r w:rsidR="009B546A" w:rsidRPr="001B1679">
              <w:rPr>
                <w:sz w:val="16"/>
                <w:szCs w:val="16"/>
              </w:rPr>
              <w:t>0339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BDD7A2"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063A92" w14:textId="77777777" w:rsidR="009B546A" w:rsidRPr="001B1679" w:rsidRDefault="009B546A" w:rsidP="00C11620">
            <w:pPr>
              <w:pStyle w:val="TAL"/>
              <w:keepNext w:val="0"/>
              <w:rPr>
                <w:sz w:val="16"/>
                <w:szCs w:val="16"/>
              </w:rPr>
            </w:pPr>
            <w:r w:rsidRPr="001B1679">
              <w:rPr>
                <w:sz w:val="16"/>
                <w:szCs w:val="16"/>
              </w:rPr>
              <w:t>Rel-19 planning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01A8E9" w14:textId="77777777" w:rsidR="009B546A" w:rsidRPr="001B1679" w:rsidRDefault="009B546A" w:rsidP="00C11620">
            <w:pPr>
              <w:pStyle w:val="TAL"/>
              <w:keepNext w:val="0"/>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9E37D"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58FB2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86269" w14:textId="77777777" w:rsidR="009B546A" w:rsidRPr="001B1679" w:rsidRDefault="009B546A" w:rsidP="00C11620">
            <w:pPr>
              <w:pStyle w:val="TAL"/>
              <w:keepNext w:val="0"/>
              <w:rPr>
                <w:sz w:val="16"/>
                <w:szCs w:val="16"/>
              </w:rPr>
            </w:pPr>
            <w:r w:rsidRPr="001B1679">
              <w:rPr>
                <w:sz w:val="16"/>
                <w:szCs w:val="16"/>
              </w:rPr>
              <w:t>Revision of SP-230334.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D41C0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50A9F" w14:textId="77777777" w:rsidR="009B546A" w:rsidRPr="001B1679" w:rsidRDefault="009B546A" w:rsidP="00C11620">
            <w:pPr>
              <w:pStyle w:val="TAL"/>
              <w:keepNext w:val="0"/>
              <w:rPr>
                <w:sz w:val="16"/>
                <w:szCs w:val="16"/>
              </w:rPr>
            </w:pPr>
          </w:p>
        </w:tc>
      </w:tr>
      <w:tr w:rsidR="009B546A" w14:paraId="608A947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37B596"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3E176F" w14:textId="1F4555F9" w:rsidR="009B546A" w:rsidRPr="001B1679" w:rsidRDefault="00F83058" w:rsidP="00C11620">
            <w:pPr>
              <w:pStyle w:val="TAL"/>
              <w:keepNext w:val="0"/>
              <w:rPr>
                <w:sz w:val="16"/>
                <w:szCs w:val="16"/>
              </w:rPr>
            </w:pPr>
            <w:r>
              <w:rPr>
                <w:sz w:val="16"/>
                <w:szCs w:val="16"/>
              </w:rPr>
              <w:t>SP-23</w:t>
            </w:r>
            <w:r w:rsidR="009B546A" w:rsidRPr="001B1679">
              <w:rPr>
                <w:sz w:val="16"/>
                <w:szCs w:val="16"/>
              </w:rPr>
              <w:t>0340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15ABEE"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71A28E" w14:textId="77777777" w:rsidR="009B546A" w:rsidRPr="001B1679" w:rsidRDefault="009B546A" w:rsidP="00C11620">
            <w:pPr>
              <w:pStyle w:val="TAL"/>
              <w:keepNext w:val="0"/>
              <w:rPr>
                <w:sz w:val="16"/>
                <w:szCs w:val="16"/>
              </w:rPr>
            </w:pPr>
            <w:r w:rsidRPr="001B1679">
              <w:rPr>
                <w:sz w:val="16"/>
                <w:szCs w:val="16"/>
              </w:rPr>
              <w:t>Proposed High Level Principles for 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75D3F0" w14:textId="77777777" w:rsidR="009B546A" w:rsidRPr="001B1679" w:rsidRDefault="009B546A" w:rsidP="00C11620">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507A6D"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75721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A631DF"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D41239"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CC0938" w14:textId="77777777" w:rsidR="009B546A" w:rsidRPr="001B1679" w:rsidRDefault="009B546A" w:rsidP="00C11620">
            <w:pPr>
              <w:pStyle w:val="TAL"/>
              <w:keepNext w:val="0"/>
              <w:rPr>
                <w:sz w:val="16"/>
                <w:szCs w:val="16"/>
              </w:rPr>
            </w:pPr>
          </w:p>
        </w:tc>
      </w:tr>
      <w:tr w:rsidR="009B546A" w14:paraId="4FA5766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6F75DF" w14:textId="77777777" w:rsidR="009B546A" w:rsidRPr="001B1679" w:rsidRDefault="009B546A" w:rsidP="00C11620">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09CC85" w14:textId="14A1CC99" w:rsidR="009B546A" w:rsidRPr="001B1679" w:rsidRDefault="00F83058" w:rsidP="00C11620">
            <w:pPr>
              <w:pStyle w:val="TAL"/>
              <w:keepNext w:val="0"/>
              <w:rPr>
                <w:sz w:val="16"/>
                <w:szCs w:val="16"/>
              </w:rPr>
            </w:pPr>
            <w:r>
              <w:rPr>
                <w:sz w:val="16"/>
                <w:szCs w:val="16"/>
              </w:rPr>
              <w:t>SP-23</w:t>
            </w:r>
            <w:r w:rsidR="009B546A" w:rsidRPr="001B1679">
              <w:rPr>
                <w:sz w:val="16"/>
                <w:szCs w:val="16"/>
              </w:rPr>
              <w:t>0341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F7E25C"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B3A74F" w14:textId="77777777" w:rsidR="009B546A" w:rsidRPr="001B1679" w:rsidRDefault="009B546A" w:rsidP="00C11620">
            <w:pPr>
              <w:pStyle w:val="TAL"/>
              <w:keepNext w:val="0"/>
              <w:rPr>
                <w:sz w:val="16"/>
                <w:szCs w:val="16"/>
              </w:rPr>
            </w:pPr>
            <w:r w:rsidRPr="001B1679">
              <w:rPr>
                <w:sz w:val="16"/>
                <w:szCs w:val="16"/>
              </w:rPr>
              <w:t>23.502 CR3666R6 (Rel-18, 'B'): Support of NAT exposure in 23.502 according to the conclusion in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264AE7" w14:textId="77777777" w:rsidR="009B546A" w:rsidRPr="001B1679" w:rsidRDefault="009B546A" w:rsidP="00C11620">
            <w:pPr>
              <w:pStyle w:val="TAL"/>
              <w:keepNext w:val="0"/>
              <w:rPr>
                <w:sz w:val="16"/>
                <w:szCs w:val="16"/>
              </w:rPr>
            </w:pPr>
            <w:r w:rsidRPr="001B1679">
              <w:rPr>
                <w:sz w:val="16"/>
                <w:szCs w:val="16"/>
              </w:rPr>
              <w:t>Intel, SK Telecom, Nokia, Nokia Shanghai Bell, China Mobile, Ericsson, Apple, Deutsche Telekom, DISH Network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146B8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6D7A7F"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014848" w14:textId="77777777" w:rsidR="009B546A" w:rsidRPr="001B1679" w:rsidRDefault="009B546A" w:rsidP="00C11620">
            <w:pPr>
              <w:pStyle w:val="TAL"/>
              <w:keepNext w:val="0"/>
              <w:rPr>
                <w:sz w:val="16"/>
                <w:szCs w:val="16"/>
              </w:rPr>
            </w:pPr>
            <w:r w:rsidRPr="001B1679">
              <w:rPr>
                <w:sz w:val="16"/>
                <w:szCs w:val="16"/>
              </w:rPr>
              <w:t>Revision of SP-230119 (23.502 CR3666R1 in CR Pack SP-230115).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3ECC7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360688" w14:textId="77777777" w:rsidR="009B546A" w:rsidRPr="001B1679" w:rsidRDefault="009B546A" w:rsidP="00C11620">
            <w:pPr>
              <w:pStyle w:val="TAL"/>
              <w:keepNext w:val="0"/>
              <w:rPr>
                <w:sz w:val="16"/>
                <w:szCs w:val="16"/>
              </w:rPr>
            </w:pPr>
          </w:p>
        </w:tc>
      </w:tr>
      <w:tr w:rsidR="009B546A" w14:paraId="238D342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BD50CD" w14:textId="77777777" w:rsidR="009B546A" w:rsidRPr="001B1679" w:rsidRDefault="009B546A" w:rsidP="00C11620">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D17F19" w14:textId="1C99EDF8" w:rsidR="009B546A" w:rsidRPr="001B1679" w:rsidRDefault="00F83058" w:rsidP="00C11620">
            <w:pPr>
              <w:pStyle w:val="TAL"/>
              <w:keepNext w:val="0"/>
              <w:rPr>
                <w:sz w:val="16"/>
                <w:szCs w:val="16"/>
              </w:rPr>
            </w:pPr>
            <w:r>
              <w:rPr>
                <w:sz w:val="16"/>
                <w:szCs w:val="16"/>
              </w:rPr>
              <w:t>SP-23</w:t>
            </w:r>
            <w:r w:rsidR="009B546A" w:rsidRPr="001B1679">
              <w:rPr>
                <w:sz w:val="16"/>
                <w:szCs w:val="16"/>
              </w:rPr>
              <w:t>0342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05A585" w14:textId="77777777" w:rsidR="009B546A" w:rsidRPr="001B1679" w:rsidRDefault="009B546A" w:rsidP="00C1162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ABA512" w14:textId="77777777" w:rsidR="009B546A" w:rsidRPr="001B1679" w:rsidRDefault="009B546A" w:rsidP="00C11620">
            <w:pPr>
              <w:pStyle w:val="TAL"/>
              <w:keepNext w:val="0"/>
              <w:rPr>
                <w:sz w:val="16"/>
                <w:szCs w:val="16"/>
              </w:rPr>
            </w:pPr>
            <w:r w:rsidRPr="001B1679">
              <w:rPr>
                <w:sz w:val="16"/>
                <w:szCs w:val="16"/>
              </w:rPr>
              <w:t>Voting tool: A short user guide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E8A7DC" w14:textId="77777777" w:rsidR="009B546A" w:rsidRPr="001B1679" w:rsidRDefault="009B546A" w:rsidP="00C11620">
            <w:pPr>
              <w:pStyle w:val="TAL"/>
              <w:keepNext w:val="0"/>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7C9AB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48E2C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30ED3E"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0A548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592280" w14:textId="77777777" w:rsidR="009B546A" w:rsidRPr="001B1679" w:rsidRDefault="009B546A" w:rsidP="00C11620">
            <w:pPr>
              <w:pStyle w:val="TAL"/>
              <w:keepNext w:val="0"/>
              <w:rPr>
                <w:sz w:val="16"/>
                <w:szCs w:val="16"/>
              </w:rPr>
            </w:pPr>
          </w:p>
        </w:tc>
      </w:tr>
      <w:tr w:rsidR="009B546A" w14:paraId="78C9292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17C4F0"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EB3188" w14:textId="4E4117F4" w:rsidR="009B546A" w:rsidRPr="001B1679" w:rsidRDefault="00F83058" w:rsidP="00C11620">
            <w:pPr>
              <w:pStyle w:val="TAL"/>
              <w:keepNext w:val="0"/>
              <w:rPr>
                <w:sz w:val="16"/>
                <w:szCs w:val="16"/>
              </w:rPr>
            </w:pPr>
            <w:r>
              <w:rPr>
                <w:sz w:val="16"/>
                <w:szCs w:val="16"/>
              </w:rPr>
              <w:t>SP-23</w:t>
            </w:r>
            <w:r w:rsidR="009B546A" w:rsidRPr="001B1679">
              <w:rPr>
                <w:sz w:val="16"/>
                <w:szCs w:val="16"/>
              </w:rPr>
              <w:t>0343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D82279"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AF3D4C" w14:textId="77777777" w:rsidR="009B546A" w:rsidRPr="001B1679" w:rsidRDefault="009B546A" w:rsidP="00C11620">
            <w:pPr>
              <w:pStyle w:val="TAL"/>
              <w:keepNext w:val="0"/>
              <w:rPr>
                <w:sz w:val="16"/>
                <w:szCs w:val="16"/>
              </w:rPr>
            </w:pPr>
            <w:r w:rsidRPr="001B1679">
              <w:rPr>
                <w:sz w:val="16"/>
                <w:szCs w:val="16"/>
              </w:rPr>
              <w:t>23.502 CR3666R7 (Rel-18, 'B'): Support of NAT exposure in 23.502 according to the conclusion in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CF4F12" w14:textId="77777777" w:rsidR="009B546A" w:rsidRPr="001B1679" w:rsidRDefault="009B546A" w:rsidP="00C11620">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1943C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4AD647"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0B5494" w14:textId="79EA9118" w:rsidR="009B546A" w:rsidRPr="001B1679" w:rsidRDefault="009B546A" w:rsidP="00C11620">
            <w:pPr>
              <w:pStyle w:val="TAL"/>
              <w:keepNext w:val="0"/>
              <w:rPr>
                <w:sz w:val="16"/>
                <w:szCs w:val="16"/>
              </w:rPr>
            </w:pPr>
            <w:r w:rsidRPr="001B1679">
              <w:rPr>
                <w:sz w:val="16"/>
                <w:szCs w:val="16"/>
              </w:rPr>
              <w:t xml:space="preserve">Revision of </w:t>
            </w:r>
            <w:r w:rsidR="00F83058">
              <w:rPr>
                <w:sz w:val="16"/>
                <w:szCs w:val="16"/>
              </w:rPr>
              <w:t>SP-23</w:t>
            </w:r>
            <w:r w:rsidRPr="001B1679">
              <w:rPr>
                <w:sz w:val="16"/>
                <w:szCs w:val="16"/>
              </w:rPr>
              <w:t>01393 (23.502 CR3666R1 in CR Pack SP-230115). Revised to SP-230372.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B8BC76"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22B6BC" w14:textId="7AB2CF7B" w:rsidR="009B546A" w:rsidRPr="001B1679" w:rsidRDefault="00F83058" w:rsidP="00C11620">
            <w:pPr>
              <w:pStyle w:val="TAL"/>
              <w:keepNext w:val="0"/>
              <w:rPr>
                <w:sz w:val="16"/>
                <w:szCs w:val="16"/>
              </w:rPr>
            </w:pPr>
            <w:r>
              <w:rPr>
                <w:sz w:val="16"/>
                <w:szCs w:val="16"/>
              </w:rPr>
              <w:t>SP-23</w:t>
            </w:r>
            <w:r w:rsidR="009B546A" w:rsidRPr="001B1679">
              <w:rPr>
                <w:sz w:val="16"/>
                <w:szCs w:val="16"/>
              </w:rPr>
              <w:t>0372</w:t>
            </w:r>
          </w:p>
        </w:tc>
      </w:tr>
      <w:tr w:rsidR="009B546A" w14:paraId="426EB40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3CBBB9"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FA7A1B" w14:textId="68060BBA" w:rsidR="009B546A" w:rsidRPr="001B1679" w:rsidRDefault="00F83058" w:rsidP="00C11620">
            <w:pPr>
              <w:pStyle w:val="TAL"/>
              <w:keepNext w:val="0"/>
              <w:rPr>
                <w:sz w:val="16"/>
                <w:szCs w:val="16"/>
              </w:rPr>
            </w:pPr>
            <w:r>
              <w:rPr>
                <w:sz w:val="16"/>
                <w:szCs w:val="16"/>
              </w:rPr>
              <w:t>SP-23</w:t>
            </w:r>
            <w:r w:rsidR="009B546A" w:rsidRPr="001B1679">
              <w:rPr>
                <w:sz w:val="16"/>
                <w:szCs w:val="16"/>
              </w:rPr>
              <w:t>0344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2B25BE"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53ABE3" w14:textId="77777777" w:rsidR="009B546A" w:rsidRPr="001B1679" w:rsidRDefault="009B546A" w:rsidP="00C11620">
            <w:pPr>
              <w:pStyle w:val="TAL"/>
              <w:keepNext w:val="0"/>
              <w:rPr>
                <w:sz w:val="16"/>
                <w:szCs w:val="16"/>
              </w:rPr>
            </w:pPr>
            <w:r w:rsidRPr="001B1679">
              <w:rPr>
                <w:sz w:val="16"/>
                <w:szCs w:val="16"/>
              </w:rPr>
              <w:t>Time schedule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F5F057" w14:textId="77777777" w:rsidR="009B546A" w:rsidRPr="001B1679" w:rsidRDefault="009B546A" w:rsidP="00C11620">
            <w:pPr>
              <w:pStyle w:val="TAL"/>
              <w:keepNext w:val="0"/>
              <w:rPr>
                <w:sz w:val="16"/>
                <w:szCs w:val="16"/>
              </w:rPr>
            </w:pPr>
            <w:r w:rsidRPr="001B1679">
              <w:rPr>
                <w:sz w:val="16"/>
                <w:szCs w:val="16"/>
              </w:rPr>
              <w:t>Ericsson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122161"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97760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97EB0C"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20F29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086746" w14:textId="77777777" w:rsidR="009B546A" w:rsidRPr="001B1679" w:rsidRDefault="009B546A" w:rsidP="00C11620">
            <w:pPr>
              <w:pStyle w:val="TAL"/>
              <w:keepNext w:val="0"/>
              <w:rPr>
                <w:sz w:val="16"/>
                <w:szCs w:val="16"/>
              </w:rPr>
            </w:pPr>
          </w:p>
        </w:tc>
      </w:tr>
      <w:tr w:rsidR="009B546A" w14:paraId="799525C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FD7B50"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06ED3" w14:textId="5FFE5A7E" w:rsidR="009B546A" w:rsidRPr="001B1679" w:rsidRDefault="00F83058" w:rsidP="00C11620">
            <w:pPr>
              <w:pStyle w:val="TAL"/>
              <w:keepNext w:val="0"/>
              <w:rPr>
                <w:sz w:val="16"/>
                <w:szCs w:val="16"/>
              </w:rPr>
            </w:pPr>
            <w:r>
              <w:rPr>
                <w:sz w:val="16"/>
                <w:szCs w:val="16"/>
              </w:rPr>
              <w:t>SP-23</w:t>
            </w:r>
            <w:r w:rsidR="009B546A" w:rsidRPr="001B1679">
              <w:rPr>
                <w:sz w:val="16"/>
                <w:szCs w:val="16"/>
              </w:rPr>
              <w:t>0345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58686D"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AAD3EB" w14:textId="77777777" w:rsidR="009B546A" w:rsidRPr="001B1679" w:rsidRDefault="009B546A" w:rsidP="00C11620">
            <w:pPr>
              <w:pStyle w:val="TAL"/>
              <w:keepNext w:val="0"/>
              <w:rPr>
                <w:sz w:val="16"/>
                <w:szCs w:val="16"/>
              </w:rPr>
            </w:pPr>
            <w:r w:rsidRPr="001B1679">
              <w:rPr>
                <w:sz w:val="16"/>
                <w:szCs w:val="16"/>
              </w:rPr>
              <w:t>Discussion On Rel-19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90D2AA" w14:textId="77777777" w:rsidR="009B546A" w:rsidRPr="001B1679" w:rsidRDefault="009B546A" w:rsidP="00C11620">
            <w:pPr>
              <w:pStyle w:val="TAL"/>
              <w:keepNext w:val="0"/>
              <w:rPr>
                <w:sz w:val="16"/>
                <w:szCs w:val="16"/>
              </w:rPr>
            </w:pPr>
            <w:r w:rsidRPr="001B1679">
              <w:rPr>
                <w:sz w:val="16"/>
                <w:szCs w:val="16"/>
              </w:rPr>
              <w:t>ZTE, Sanechips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EE73A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D710A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A79C3A" w14:textId="77777777" w:rsidR="009B546A" w:rsidRPr="001B1679" w:rsidRDefault="009B546A" w:rsidP="00C11620">
            <w:pPr>
              <w:pStyle w:val="TAL"/>
              <w:keepNext w:val="0"/>
              <w:rPr>
                <w:sz w:val="16"/>
                <w:szCs w:val="16"/>
              </w:rPr>
            </w:pPr>
            <w:r w:rsidRPr="001B1679">
              <w:rPr>
                <w:sz w:val="16"/>
                <w:szCs w:val="16"/>
              </w:rPr>
              <w:t>Revision of SP-230314.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21661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5748EA" w14:textId="77777777" w:rsidR="009B546A" w:rsidRPr="001B1679" w:rsidRDefault="009B546A" w:rsidP="00C11620">
            <w:pPr>
              <w:pStyle w:val="TAL"/>
              <w:keepNext w:val="0"/>
              <w:rPr>
                <w:sz w:val="16"/>
                <w:szCs w:val="16"/>
              </w:rPr>
            </w:pPr>
          </w:p>
        </w:tc>
      </w:tr>
      <w:tr w:rsidR="009B546A" w14:paraId="3B3BEB5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D81FC8"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4834AB" w14:textId="7896D193" w:rsidR="009B546A" w:rsidRPr="001B1679" w:rsidRDefault="00F83058" w:rsidP="00C11620">
            <w:pPr>
              <w:pStyle w:val="TAL"/>
              <w:keepNext w:val="0"/>
              <w:rPr>
                <w:sz w:val="16"/>
                <w:szCs w:val="16"/>
              </w:rPr>
            </w:pPr>
            <w:r>
              <w:rPr>
                <w:sz w:val="16"/>
                <w:szCs w:val="16"/>
              </w:rPr>
              <w:t>SP-23</w:t>
            </w:r>
            <w:r w:rsidR="009B546A" w:rsidRPr="001B1679">
              <w:rPr>
                <w:sz w:val="16"/>
                <w:szCs w:val="16"/>
              </w:rPr>
              <w:t>0346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194503"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79431A" w14:textId="77777777" w:rsidR="009B546A" w:rsidRPr="001B1679" w:rsidRDefault="009B546A" w:rsidP="00C11620">
            <w:pPr>
              <w:pStyle w:val="TAL"/>
              <w:keepNext w:val="0"/>
              <w:rPr>
                <w:sz w:val="16"/>
                <w:szCs w:val="16"/>
              </w:rPr>
            </w:pPr>
            <w:r w:rsidRPr="001B1679">
              <w:rPr>
                <w:sz w:val="16"/>
                <w:szCs w:val="16"/>
              </w:rPr>
              <w:t>Presentation of TS 23.435 v1.1.0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10336E" w14:textId="77777777" w:rsidR="009B546A" w:rsidRPr="001B1679" w:rsidRDefault="009B546A" w:rsidP="00C11620">
            <w:pPr>
              <w:pStyle w:val="TAL"/>
              <w:keepNext w:val="0"/>
              <w:rPr>
                <w:sz w:val="16"/>
                <w:szCs w:val="16"/>
              </w:rPr>
            </w:pPr>
            <w:r w:rsidRPr="001B1679">
              <w:rPr>
                <w:sz w:val="16"/>
                <w:szCs w:val="16"/>
              </w:rPr>
              <w:t>SA WG6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1EDE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5FD8A8" w14:textId="77777777" w:rsidR="009B546A" w:rsidRPr="001B1679" w:rsidRDefault="009B546A" w:rsidP="00C11620">
            <w:pPr>
              <w:pStyle w:val="TAL"/>
              <w:keepNext w:val="0"/>
              <w:rPr>
                <w:sz w:val="16"/>
                <w:szCs w:val="16"/>
              </w:rPr>
            </w:pPr>
            <w:r w:rsidRPr="001B1679">
              <w:rPr>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0791E8" w14:textId="77777777" w:rsidR="009B546A" w:rsidRPr="001B1679" w:rsidRDefault="009B546A" w:rsidP="00C11620">
            <w:pPr>
              <w:pStyle w:val="TAL"/>
              <w:keepNext w:val="0"/>
              <w:rPr>
                <w:sz w:val="16"/>
                <w:szCs w:val="16"/>
              </w:rPr>
            </w:pPr>
            <w:r w:rsidRPr="001B1679">
              <w:rPr>
                <w:sz w:val="16"/>
                <w:szCs w:val="16"/>
              </w:rPr>
              <w:t>Revision of SP-230272.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7521E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A2BD10" w14:textId="77777777" w:rsidR="009B546A" w:rsidRPr="001B1679" w:rsidRDefault="009B546A" w:rsidP="00C11620">
            <w:pPr>
              <w:pStyle w:val="TAL"/>
              <w:keepNext w:val="0"/>
              <w:rPr>
                <w:sz w:val="16"/>
                <w:szCs w:val="16"/>
              </w:rPr>
            </w:pPr>
          </w:p>
        </w:tc>
      </w:tr>
      <w:tr w:rsidR="009B546A" w14:paraId="2023D7E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C09BB0"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21670E" w14:textId="1EEF5806" w:rsidR="009B546A" w:rsidRPr="001B1679" w:rsidRDefault="00F83058" w:rsidP="00C11620">
            <w:pPr>
              <w:pStyle w:val="TAL"/>
              <w:keepNext w:val="0"/>
              <w:rPr>
                <w:sz w:val="16"/>
                <w:szCs w:val="16"/>
              </w:rPr>
            </w:pPr>
            <w:r>
              <w:rPr>
                <w:sz w:val="16"/>
                <w:szCs w:val="16"/>
              </w:rPr>
              <w:t>SP-23</w:t>
            </w:r>
            <w:r w:rsidR="009B546A" w:rsidRPr="001B1679">
              <w:rPr>
                <w:sz w:val="16"/>
                <w:szCs w:val="16"/>
              </w:rPr>
              <w:t>0347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7B8629"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6B953" w14:textId="77777777" w:rsidR="009B546A" w:rsidRPr="001B1679" w:rsidRDefault="009B546A" w:rsidP="00C11620">
            <w:pPr>
              <w:pStyle w:val="TAL"/>
              <w:keepNext w:val="0"/>
              <w:rPr>
                <w:sz w:val="16"/>
                <w:szCs w:val="16"/>
              </w:rPr>
            </w:pPr>
            <w:r w:rsidRPr="001B1679">
              <w:rPr>
                <w:sz w:val="16"/>
                <w:szCs w:val="16"/>
              </w:rPr>
              <w:t>Release 19 Timeline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90643D" w14:textId="77777777" w:rsidR="009B546A" w:rsidRPr="001B1679" w:rsidRDefault="009B546A" w:rsidP="00C11620">
            <w:pPr>
              <w:pStyle w:val="TAL"/>
              <w:keepNext w:val="0"/>
              <w:rPr>
                <w:sz w:val="16"/>
                <w:szCs w:val="16"/>
              </w:rPr>
            </w:pPr>
            <w:r w:rsidRPr="001B1679">
              <w:rPr>
                <w:sz w:val="16"/>
                <w:szCs w:val="16"/>
              </w:rPr>
              <w:t>Orange, Deutsche Telekom, Telecom Italia, KPN, Telefonica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62761D"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5A1D5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244E2C" w14:textId="77777777" w:rsidR="009B546A" w:rsidRPr="001B1679" w:rsidRDefault="009B546A" w:rsidP="00C11620">
            <w:pPr>
              <w:pStyle w:val="TAL"/>
              <w:keepNext w:val="0"/>
              <w:rPr>
                <w:sz w:val="16"/>
                <w:szCs w:val="16"/>
              </w:rPr>
            </w:pPr>
            <w:r w:rsidRPr="001B1679">
              <w:rPr>
                <w:sz w:val="16"/>
                <w:szCs w:val="16"/>
              </w:rPr>
              <w:t>Revision of SP-230116.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D7D75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6CC08F" w14:textId="77777777" w:rsidR="009B546A" w:rsidRPr="001B1679" w:rsidRDefault="009B546A" w:rsidP="00C11620">
            <w:pPr>
              <w:pStyle w:val="TAL"/>
              <w:keepNext w:val="0"/>
              <w:rPr>
                <w:sz w:val="16"/>
                <w:szCs w:val="16"/>
              </w:rPr>
            </w:pPr>
          </w:p>
        </w:tc>
      </w:tr>
      <w:tr w:rsidR="009B546A" w14:paraId="13FC1A5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1ED4B2" w14:textId="77777777" w:rsidR="009B546A" w:rsidRPr="001B1679" w:rsidRDefault="009B546A" w:rsidP="00C11620">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D27C58" w14:textId="1923D20B" w:rsidR="009B546A" w:rsidRPr="001B1679" w:rsidRDefault="00F83058" w:rsidP="00C11620">
            <w:pPr>
              <w:pStyle w:val="TAL"/>
              <w:keepNext w:val="0"/>
              <w:rPr>
                <w:sz w:val="16"/>
                <w:szCs w:val="16"/>
              </w:rPr>
            </w:pPr>
            <w:r>
              <w:rPr>
                <w:sz w:val="16"/>
                <w:szCs w:val="16"/>
              </w:rPr>
              <w:t>SP-23</w:t>
            </w:r>
            <w:r w:rsidR="009B546A" w:rsidRPr="001B1679">
              <w:rPr>
                <w:sz w:val="16"/>
                <w:szCs w:val="16"/>
              </w:rPr>
              <w:t>0348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F900FA"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A75BD3" w14:textId="77777777" w:rsidR="009B546A" w:rsidRPr="001B1679" w:rsidRDefault="009B546A" w:rsidP="00C11620">
            <w:pPr>
              <w:pStyle w:val="TAL"/>
              <w:keepNext w:val="0"/>
              <w:rPr>
                <w:sz w:val="16"/>
                <w:szCs w:val="16"/>
              </w:rPr>
            </w:pPr>
            <w:r w:rsidRPr="001B1679">
              <w:rPr>
                <w:sz w:val="16"/>
                <w:szCs w:val="16"/>
              </w:rPr>
              <w:t>SA WG5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7A81CB" w14:textId="77777777" w:rsidR="009B546A" w:rsidRPr="001B1679" w:rsidRDefault="009B546A" w:rsidP="00C11620">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D2484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2B854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A44164" w14:textId="77777777" w:rsidR="009B546A" w:rsidRPr="001B1679" w:rsidRDefault="009B546A" w:rsidP="00C11620">
            <w:pPr>
              <w:pStyle w:val="TAL"/>
              <w:keepNext w:val="0"/>
              <w:rPr>
                <w:sz w:val="16"/>
                <w:szCs w:val="16"/>
              </w:rPr>
            </w:pPr>
            <w:r w:rsidRPr="001B1679">
              <w:rPr>
                <w:sz w:val="16"/>
                <w:szCs w:val="16"/>
              </w:rPr>
              <w:t>Revision of SP-230317.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6D827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326FE8" w14:textId="77777777" w:rsidR="009B546A" w:rsidRPr="001B1679" w:rsidRDefault="009B546A" w:rsidP="00C11620">
            <w:pPr>
              <w:pStyle w:val="TAL"/>
              <w:keepNext w:val="0"/>
              <w:rPr>
                <w:sz w:val="16"/>
                <w:szCs w:val="16"/>
              </w:rPr>
            </w:pPr>
          </w:p>
        </w:tc>
      </w:tr>
      <w:tr w:rsidR="009B546A" w14:paraId="4E8F444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8AFCE1"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1420F2" w14:textId="6F27F9F1" w:rsidR="009B546A" w:rsidRPr="001B1679" w:rsidRDefault="00F83058" w:rsidP="00C11620">
            <w:pPr>
              <w:pStyle w:val="TAL"/>
              <w:keepNext w:val="0"/>
              <w:rPr>
                <w:sz w:val="16"/>
                <w:szCs w:val="16"/>
              </w:rPr>
            </w:pPr>
            <w:r>
              <w:rPr>
                <w:sz w:val="16"/>
                <w:szCs w:val="16"/>
              </w:rPr>
              <w:t>SP-23</w:t>
            </w:r>
            <w:r w:rsidR="009B546A" w:rsidRPr="001B1679">
              <w:rPr>
                <w:sz w:val="16"/>
                <w:szCs w:val="16"/>
              </w:rPr>
              <w:t>0349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40E29E"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42A73C" w14:textId="77777777" w:rsidR="009B546A" w:rsidRPr="001B1679" w:rsidRDefault="009B546A" w:rsidP="00C11620">
            <w:pPr>
              <w:pStyle w:val="TAL"/>
              <w:keepNext w:val="0"/>
              <w:rPr>
                <w:sz w:val="16"/>
                <w:szCs w:val="16"/>
              </w:rPr>
            </w:pPr>
            <w:r w:rsidRPr="001B1679">
              <w:rPr>
                <w:sz w:val="16"/>
                <w:szCs w:val="16"/>
              </w:rPr>
              <w:t>LS from GSMA NRG: LS to SA WG3-LI on Volte roaming lawful interception - limitation to provide caller identify if caller activates OIR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16687D" w14:textId="77777777" w:rsidR="009B546A" w:rsidRPr="001B1679" w:rsidRDefault="009B546A" w:rsidP="00C11620">
            <w:pPr>
              <w:pStyle w:val="TAL"/>
              <w:keepNext w:val="0"/>
              <w:rPr>
                <w:sz w:val="16"/>
                <w:szCs w:val="16"/>
              </w:rPr>
            </w:pPr>
            <w:r w:rsidRPr="001B1679">
              <w:rPr>
                <w:sz w:val="16"/>
                <w:szCs w:val="16"/>
              </w:rPr>
              <w:t>GSMA NRG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B3460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921A0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FCCA04" w14:textId="77777777" w:rsidR="009B546A" w:rsidRPr="001B1679" w:rsidRDefault="009B546A" w:rsidP="00C11620">
            <w:pPr>
              <w:pStyle w:val="TAL"/>
              <w:keepNext w:val="0"/>
              <w:rPr>
                <w:sz w:val="16"/>
                <w:szCs w:val="16"/>
              </w:rPr>
            </w:pPr>
            <w:r w:rsidRPr="001B1679">
              <w:rPr>
                <w:sz w:val="16"/>
                <w:szCs w:val="16"/>
              </w:rPr>
              <w:t>Revision of corrupted SP-230005.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DEEEF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3638F" w14:textId="77777777" w:rsidR="009B546A" w:rsidRPr="001B1679" w:rsidRDefault="009B546A" w:rsidP="00C11620">
            <w:pPr>
              <w:pStyle w:val="TAL"/>
              <w:keepNext w:val="0"/>
              <w:rPr>
                <w:sz w:val="16"/>
                <w:szCs w:val="16"/>
              </w:rPr>
            </w:pPr>
          </w:p>
        </w:tc>
      </w:tr>
      <w:tr w:rsidR="009B546A" w14:paraId="0B83C79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3A739D"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722D7F" w14:textId="57475F45" w:rsidR="009B546A" w:rsidRPr="001B1679" w:rsidRDefault="00F83058" w:rsidP="00C11620">
            <w:pPr>
              <w:pStyle w:val="TAL"/>
              <w:keepNext w:val="0"/>
              <w:rPr>
                <w:sz w:val="16"/>
                <w:szCs w:val="16"/>
              </w:rPr>
            </w:pPr>
            <w:r>
              <w:rPr>
                <w:sz w:val="16"/>
                <w:szCs w:val="16"/>
              </w:rPr>
              <w:t>SP-23</w:t>
            </w:r>
            <w:r w:rsidR="009B546A" w:rsidRPr="001B1679">
              <w:rPr>
                <w:sz w:val="16"/>
                <w:szCs w:val="16"/>
              </w:rPr>
              <w:t>0350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482458"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A7418C" w14:textId="77777777" w:rsidR="009B546A" w:rsidRPr="001B1679" w:rsidRDefault="009B546A" w:rsidP="00C11620">
            <w:pPr>
              <w:pStyle w:val="TAL"/>
              <w:keepNext w:val="0"/>
              <w:rPr>
                <w:sz w:val="16"/>
                <w:szCs w:val="16"/>
              </w:rPr>
            </w:pPr>
            <w:r w:rsidRPr="001B1679">
              <w:rPr>
                <w:sz w:val="16"/>
                <w:szCs w:val="16"/>
              </w:rPr>
              <w:t>LS from GSMA 5GMRR: LS to 3GPP (SA, SA1, SA2, SA3, CT4) on GSMA requirements regarding intermediaries in the roaming ecosystem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8A9942"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266D7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433F8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EA2132" w14:textId="77777777" w:rsidR="009B546A" w:rsidRPr="001B1679" w:rsidRDefault="009B546A" w:rsidP="00C11620">
            <w:pPr>
              <w:pStyle w:val="TAL"/>
              <w:keepNext w:val="0"/>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08699D" w14:textId="77777777" w:rsidR="009B546A" w:rsidRPr="001B1679" w:rsidRDefault="009B546A" w:rsidP="00C11620">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C85578" w14:textId="77777777" w:rsidR="009B546A" w:rsidRPr="001B1679" w:rsidRDefault="009B546A" w:rsidP="00C11620">
            <w:pPr>
              <w:pStyle w:val="TAL"/>
              <w:keepNext w:val="0"/>
              <w:rPr>
                <w:sz w:val="16"/>
                <w:szCs w:val="16"/>
              </w:rPr>
            </w:pPr>
          </w:p>
        </w:tc>
      </w:tr>
      <w:tr w:rsidR="009B546A" w14:paraId="5A0B5BF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8CD461"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BC75FE" w14:textId="7DCE929B" w:rsidR="009B546A" w:rsidRPr="001B1679" w:rsidRDefault="00F83058" w:rsidP="00C11620">
            <w:pPr>
              <w:pStyle w:val="TAL"/>
              <w:keepNext w:val="0"/>
              <w:rPr>
                <w:sz w:val="16"/>
                <w:szCs w:val="16"/>
              </w:rPr>
            </w:pPr>
            <w:r>
              <w:rPr>
                <w:sz w:val="16"/>
                <w:szCs w:val="16"/>
              </w:rPr>
              <w:t>SP-23</w:t>
            </w:r>
            <w:r w:rsidR="009B546A" w:rsidRPr="001B1679">
              <w:rPr>
                <w:sz w:val="16"/>
                <w:szCs w:val="16"/>
              </w:rPr>
              <w:t>0351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074233"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838FD1" w14:textId="77777777" w:rsidR="009B546A" w:rsidRPr="001B1679" w:rsidRDefault="009B546A" w:rsidP="00C11620">
            <w:pPr>
              <w:pStyle w:val="TAL"/>
              <w:keepNext w:val="0"/>
              <w:rPr>
                <w:sz w:val="16"/>
                <w:szCs w:val="16"/>
              </w:rPr>
            </w:pPr>
            <w:r w:rsidRPr="001B1679">
              <w:rPr>
                <w:sz w:val="16"/>
                <w:szCs w:val="16"/>
              </w:rPr>
              <w:t>LS from GSMA 5GMRR: LS to 3GPP on IPX Requirements for 5GS Roaming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313758"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24EC7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9014E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7EB7EF"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6339B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B19D8" w14:textId="77777777" w:rsidR="009B546A" w:rsidRPr="001B1679" w:rsidRDefault="009B546A" w:rsidP="00C11620">
            <w:pPr>
              <w:pStyle w:val="TAL"/>
              <w:keepNext w:val="0"/>
              <w:rPr>
                <w:sz w:val="16"/>
                <w:szCs w:val="16"/>
              </w:rPr>
            </w:pPr>
          </w:p>
        </w:tc>
      </w:tr>
      <w:tr w:rsidR="009B546A" w14:paraId="7819AE6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50807"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1A57A" w14:textId="0B650F6E" w:rsidR="009B546A" w:rsidRPr="001B1679" w:rsidRDefault="00F83058" w:rsidP="00C11620">
            <w:pPr>
              <w:pStyle w:val="TAL"/>
              <w:keepNext w:val="0"/>
              <w:rPr>
                <w:sz w:val="16"/>
                <w:szCs w:val="16"/>
              </w:rPr>
            </w:pPr>
            <w:r>
              <w:rPr>
                <w:sz w:val="16"/>
                <w:szCs w:val="16"/>
              </w:rPr>
              <w:t>SP-23</w:t>
            </w:r>
            <w:r w:rsidR="009B546A" w:rsidRPr="001B1679">
              <w:rPr>
                <w:sz w:val="16"/>
                <w:szCs w:val="16"/>
              </w:rPr>
              <w:t>0352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55DDE3"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E2504" w14:textId="77777777" w:rsidR="009B546A" w:rsidRPr="001B1679" w:rsidRDefault="009B546A" w:rsidP="00C11620">
            <w:pPr>
              <w:pStyle w:val="TAL"/>
              <w:keepNext w:val="0"/>
              <w:rPr>
                <w:sz w:val="16"/>
                <w:szCs w:val="16"/>
              </w:rPr>
            </w:pPr>
            <w:r w:rsidRPr="001B1679">
              <w:rPr>
                <w:sz w:val="16"/>
                <w:szCs w:val="16"/>
              </w:rPr>
              <w:t>LS from GSMA 5GMRR: LS to 3GPP (SA1, SA2, SA3) on Roaming Value Added Services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4F00FE"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E5D18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A456A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9C1A81"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B1B3B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490A36" w14:textId="77777777" w:rsidR="009B546A" w:rsidRPr="001B1679" w:rsidRDefault="009B546A" w:rsidP="00C11620">
            <w:pPr>
              <w:pStyle w:val="TAL"/>
              <w:keepNext w:val="0"/>
              <w:rPr>
                <w:sz w:val="16"/>
                <w:szCs w:val="16"/>
              </w:rPr>
            </w:pPr>
          </w:p>
        </w:tc>
      </w:tr>
      <w:tr w:rsidR="009B546A" w14:paraId="2C8D756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45929F"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169D86" w14:textId="0BD51511" w:rsidR="009B546A" w:rsidRPr="001B1679" w:rsidRDefault="00F83058" w:rsidP="00C11620">
            <w:pPr>
              <w:pStyle w:val="TAL"/>
              <w:keepNext w:val="0"/>
              <w:rPr>
                <w:sz w:val="16"/>
                <w:szCs w:val="16"/>
              </w:rPr>
            </w:pPr>
            <w:r>
              <w:rPr>
                <w:sz w:val="16"/>
                <w:szCs w:val="16"/>
              </w:rPr>
              <w:t>SP-23</w:t>
            </w:r>
            <w:r w:rsidR="009B546A" w:rsidRPr="001B1679">
              <w:rPr>
                <w:sz w:val="16"/>
                <w:szCs w:val="16"/>
              </w:rPr>
              <w:t>0353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A60D9F"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574D6" w14:textId="77777777" w:rsidR="009B546A" w:rsidRPr="001B1679" w:rsidRDefault="009B546A" w:rsidP="00C11620">
            <w:pPr>
              <w:pStyle w:val="TAL"/>
              <w:keepNext w:val="0"/>
              <w:rPr>
                <w:sz w:val="16"/>
                <w:szCs w:val="16"/>
              </w:rPr>
            </w:pPr>
            <w:r w:rsidRPr="001B1679">
              <w:rPr>
                <w:sz w:val="16"/>
                <w:szCs w:val="16"/>
              </w:rPr>
              <w:t>LS from GSMA 5GMRR: LS with Roaming Hubbing requirements and LS response to 3GPP SA3 LS (S3-214456) on 5GS Roaming Hubbing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401B0C"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5A650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E2132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04E089"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26B1C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7FCAA1" w14:textId="77777777" w:rsidR="009B546A" w:rsidRPr="001B1679" w:rsidRDefault="009B546A" w:rsidP="00C11620">
            <w:pPr>
              <w:pStyle w:val="TAL"/>
              <w:keepNext w:val="0"/>
              <w:rPr>
                <w:sz w:val="16"/>
                <w:szCs w:val="16"/>
              </w:rPr>
            </w:pPr>
          </w:p>
        </w:tc>
      </w:tr>
      <w:tr w:rsidR="009B546A" w14:paraId="2EDA11F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DED740"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F4875F" w14:textId="78CCB8DB" w:rsidR="009B546A" w:rsidRPr="001B1679" w:rsidRDefault="00F83058" w:rsidP="00C11620">
            <w:pPr>
              <w:pStyle w:val="TAL"/>
              <w:keepNext w:val="0"/>
              <w:rPr>
                <w:sz w:val="16"/>
                <w:szCs w:val="16"/>
              </w:rPr>
            </w:pPr>
            <w:r>
              <w:rPr>
                <w:sz w:val="16"/>
                <w:szCs w:val="16"/>
              </w:rPr>
              <w:t>SP-23</w:t>
            </w:r>
            <w:r w:rsidR="009B546A" w:rsidRPr="001B1679">
              <w:rPr>
                <w:sz w:val="16"/>
                <w:szCs w:val="16"/>
              </w:rPr>
              <w:t>0354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FA082D"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876D3" w14:textId="77777777" w:rsidR="009B546A" w:rsidRPr="001B1679" w:rsidRDefault="009B546A" w:rsidP="00C11620">
            <w:pPr>
              <w:pStyle w:val="TAL"/>
              <w:keepNext w:val="0"/>
              <w:rPr>
                <w:sz w:val="16"/>
                <w:szCs w:val="16"/>
              </w:rPr>
            </w:pPr>
            <w:r w:rsidRPr="001B1679">
              <w:rPr>
                <w:sz w:val="16"/>
                <w:szCs w:val="16"/>
              </w:rPr>
              <w:t>LS from GSMA 5GMRR: LS on GSMA 5GMRR Working Solution Assumption L-PRINS and Data Session Control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933347"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22EE3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1A133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5F1CC3" w14:textId="77777777" w:rsidR="009B546A" w:rsidRPr="001B1679" w:rsidRDefault="009B546A" w:rsidP="00C11620">
            <w:pPr>
              <w:pStyle w:val="TAL"/>
              <w:keepNext w:val="0"/>
              <w:rPr>
                <w:sz w:val="16"/>
                <w:szCs w:val="16"/>
              </w:rPr>
            </w:pPr>
            <w:r w:rsidRPr="001B1679">
              <w:rPr>
                <w:sz w:val="16"/>
                <w:szCs w:val="16"/>
              </w:rPr>
              <w:t>5GMRR Doc 41_41r3 provided. Revised to SP-230376.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DF3622"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2CB9A0" w14:textId="0910D621" w:rsidR="009B546A" w:rsidRPr="001B1679" w:rsidRDefault="00F83058" w:rsidP="00C11620">
            <w:pPr>
              <w:pStyle w:val="TAL"/>
              <w:keepNext w:val="0"/>
              <w:rPr>
                <w:sz w:val="16"/>
                <w:szCs w:val="16"/>
              </w:rPr>
            </w:pPr>
            <w:r>
              <w:rPr>
                <w:sz w:val="16"/>
                <w:szCs w:val="16"/>
              </w:rPr>
              <w:t>SP-23</w:t>
            </w:r>
            <w:r w:rsidR="009B546A" w:rsidRPr="001B1679">
              <w:rPr>
                <w:sz w:val="16"/>
                <w:szCs w:val="16"/>
              </w:rPr>
              <w:t>0376</w:t>
            </w:r>
          </w:p>
        </w:tc>
      </w:tr>
      <w:tr w:rsidR="009B546A" w14:paraId="61764AE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EFADE1" w14:textId="77777777" w:rsidR="009B546A" w:rsidRPr="001B1679" w:rsidRDefault="009B546A" w:rsidP="00C11620">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EE94B0" w14:textId="4646F1E0" w:rsidR="009B546A" w:rsidRPr="001B1679" w:rsidRDefault="00F83058" w:rsidP="00C11620">
            <w:pPr>
              <w:pStyle w:val="TAL"/>
              <w:keepNext w:val="0"/>
              <w:rPr>
                <w:sz w:val="16"/>
                <w:szCs w:val="16"/>
              </w:rPr>
            </w:pPr>
            <w:r>
              <w:rPr>
                <w:sz w:val="16"/>
                <w:szCs w:val="16"/>
              </w:rPr>
              <w:t>SP-23</w:t>
            </w:r>
            <w:r w:rsidR="009B546A" w:rsidRPr="001B1679">
              <w:rPr>
                <w:sz w:val="16"/>
                <w:szCs w:val="16"/>
              </w:rPr>
              <w:t>0355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CAF8D5"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8D57F" w14:textId="77777777" w:rsidR="009B546A" w:rsidRPr="001B1679" w:rsidRDefault="009B546A" w:rsidP="00C11620">
            <w:pPr>
              <w:pStyle w:val="TAL"/>
              <w:keepNext w:val="0"/>
              <w:rPr>
                <w:sz w:val="16"/>
                <w:szCs w:val="16"/>
              </w:rPr>
            </w:pPr>
            <w:r w:rsidRPr="001B1679">
              <w:rPr>
                <w:sz w:val="16"/>
                <w:szCs w:val="16"/>
              </w:rPr>
              <w:t>Status report of TSG CT#99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E36C57" w14:textId="77777777" w:rsidR="009B546A" w:rsidRPr="001B1679" w:rsidRDefault="009B546A" w:rsidP="00C11620">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BFFB2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13E8A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D2344E"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2D46A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FDAA2D" w14:textId="77777777" w:rsidR="009B546A" w:rsidRPr="001B1679" w:rsidRDefault="009B546A" w:rsidP="00C11620">
            <w:pPr>
              <w:pStyle w:val="TAL"/>
              <w:keepNext w:val="0"/>
              <w:rPr>
                <w:sz w:val="16"/>
                <w:szCs w:val="16"/>
              </w:rPr>
            </w:pPr>
          </w:p>
        </w:tc>
      </w:tr>
      <w:tr w:rsidR="009B546A" w14:paraId="4D749F9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244F7F" w14:textId="77777777" w:rsidR="009B546A" w:rsidRPr="001B1679" w:rsidRDefault="009B546A" w:rsidP="00C11620">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0A6ADE" w14:textId="3B7147C8" w:rsidR="009B546A" w:rsidRPr="001B1679" w:rsidRDefault="00F83058" w:rsidP="00C11620">
            <w:pPr>
              <w:pStyle w:val="TAL"/>
              <w:keepNext w:val="0"/>
              <w:rPr>
                <w:sz w:val="16"/>
                <w:szCs w:val="16"/>
              </w:rPr>
            </w:pPr>
            <w:r>
              <w:rPr>
                <w:sz w:val="16"/>
                <w:szCs w:val="16"/>
              </w:rPr>
              <w:t>SP-23</w:t>
            </w:r>
            <w:r w:rsidR="009B546A" w:rsidRPr="001B1679">
              <w:rPr>
                <w:sz w:val="16"/>
                <w:szCs w:val="16"/>
              </w:rPr>
              <w:t>0356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B2952D"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11A09C" w14:textId="77777777" w:rsidR="009B546A" w:rsidRPr="001B1679" w:rsidRDefault="009B546A" w:rsidP="00C11620">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4B6287" w14:textId="77777777" w:rsidR="009B546A" w:rsidRPr="001B1679" w:rsidRDefault="009B546A" w:rsidP="00C11620">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0FB76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FC970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3ADDDB"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5DED22"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5EEB45" w14:textId="77777777" w:rsidR="009B546A" w:rsidRPr="001B1679" w:rsidRDefault="009B546A" w:rsidP="00C11620">
            <w:pPr>
              <w:pStyle w:val="TAL"/>
              <w:keepNext w:val="0"/>
              <w:rPr>
                <w:sz w:val="16"/>
                <w:szCs w:val="16"/>
              </w:rPr>
            </w:pPr>
          </w:p>
        </w:tc>
      </w:tr>
      <w:tr w:rsidR="009B546A" w14:paraId="6C78B56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1A4DED" w14:textId="77777777" w:rsidR="009B546A" w:rsidRPr="001B1679" w:rsidRDefault="009B546A" w:rsidP="00C11620">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2C452E" w14:textId="1BC2BC79" w:rsidR="009B546A" w:rsidRPr="001B1679" w:rsidRDefault="00F83058" w:rsidP="00C11620">
            <w:pPr>
              <w:pStyle w:val="TAL"/>
              <w:keepNext w:val="0"/>
              <w:rPr>
                <w:sz w:val="16"/>
                <w:szCs w:val="16"/>
              </w:rPr>
            </w:pPr>
            <w:r>
              <w:rPr>
                <w:sz w:val="16"/>
                <w:szCs w:val="16"/>
              </w:rPr>
              <w:t>SP-23</w:t>
            </w:r>
            <w:r w:rsidR="009B546A" w:rsidRPr="001B1679">
              <w:rPr>
                <w:sz w:val="16"/>
                <w:szCs w:val="16"/>
              </w:rPr>
              <w:t>0357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66C583"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B3F739" w14:textId="77777777" w:rsidR="009B546A" w:rsidRPr="001B1679" w:rsidRDefault="009B546A" w:rsidP="00C11620">
            <w:pPr>
              <w:pStyle w:val="TAL"/>
              <w:keepNext w:val="0"/>
              <w:rPr>
                <w:sz w:val="16"/>
                <w:szCs w:val="16"/>
              </w:rPr>
            </w:pPr>
            <w:r w:rsidRPr="001B1679">
              <w:rPr>
                <w:sz w:val="16"/>
                <w:szCs w:val="16"/>
              </w:rPr>
              <w:t>Draft report of TSG CT#99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202E3A" w14:textId="77777777" w:rsidR="009B546A" w:rsidRPr="001B1679" w:rsidRDefault="009B546A" w:rsidP="00C11620">
            <w:pPr>
              <w:pStyle w:val="TAL"/>
              <w:keepNext w:val="0"/>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9A763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B4C08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4A60D2"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711C1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4FD3B0" w14:textId="77777777" w:rsidR="009B546A" w:rsidRPr="001B1679" w:rsidRDefault="009B546A" w:rsidP="00C11620">
            <w:pPr>
              <w:pStyle w:val="TAL"/>
              <w:keepNext w:val="0"/>
              <w:rPr>
                <w:sz w:val="16"/>
                <w:szCs w:val="16"/>
              </w:rPr>
            </w:pPr>
          </w:p>
        </w:tc>
      </w:tr>
      <w:tr w:rsidR="009B546A" w14:paraId="7B8D8F1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D51EC7"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0AAA69" w14:textId="61CAE104" w:rsidR="009B546A" w:rsidRPr="001B1679" w:rsidRDefault="00F83058" w:rsidP="00C11620">
            <w:pPr>
              <w:pStyle w:val="TAL"/>
              <w:keepNext w:val="0"/>
              <w:rPr>
                <w:sz w:val="16"/>
                <w:szCs w:val="16"/>
              </w:rPr>
            </w:pPr>
            <w:r>
              <w:rPr>
                <w:sz w:val="16"/>
                <w:szCs w:val="16"/>
              </w:rPr>
              <w:t>SP-23</w:t>
            </w:r>
            <w:r w:rsidR="009B546A" w:rsidRPr="001B1679">
              <w:rPr>
                <w:sz w:val="16"/>
                <w:szCs w:val="16"/>
              </w:rPr>
              <w:t>0358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384A32"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834804" w14:textId="77777777" w:rsidR="009B546A" w:rsidRPr="001B1679" w:rsidRDefault="009B546A" w:rsidP="00C11620">
            <w:pPr>
              <w:pStyle w:val="TAL"/>
              <w:keepNext w:val="0"/>
              <w:rPr>
                <w:sz w:val="16"/>
                <w:szCs w:val="16"/>
              </w:rPr>
            </w:pPr>
            <w:r w:rsidRPr="001B1679">
              <w:rPr>
                <w:sz w:val="16"/>
                <w:szCs w:val="16"/>
              </w:rPr>
              <w:t>[DRAFT] Reply LS on 5G capabilities exposure for factories of the future identified gaps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6E91D9"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DE2E3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9FBB8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EA6284" w14:textId="77777777" w:rsidR="009B546A" w:rsidRPr="001B1679" w:rsidRDefault="009B546A" w:rsidP="00C11620">
            <w:pPr>
              <w:pStyle w:val="TAL"/>
              <w:keepNext w:val="0"/>
              <w:rPr>
                <w:sz w:val="16"/>
                <w:szCs w:val="16"/>
              </w:rPr>
            </w:pPr>
            <w:r w:rsidRPr="001B1679">
              <w:rPr>
                <w:sz w:val="16"/>
                <w:szCs w:val="16"/>
              </w:rPr>
              <w:t>Created at meeting. Response to SP-230003. Revised to SP-230384.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D24370"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71DF3B" w14:textId="5E3AD5FE" w:rsidR="009B546A" w:rsidRPr="001B1679" w:rsidRDefault="00F83058" w:rsidP="00C11620">
            <w:pPr>
              <w:pStyle w:val="TAL"/>
              <w:keepNext w:val="0"/>
              <w:rPr>
                <w:sz w:val="16"/>
                <w:szCs w:val="16"/>
              </w:rPr>
            </w:pPr>
            <w:r>
              <w:rPr>
                <w:sz w:val="16"/>
                <w:szCs w:val="16"/>
              </w:rPr>
              <w:t>SP-23</w:t>
            </w:r>
            <w:r w:rsidR="009B546A" w:rsidRPr="001B1679">
              <w:rPr>
                <w:sz w:val="16"/>
                <w:szCs w:val="16"/>
              </w:rPr>
              <w:t>0384</w:t>
            </w:r>
          </w:p>
        </w:tc>
      </w:tr>
      <w:tr w:rsidR="009B546A" w14:paraId="15B20EF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B7F340" w14:textId="77777777" w:rsidR="009B546A" w:rsidRPr="001B1679" w:rsidRDefault="009B546A" w:rsidP="00C11620">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FB9C38" w14:textId="650E630E" w:rsidR="009B546A" w:rsidRPr="001B1679" w:rsidRDefault="00F83058" w:rsidP="00C11620">
            <w:pPr>
              <w:pStyle w:val="TAL"/>
              <w:keepNext w:val="0"/>
              <w:rPr>
                <w:sz w:val="16"/>
                <w:szCs w:val="16"/>
              </w:rPr>
            </w:pPr>
            <w:r>
              <w:rPr>
                <w:sz w:val="16"/>
                <w:szCs w:val="16"/>
              </w:rPr>
              <w:t>SP-23</w:t>
            </w:r>
            <w:r w:rsidR="009B546A" w:rsidRPr="001B1679">
              <w:rPr>
                <w:sz w:val="16"/>
                <w:szCs w:val="16"/>
              </w:rPr>
              <w:t>0359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A4CC23"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383E1B" w14:textId="77777777" w:rsidR="009B546A" w:rsidRPr="001B1679" w:rsidRDefault="009B546A" w:rsidP="00C11620">
            <w:pPr>
              <w:pStyle w:val="TAL"/>
              <w:keepNext w:val="0"/>
              <w:rPr>
                <w:sz w:val="16"/>
                <w:szCs w:val="16"/>
              </w:rPr>
            </w:pPr>
            <w:r w:rsidRPr="001B1679">
              <w:rPr>
                <w:sz w:val="16"/>
                <w:szCs w:val="16"/>
              </w:rPr>
              <w:t>Reply LS to LS on the consent of draft new Recommendation ITU-T Q.3647 'Signalling requirements for emergency service in IMS roaming environment'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B37CE1"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CAB33C"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4AC31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2A147A" w14:textId="77777777" w:rsidR="009B546A" w:rsidRPr="001B1679" w:rsidRDefault="009B546A" w:rsidP="00C11620">
            <w:pPr>
              <w:pStyle w:val="TAL"/>
              <w:keepNext w:val="0"/>
              <w:rPr>
                <w:sz w:val="16"/>
                <w:szCs w:val="16"/>
              </w:rPr>
            </w:pPr>
            <w:r w:rsidRPr="001B1679">
              <w:rPr>
                <w:sz w:val="16"/>
                <w:szCs w:val="16"/>
              </w:rPr>
              <w:t>Created at meeting. LS to ITU-T related to SP-230019.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607A1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8A22B" w14:textId="77777777" w:rsidR="009B546A" w:rsidRPr="001B1679" w:rsidRDefault="009B546A" w:rsidP="00C11620">
            <w:pPr>
              <w:pStyle w:val="TAL"/>
              <w:keepNext w:val="0"/>
              <w:rPr>
                <w:sz w:val="16"/>
                <w:szCs w:val="16"/>
              </w:rPr>
            </w:pPr>
          </w:p>
        </w:tc>
      </w:tr>
      <w:tr w:rsidR="009B546A" w14:paraId="539486F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F59856"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E1FD52" w14:textId="7DA4C6FB" w:rsidR="009B546A" w:rsidRPr="001B1679" w:rsidRDefault="00F83058" w:rsidP="00C11620">
            <w:pPr>
              <w:pStyle w:val="TAL"/>
              <w:keepNext w:val="0"/>
              <w:rPr>
                <w:sz w:val="16"/>
                <w:szCs w:val="16"/>
              </w:rPr>
            </w:pPr>
            <w:r>
              <w:rPr>
                <w:sz w:val="16"/>
                <w:szCs w:val="16"/>
              </w:rPr>
              <w:t>SP-23</w:t>
            </w:r>
            <w:r w:rsidR="009B546A" w:rsidRPr="001B1679">
              <w:rPr>
                <w:sz w:val="16"/>
                <w:szCs w:val="16"/>
              </w:rPr>
              <w:t>0360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C02A26"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1DDB48" w14:textId="77777777" w:rsidR="009B546A" w:rsidRPr="001B1679" w:rsidRDefault="009B546A" w:rsidP="00C11620">
            <w:pPr>
              <w:pStyle w:val="TAL"/>
              <w:keepNext w:val="0"/>
              <w:rPr>
                <w:sz w:val="16"/>
                <w:szCs w:val="16"/>
              </w:rPr>
            </w:pPr>
            <w:r w:rsidRPr="001B1679">
              <w:rPr>
                <w:sz w:val="16"/>
                <w:szCs w:val="16"/>
              </w:rPr>
              <w:t>[DRAFT] Reply LS to LS on SA6 V2X service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722D27"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3AFC6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F1969E" w14:textId="77777777" w:rsidR="009B546A" w:rsidRPr="001B1679" w:rsidRDefault="009B546A" w:rsidP="00C11620">
            <w:pPr>
              <w:pStyle w:val="TAL"/>
              <w:keepNext w:val="0"/>
              <w:rPr>
                <w:sz w:val="16"/>
                <w:szCs w:val="16"/>
              </w:rPr>
            </w:pPr>
            <w:r w:rsidRPr="001B1679">
              <w:rPr>
                <w:sz w:val="16"/>
                <w:szCs w:val="16"/>
              </w:rPr>
              <w:t>V2XAPP, ADAES, 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2C02C3" w14:textId="77777777" w:rsidR="009B546A" w:rsidRPr="001B1679" w:rsidRDefault="009B546A" w:rsidP="00C11620">
            <w:pPr>
              <w:pStyle w:val="TAL"/>
              <w:keepNext w:val="0"/>
              <w:rPr>
                <w:sz w:val="16"/>
                <w:szCs w:val="16"/>
              </w:rPr>
            </w:pPr>
            <w:r w:rsidRPr="001B1679">
              <w:rPr>
                <w:sz w:val="16"/>
                <w:szCs w:val="16"/>
              </w:rPr>
              <w:t>Created at meeting. LS to 5GAA related to SP-230028.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72EB19" w14:textId="77777777" w:rsidR="009B546A" w:rsidRPr="001B1679" w:rsidRDefault="009B546A" w:rsidP="00C11620">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B20C74" w14:textId="77777777" w:rsidR="009B546A" w:rsidRPr="001B1679" w:rsidRDefault="009B546A" w:rsidP="00C11620">
            <w:pPr>
              <w:pStyle w:val="TAL"/>
              <w:keepNext w:val="0"/>
              <w:rPr>
                <w:sz w:val="16"/>
                <w:szCs w:val="16"/>
              </w:rPr>
            </w:pPr>
          </w:p>
        </w:tc>
      </w:tr>
      <w:tr w:rsidR="009B546A" w14:paraId="27CDC07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0AC737"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894AC5" w14:textId="03CAC434" w:rsidR="009B546A" w:rsidRPr="001B1679" w:rsidRDefault="00F83058" w:rsidP="00C11620">
            <w:pPr>
              <w:pStyle w:val="TAL"/>
              <w:keepNext w:val="0"/>
              <w:rPr>
                <w:sz w:val="16"/>
                <w:szCs w:val="16"/>
              </w:rPr>
            </w:pPr>
            <w:r>
              <w:rPr>
                <w:sz w:val="16"/>
                <w:szCs w:val="16"/>
              </w:rPr>
              <w:t>SP-23</w:t>
            </w:r>
            <w:r w:rsidR="009B546A" w:rsidRPr="001B1679">
              <w:rPr>
                <w:sz w:val="16"/>
                <w:szCs w:val="16"/>
              </w:rPr>
              <w:t>0361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062D7A"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B66DA" w14:textId="77777777" w:rsidR="009B546A" w:rsidRPr="001B1679" w:rsidRDefault="009B546A" w:rsidP="00C11620">
            <w:pPr>
              <w:pStyle w:val="TAL"/>
              <w:keepNext w:val="0"/>
              <w:rPr>
                <w:sz w:val="16"/>
                <w:szCs w:val="16"/>
              </w:rPr>
            </w:pPr>
            <w:r w:rsidRPr="001B1679">
              <w:rPr>
                <w:sz w:val="16"/>
                <w:szCs w:val="16"/>
              </w:rPr>
              <w:t>[DRAFT] Alignment of activities on UE data collection reporting and event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75A89D"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D26CB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A0C474" w14:textId="77777777" w:rsidR="009B546A" w:rsidRPr="001B1679" w:rsidRDefault="009B546A" w:rsidP="00C11620">
            <w:pPr>
              <w:pStyle w:val="TAL"/>
              <w:keepNext w:val="0"/>
              <w:rPr>
                <w:sz w:val="16"/>
                <w:szCs w:val="16"/>
              </w:rPr>
            </w:pPr>
            <w:r w:rsidRPr="001B1679">
              <w:rPr>
                <w:sz w:val="16"/>
                <w:szCs w:val="16"/>
              </w:rPr>
              <w:t>eNA_Ph2, EVEX,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9D5D2B" w14:textId="77777777" w:rsidR="009B546A" w:rsidRPr="001B1679" w:rsidRDefault="009B546A" w:rsidP="00C11620">
            <w:pPr>
              <w:pStyle w:val="TAL"/>
              <w:keepNext w:val="0"/>
              <w:rPr>
                <w:sz w:val="16"/>
                <w:szCs w:val="16"/>
              </w:rPr>
            </w:pPr>
            <w:r w:rsidRPr="001B1679">
              <w:rPr>
                <w:sz w:val="16"/>
                <w:szCs w:val="16"/>
              </w:rPr>
              <w:t>Revised to SP-230385.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0C4251"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58F578" w14:textId="63374831" w:rsidR="009B546A" w:rsidRPr="001B1679" w:rsidRDefault="00F83058" w:rsidP="00C11620">
            <w:pPr>
              <w:pStyle w:val="TAL"/>
              <w:keepNext w:val="0"/>
              <w:rPr>
                <w:sz w:val="16"/>
                <w:szCs w:val="16"/>
              </w:rPr>
            </w:pPr>
            <w:r>
              <w:rPr>
                <w:sz w:val="16"/>
                <w:szCs w:val="16"/>
              </w:rPr>
              <w:t>SP-23</w:t>
            </w:r>
            <w:r w:rsidR="009B546A" w:rsidRPr="001B1679">
              <w:rPr>
                <w:sz w:val="16"/>
                <w:szCs w:val="16"/>
              </w:rPr>
              <w:t>0385</w:t>
            </w:r>
          </w:p>
        </w:tc>
      </w:tr>
      <w:tr w:rsidR="009B546A" w14:paraId="050550B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5DF7E4"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BAB0F" w14:textId="629AF45B" w:rsidR="009B546A" w:rsidRPr="001B1679" w:rsidRDefault="00F83058" w:rsidP="00C11620">
            <w:pPr>
              <w:pStyle w:val="TAL"/>
              <w:keepNext w:val="0"/>
              <w:rPr>
                <w:sz w:val="16"/>
                <w:szCs w:val="16"/>
              </w:rPr>
            </w:pPr>
            <w:r>
              <w:rPr>
                <w:sz w:val="16"/>
                <w:szCs w:val="16"/>
              </w:rPr>
              <w:t>SP-23</w:t>
            </w:r>
            <w:r w:rsidR="009B546A" w:rsidRPr="001B1679">
              <w:rPr>
                <w:sz w:val="16"/>
                <w:szCs w:val="16"/>
              </w:rPr>
              <w:t>0362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DE585C"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08947" w14:textId="77777777" w:rsidR="009B546A" w:rsidRPr="001B1679" w:rsidRDefault="009B546A" w:rsidP="00C11620">
            <w:pPr>
              <w:pStyle w:val="TAL"/>
              <w:keepNext w:val="0"/>
              <w:rPr>
                <w:sz w:val="16"/>
                <w:szCs w:val="16"/>
              </w:rPr>
            </w:pPr>
            <w:r w:rsidRPr="001B1679">
              <w:rPr>
                <w:sz w:val="16"/>
                <w:szCs w:val="16"/>
              </w:rPr>
              <w:t>[DRAFT] LS on 5G ProSe UE-to-UE Relay discovery security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CF4A0C" w14:textId="77777777" w:rsidR="009B546A" w:rsidRPr="001B1679" w:rsidRDefault="009B546A" w:rsidP="00C11620">
            <w:pPr>
              <w:pStyle w:val="TAL"/>
              <w:keepNext w:val="0"/>
              <w:rPr>
                <w:sz w:val="16"/>
                <w:szCs w:val="16"/>
              </w:rPr>
            </w:pPr>
            <w:r w:rsidRPr="001B1679">
              <w:rPr>
                <w:sz w:val="16"/>
                <w:szCs w:val="16"/>
              </w:rPr>
              <w:t>InterDigital France R&amp;D, SAS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8A5B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DA6B5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53FCB5" w14:textId="77777777" w:rsidR="009B546A" w:rsidRPr="001B1679" w:rsidRDefault="009B546A" w:rsidP="00C11620">
            <w:pPr>
              <w:pStyle w:val="TAL"/>
              <w:keepNext w:val="0"/>
              <w:rPr>
                <w:sz w:val="16"/>
                <w:szCs w:val="16"/>
              </w:rPr>
            </w:pPr>
            <w:r w:rsidRPr="001B1679">
              <w:rPr>
                <w:sz w:val="16"/>
                <w:szCs w:val="16"/>
              </w:rPr>
              <w:t>Revision of SP-230312.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12966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1FCCEC" w14:textId="77777777" w:rsidR="009B546A" w:rsidRPr="001B1679" w:rsidRDefault="009B546A" w:rsidP="00C11620">
            <w:pPr>
              <w:pStyle w:val="TAL"/>
              <w:keepNext w:val="0"/>
              <w:rPr>
                <w:sz w:val="16"/>
                <w:szCs w:val="16"/>
              </w:rPr>
            </w:pPr>
          </w:p>
        </w:tc>
      </w:tr>
      <w:tr w:rsidR="009B546A" w14:paraId="2E8D0E9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F6C4FD"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EFFA73" w14:textId="42F7E737" w:rsidR="009B546A" w:rsidRPr="001B1679" w:rsidRDefault="00F83058" w:rsidP="00C11620">
            <w:pPr>
              <w:pStyle w:val="TAL"/>
              <w:keepNext w:val="0"/>
              <w:rPr>
                <w:sz w:val="16"/>
                <w:szCs w:val="16"/>
              </w:rPr>
            </w:pPr>
            <w:r>
              <w:rPr>
                <w:sz w:val="16"/>
                <w:szCs w:val="16"/>
              </w:rPr>
              <w:t>SP-23</w:t>
            </w:r>
            <w:r w:rsidR="009B546A" w:rsidRPr="001B1679">
              <w:rPr>
                <w:sz w:val="16"/>
                <w:szCs w:val="16"/>
              </w:rPr>
              <w:t>0363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67CDC4" w14:textId="77777777" w:rsidR="009B546A" w:rsidRPr="001B1679" w:rsidRDefault="009B546A" w:rsidP="00C1162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4DB6B0" w14:textId="77777777" w:rsidR="009B546A" w:rsidRPr="001B1679" w:rsidRDefault="009B546A" w:rsidP="00C11620">
            <w:pPr>
              <w:pStyle w:val="TAL"/>
              <w:keepNext w:val="0"/>
              <w:rPr>
                <w:sz w:val="16"/>
                <w:szCs w:val="16"/>
              </w:rPr>
            </w:pPr>
            <w:r w:rsidRPr="001B1679">
              <w:rPr>
                <w:sz w:val="16"/>
                <w:szCs w:val="16"/>
              </w:rPr>
              <w:t>TSG CT view on 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6659A6" w14:textId="77777777" w:rsidR="009B546A" w:rsidRPr="001B1679" w:rsidRDefault="009B546A" w:rsidP="00C11620">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8A1BB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56BA6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393F8E" w14:textId="77777777" w:rsidR="009B546A" w:rsidRPr="001B1679" w:rsidRDefault="009B546A" w:rsidP="00C11620">
            <w:pPr>
              <w:pStyle w:val="TAL"/>
              <w:keepNext w:val="0"/>
              <w:rPr>
                <w:sz w:val="16"/>
                <w:szCs w:val="16"/>
              </w:rPr>
            </w:pPr>
            <w:r w:rsidRPr="001B1679">
              <w:rPr>
                <w:sz w:val="16"/>
                <w:szCs w:val="16"/>
              </w:rPr>
              <w:t>There was a clear preference for December 2025 Stage 3 freeze and this will be discussed with TSG RAN in a Joint session on Thursday 23 March, 11.00-11.45 CET.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481162"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CFE4E5" w14:textId="77777777" w:rsidR="009B546A" w:rsidRPr="001B1679" w:rsidRDefault="009B546A" w:rsidP="00C11620">
            <w:pPr>
              <w:pStyle w:val="TAL"/>
              <w:keepNext w:val="0"/>
              <w:rPr>
                <w:sz w:val="16"/>
                <w:szCs w:val="16"/>
              </w:rPr>
            </w:pPr>
          </w:p>
        </w:tc>
      </w:tr>
      <w:tr w:rsidR="009B546A" w14:paraId="0AAE2EB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768CAD"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FFBB6B" w14:textId="04EDD54B" w:rsidR="009B546A" w:rsidRPr="001B1679" w:rsidRDefault="00F83058" w:rsidP="00C11620">
            <w:pPr>
              <w:pStyle w:val="TAL"/>
              <w:keepNext w:val="0"/>
              <w:rPr>
                <w:sz w:val="16"/>
                <w:szCs w:val="16"/>
              </w:rPr>
            </w:pPr>
            <w:r>
              <w:rPr>
                <w:sz w:val="16"/>
                <w:szCs w:val="16"/>
              </w:rPr>
              <w:t>SP-23</w:t>
            </w:r>
            <w:r w:rsidR="009B546A" w:rsidRPr="001B1679">
              <w:rPr>
                <w:sz w:val="16"/>
                <w:szCs w:val="16"/>
              </w:rPr>
              <w:t>0364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C5A102"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BE98DA" w14:textId="77777777" w:rsidR="009B546A" w:rsidRPr="001B1679" w:rsidRDefault="009B546A" w:rsidP="00C11620">
            <w:pPr>
              <w:pStyle w:val="TAL"/>
              <w:keepNext w:val="0"/>
              <w:rPr>
                <w:sz w:val="16"/>
                <w:szCs w:val="16"/>
              </w:rPr>
            </w:pPr>
            <w:r w:rsidRPr="001B1679">
              <w:rPr>
                <w:sz w:val="16"/>
                <w:szCs w:val="16"/>
              </w:rPr>
              <w:t>New WID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FACCD9"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9158A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02E4D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130F8F" w14:textId="77777777" w:rsidR="009B546A" w:rsidRPr="001B1679" w:rsidRDefault="009B546A" w:rsidP="00C11620">
            <w:pPr>
              <w:pStyle w:val="TAL"/>
              <w:keepNext w:val="0"/>
              <w:rPr>
                <w:sz w:val="16"/>
                <w:szCs w:val="16"/>
              </w:rPr>
            </w:pPr>
            <w:r w:rsidRPr="001B1679">
              <w:rPr>
                <w:sz w:val="16"/>
                <w:szCs w:val="16"/>
              </w:rPr>
              <w:t>Revision of SP-230155.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48C4E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B6B798" w14:textId="77777777" w:rsidR="009B546A" w:rsidRPr="001B1679" w:rsidRDefault="009B546A" w:rsidP="00C11620">
            <w:pPr>
              <w:pStyle w:val="TAL"/>
              <w:keepNext w:val="0"/>
              <w:rPr>
                <w:sz w:val="16"/>
                <w:szCs w:val="16"/>
              </w:rPr>
            </w:pPr>
          </w:p>
        </w:tc>
      </w:tr>
      <w:tr w:rsidR="009B546A" w14:paraId="6835B6B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42FCEB"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DA66D" w14:textId="62AB5E87" w:rsidR="009B546A" w:rsidRPr="001B1679" w:rsidRDefault="00F83058" w:rsidP="00C11620">
            <w:pPr>
              <w:pStyle w:val="TAL"/>
              <w:keepNext w:val="0"/>
              <w:rPr>
                <w:sz w:val="16"/>
                <w:szCs w:val="16"/>
              </w:rPr>
            </w:pPr>
            <w:r>
              <w:rPr>
                <w:sz w:val="16"/>
                <w:szCs w:val="16"/>
              </w:rPr>
              <w:t>SP-23</w:t>
            </w:r>
            <w:r w:rsidR="009B546A" w:rsidRPr="001B1679">
              <w:rPr>
                <w:sz w:val="16"/>
                <w:szCs w:val="16"/>
              </w:rPr>
              <w:t>0365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168262"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94BAD3" w14:textId="77777777" w:rsidR="009B546A" w:rsidRPr="001B1679" w:rsidRDefault="009B546A" w:rsidP="00C11620">
            <w:pPr>
              <w:pStyle w:val="TAL"/>
              <w:keepNext w:val="0"/>
              <w:rPr>
                <w:sz w:val="16"/>
                <w:szCs w:val="16"/>
              </w:rPr>
            </w:pPr>
            <w:r w:rsidRPr="001B1679">
              <w:rPr>
                <w:sz w:val="16"/>
                <w:szCs w:val="16"/>
              </w:rPr>
              <w:t>New WID on security aspects of SEAL for vertical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D00698"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9DC2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A04D7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C99597" w14:textId="77777777" w:rsidR="009B546A" w:rsidRPr="001B1679" w:rsidRDefault="009B546A" w:rsidP="00C11620">
            <w:pPr>
              <w:pStyle w:val="TAL"/>
              <w:keepNext w:val="0"/>
              <w:rPr>
                <w:sz w:val="16"/>
                <w:szCs w:val="16"/>
              </w:rPr>
            </w:pPr>
            <w:r w:rsidRPr="001B1679">
              <w:rPr>
                <w:sz w:val="16"/>
                <w:szCs w:val="16"/>
              </w:rPr>
              <w:t>Revision of SP-230160.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7CB24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CF0668" w14:textId="77777777" w:rsidR="009B546A" w:rsidRPr="001B1679" w:rsidRDefault="009B546A" w:rsidP="00C11620">
            <w:pPr>
              <w:pStyle w:val="TAL"/>
              <w:keepNext w:val="0"/>
              <w:rPr>
                <w:sz w:val="16"/>
                <w:szCs w:val="16"/>
              </w:rPr>
            </w:pPr>
          </w:p>
        </w:tc>
      </w:tr>
      <w:tr w:rsidR="009B546A" w14:paraId="043FF30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AFA342"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1702D4" w14:textId="037BC3F6" w:rsidR="009B546A" w:rsidRPr="001B1679" w:rsidRDefault="00F83058" w:rsidP="00C11620">
            <w:pPr>
              <w:pStyle w:val="TAL"/>
              <w:keepNext w:val="0"/>
              <w:rPr>
                <w:sz w:val="16"/>
                <w:szCs w:val="16"/>
              </w:rPr>
            </w:pPr>
            <w:r>
              <w:rPr>
                <w:sz w:val="16"/>
                <w:szCs w:val="16"/>
              </w:rPr>
              <w:t>SP-23</w:t>
            </w:r>
            <w:r w:rsidR="009B546A" w:rsidRPr="001B1679">
              <w:rPr>
                <w:sz w:val="16"/>
                <w:szCs w:val="16"/>
              </w:rPr>
              <w:t>0366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D44F90"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FD2B44" w14:textId="77777777" w:rsidR="009B546A" w:rsidRPr="001B1679" w:rsidRDefault="009B546A" w:rsidP="00C11620">
            <w:pPr>
              <w:pStyle w:val="TAL"/>
              <w:keepNext w:val="0"/>
              <w:rPr>
                <w:sz w:val="16"/>
                <w:szCs w:val="16"/>
              </w:rPr>
            </w:pPr>
            <w:r w:rsidRPr="001B1679">
              <w:rPr>
                <w:sz w:val="16"/>
                <w:szCs w:val="16"/>
              </w:rPr>
              <w:t>New WID on Security Aspects of Support for Edge Computing in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71B561"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4836B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68A4B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84A35A" w14:textId="77777777" w:rsidR="009B546A" w:rsidRPr="001B1679" w:rsidRDefault="009B546A" w:rsidP="00C11620">
            <w:pPr>
              <w:pStyle w:val="TAL"/>
              <w:keepNext w:val="0"/>
              <w:rPr>
                <w:sz w:val="16"/>
                <w:szCs w:val="16"/>
              </w:rPr>
            </w:pPr>
            <w:r w:rsidRPr="001B1679">
              <w:rPr>
                <w:sz w:val="16"/>
                <w:szCs w:val="16"/>
              </w:rPr>
              <w:t>Revision of SP-230152.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7B92A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B509A5" w14:textId="77777777" w:rsidR="009B546A" w:rsidRPr="001B1679" w:rsidRDefault="009B546A" w:rsidP="00C11620">
            <w:pPr>
              <w:pStyle w:val="TAL"/>
              <w:keepNext w:val="0"/>
              <w:rPr>
                <w:sz w:val="16"/>
                <w:szCs w:val="16"/>
              </w:rPr>
            </w:pPr>
          </w:p>
        </w:tc>
      </w:tr>
      <w:tr w:rsidR="009B546A" w14:paraId="2C82973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5A5511"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7E2FA3" w14:textId="6DA0B2EF" w:rsidR="009B546A" w:rsidRPr="001B1679" w:rsidRDefault="00F83058" w:rsidP="00C11620">
            <w:pPr>
              <w:pStyle w:val="TAL"/>
              <w:keepNext w:val="0"/>
              <w:rPr>
                <w:sz w:val="16"/>
                <w:szCs w:val="16"/>
              </w:rPr>
            </w:pPr>
            <w:r>
              <w:rPr>
                <w:sz w:val="16"/>
                <w:szCs w:val="16"/>
              </w:rPr>
              <w:t>SP-23</w:t>
            </w:r>
            <w:r w:rsidR="009B546A" w:rsidRPr="001B1679">
              <w:rPr>
                <w:sz w:val="16"/>
                <w:szCs w:val="16"/>
              </w:rPr>
              <w:t>0367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F65E79"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933521" w14:textId="77777777" w:rsidR="009B546A" w:rsidRPr="001B1679" w:rsidRDefault="009B546A" w:rsidP="00C11620">
            <w:pPr>
              <w:pStyle w:val="TAL"/>
              <w:keepNext w:val="0"/>
              <w:rPr>
                <w:sz w:val="16"/>
                <w:szCs w:val="16"/>
              </w:rPr>
            </w:pPr>
            <w:r w:rsidRPr="001B1679">
              <w:rPr>
                <w:sz w:val="16"/>
                <w:szCs w:val="16"/>
              </w:rPr>
              <w:t>Updated WID: Support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69FF6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7869D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8118E5" w14:textId="77777777" w:rsidR="009B546A" w:rsidRPr="001B1679" w:rsidRDefault="009B546A" w:rsidP="00C11620">
            <w:pPr>
              <w:pStyle w:val="TAL"/>
              <w:keepNext w:val="0"/>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A50772" w14:textId="77777777" w:rsidR="009B546A" w:rsidRPr="001B1679" w:rsidRDefault="009B546A" w:rsidP="00C11620">
            <w:pPr>
              <w:pStyle w:val="TAL"/>
              <w:keepNext w:val="0"/>
              <w:rPr>
                <w:sz w:val="16"/>
                <w:szCs w:val="16"/>
              </w:rPr>
            </w:pPr>
            <w:r w:rsidRPr="001B1679">
              <w:rPr>
                <w:sz w:val="16"/>
                <w:szCs w:val="16"/>
              </w:rPr>
              <w:t>Revision of SP-230100.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1B7CC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F9CE2" w14:textId="77777777" w:rsidR="009B546A" w:rsidRPr="001B1679" w:rsidRDefault="009B546A" w:rsidP="00C11620">
            <w:pPr>
              <w:pStyle w:val="TAL"/>
              <w:keepNext w:val="0"/>
              <w:rPr>
                <w:sz w:val="16"/>
                <w:szCs w:val="16"/>
              </w:rPr>
            </w:pPr>
          </w:p>
        </w:tc>
      </w:tr>
      <w:tr w:rsidR="009B546A" w14:paraId="6C786B8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EF0DD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F2BF2E" w14:textId="3DFB5D96" w:rsidR="009B546A" w:rsidRPr="001B1679" w:rsidRDefault="00F83058" w:rsidP="00C11620">
            <w:pPr>
              <w:pStyle w:val="TAL"/>
              <w:keepNext w:val="0"/>
              <w:rPr>
                <w:sz w:val="16"/>
                <w:szCs w:val="16"/>
              </w:rPr>
            </w:pPr>
            <w:r>
              <w:rPr>
                <w:sz w:val="16"/>
                <w:szCs w:val="16"/>
              </w:rPr>
              <w:t>SP-23</w:t>
            </w:r>
            <w:r w:rsidR="009B546A" w:rsidRPr="001B1679">
              <w:rPr>
                <w:sz w:val="16"/>
                <w:szCs w:val="16"/>
              </w:rPr>
              <w:t>0368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9D2BE3"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A99E20" w14:textId="77777777" w:rsidR="009B546A" w:rsidRPr="001B1679" w:rsidRDefault="009B546A" w:rsidP="00C11620">
            <w:pPr>
              <w:pStyle w:val="TAL"/>
              <w:keepNext w:val="0"/>
              <w:rPr>
                <w:sz w:val="16"/>
                <w:szCs w:val="16"/>
              </w:rPr>
            </w:pPr>
            <w:r w:rsidRPr="001B1679">
              <w:rPr>
                <w:sz w:val="16"/>
                <w:szCs w:val="16"/>
              </w:rPr>
              <w:t>23.501 CR4033R12 (Rel-18, 'B'): Support of discontinuous coverage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23F270"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18911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8340D3"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5AC934" w14:textId="77777777" w:rsidR="009B546A" w:rsidRPr="001B1679" w:rsidRDefault="009B546A" w:rsidP="00C11620">
            <w:pPr>
              <w:pStyle w:val="TAL"/>
              <w:keepNext w:val="0"/>
              <w:rPr>
                <w:sz w:val="16"/>
                <w:szCs w:val="16"/>
              </w:rPr>
            </w:pPr>
            <w:r w:rsidRPr="001B1679">
              <w:rPr>
                <w:sz w:val="16"/>
                <w:szCs w:val="16"/>
              </w:rPr>
              <w:t>Revision of 23.501 CR4033R11 in CR Pack SP-230049. Revised to SP-230386.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E59C3D"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A7D3E3" w14:textId="54BA0B14" w:rsidR="009B546A" w:rsidRPr="001B1679" w:rsidRDefault="00F83058" w:rsidP="00C11620">
            <w:pPr>
              <w:pStyle w:val="TAL"/>
              <w:keepNext w:val="0"/>
              <w:rPr>
                <w:sz w:val="16"/>
                <w:szCs w:val="16"/>
              </w:rPr>
            </w:pPr>
            <w:r>
              <w:rPr>
                <w:sz w:val="16"/>
                <w:szCs w:val="16"/>
              </w:rPr>
              <w:t>SP-23</w:t>
            </w:r>
            <w:r w:rsidR="009B546A" w:rsidRPr="001B1679">
              <w:rPr>
                <w:sz w:val="16"/>
                <w:szCs w:val="16"/>
              </w:rPr>
              <w:t>0386</w:t>
            </w:r>
          </w:p>
        </w:tc>
      </w:tr>
      <w:tr w:rsidR="009B546A" w14:paraId="5F4F2CC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C1FF7E"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7382E1" w14:textId="6070C783" w:rsidR="009B546A" w:rsidRPr="001B1679" w:rsidRDefault="00F83058" w:rsidP="00C11620">
            <w:pPr>
              <w:pStyle w:val="TAL"/>
              <w:keepNext w:val="0"/>
              <w:rPr>
                <w:sz w:val="16"/>
                <w:szCs w:val="16"/>
              </w:rPr>
            </w:pPr>
            <w:r>
              <w:rPr>
                <w:sz w:val="16"/>
                <w:szCs w:val="16"/>
              </w:rPr>
              <w:t>SP-23</w:t>
            </w:r>
            <w:r w:rsidR="009B546A" w:rsidRPr="001B1679">
              <w:rPr>
                <w:sz w:val="16"/>
                <w:szCs w:val="16"/>
              </w:rPr>
              <w:t>0369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70C01D"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86F239" w14:textId="77777777" w:rsidR="009B546A" w:rsidRPr="001B1679" w:rsidRDefault="009B546A" w:rsidP="00C11620">
            <w:pPr>
              <w:pStyle w:val="TAL"/>
              <w:keepNext w:val="0"/>
              <w:rPr>
                <w:sz w:val="16"/>
                <w:szCs w:val="16"/>
              </w:rPr>
            </w:pPr>
            <w:r w:rsidRPr="001B1679">
              <w:rPr>
                <w:sz w:val="16"/>
                <w:szCs w:val="16"/>
              </w:rPr>
              <w:t>23.501 CR3956R12 (Rel-18, 'B'): Transfer of Satellite Coverage Data to a UE and AMF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075ECE"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CCE67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B25725"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C60034" w14:textId="77777777" w:rsidR="009B546A" w:rsidRPr="001B1679" w:rsidRDefault="009B546A" w:rsidP="00C11620">
            <w:pPr>
              <w:pStyle w:val="TAL"/>
              <w:keepNext w:val="0"/>
              <w:rPr>
                <w:sz w:val="16"/>
                <w:szCs w:val="16"/>
              </w:rPr>
            </w:pPr>
            <w:r w:rsidRPr="001B1679">
              <w:rPr>
                <w:sz w:val="16"/>
                <w:szCs w:val="16"/>
              </w:rPr>
              <w:t>Revision of 23.501 CR3956R11 in CR Pack SP-230049. Revised to SP-230387.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02BBF6"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F18384" w14:textId="3EDC706A" w:rsidR="009B546A" w:rsidRPr="001B1679" w:rsidRDefault="00F83058" w:rsidP="00C11620">
            <w:pPr>
              <w:pStyle w:val="TAL"/>
              <w:keepNext w:val="0"/>
              <w:rPr>
                <w:sz w:val="16"/>
                <w:szCs w:val="16"/>
              </w:rPr>
            </w:pPr>
            <w:r>
              <w:rPr>
                <w:sz w:val="16"/>
                <w:szCs w:val="16"/>
              </w:rPr>
              <w:t>SP-23</w:t>
            </w:r>
            <w:r w:rsidR="009B546A" w:rsidRPr="001B1679">
              <w:rPr>
                <w:sz w:val="16"/>
                <w:szCs w:val="16"/>
              </w:rPr>
              <w:t>0387</w:t>
            </w:r>
          </w:p>
        </w:tc>
      </w:tr>
      <w:tr w:rsidR="009B546A" w14:paraId="20A07CB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76AA1B"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8D4C2" w14:textId="5FE07EE7" w:rsidR="009B546A" w:rsidRPr="001B1679" w:rsidRDefault="00F83058" w:rsidP="00C11620">
            <w:pPr>
              <w:pStyle w:val="TAL"/>
              <w:keepNext w:val="0"/>
              <w:rPr>
                <w:sz w:val="16"/>
                <w:szCs w:val="16"/>
              </w:rPr>
            </w:pPr>
            <w:r>
              <w:rPr>
                <w:sz w:val="16"/>
                <w:szCs w:val="16"/>
              </w:rPr>
              <w:t>SP-23</w:t>
            </w:r>
            <w:r w:rsidR="009B546A" w:rsidRPr="001B1679">
              <w:rPr>
                <w:sz w:val="16"/>
                <w:szCs w:val="16"/>
              </w:rPr>
              <w:t>0370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B6CF32"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379E43" w14:textId="77777777" w:rsidR="009B546A" w:rsidRPr="001B1679" w:rsidRDefault="009B546A" w:rsidP="00C11620">
            <w:pPr>
              <w:pStyle w:val="TAL"/>
              <w:keepNext w:val="0"/>
              <w:rPr>
                <w:sz w:val="16"/>
                <w:szCs w:val="16"/>
              </w:rPr>
            </w:pPr>
            <w:r w:rsidRPr="001B1679">
              <w:rPr>
                <w:sz w:val="16"/>
                <w:szCs w:val="16"/>
              </w:rPr>
              <w:t>23.503 CR0872R4 (Rel-17, 'F'): Corrections to use of RSD validation criteria in URSP rules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BF35CD" w14:textId="77777777" w:rsidR="009B546A" w:rsidRPr="001B1679" w:rsidRDefault="009B546A" w:rsidP="00C11620">
            <w:pPr>
              <w:pStyle w:val="TAL"/>
              <w:keepNext w:val="0"/>
              <w:rPr>
                <w:sz w:val="16"/>
                <w:szCs w:val="16"/>
              </w:rPr>
            </w:pPr>
            <w:r w:rsidRPr="001B1679">
              <w:rPr>
                <w:sz w:val="16"/>
                <w:szCs w:val="16"/>
              </w:rPr>
              <w:t>MediaTek Inc., Ericsson,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7FBB8F"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4B3EBC" w14:textId="77777777" w:rsidR="009B546A" w:rsidRPr="001B1679" w:rsidRDefault="009B546A" w:rsidP="00C11620">
            <w:pPr>
              <w:pStyle w:val="TAL"/>
              <w:keepNext w:val="0"/>
              <w:rPr>
                <w:sz w:val="16"/>
                <w:szCs w:val="16"/>
              </w:rPr>
            </w:pPr>
            <w:r w:rsidRPr="001B1679">
              <w:rPr>
                <w:sz w:val="16"/>
                <w:szCs w:val="16"/>
              </w:rPr>
              <w:t>5GS_Ph1,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B26759" w14:textId="77777777" w:rsidR="009B546A" w:rsidRPr="001B1679" w:rsidRDefault="009B546A" w:rsidP="00C11620">
            <w:pPr>
              <w:pStyle w:val="TAL"/>
              <w:keepNext w:val="0"/>
              <w:rPr>
                <w:sz w:val="16"/>
                <w:szCs w:val="16"/>
              </w:rPr>
            </w:pPr>
            <w:r w:rsidRPr="001B1679">
              <w:rPr>
                <w:sz w:val="16"/>
                <w:szCs w:val="16"/>
              </w:rPr>
              <w:t>Revision of SP-230304.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338BE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A530A" w14:textId="77777777" w:rsidR="009B546A" w:rsidRPr="001B1679" w:rsidRDefault="009B546A" w:rsidP="00C11620">
            <w:pPr>
              <w:pStyle w:val="TAL"/>
              <w:keepNext w:val="0"/>
              <w:rPr>
                <w:sz w:val="16"/>
                <w:szCs w:val="16"/>
              </w:rPr>
            </w:pPr>
          </w:p>
        </w:tc>
      </w:tr>
      <w:tr w:rsidR="009B546A" w14:paraId="027FC62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DDBA18"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91259" w14:textId="0F43B72B" w:rsidR="009B546A" w:rsidRPr="001B1679" w:rsidRDefault="00F83058" w:rsidP="00C11620">
            <w:pPr>
              <w:pStyle w:val="TAL"/>
              <w:keepNext w:val="0"/>
              <w:rPr>
                <w:sz w:val="16"/>
                <w:szCs w:val="16"/>
              </w:rPr>
            </w:pPr>
            <w:r>
              <w:rPr>
                <w:sz w:val="16"/>
                <w:szCs w:val="16"/>
              </w:rPr>
              <w:t>SP-23</w:t>
            </w:r>
            <w:r w:rsidR="009B546A" w:rsidRPr="001B1679">
              <w:rPr>
                <w:sz w:val="16"/>
                <w:szCs w:val="16"/>
              </w:rPr>
              <w:t>0371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819BD3"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43D009" w14:textId="77777777" w:rsidR="009B546A" w:rsidRPr="001B1679" w:rsidRDefault="009B546A" w:rsidP="00C11620">
            <w:pPr>
              <w:pStyle w:val="TAL"/>
              <w:keepNext w:val="0"/>
              <w:rPr>
                <w:sz w:val="16"/>
                <w:szCs w:val="16"/>
              </w:rPr>
            </w:pPr>
            <w:r w:rsidRPr="001B1679">
              <w:rPr>
                <w:sz w:val="16"/>
                <w:szCs w:val="16"/>
              </w:rPr>
              <w:t>23.503 CR0873R4 (Rel-18, 'A'): Corrections to use of RSD validation criteria in URSP rules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90AFB3" w14:textId="77777777" w:rsidR="009B546A" w:rsidRPr="001B1679" w:rsidRDefault="009B546A" w:rsidP="00C11620">
            <w:pPr>
              <w:pStyle w:val="TAL"/>
              <w:keepNext w:val="0"/>
              <w:rPr>
                <w:sz w:val="16"/>
                <w:szCs w:val="16"/>
              </w:rPr>
            </w:pPr>
            <w:r w:rsidRPr="001B1679">
              <w:rPr>
                <w:sz w:val="16"/>
                <w:szCs w:val="16"/>
              </w:rPr>
              <w:t>MediaTek Inc., Ericsson,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B15C5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30482E" w14:textId="77777777" w:rsidR="009B546A" w:rsidRPr="001B1679" w:rsidRDefault="009B546A" w:rsidP="00C11620">
            <w:pPr>
              <w:pStyle w:val="TAL"/>
              <w:keepNext w:val="0"/>
              <w:rPr>
                <w:sz w:val="16"/>
                <w:szCs w:val="16"/>
              </w:rPr>
            </w:pPr>
            <w:r w:rsidRPr="001B1679">
              <w:rPr>
                <w:sz w:val="16"/>
                <w:szCs w:val="16"/>
              </w:rPr>
              <w:t>5GS_Ph1,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4DC6A1" w14:textId="77777777" w:rsidR="009B546A" w:rsidRPr="001B1679" w:rsidRDefault="009B546A" w:rsidP="00C11620">
            <w:pPr>
              <w:pStyle w:val="TAL"/>
              <w:keepNext w:val="0"/>
              <w:rPr>
                <w:sz w:val="16"/>
                <w:szCs w:val="16"/>
              </w:rPr>
            </w:pPr>
            <w:r w:rsidRPr="001B1679">
              <w:rPr>
                <w:sz w:val="16"/>
                <w:szCs w:val="16"/>
              </w:rPr>
              <w:t>Revision of SP-230306.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C9F7F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3B8C3D" w14:textId="77777777" w:rsidR="009B546A" w:rsidRPr="001B1679" w:rsidRDefault="009B546A" w:rsidP="00C11620">
            <w:pPr>
              <w:pStyle w:val="TAL"/>
              <w:keepNext w:val="0"/>
              <w:rPr>
                <w:sz w:val="16"/>
                <w:szCs w:val="16"/>
              </w:rPr>
            </w:pPr>
          </w:p>
        </w:tc>
      </w:tr>
      <w:tr w:rsidR="009B546A" w14:paraId="176F7FA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E145F1"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519DA" w14:textId="4A3642DC" w:rsidR="009B546A" w:rsidRPr="001B1679" w:rsidRDefault="00F83058" w:rsidP="00C11620">
            <w:pPr>
              <w:pStyle w:val="TAL"/>
              <w:keepNext w:val="0"/>
              <w:rPr>
                <w:sz w:val="16"/>
                <w:szCs w:val="16"/>
              </w:rPr>
            </w:pPr>
            <w:r>
              <w:rPr>
                <w:sz w:val="16"/>
                <w:szCs w:val="16"/>
              </w:rPr>
              <w:t>SP-23</w:t>
            </w:r>
            <w:r w:rsidR="009B546A" w:rsidRPr="001B1679">
              <w:rPr>
                <w:sz w:val="16"/>
                <w:szCs w:val="16"/>
              </w:rPr>
              <w:t>0372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FD8EF3"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1B016" w14:textId="77777777" w:rsidR="009B546A" w:rsidRPr="001B1679" w:rsidRDefault="009B546A" w:rsidP="00C11620">
            <w:pPr>
              <w:pStyle w:val="TAL"/>
              <w:keepNext w:val="0"/>
              <w:rPr>
                <w:sz w:val="16"/>
                <w:szCs w:val="16"/>
              </w:rPr>
            </w:pPr>
            <w:r w:rsidRPr="001B1679">
              <w:rPr>
                <w:sz w:val="16"/>
                <w:szCs w:val="16"/>
              </w:rPr>
              <w:t>23.502 CR3666R8 (Rel-18, 'B'): Support of NAT exposure in 23.502 according to the conclusion in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ACEB1E" w14:textId="77777777" w:rsidR="009B546A" w:rsidRPr="001B1679" w:rsidRDefault="009B546A" w:rsidP="00C11620">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C4E7C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FC4383"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B6D55B" w14:textId="77777777" w:rsidR="009B546A" w:rsidRPr="001B1679" w:rsidRDefault="009B546A" w:rsidP="00C11620">
            <w:pPr>
              <w:pStyle w:val="TAL"/>
              <w:keepNext w:val="0"/>
              <w:rPr>
                <w:sz w:val="16"/>
                <w:szCs w:val="16"/>
              </w:rPr>
            </w:pPr>
            <w:r w:rsidRPr="001B1679">
              <w:rPr>
                <w:sz w:val="16"/>
                <w:szCs w:val="16"/>
              </w:rPr>
              <w:t>Revision of SP-230343.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23B29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871CFA" w14:textId="77777777" w:rsidR="009B546A" w:rsidRPr="001B1679" w:rsidRDefault="009B546A" w:rsidP="00C11620">
            <w:pPr>
              <w:pStyle w:val="TAL"/>
              <w:keepNext w:val="0"/>
              <w:rPr>
                <w:sz w:val="16"/>
                <w:szCs w:val="16"/>
              </w:rPr>
            </w:pPr>
          </w:p>
        </w:tc>
      </w:tr>
      <w:tr w:rsidR="009B546A" w14:paraId="372E877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812BE5" w14:textId="77777777" w:rsidR="009B546A" w:rsidRPr="001B1679" w:rsidRDefault="009B546A" w:rsidP="00C11620">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7DBE32" w14:textId="595107B3" w:rsidR="009B546A" w:rsidRPr="001B1679" w:rsidRDefault="00F83058" w:rsidP="00C11620">
            <w:pPr>
              <w:pStyle w:val="TAL"/>
              <w:keepNext w:val="0"/>
              <w:rPr>
                <w:sz w:val="16"/>
                <w:szCs w:val="16"/>
              </w:rPr>
            </w:pPr>
            <w:r>
              <w:rPr>
                <w:sz w:val="16"/>
                <w:szCs w:val="16"/>
              </w:rPr>
              <w:t>SP-23</w:t>
            </w:r>
            <w:r w:rsidR="009B546A" w:rsidRPr="001B1679">
              <w:rPr>
                <w:sz w:val="16"/>
                <w:szCs w:val="16"/>
              </w:rPr>
              <w:t>0373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F63B04"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42BA6E" w14:textId="77777777" w:rsidR="009B546A" w:rsidRPr="001B1679" w:rsidRDefault="009B546A" w:rsidP="00C11620">
            <w:pPr>
              <w:pStyle w:val="TAL"/>
              <w:keepNext w:val="0"/>
              <w:rPr>
                <w:sz w:val="16"/>
                <w:szCs w:val="16"/>
              </w:rPr>
            </w:pPr>
            <w:r w:rsidRPr="001B1679">
              <w:rPr>
                <w:sz w:val="16"/>
                <w:szCs w:val="16"/>
              </w:rPr>
              <w:t>23.501 CR4040R3 (Rel-18, 'F'): Not allowed to act as MBSR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F6EDB8" w14:textId="77777777" w:rsidR="009B546A" w:rsidRPr="001B1679" w:rsidRDefault="009B546A" w:rsidP="00C11620">
            <w:pPr>
              <w:pStyle w:val="TAL"/>
              <w:keepNext w:val="0"/>
              <w:rPr>
                <w:sz w:val="16"/>
                <w:szCs w:val="16"/>
              </w:rPr>
            </w:pPr>
            <w:r w:rsidRPr="001B1679">
              <w:rPr>
                <w:sz w:val="16"/>
                <w:szCs w:val="16"/>
              </w:rPr>
              <w:t>Ericsson, Samsung, 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0A8AE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809331" w14:textId="77777777" w:rsidR="009B546A" w:rsidRPr="001B1679" w:rsidRDefault="009B546A" w:rsidP="00C11620">
            <w:pPr>
              <w:pStyle w:val="TAL"/>
              <w:keepNext w:val="0"/>
              <w:rPr>
                <w:sz w:val="16"/>
                <w:szCs w:val="16"/>
              </w:rPr>
            </w:pPr>
            <w:r w:rsidRPr="001B1679">
              <w:rPr>
                <w:sz w:val="16"/>
                <w:szCs w:val="16"/>
              </w:rPr>
              <w:t>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9BAA9F" w14:textId="77777777" w:rsidR="009B546A" w:rsidRPr="001B1679" w:rsidRDefault="009B546A" w:rsidP="00C11620">
            <w:pPr>
              <w:pStyle w:val="TAL"/>
              <w:keepNext w:val="0"/>
              <w:rPr>
                <w:sz w:val="16"/>
                <w:szCs w:val="16"/>
              </w:rPr>
            </w:pPr>
            <w:r w:rsidRPr="001B1679">
              <w:rPr>
                <w:sz w:val="16"/>
                <w:szCs w:val="16"/>
              </w:rPr>
              <w:t>Revision of CR in CR Pack SP-230115. Revision of SP-230162.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ED7E3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0FBF66" w14:textId="77777777" w:rsidR="009B546A" w:rsidRPr="001B1679" w:rsidRDefault="009B546A" w:rsidP="00C11620">
            <w:pPr>
              <w:pStyle w:val="TAL"/>
              <w:keepNext w:val="0"/>
              <w:rPr>
                <w:sz w:val="16"/>
                <w:szCs w:val="16"/>
              </w:rPr>
            </w:pPr>
          </w:p>
        </w:tc>
      </w:tr>
      <w:tr w:rsidR="009B546A" w14:paraId="4BD5157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FD12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D76E60" w14:textId="0AB1F140" w:rsidR="009B546A" w:rsidRPr="001B1679" w:rsidRDefault="00F83058" w:rsidP="00C11620">
            <w:pPr>
              <w:pStyle w:val="TAL"/>
              <w:keepNext w:val="0"/>
              <w:rPr>
                <w:sz w:val="16"/>
                <w:szCs w:val="16"/>
              </w:rPr>
            </w:pPr>
            <w:r>
              <w:rPr>
                <w:sz w:val="16"/>
                <w:szCs w:val="16"/>
              </w:rPr>
              <w:t>SP-23</w:t>
            </w:r>
            <w:r w:rsidR="009B546A" w:rsidRPr="001B1679">
              <w:rPr>
                <w:sz w:val="16"/>
                <w:szCs w:val="16"/>
              </w:rPr>
              <w:t>0374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B25555"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806C7B" w14:textId="77777777" w:rsidR="009B546A" w:rsidRPr="001B1679" w:rsidRDefault="009B546A" w:rsidP="00C11620">
            <w:pPr>
              <w:pStyle w:val="TAL"/>
              <w:keepNext w:val="0"/>
              <w:rPr>
                <w:sz w:val="16"/>
                <w:szCs w:val="16"/>
              </w:rPr>
            </w:pPr>
            <w:r w:rsidRPr="001B1679">
              <w:rPr>
                <w:sz w:val="16"/>
                <w:szCs w:val="16"/>
              </w:rPr>
              <w:t>23.501 CR4081R3 (Rel-18, 'B'): CN based MT communication capability indication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CE72EA" w14:textId="77777777" w:rsidR="009B546A" w:rsidRPr="001B1679" w:rsidRDefault="009B546A" w:rsidP="00C11620">
            <w:pPr>
              <w:pStyle w:val="TAL"/>
              <w:keepNext w:val="0"/>
              <w:rPr>
                <w:sz w:val="16"/>
                <w:szCs w:val="16"/>
              </w:rPr>
            </w:pPr>
            <w:r w:rsidRPr="001B1679">
              <w:rPr>
                <w:sz w:val="16"/>
                <w:szCs w:val="16"/>
              </w:rPr>
              <w:t>ZTE,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1B58B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2853C8" w14:textId="77777777" w:rsidR="009B546A" w:rsidRPr="001B1679" w:rsidRDefault="009B546A" w:rsidP="00C11620">
            <w:pPr>
              <w:pStyle w:val="TAL"/>
              <w:keepNext w:val="0"/>
              <w:rPr>
                <w:sz w:val="16"/>
                <w:szCs w:val="16"/>
              </w:rPr>
            </w:pPr>
            <w:r w:rsidRPr="001B1679">
              <w:rPr>
                <w:sz w:val="16"/>
                <w:szCs w:val="16"/>
              </w:rPr>
              <w:t>NR_REDCAP_Ph2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22E2B8" w14:textId="77777777" w:rsidR="009B546A" w:rsidRPr="001B1679" w:rsidRDefault="009B546A" w:rsidP="00C11620">
            <w:pPr>
              <w:pStyle w:val="TAL"/>
              <w:keepNext w:val="0"/>
              <w:rPr>
                <w:sz w:val="16"/>
                <w:szCs w:val="16"/>
              </w:rPr>
            </w:pPr>
            <w:r w:rsidRPr="001B1679">
              <w:rPr>
                <w:sz w:val="16"/>
                <w:szCs w:val="16"/>
              </w:rPr>
              <w:t>Revision of SP-230245.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607620" w14:textId="77777777" w:rsidR="009B546A" w:rsidRPr="001B1679" w:rsidRDefault="009B546A" w:rsidP="00C11620">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A075D3" w14:textId="77777777" w:rsidR="009B546A" w:rsidRPr="001B1679" w:rsidRDefault="009B546A" w:rsidP="00C11620">
            <w:pPr>
              <w:pStyle w:val="TAL"/>
              <w:keepNext w:val="0"/>
              <w:rPr>
                <w:sz w:val="16"/>
                <w:szCs w:val="16"/>
              </w:rPr>
            </w:pPr>
          </w:p>
        </w:tc>
      </w:tr>
      <w:tr w:rsidR="009B546A" w14:paraId="73EC681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A45835"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D8C005" w14:textId="56E07539" w:rsidR="009B546A" w:rsidRPr="001B1679" w:rsidRDefault="00F83058" w:rsidP="00C11620">
            <w:pPr>
              <w:pStyle w:val="TAL"/>
              <w:keepNext w:val="0"/>
              <w:rPr>
                <w:sz w:val="16"/>
                <w:szCs w:val="16"/>
              </w:rPr>
            </w:pPr>
            <w:r>
              <w:rPr>
                <w:sz w:val="16"/>
                <w:szCs w:val="16"/>
              </w:rPr>
              <w:t>SP-23</w:t>
            </w:r>
            <w:r w:rsidR="009B546A" w:rsidRPr="001B1679">
              <w:rPr>
                <w:sz w:val="16"/>
                <w:szCs w:val="16"/>
              </w:rPr>
              <w:t>0375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4B66B2"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AF7D34" w14:textId="77777777" w:rsidR="009B546A" w:rsidRPr="001B1679" w:rsidRDefault="009B546A" w:rsidP="00C11620">
            <w:pPr>
              <w:pStyle w:val="TAL"/>
              <w:keepNext w:val="0"/>
              <w:rPr>
                <w:sz w:val="16"/>
                <w:szCs w:val="16"/>
              </w:rPr>
            </w:pPr>
            <w:r w:rsidRPr="001B1679">
              <w:rPr>
                <w:sz w:val="16"/>
                <w:szCs w:val="16"/>
              </w:rPr>
              <w:t>LS to GSMA 5GMRR on finalisation of normative requirements on Roaming Value-Added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62F2C2"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07BF29"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3D7B1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A6CF55" w14:textId="77777777" w:rsidR="009B546A" w:rsidRPr="001B1679" w:rsidRDefault="009B546A" w:rsidP="00C11620">
            <w:pPr>
              <w:pStyle w:val="TAL"/>
              <w:keepNext w:val="0"/>
              <w:rPr>
                <w:sz w:val="16"/>
                <w:szCs w:val="16"/>
              </w:rPr>
            </w:pPr>
            <w:r w:rsidRPr="001B1679">
              <w:rPr>
                <w:sz w:val="16"/>
                <w:szCs w:val="16"/>
              </w:rPr>
              <w:t>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6CC466" w14:textId="77777777" w:rsidR="009B546A" w:rsidRPr="001B1679" w:rsidRDefault="009B546A" w:rsidP="00C11620">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B752B2" w14:textId="77777777" w:rsidR="009B546A" w:rsidRPr="001B1679" w:rsidRDefault="009B546A" w:rsidP="00C11620">
            <w:pPr>
              <w:pStyle w:val="TAL"/>
              <w:keepNext w:val="0"/>
              <w:rPr>
                <w:sz w:val="16"/>
                <w:szCs w:val="16"/>
              </w:rPr>
            </w:pPr>
          </w:p>
        </w:tc>
      </w:tr>
      <w:tr w:rsidR="009B546A" w14:paraId="4DC3946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62ADCC"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24ACC" w14:textId="55988653" w:rsidR="009B546A" w:rsidRPr="001B1679" w:rsidRDefault="00F83058" w:rsidP="00C11620">
            <w:pPr>
              <w:pStyle w:val="TAL"/>
              <w:keepNext w:val="0"/>
              <w:rPr>
                <w:sz w:val="16"/>
                <w:szCs w:val="16"/>
              </w:rPr>
            </w:pPr>
            <w:r>
              <w:rPr>
                <w:sz w:val="16"/>
                <w:szCs w:val="16"/>
              </w:rPr>
              <w:t>SP-23</w:t>
            </w:r>
            <w:r w:rsidR="009B546A" w:rsidRPr="001B1679">
              <w:rPr>
                <w:sz w:val="16"/>
                <w:szCs w:val="16"/>
              </w:rPr>
              <w:t>0376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EC25DD"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755A23" w14:textId="77777777" w:rsidR="009B546A" w:rsidRPr="001B1679" w:rsidRDefault="009B546A" w:rsidP="00C11620">
            <w:pPr>
              <w:pStyle w:val="TAL"/>
              <w:keepNext w:val="0"/>
              <w:rPr>
                <w:sz w:val="16"/>
                <w:szCs w:val="16"/>
              </w:rPr>
            </w:pPr>
            <w:r w:rsidRPr="001B1679">
              <w:rPr>
                <w:sz w:val="16"/>
                <w:szCs w:val="16"/>
              </w:rPr>
              <w:t>LS from GSMA 5GMRR: LS on GSMA 5GMRR Working Solution Assumption L-PRINS and Data Session Control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0FDC29"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7DFCD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5AA0A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D2C006" w14:textId="77777777" w:rsidR="009B546A" w:rsidRPr="001B1679" w:rsidRDefault="009B546A" w:rsidP="00C11620">
            <w:pPr>
              <w:pStyle w:val="TAL"/>
              <w:keepNext w:val="0"/>
              <w:rPr>
                <w:sz w:val="16"/>
                <w:szCs w:val="16"/>
              </w:rPr>
            </w:pPr>
            <w:r w:rsidRPr="001B1679">
              <w:rPr>
                <w:sz w:val="16"/>
                <w:szCs w:val="16"/>
              </w:rPr>
              <w:t>Revision of SP-230354, correcting a pCR implementation.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1D825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1E2D7B" w14:textId="77777777" w:rsidR="009B546A" w:rsidRPr="001B1679" w:rsidRDefault="009B546A" w:rsidP="00C11620">
            <w:pPr>
              <w:pStyle w:val="TAL"/>
              <w:keepNext w:val="0"/>
              <w:rPr>
                <w:sz w:val="16"/>
                <w:szCs w:val="16"/>
              </w:rPr>
            </w:pPr>
          </w:p>
        </w:tc>
      </w:tr>
      <w:tr w:rsidR="009B546A" w14:paraId="42CDDF7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2159FB"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85EA39" w14:textId="7F9C8949" w:rsidR="009B546A" w:rsidRPr="001B1679" w:rsidRDefault="00F83058" w:rsidP="00C11620">
            <w:pPr>
              <w:pStyle w:val="TAL"/>
              <w:keepNext w:val="0"/>
              <w:rPr>
                <w:sz w:val="16"/>
                <w:szCs w:val="16"/>
              </w:rPr>
            </w:pPr>
            <w:r>
              <w:rPr>
                <w:sz w:val="16"/>
                <w:szCs w:val="16"/>
              </w:rPr>
              <w:t>SP-23</w:t>
            </w:r>
            <w:r w:rsidR="009B546A" w:rsidRPr="001B1679">
              <w:rPr>
                <w:sz w:val="16"/>
                <w:szCs w:val="16"/>
              </w:rPr>
              <w:t>0377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773FBB"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D4DD85" w14:textId="77777777" w:rsidR="009B546A" w:rsidRPr="001B1679" w:rsidRDefault="009B546A" w:rsidP="00C11620">
            <w:pPr>
              <w:pStyle w:val="TAL"/>
              <w:keepNext w:val="0"/>
              <w:rPr>
                <w:sz w:val="16"/>
                <w:szCs w:val="16"/>
              </w:rPr>
            </w:pPr>
            <w:r w:rsidRPr="001B1679">
              <w:rPr>
                <w:sz w:val="16"/>
                <w:szCs w:val="16"/>
              </w:rPr>
              <w:t>[DRAFT] LS on transition to next-generation cryptographic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43296E" w14:textId="77777777" w:rsidR="009B546A" w:rsidRPr="001B1679" w:rsidRDefault="009B546A" w:rsidP="00C11620">
            <w:pPr>
              <w:pStyle w:val="TAL"/>
              <w:keepNext w:val="0"/>
              <w:rPr>
                <w:sz w:val="16"/>
                <w:szCs w:val="16"/>
              </w:rPr>
            </w:pPr>
            <w:r w:rsidRPr="001B1679">
              <w:rPr>
                <w:sz w:val="16"/>
                <w:szCs w:val="16"/>
              </w:rPr>
              <w:t>KDDI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99534D"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1D91D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715314" w14:textId="77777777" w:rsidR="009B546A" w:rsidRPr="001B1679" w:rsidRDefault="009B546A" w:rsidP="00C11620">
            <w:pPr>
              <w:pStyle w:val="TAL"/>
              <w:keepNext w:val="0"/>
              <w:rPr>
                <w:sz w:val="16"/>
                <w:szCs w:val="16"/>
              </w:rPr>
            </w:pPr>
            <w:r w:rsidRPr="001B1679">
              <w:rPr>
                <w:sz w:val="16"/>
                <w:szCs w:val="16"/>
              </w:rPr>
              <w:t>Revision of SP-230330.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8CFBE9" w14:textId="77777777" w:rsidR="009B546A" w:rsidRPr="001B1679" w:rsidRDefault="009B546A" w:rsidP="00C11620">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A8FBB9" w14:textId="77777777" w:rsidR="009B546A" w:rsidRPr="001B1679" w:rsidRDefault="009B546A" w:rsidP="00C11620">
            <w:pPr>
              <w:pStyle w:val="TAL"/>
              <w:keepNext w:val="0"/>
              <w:rPr>
                <w:sz w:val="16"/>
                <w:szCs w:val="16"/>
              </w:rPr>
            </w:pPr>
          </w:p>
        </w:tc>
      </w:tr>
      <w:tr w:rsidR="009B546A" w14:paraId="4BDB315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03C534"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15353" w14:textId="78932274" w:rsidR="009B546A" w:rsidRPr="001B1679" w:rsidRDefault="00F83058" w:rsidP="00C11620">
            <w:pPr>
              <w:pStyle w:val="TAL"/>
              <w:keepNext w:val="0"/>
              <w:rPr>
                <w:sz w:val="16"/>
                <w:szCs w:val="16"/>
              </w:rPr>
            </w:pPr>
            <w:r>
              <w:rPr>
                <w:sz w:val="16"/>
                <w:szCs w:val="16"/>
              </w:rPr>
              <w:t>SP-23</w:t>
            </w:r>
            <w:r w:rsidR="009B546A" w:rsidRPr="001B1679">
              <w:rPr>
                <w:sz w:val="16"/>
                <w:szCs w:val="16"/>
              </w:rPr>
              <w:t>0378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D685AB"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D2EE54" w14:textId="77777777" w:rsidR="009B546A" w:rsidRPr="001B1679" w:rsidRDefault="009B546A" w:rsidP="00C11620">
            <w:pPr>
              <w:pStyle w:val="TAL"/>
              <w:keepNext w:val="0"/>
              <w:rPr>
                <w:sz w:val="16"/>
                <w:szCs w:val="16"/>
              </w:rPr>
            </w:pPr>
            <w:r w:rsidRPr="001B1679">
              <w:rPr>
                <w:sz w:val="16"/>
                <w:szCs w:val="16"/>
              </w:rPr>
              <w:t>LS from TSG RAN: LS on 3GPP submission towards IMT-2020 Satellite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0DD413" w14:textId="77777777" w:rsidR="009B546A" w:rsidRPr="001B1679" w:rsidRDefault="009B546A" w:rsidP="00C11620">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8DA24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97ABF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AE61E6" w14:textId="77777777" w:rsidR="009B546A" w:rsidRPr="001B1679" w:rsidRDefault="009B546A" w:rsidP="00C11620">
            <w:pPr>
              <w:pStyle w:val="TAL"/>
              <w:keepNext w:val="0"/>
              <w:rPr>
                <w:sz w:val="16"/>
                <w:szCs w:val="16"/>
              </w:rPr>
            </w:pPr>
            <w:r w:rsidRPr="001B1679">
              <w:rPr>
                <w:sz w:val="16"/>
                <w:szCs w:val="16"/>
              </w:rPr>
              <w:t>Note the RAN decision, taking into account that any document submitted to ITU-R WP4B will need SA and PCG approval as per procedures.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EEB5F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C74627" w14:textId="77777777" w:rsidR="009B546A" w:rsidRPr="001B1679" w:rsidRDefault="009B546A" w:rsidP="00C11620">
            <w:pPr>
              <w:pStyle w:val="TAL"/>
              <w:keepNext w:val="0"/>
              <w:rPr>
                <w:sz w:val="16"/>
                <w:szCs w:val="16"/>
              </w:rPr>
            </w:pPr>
          </w:p>
        </w:tc>
      </w:tr>
      <w:tr w:rsidR="009B546A" w14:paraId="57021A3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FFC086"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89B531" w14:textId="208336D3" w:rsidR="009B546A" w:rsidRPr="001B1679" w:rsidRDefault="00F83058" w:rsidP="00C11620">
            <w:pPr>
              <w:pStyle w:val="TAL"/>
              <w:keepNext w:val="0"/>
              <w:rPr>
                <w:sz w:val="16"/>
                <w:szCs w:val="16"/>
              </w:rPr>
            </w:pPr>
            <w:r>
              <w:rPr>
                <w:sz w:val="16"/>
                <w:szCs w:val="16"/>
              </w:rPr>
              <w:t>SP-23</w:t>
            </w:r>
            <w:r w:rsidR="009B546A" w:rsidRPr="001B1679">
              <w:rPr>
                <w:sz w:val="16"/>
                <w:szCs w:val="16"/>
              </w:rPr>
              <w:t>0379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F8CA7A"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7C9491" w14:textId="77777777" w:rsidR="009B546A" w:rsidRPr="001B1679" w:rsidRDefault="009B546A" w:rsidP="00C11620">
            <w:pPr>
              <w:pStyle w:val="TAL"/>
              <w:keepNext w:val="0"/>
              <w:rPr>
                <w:sz w:val="16"/>
                <w:szCs w:val="16"/>
              </w:rPr>
            </w:pPr>
            <w:r w:rsidRPr="001B1679">
              <w:rPr>
                <w:sz w:val="16"/>
                <w:szCs w:val="16"/>
              </w:rPr>
              <w:t>LS from TSG RAN: Draft LS to ITU-R WP4B on 3GPP submission towards IMT-2020 Satellite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5C6E66" w14:textId="77777777" w:rsidR="009B546A" w:rsidRPr="001B1679" w:rsidRDefault="009B546A" w:rsidP="00C11620">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03EBD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7C489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F99162" w14:textId="77777777" w:rsidR="009B546A" w:rsidRPr="001B1679" w:rsidRDefault="009B546A" w:rsidP="00C11620">
            <w:pPr>
              <w:pStyle w:val="TAL"/>
              <w:keepNext w:val="0"/>
              <w:rPr>
                <w:sz w:val="16"/>
                <w:szCs w:val="16"/>
              </w:rPr>
            </w:pPr>
            <w:r w:rsidRPr="001B1679">
              <w:rPr>
                <w:sz w:val="16"/>
                <w:szCs w:val="16"/>
              </w:rPr>
              <w:t>Need to remove incorrect action to TSG RAN. For 3GPP review in TSG SA. Feedback LS before: March 24, 2023. To: 3GPP PCG. Forwarded to PCG in SP-230393.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4B563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3727E3" w14:textId="77777777" w:rsidR="009B546A" w:rsidRPr="001B1679" w:rsidRDefault="009B546A" w:rsidP="00C11620">
            <w:pPr>
              <w:pStyle w:val="TAL"/>
              <w:keepNext w:val="0"/>
              <w:rPr>
                <w:sz w:val="16"/>
                <w:szCs w:val="16"/>
              </w:rPr>
            </w:pPr>
          </w:p>
        </w:tc>
      </w:tr>
      <w:tr w:rsidR="009B546A" w14:paraId="4E47F63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569C9"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A7EC67" w14:textId="41C46AEC" w:rsidR="009B546A" w:rsidRPr="001B1679" w:rsidRDefault="00F83058" w:rsidP="00C11620">
            <w:pPr>
              <w:pStyle w:val="TAL"/>
              <w:keepNext w:val="0"/>
              <w:rPr>
                <w:sz w:val="16"/>
                <w:szCs w:val="16"/>
              </w:rPr>
            </w:pPr>
            <w:r>
              <w:rPr>
                <w:sz w:val="16"/>
                <w:szCs w:val="16"/>
              </w:rPr>
              <w:t>SP-23</w:t>
            </w:r>
            <w:r w:rsidR="009B546A" w:rsidRPr="001B1679">
              <w:rPr>
                <w:sz w:val="16"/>
                <w:szCs w:val="16"/>
              </w:rPr>
              <w:t>0380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2527F3"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7A6AEB" w14:textId="77777777" w:rsidR="009B546A" w:rsidRPr="001B1679" w:rsidRDefault="009B546A" w:rsidP="00C11620">
            <w:pPr>
              <w:pStyle w:val="TAL"/>
              <w:keepNext w:val="0"/>
              <w:rPr>
                <w:sz w:val="16"/>
                <w:szCs w:val="16"/>
              </w:rPr>
            </w:pPr>
            <w:r w:rsidRPr="001B1679">
              <w:rPr>
                <w:sz w:val="16"/>
                <w:szCs w:val="16"/>
              </w:rPr>
              <w:t>LS from TSG RAN: Draft reply LS ITU-R WP5D/TEMP/826(Rev.1) = RP-230032 on Development of a new Report ITU-R M.[IMT.MULTIMEDIA] - Capabilities of the terrestrial component of IMT-2020 for multimedia communications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64AACF" w14:textId="77777777" w:rsidR="009B546A" w:rsidRPr="001B1679" w:rsidRDefault="009B546A" w:rsidP="00C11620">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F9C7B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6F0BA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1EAF2D" w14:textId="77777777" w:rsidR="009B546A" w:rsidRPr="001B1679" w:rsidRDefault="009B546A" w:rsidP="00C11620">
            <w:pPr>
              <w:pStyle w:val="TAL"/>
              <w:keepNext w:val="0"/>
              <w:rPr>
                <w:sz w:val="16"/>
                <w:szCs w:val="16"/>
              </w:rPr>
            </w:pPr>
            <w:r w:rsidRPr="001B1679">
              <w:rPr>
                <w:sz w:val="16"/>
                <w:szCs w:val="16"/>
              </w:rPr>
              <w:t>For 3GPP review  in TSG SA. Feedback LS before: March 24, 2023. To: 3GPP PCG.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334350"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A388A" w14:textId="77777777" w:rsidR="009B546A" w:rsidRPr="001B1679" w:rsidRDefault="009B546A" w:rsidP="00C11620">
            <w:pPr>
              <w:pStyle w:val="TAL"/>
              <w:keepNext w:val="0"/>
              <w:rPr>
                <w:sz w:val="16"/>
                <w:szCs w:val="16"/>
              </w:rPr>
            </w:pPr>
          </w:p>
        </w:tc>
      </w:tr>
      <w:tr w:rsidR="009B546A" w14:paraId="1E13F77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BDDEB8"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1615E8" w14:textId="6027641D" w:rsidR="009B546A" w:rsidRPr="001B1679" w:rsidRDefault="00F83058" w:rsidP="00C11620">
            <w:pPr>
              <w:pStyle w:val="TAL"/>
              <w:keepNext w:val="0"/>
              <w:rPr>
                <w:sz w:val="16"/>
                <w:szCs w:val="16"/>
              </w:rPr>
            </w:pPr>
            <w:r>
              <w:rPr>
                <w:sz w:val="16"/>
                <w:szCs w:val="16"/>
              </w:rPr>
              <w:t>SP-23</w:t>
            </w:r>
            <w:r w:rsidR="009B546A" w:rsidRPr="001B1679">
              <w:rPr>
                <w:sz w:val="16"/>
                <w:szCs w:val="16"/>
              </w:rPr>
              <w:t>0381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532FB0"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593492" w14:textId="77777777" w:rsidR="009B546A" w:rsidRPr="001B1679" w:rsidRDefault="009B546A" w:rsidP="00C11620">
            <w:pPr>
              <w:pStyle w:val="TAL"/>
              <w:keepNext w:val="0"/>
              <w:rPr>
                <w:sz w:val="16"/>
                <w:szCs w:val="16"/>
              </w:rPr>
            </w:pPr>
            <w:r w:rsidRPr="001B1679">
              <w:rPr>
                <w:sz w:val="16"/>
                <w:szCs w:val="16"/>
              </w:rPr>
              <w:t>Status report of TSG RAN#99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42C9BE" w14:textId="77777777" w:rsidR="009B546A" w:rsidRPr="001B1679" w:rsidRDefault="009B546A" w:rsidP="00C11620">
            <w:pPr>
              <w:pStyle w:val="TAL"/>
              <w:keepNext w:val="0"/>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42258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A5E1D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D6BBDF"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F212A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C29D29" w14:textId="77777777" w:rsidR="009B546A" w:rsidRPr="001B1679" w:rsidRDefault="009B546A" w:rsidP="00C11620">
            <w:pPr>
              <w:pStyle w:val="TAL"/>
              <w:keepNext w:val="0"/>
              <w:rPr>
                <w:sz w:val="16"/>
                <w:szCs w:val="16"/>
              </w:rPr>
            </w:pPr>
          </w:p>
        </w:tc>
      </w:tr>
      <w:tr w:rsidR="009B546A" w14:paraId="1B8877F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09C507" w14:textId="77777777" w:rsidR="009B546A" w:rsidRPr="001B1679" w:rsidRDefault="009B546A" w:rsidP="00C11620">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D8A936" w14:textId="31A6D316" w:rsidR="009B546A" w:rsidRPr="001B1679" w:rsidRDefault="00F83058" w:rsidP="00C11620">
            <w:pPr>
              <w:pStyle w:val="TAL"/>
              <w:keepNext w:val="0"/>
              <w:rPr>
                <w:sz w:val="16"/>
                <w:szCs w:val="16"/>
              </w:rPr>
            </w:pPr>
            <w:r>
              <w:rPr>
                <w:sz w:val="16"/>
                <w:szCs w:val="16"/>
              </w:rPr>
              <w:t>SP-23</w:t>
            </w:r>
            <w:r w:rsidR="009B546A" w:rsidRPr="001B1679">
              <w:rPr>
                <w:sz w:val="16"/>
                <w:szCs w:val="16"/>
              </w:rPr>
              <w:t>0382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E04645" w14:textId="77777777" w:rsidR="009B546A" w:rsidRPr="001B1679" w:rsidRDefault="009B546A" w:rsidP="00C11620">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F4B41D" w14:textId="77777777" w:rsidR="009B546A" w:rsidRPr="001B1679" w:rsidRDefault="009B546A" w:rsidP="00C11620">
            <w:pPr>
              <w:pStyle w:val="TAL"/>
              <w:keepNext w:val="0"/>
              <w:rPr>
                <w:sz w:val="16"/>
                <w:szCs w:val="16"/>
              </w:rPr>
            </w:pPr>
            <w:r w:rsidRPr="001B1679">
              <w:rPr>
                <w:sz w:val="16"/>
                <w:szCs w:val="16"/>
              </w:rPr>
              <w:t>Work Plan presentation for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AE7782" w14:textId="77777777" w:rsidR="009B546A" w:rsidRPr="001B1679" w:rsidRDefault="009B546A" w:rsidP="00C11620">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B67D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3B134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6017F0" w14:textId="77777777" w:rsidR="009B546A" w:rsidRPr="001B1679" w:rsidRDefault="009B546A" w:rsidP="00C11620">
            <w:pPr>
              <w:pStyle w:val="TAL"/>
              <w:keepNext w:val="0"/>
              <w:rPr>
                <w:sz w:val="16"/>
                <w:szCs w:val="16"/>
              </w:rPr>
            </w:pPr>
            <w:r w:rsidRPr="001B1679">
              <w:rPr>
                <w:sz w:val="16"/>
                <w:szCs w:val="16"/>
              </w:rPr>
              <w:t>Revision of SP-230222.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83170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17FE6E" w14:textId="77777777" w:rsidR="009B546A" w:rsidRPr="001B1679" w:rsidRDefault="009B546A" w:rsidP="00C11620">
            <w:pPr>
              <w:pStyle w:val="TAL"/>
              <w:keepNext w:val="0"/>
              <w:rPr>
                <w:sz w:val="16"/>
                <w:szCs w:val="16"/>
              </w:rPr>
            </w:pPr>
          </w:p>
        </w:tc>
      </w:tr>
      <w:tr w:rsidR="009B546A" w14:paraId="2BF6297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6FD6F6" w14:textId="77777777" w:rsidR="009B546A" w:rsidRPr="001B1679" w:rsidRDefault="009B546A" w:rsidP="00C11620">
            <w:pPr>
              <w:pStyle w:val="TAL"/>
              <w:keepNext w:val="0"/>
              <w:rPr>
                <w:sz w:val="16"/>
                <w:szCs w:val="16"/>
              </w:rPr>
            </w:pPr>
            <w:r w:rsidRPr="001B1679">
              <w:rPr>
                <w:sz w:val="16"/>
                <w:szCs w:val="16"/>
              </w:rPr>
              <w:t>21.8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968219" w14:textId="65C9D5E3" w:rsidR="009B546A" w:rsidRPr="001B1679" w:rsidRDefault="00F83058" w:rsidP="00C11620">
            <w:pPr>
              <w:pStyle w:val="TAL"/>
              <w:keepNext w:val="0"/>
              <w:rPr>
                <w:sz w:val="16"/>
                <w:szCs w:val="16"/>
              </w:rPr>
            </w:pPr>
            <w:r>
              <w:rPr>
                <w:sz w:val="16"/>
                <w:szCs w:val="16"/>
              </w:rPr>
              <w:t>SP-23</w:t>
            </w:r>
            <w:r w:rsidR="009B546A" w:rsidRPr="001B1679">
              <w:rPr>
                <w:sz w:val="16"/>
                <w:szCs w:val="16"/>
              </w:rPr>
              <w:t>0383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09ADAE"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58D9AE" w14:textId="77777777" w:rsidR="009B546A" w:rsidRPr="001B1679" w:rsidRDefault="009B546A" w:rsidP="00C11620">
            <w:pPr>
              <w:pStyle w:val="TAL"/>
              <w:keepNext w:val="0"/>
              <w:rPr>
                <w:sz w:val="16"/>
                <w:szCs w:val="16"/>
              </w:rPr>
            </w:pPr>
            <w:r w:rsidRPr="001B1679">
              <w:rPr>
                <w:sz w:val="16"/>
                <w:szCs w:val="16"/>
              </w:rPr>
              <w:t>Rel-19 Workshop Plan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A3D095" w14:textId="77777777" w:rsidR="009B546A" w:rsidRPr="001B1679" w:rsidRDefault="009B546A" w:rsidP="00C11620">
            <w:pPr>
              <w:pStyle w:val="TAL"/>
              <w:keepNext w:val="0"/>
              <w:rPr>
                <w:sz w:val="16"/>
                <w:szCs w:val="16"/>
              </w:rPr>
            </w:pPr>
            <w:r w:rsidRPr="001B1679">
              <w:rPr>
                <w:sz w:val="16"/>
                <w:szCs w:val="16"/>
              </w:rPr>
              <w:t>TSG SA Chair elect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5E54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BAC0D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85F532" w14:textId="77777777" w:rsidR="009B546A" w:rsidRPr="001B1679" w:rsidRDefault="009B546A" w:rsidP="00C11620">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1C2BE5" w14:textId="77777777" w:rsidR="009B546A" w:rsidRPr="001B1679" w:rsidRDefault="009B546A" w:rsidP="00C1162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CCDAE3" w14:textId="77777777" w:rsidR="009B546A" w:rsidRPr="001B1679" w:rsidRDefault="009B546A" w:rsidP="00C11620">
            <w:pPr>
              <w:pStyle w:val="TAL"/>
              <w:keepNext w:val="0"/>
              <w:rPr>
                <w:sz w:val="16"/>
                <w:szCs w:val="16"/>
              </w:rPr>
            </w:pPr>
          </w:p>
        </w:tc>
      </w:tr>
      <w:tr w:rsidR="009B546A" w14:paraId="7B89D93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A226A2"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0CB3F" w14:textId="4E38C68B" w:rsidR="009B546A" w:rsidRPr="001B1679" w:rsidRDefault="00F83058" w:rsidP="00C11620">
            <w:pPr>
              <w:pStyle w:val="TAL"/>
              <w:keepNext w:val="0"/>
              <w:rPr>
                <w:sz w:val="16"/>
                <w:szCs w:val="16"/>
              </w:rPr>
            </w:pPr>
            <w:r>
              <w:rPr>
                <w:sz w:val="16"/>
                <w:szCs w:val="16"/>
              </w:rPr>
              <w:t>SP-23</w:t>
            </w:r>
            <w:r w:rsidR="009B546A" w:rsidRPr="001B1679">
              <w:rPr>
                <w:sz w:val="16"/>
                <w:szCs w:val="16"/>
              </w:rPr>
              <w:t>0384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722B25"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DFCA3" w14:textId="77777777" w:rsidR="009B546A" w:rsidRPr="001B1679" w:rsidRDefault="009B546A" w:rsidP="00C11620">
            <w:pPr>
              <w:pStyle w:val="TAL"/>
              <w:keepNext w:val="0"/>
              <w:rPr>
                <w:sz w:val="16"/>
                <w:szCs w:val="16"/>
              </w:rPr>
            </w:pPr>
            <w:r w:rsidRPr="001B1679">
              <w:rPr>
                <w:sz w:val="16"/>
                <w:szCs w:val="16"/>
              </w:rPr>
              <w:t>Reply LS on 5G capabilities exposure for factories of the future - identified gaps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01DD05"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88E08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1B9C5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48F5D8" w14:textId="77777777" w:rsidR="009B546A" w:rsidRPr="001B1679" w:rsidRDefault="009B546A" w:rsidP="00C11620">
            <w:pPr>
              <w:pStyle w:val="TAL"/>
              <w:keepNext w:val="0"/>
              <w:rPr>
                <w:sz w:val="16"/>
                <w:szCs w:val="16"/>
              </w:rPr>
            </w:pPr>
            <w:r w:rsidRPr="001B1679">
              <w:rPr>
                <w:sz w:val="16"/>
                <w:szCs w:val="16"/>
              </w:rPr>
              <w:t>Revision of SP-230358.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0C233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AF6385" w14:textId="77777777" w:rsidR="009B546A" w:rsidRPr="001B1679" w:rsidRDefault="009B546A" w:rsidP="00C11620">
            <w:pPr>
              <w:pStyle w:val="TAL"/>
              <w:keepNext w:val="0"/>
              <w:rPr>
                <w:sz w:val="16"/>
                <w:szCs w:val="16"/>
              </w:rPr>
            </w:pPr>
          </w:p>
        </w:tc>
      </w:tr>
      <w:tr w:rsidR="009B546A" w14:paraId="755AD20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5F8645"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EFD2D" w14:textId="0583BA10" w:rsidR="009B546A" w:rsidRPr="001B1679" w:rsidRDefault="00F83058" w:rsidP="00C11620">
            <w:pPr>
              <w:pStyle w:val="TAL"/>
              <w:keepNext w:val="0"/>
              <w:rPr>
                <w:sz w:val="16"/>
                <w:szCs w:val="16"/>
              </w:rPr>
            </w:pPr>
            <w:r>
              <w:rPr>
                <w:sz w:val="16"/>
                <w:szCs w:val="16"/>
              </w:rPr>
              <w:t>SP-23</w:t>
            </w:r>
            <w:r w:rsidR="009B546A" w:rsidRPr="001B1679">
              <w:rPr>
                <w:sz w:val="16"/>
                <w:szCs w:val="16"/>
              </w:rPr>
              <w:t>0385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3387C8"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ECD4BB" w14:textId="77777777" w:rsidR="009B546A" w:rsidRPr="001B1679" w:rsidRDefault="009B546A" w:rsidP="00C11620">
            <w:pPr>
              <w:pStyle w:val="TAL"/>
              <w:keepNext w:val="0"/>
              <w:rPr>
                <w:sz w:val="16"/>
                <w:szCs w:val="16"/>
              </w:rPr>
            </w:pPr>
            <w:r w:rsidRPr="001B1679">
              <w:rPr>
                <w:sz w:val="16"/>
                <w:szCs w:val="16"/>
              </w:rPr>
              <w:t>[DRAFT] Alignment of activities on UE data collection reporting and event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A9D1F0"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E7D36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A51F5B" w14:textId="77777777" w:rsidR="009B546A" w:rsidRPr="001B1679" w:rsidRDefault="009B546A" w:rsidP="00C11620">
            <w:pPr>
              <w:pStyle w:val="TAL"/>
              <w:keepNext w:val="0"/>
              <w:rPr>
                <w:sz w:val="16"/>
                <w:szCs w:val="16"/>
              </w:rPr>
            </w:pPr>
            <w:r w:rsidRPr="001B1679">
              <w:rPr>
                <w:sz w:val="16"/>
                <w:szCs w:val="16"/>
              </w:rPr>
              <w:t>eNA_Ph2, EVEX,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B0CE48" w14:textId="77777777" w:rsidR="009B546A" w:rsidRPr="001B1679" w:rsidRDefault="009B546A" w:rsidP="00C11620">
            <w:pPr>
              <w:pStyle w:val="TAL"/>
              <w:keepNext w:val="0"/>
              <w:rPr>
                <w:sz w:val="16"/>
                <w:szCs w:val="16"/>
              </w:rPr>
            </w:pPr>
            <w:r w:rsidRPr="001B1679">
              <w:rPr>
                <w:sz w:val="16"/>
                <w:szCs w:val="16"/>
              </w:rPr>
              <w:t>Revision of SP-230361. Revised to SP-230394.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E69365"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17178" w14:textId="09BDF3E7" w:rsidR="009B546A" w:rsidRPr="001B1679" w:rsidRDefault="00F83058" w:rsidP="00C11620">
            <w:pPr>
              <w:pStyle w:val="TAL"/>
              <w:keepNext w:val="0"/>
              <w:rPr>
                <w:sz w:val="16"/>
                <w:szCs w:val="16"/>
              </w:rPr>
            </w:pPr>
            <w:r>
              <w:rPr>
                <w:sz w:val="16"/>
                <w:szCs w:val="16"/>
              </w:rPr>
              <w:t>SP-23</w:t>
            </w:r>
            <w:r w:rsidR="009B546A" w:rsidRPr="001B1679">
              <w:rPr>
                <w:sz w:val="16"/>
                <w:szCs w:val="16"/>
              </w:rPr>
              <w:t>0394</w:t>
            </w:r>
          </w:p>
        </w:tc>
      </w:tr>
      <w:tr w:rsidR="009B546A" w14:paraId="6A642DC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380A52"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F0B30B" w14:textId="2EE902DE" w:rsidR="009B546A" w:rsidRPr="001B1679" w:rsidRDefault="00F83058" w:rsidP="00C11620">
            <w:pPr>
              <w:pStyle w:val="TAL"/>
              <w:keepNext w:val="0"/>
              <w:rPr>
                <w:sz w:val="16"/>
                <w:szCs w:val="16"/>
              </w:rPr>
            </w:pPr>
            <w:r>
              <w:rPr>
                <w:sz w:val="16"/>
                <w:szCs w:val="16"/>
              </w:rPr>
              <w:t>SP-23</w:t>
            </w:r>
            <w:r w:rsidR="009B546A" w:rsidRPr="001B1679">
              <w:rPr>
                <w:sz w:val="16"/>
                <w:szCs w:val="16"/>
              </w:rPr>
              <w:t>0386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11A33C"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B00067" w14:textId="77777777" w:rsidR="009B546A" w:rsidRPr="001B1679" w:rsidRDefault="009B546A" w:rsidP="00C11620">
            <w:pPr>
              <w:pStyle w:val="TAL"/>
              <w:keepNext w:val="0"/>
              <w:rPr>
                <w:sz w:val="16"/>
                <w:szCs w:val="16"/>
              </w:rPr>
            </w:pPr>
            <w:r w:rsidRPr="001B1679">
              <w:rPr>
                <w:sz w:val="16"/>
                <w:szCs w:val="16"/>
              </w:rPr>
              <w:t>23.501 CR4033R13 (Rel-18, 'B'): Support of discontinuous coverage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0C2D75"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38CAA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C25656"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76DE89" w14:textId="77777777" w:rsidR="009B546A" w:rsidRPr="001B1679" w:rsidRDefault="009B546A" w:rsidP="00C11620">
            <w:pPr>
              <w:pStyle w:val="TAL"/>
              <w:keepNext w:val="0"/>
              <w:rPr>
                <w:sz w:val="16"/>
                <w:szCs w:val="16"/>
              </w:rPr>
            </w:pPr>
            <w:r w:rsidRPr="001B1679">
              <w:rPr>
                <w:sz w:val="16"/>
                <w:szCs w:val="16"/>
              </w:rPr>
              <w:t>Revision of 23.501 CR4033R11 in CR Pack SP-230049. Revision of SP-230368.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43F79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7D9906" w14:textId="77777777" w:rsidR="009B546A" w:rsidRPr="001B1679" w:rsidRDefault="009B546A" w:rsidP="00C11620">
            <w:pPr>
              <w:pStyle w:val="TAL"/>
              <w:keepNext w:val="0"/>
              <w:rPr>
                <w:sz w:val="16"/>
                <w:szCs w:val="16"/>
              </w:rPr>
            </w:pPr>
          </w:p>
        </w:tc>
      </w:tr>
      <w:tr w:rsidR="009B546A" w14:paraId="12EEB9D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3C3642" w14:textId="77777777" w:rsidR="009B546A" w:rsidRPr="001B1679" w:rsidRDefault="009B546A" w:rsidP="00C11620">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FA4018" w14:textId="2AE99A4B" w:rsidR="009B546A" w:rsidRPr="001B1679" w:rsidRDefault="00F83058" w:rsidP="00C11620">
            <w:pPr>
              <w:pStyle w:val="TAL"/>
              <w:keepNext w:val="0"/>
              <w:rPr>
                <w:sz w:val="16"/>
                <w:szCs w:val="16"/>
              </w:rPr>
            </w:pPr>
            <w:r>
              <w:rPr>
                <w:sz w:val="16"/>
                <w:szCs w:val="16"/>
              </w:rPr>
              <w:t>SP-23</w:t>
            </w:r>
            <w:r w:rsidR="009B546A" w:rsidRPr="001B1679">
              <w:rPr>
                <w:sz w:val="16"/>
                <w:szCs w:val="16"/>
              </w:rPr>
              <w:t>0387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79A272"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59E56D" w14:textId="77777777" w:rsidR="009B546A" w:rsidRPr="001B1679" w:rsidRDefault="009B546A" w:rsidP="00C11620">
            <w:pPr>
              <w:pStyle w:val="TAL"/>
              <w:keepNext w:val="0"/>
              <w:rPr>
                <w:sz w:val="16"/>
                <w:szCs w:val="16"/>
              </w:rPr>
            </w:pPr>
            <w:r w:rsidRPr="001B1679">
              <w:rPr>
                <w:sz w:val="16"/>
                <w:szCs w:val="16"/>
              </w:rPr>
              <w:t>23.501 CR3956R13 (Rel-18, 'B'): Transfer of Satellite Coverage Data to a UE and AMF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C363A8"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D314C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D1BE1C"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771682" w14:textId="77777777" w:rsidR="009B546A" w:rsidRPr="001B1679" w:rsidRDefault="009B546A" w:rsidP="00C11620">
            <w:pPr>
              <w:pStyle w:val="TAL"/>
              <w:keepNext w:val="0"/>
              <w:rPr>
                <w:sz w:val="16"/>
                <w:szCs w:val="16"/>
              </w:rPr>
            </w:pPr>
            <w:r w:rsidRPr="001B1679">
              <w:rPr>
                <w:sz w:val="16"/>
                <w:szCs w:val="16"/>
              </w:rPr>
              <w:t>Revision of 23.501 CR3956R11 in CR Pack SP-230049. Revision of SP-230369.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A7470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BB9AC" w14:textId="77777777" w:rsidR="009B546A" w:rsidRPr="001B1679" w:rsidRDefault="009B546A" w:rsidP="00C11620">
            <w:pPr>
              <w:pStyle w:val="TAL"/>
              <w:keepNext w:val="0"/>
              <w:rPr>
                <w:sz w:val="16"/>
                <w:szCs w:val="16"/>
              </w:rPr>
            </w:pPr>
          </w:p>
        </w:tc>
      </w:tr>
      <w:tr w:rsidR="009B546A" w14:paraId="7F0555B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5BB249" w14:textId="77777777" w:rsidR="009B546A" w:rsidRPr="001B1679" w:rsidRDefault="009B546A" w:rsidP="00C11620">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D3842B" w14:textId="1211BCCA" w:rsidR="009B546A" w:rsidRPr="001B1679" w:rsidRDefault="00F83058" w:rsidP="00C11620">
            <w:pPr>
              <w:pStyle w:val="TAL"/>
              <w:keepNext w:val="0"/>
              <w:rPr>
                <w:sz w:val="16"/>
                <w:szCs w:val="16"/>
              </w:rPr>
            </w:pPr>
            <w:r>
              <w:rPr>
                <w:sz w:val="16"/>
                <w:szCs w:val="16"/>
              </w:rPr>
              <w:t>SP-23</w:t>
            </w:r>
            <w:r w:rsidR="009B546A" w:rsidRPr="001B1679">
              <w:rPr>
                <w:sz w:val="16"/>
                <w:szCs w:val="16"/>
              </w:rPr>
              <w:t>0388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8243F5" w14:textId="77777777" w:rsidR="009B546A" w:rsidRPr="001B1679" w:rsidRDefault="009B546A" w:rsidP="00C1162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75DBC7" w14:textId="77777777" w:rsidR="009B546A" w:rsidRPr="001B1679" w:rsidRDefault="009B546A" w:rsidP="00C11620">
            <w:pPr>
              <w:pStyle w:val="TAL"/>
              <w:keepNext w:val="0"/>
              <w:rPr>
                <w:sz w:val="16"/>
                <w:szCs w:val="16"/>
              </w:rPr>
            </w:pPr>
            <w:r w:rsidRPr="001B1679">
              <w:rPr>
                <w:sz w:val="16"/>
                <w:szCs w:val="16"/>
              </w:rPr>
              <w:t>Rel-19 Planning - way forward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7D4FF6" w14:textId="77777777" w:rsidR="009B546A" w:rsidRPr="001B1679" w:rsidRDefault="009B546A" w:rsidP="00C11620">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717513"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A5122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B70BA2" w14:textId="77777777" w:rsidR="009B546A" w:rsidRPr="001B1679" w:rsidRDefault="009B546A" w:rsidP="00C11620">
            <w:pPr>
              <w:pStyle w:val="TAL"/>
              <w:keepNext w:val="0"/>
              <w:rPr>
                <w:sz w:val="16"/>
                <w:szCs w:val="16"/>
              </w:rPr>
            </w:pPr>
            <w:r w:rsidRPr="001B1679">
              <w:rPr>
                <w:sz w:val="16"/>
                <w:szCs w:val="16"/>
              </w:rPr>
              <w:t>Created at meeting. It was decided to minute guidance in this report instead and this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462409"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E15EF9" w14:textId="77777777" w:rsidR="009B546A" w:rsidRPr="001B1679" w:rsidRDefault="009B546A" w:rsidP="00C11620">
            <w:pPr>
              <w:pStyle w:val="TAL"/>
              <w:keepNext w:val="0"/>
              <w:rPr>
                <w:sz w:val="16"/>
                <w:szCs w:val="16"/>
              </w:rPr>
            </w:pPr>
          </w:p>
        </w:tc>
      </w:tr>
      <w:tr w:rsidR="009B546A" w14:paraId="66B250F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B53BF9" w14:textId="77777777" w:rsidR="009B546A" w:rsidRPr="001B1679" w:rsidRDefault="009B546A" w:rsidP="00C11620">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CA7CD2" w14:textId="6A465012" w:rsidR="009B546A" w:rsidRPr="001B1679" w:rsidRDefault="00F83058" w:rsidP="00C11620">
            <w:pPr>
              <w:pStyle w:val="TAL"/>
              <w:keepNext w:val="0"/>
              <w:rPr>
                <w:sz w:val="16"/>
                <w:szCs w:val="16"/>
              </w:rPr>
            </w:pPr>
            <w:r>
              <w:rPr>
                <w:sz w:val="16"/>
                <w:szCs w:val="16"/>
              </w:rPr>
              <w:t>SP-23</w:t>
            </w:r>
            <w:r w:rsidR="009B546A" w:rsidRPr="001B1679">
              <w:rPr>
                <w:sz w:val="16"/>
                <w:szCs w:val="16"/>
              </w:rPr>
              <w:t>0389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237B6D" w14:textId="77777777" w:rsidR="009B546A" w:rsidRPr="001B1679" w:rsidRDefault="009B546A" w:rsidP="00C1162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42D719" w14:textId="77777777" w:rsidR="009B546A" w:rsidRPr="001B1679" w:rsidRDefault="009B546A" w:rsidP="00C11620">
            <w:pPr>
              <w:pStyle w:val="TAL"/>
              <w:keepNext w:val="0"/>
              <w:rPr>
                <w:sz w:val="16"/>
                <w:szCs w:val="16"/>
              </w:rPr>
            </w:pPr>
            <w:r w:rsidRPr="001B1679">
              <w:rPr>
                <w:sz w:val="16"/>
                <w:szCs w:val="16"/>
              </w:rPr>
              <w:t>Release 19 Schedule Slide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428D09" w14:textId="77777777" w:rsidR="009B546A" w:rsidRPr="001B1679" w:rsidRDefault="009B546A" w:rsidP="00C11620">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295987"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5C6E4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006D25" w14:textId="77777777" w:rsidR="009B546A" w:rsidRPr="001B1679" w:rsidRDefault="009B546A" w:rsidP="00C11620">
            <w:pPr>
              <w:pStyle w:val="TAL"/>
              <w:keepNext w:val="0"/>
              <w:rPr>
                <w:sz w:val="16"/>
                <w:szCs w:val="16"/>
              </w:rPr>
            </w:pPr>
            <w:r w:rsidRPr="001B1679">
              <w:rPr>
                <w:sz w:val="16"/>
                <w:szCs w:val="16"/>
              </w:rPr>
              <w:t>Revised to SP-230390.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67F0DE"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9058FB" w14:textId="49D0BB45" w:rsidR="009B546A" w:rsidRPr="001B1679" w:rsidRDefault="00F83058" w:rsidP="00C11620">
            <w:pPr>
              <w:pStyle w:val="TAL"/>
              <w:keepNext w:val="0"/>
              <w:rPr>
                <w:sz w:val="16"/>
                <w:szCs w:val="16"/>
              </w:rPr>
            </w:pPr>
            <w:r>
              <w:rPr>
                <w:sz w:val="16"/>
                <w:szCs w:val="16"/>
              </w:rPr>
              <w:t>SP-23</w:t>
            </w:r>
            <w:r w:rsidR="009B546A" w:rsidRPr="001B1679">
              <w:rPr>
                <w:sz w:val="16"/>
                <w:szCs w:val="16"/>
              </w:rPr>
              <w:t>0390</w:t>
            </w:r>
          </w:p>
        </w:tc>
      </w:tr>
      <w:tr w:rsidR="009B546A" w14:paraId="58BCFDE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D95EB6" w14:textId="77777777" w:rsidR="009B546A" w:rsidRPr="001B1679" w:rsidRDefault="009B546A" w:rsidP="00C11620">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13486D" w14:textId="798543BE" w:rsidR="009B546A" w:rsidRPr="001B1679" w:rsidRDefault="00F83058" w:rsidP="00C11620">
            <w:pPr>
              <w:pStyle w:val="TAL"/>
              <w:keepNext w:val="0"/>
              <w:rPr>
                <w:sz w:val="16"/>
                <w:szCs w:val="16"/>
              </w:rPr>
            </w:pPr>
            <w:r>
              <w:rPr>
                <w:sz w:val="16"/>
                <w:szCs w:val="16"/>
              </w:rPr>
              <w:t>SP-23</w:t>
            </w:r>
            <w:r w:rsidR="009B546A" w:rsidRPr="001B1679">
              <w:rPr>
                <w:sz w:val="16"/>
                <w:szCs w:val="16"/>
              </w:rPr>
              <w:t>0390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CE7568" w14:textId="77777777" w:rsidR="009B546A" w:rsidRPr="001B1679" w:rsidRDefault="009B546A" w:rsidP="00C1162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7B01B4" w14:textId="77777777" w:rsidR="009B546A" w:rsidRPr="001B1679" w:rsidRDefault="009B546A" w:rsidP="00C11620">
            <w:pPr>
              <w:pStyle w:val="TAL"/>
              <w:keepNext w:val="0"/>
              <w:rPr>
                <w:sz w:val="16"/>
                <w:szCs w:val="16"/>
              </w:rPr>
            </w:pPr>
            <w:r w:rsidRPr="001B1679">
              <w:rPr>
                <w:sz w:val="16"/>
                <w:szCs w:val="16"/>
              </w:rPr>
              <w:t>Release 19 Schedule Slide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FD37F3" w14:textId="77777777" w:rsidR="009B546A" w:rsidRPr="001B1679" w:rsidRDefault="009B546A" w:rsidP="00C11620">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82BC9"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9494F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2289A3" w14:textId="77777777" w:rsidR="009B546A" w:rsidRPr="001B1679" w:rsidRDefault="009B546A" w:rsidP="00C11620">
            <w:pPr>
              <w:pStyle w:val="TAL"/>
              <w:keepNext w:val="0"/>
              <w:rPr>
                <w:sz w:val="16"/>
                <w:szCs w:val="16"/>
              </w:rPr>
            </w:pPr>
            <w:r w:rsidRPr="001B1679">
              <w:rPr>
                <w:sz w:val="16"/>
                <w:szCs w:val="16"/>
              </w:rPr>
              <w:t>Revision of SP-230389.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0712DF" w14:textId="77777777" w:rsidR="009B546A" w:rsidRPr="001B1679" w:rsidRDefault="009B546A" w:rsidP="00C1162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BDAFE" w14:textId="77777777" w:rsidR="009B546A" w:rsidRPr="001B1679" w:rsidRDefault="009B546A" w:rsidP="00C11620">
            <w:pPr>
              <w:pStyle w:val="TAL"/>
              <w:keepNext w:val="0"/>
              <w:rPr>
                <w:sz w:val="16"/>
                <w:szCs w:val="16"/>
              </w:rPr>
            </w:pPr>
          </w:p>
        </w:tc>
      </w:tr>
      <w:tr w:rsidR="009B546A" w14:paraId="76CEC7E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5EA53"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B56B6" w14:textId="66977C75" w:rsidR="009B546A" w:rsidRPr="001B1679" w:rsidRDefault="00F83058" w:rsidP="00C11620">
            <w:pPr>
              <w:pStyle w:val="TAL"/>
              <w:keepNext w:val="0"/>
              <w:rPr>
                <w:sz w:val="16"/>
                <w:szCs w:val="16"/>
              </w:rPr>
            </w:pPr>
            <w:r>
              <w:rPr>
                <w:sz w:val="16"/>
                <w:szCs w:val="16"/>
              </w:rPr>
              <w:t>SP-23</w:t>
            </w:r>
            <w:r w:rsidR="009B546A" w:rsidRPr="001B1679">
              <w:rPr>
                <w:sz w:val="16"/>
                <w:szCs w:val="16"/>
              </w:rPr>
              <w:t>0391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9A2E74"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F4E3AC" w14:textId="77777777" w:rsidR="009B546A" w:rsidRPr="001B1679" w:rsidRDefault="009B546A" w:rsidP="00C11620">
            <w:pPr>
              <w:pStyle w:val="TAL"/>
              <w:keepNext w:val="0"/>
              <w:rPr>
                <w:sz w:val="16"/>
                <w:szCs w:val="16"/>
              </w:rPr>
            </w:pPr>
            <w:r w:rsidRPr="001B1679">
              <w:rPr>
                <w:sz w:val="16"/>
                <w:szCs w:val="16"/>
              </w:rPr>
              <w:t>Using Forge-Git as the primary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CEF48E" w14:textId="77777777" w:rsidR="009B546A" w:rsidRPr="001B1679" w:rsidRDefault="009B546A" w:rsidP="00C11620">
            <w:pPr>
              <w:pStyle w:val="TAL"/>
              <w:keepNext w:val="0"/>
              <w:rPr>
                <w:sz w:val="16"/>
                <w:szCs w:val="16"/>
              </w:rPr>
            </w:pPr>
            <w:r w:rsidRPr="001B1679">
              <w:rPr>
                <w:sz w:val="16"/>
                <w:szCs w:val="16"/>
              </w:rPr>
              <w:t>Ericsson-LG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88D8D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F336C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892A37" w14:textId="77777777" w:rsidR="009B546A" w:rsidRPr="001B1679" w:rsidRDefault="009B546A" w:rsidP="00C11620">
            <w:pPr>
              <w:pStyle w:val="TAL"/>
              <w:keepNext w:val="0"/>
              <w:rPr>
                <w:sz w:val="16"/>
                <w:szCs w:val="16"/>
              </w:rPr>
            </w:pPr>
            <w:r w:rsidRPr="001B1679">
              <w:rPr>
                <w:sz w:val="16"/>
                <w:szCs w:val="16"/>
              </w:rPr>
              <w:t>Revision of SP-230313.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25431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8CA625" w14:textId="77777777" w:rsidR="009B546A" w:rsidRPr="001B1679" w:rsidRDefault="009B546A" w:rsidP="00C11620">
            <w:pPr>
              <w:pStyle w:val="TAL"/>
              <w:keepNext w:val="0"/>
              <w:rPr>
                <w:sz w:val="16"/>
                <w:szCs w:val="16"/>
              </w:rPr>
            </w:pPr>
          </w:p>
        </w:tc>
      </w:tr>
      <w:tr w:rsidR="009B546A" w14:paraId="5B3B5A9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D71F43"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D73869" w14:textId="638A2555" w:rsidR="009B546A" w:rsidRPr="001B1679" w:rsidRDefault="00F83058" w:rsidP="00C11620">
            <w:pPr>
              <w:pStyle w:val="TAL"/>
              <w:keepNext w:val="0"/>
              <w:rPr>
                <w:sz w:val="16"/>
                <w:szCs w:val="16"/>
              </w:rPr>
            </w:pPr>
            <w:r>
              <w:rPr>
                <w:sz w:val="16"/>
                <w:szCs w:val="16"/>
              </w:rPr>
              <w:t>SP-23</w:t>
            </w:r>
            <w:r w:rsidR="009B546A" w:rsidRPr="001B1679">
              <w:rPr>
                <w:sz w:val="16"/>
                <w:szCs w:val="16"/>
              </w:rPr>
              <w:t>0392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9C03B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4748B7" w14:textId="77777777" w:rsidR="009B546A" w:rsidRPr="001B1679" w:rsidRDefault="009B546A" w:rsidP="00C11620">
            <w:pPr>
              <w:pStyle w:val="TAL"/>
              <w:keepNext w:val="0"/>
              <w:rPr>
                <w:sz w:val="16"/>
                <w:szCs w:val="16"/>
              </w:rPr>
            </w:pPr>
            <w:r w:rsidRPr="001B1679">
              <w:rPr>
                <w:sz w:val="16"/>
                <w:szCs w:val="16"/>
              </w:rPr>
              <w:t>LS from TSG RAN: Reply LS on use cases and requirements for industrial factory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BD6808" w14:textId="77777777" w:rsidR="009B546A" w:rsidRPr="001B1679" w:rsidRDefault="009B546A" w:rsidP="00C11620">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C9C5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15F67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9C2DC9"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953EA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9257B3" w14:textId="77777777" w:rsidR="009B546A" w:rsidRPr="001B1679" w:rsidRDefault="009B546A" w:rsidP="00C11620">
            <w:pPr>
              <w:pStyle w:val="TAL"/>
              <w:keepNext w:val="0"/>
              <w:rPr>
                <w:sz w:val="16"/>
                <w:szCs w:val="16"/>
              </w:rPr>
            </w:pPr>
          </w:p>
        </w:tc>
      </w:tr>
      <w:tr w:rsidR="009B546A" w14:paraId="281F630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F8111"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D728B7" w14:textId="00A80233" w:rsidR="009B546A" w:rsidRPr="001B1679" w:rsidRDefault="00F83058" w:rsidP="00C11620">
            <w:pPr>
              <w:pStyle w:val="TAL"/>
              <w:keepNext w:val="0"/>
              <w:rPr>
                <w:sz w:val="16"/>
                <w:szCs w:val="16"/>
              </w:rPr>
            </w:pPr>
            <w:r>
              <w:rPr>
                <w:sz w:val="16"/>
                <w:szCs w:val="16"/>
              </w:rPr>
              <w:t>SP-23</w:t>
            </w:r>
            <w:r w:rsidR="009B546A" w:rsidRPr="001B1679">
              <w:rPr>
                <w:sz w:val="16"/>
                <w:szCs w:val="16"/>
              </w:rPr>
              <w:t>0393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41CF85"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C2EF65" w14:textId="77777777" w:rsidR="009B546A" w:rsidRPr="001B1679" w:rsidRDefault="009B546A" w:rsidP="00C11620">
            <w:pPr>
              <w:pStyle w:val="TAL"/>
              <w:keepNext w:val="0"/>
              <w:rPr>
                <w:sz w:val="16"/>
                <w:szCs w:val="16"/>
              </w:rPr>
            </w:pPr>
            <w:r w:rsidRPr="001B1679">
              <w:rPr>
                <w:sz w:val="16"/>
                <w:szCs w:val="16"/>
              </w:rPr>
              <w:t>Draft LS to ITU-R WP4B on 3GPP submission towards IMT-2020 Satellite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66B382"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01567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5E338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EC5D7F" w14:textId="77777777" w:rsidR="009B546A" w:rsidRPr="001B1679" w:rsidRDefault="009B546A" w:rsidP="00C11620">
            <w:pPr>
              <w:pStyle w:val="TAL"/>
              <w:keepNext w:val="0"/>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CBB09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42A0CB" w14:textId="77777777" w:rsidR="009B546A" w:rsidRPr="001B1679" w:rsidRDefault="009B546A" w:rsidP="00C11620">
            <w:pPr>
              <w:pStyle w:val="TAL"/>
              <w:keepNext w:val="0"/>
              <w:rPr>
                <w:sz w:val="16"/>
                <w:szCs w:val="16"/>
              </w:rPr>
            </w:pPr>
          </w:p>
        </w:tc>
      </w:tr>
      <w:tr w:rsidR="009B546A" w14:paraId="3628B76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27418F"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0AFD5E" w14:textId="01746716" w:rsidR="009B546A" w:rsidRPr="001B1679" w:rsidRDefault="00F83058" w:rsidP="00C11620">
            <w:pPr>
              <w:pStyle w:val="TAL"/>
              <w:keepNext w:val="0"/>
              <w:rPr>
                <w:sz w:val="16"/>
                <w:szCs w:val="16"/>
              </w:rPr>
            </w:pPr>
            <w:r>
              <w:rPr>
                <w:sz w:val="16"/>
                <w:szCs w:val="16"/>
              </w:rPr>
              <w:t>SP-23</w:t>
            </w:r>
            <w:r w:rsidR="009B546A" w:rsidRPr="001B1679">
              <w:rPr>
                <w:sz w:val="16"/>
                <w:szCs w:val="16"/>
              </w:rPr>
              <w:t>0394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A6C0A2"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38FD9D" w14:textId="77777777" w:rsidR="009B546A" w:rsidRPr="001B1679" w:rsidRDefault="009B546A" w:rsidP="00C11620">
            <w:pPr>
              <w:pStyle w:val="TAL"/>
              <w:keepNext w:val="0"/>
              <w:rPr>
                <w:sz w:val="16"/>
                <w:szCs w:val="16"/>
              </w:rPr>
            </w:pPr>
            <w:r w:rsidRPr="001B1679">
              <w:rPr>
                <w:sz w:val="16"/>
                <w:szCs w:val="16"/>
              </w:rPr>
              <w:t>Alignment of activities on UE data collection reporting and event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664621"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9D2E8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0E3F38" w14:textId="77777777" w:rsidR="009B546A" w:rsidRPr="001B1679" w:rsidRDefault="009B546A" w:rsidP="00C11620">
            <w:pPr>
              <w:pStyle w:val="TAL"/>
              <w:keepNext w:val="0"/>
              <w:rPr>
                <w:sz w:val="16"/>
                <w:szCs w:val="16"/>
              </w:rPr>
            </w:pPr>
            <w:r w:rsidRPr="001B1679">
              <w:rPr>
                <w:sz w:val="16"/>
                <w:szCs w:val="16"/>
              </w:rPr>
              <w:t>eNA_Ph2, EVEX,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9C02D6" w14:textId="77777777" w:rsidR="009B546A" w:rsidRPr="001B1679" w:rsidRDefault="009B546A" w:rsidP="00C11620">
            <w:pPr>
              <w:pStyle w:val="TAL"/>
              <w:keepNext w:val="0"/>
              <w:rPr>
                <w:sz w:val="16"/>
                <w:szCs w:val="16"/>
              </w:rPr>
            </w:pPr>
            <w:r w:rsidRPr="001B1679">
              <w:rPr>
                <w:sz w:val="16"/>
                <w:szCs w:val="16"/>
              </w:rPr>
              <w:t>Revision of SP-230385.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25AE2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95C80F" w14:textId="77777777" w:rsidR="009B546A" w:rsidRPr="001B1679" w:rsidRDefault="009B546A" w:rsidP="00C11620">
            <w:pPr>
              <w:pStyle w:val="TAL"/>
              <w:keepNext w:val="0"/>
              <w:rPr>
                <w:sz w:val="16"/>
                <w:szCs w:val="16"/>
              </w:rPr>
            </w:pPr>
          </w:p>
        </w:tc>
      </w:tr>
    </w:tbl>
    <w:p w14:paraId="531096A0" w14:textId="77777777" w:rsidR="009B546A" w:rsidRDefault="009B546A" w:rsidP="009B546A">
      <w:r>
        <w:t>392 Entries</w:t>
      </w:r>
    </w:p>
    <w:p w14:paraId="3E6F5869" w14:textId="77777777" w:rsidR="009B546A" w:rsidRDefault="009B546A" w:rsidP="009B546A"/>
    <w:p w14:paraId="509F7748" w14:textId="77777777" w:rsidR="009B546A" w:rsidRDefault="009B546A" w:rsidP="009B546A">
      <w:pPr>
        <w:pStyle w:val="Heading1"/>
      </w:pPr>
      <w:bookmarkStart w:id="94" w:name="_Toc131417232"/>
      <w:r>
        <w:t>B.2</w:t>
      </w:r>
      <w:r>
        <w:tab/>
        <w:t>List of documents by Agenda Item</w:t>
      </w:r>
      <w:bookmarkEnd w:id="94"/>
    </w:p>
    <w:p w14:paraId="10AFD568" w14:textId="77777777" w:rsidR="009B546A" w:rsidRDefault="009B546A" w:rsidP="009B546A">
      <w:pPr>
        <w:pStyle w:val="TH"/>
      </w:pPr>
      <w:r>
        <w:t>Table B.2: List of documents by Agenda Item</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9B546A" w14:paraId="41D4E87C" w14:textId="77777777" w:rsidTr="00C11620">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49ABEDD" w14:textId="77777777" w:rsidR="009B546A" w:rsidRDefault="009B546A" w:rsidP="00C11620">
            <w:pPr>
              <w:pStyle w:val="TAH"/>
              <w:keepNext w:val="0"/>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F98F415" w14:textId="77777777" w:rsidR="009B546A" w:rsidRDefault="009B546A" w:rsidP="00C11620">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9D8B4A1" w14:textId="77777777" w:rsidR="009B546A" w:rsidRDefault="009B546A" w:rsidP="00C11620">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9646A6" w14:textId="77777777" w:rsidR="009B546A" w:rsidRDefault="009B546A" w:rsidP="00C11620">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21370F" w14:textId="77777777" w:rsidR="009B546A" w:rsidRDefault="009B546A" w:rsidP="00C11620">
            <w:pPr>
              <w:pStyle w:val="TAH"/>
              <w:keepNext w:val="0"/>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649EB87" w14:textId="77777777" w:rsidR="009B546A" w:rsidRDefault="009B546A" w:rsidP="00C11620">
            <w:pPr>
              <w:pStyle w:val="TAH"/>
              <w:keepNext w:val="0"/>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CDD72E8" w14:textId="77777777" w:rsidR="009B546A" w:rsidRDefault="009B546A" w:rsidP="00C11620">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8E1874" w14:textId="77777777" w:rsidR="009B546A" w:rsidRDefault="009B546A" w:rsidP="00C11620">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4D02BD" w14:textId="77777777" w:rsidR="009B546A" w:rsidRDefault="009B546A" w:rsidP="00C11620">
            <w:pPr>
              <w:pStyle w:val="TAH"/>
              <w:keepNext w:val="0"/>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6EFC61" w14:textId="77777777" w:rsidR="009B546A" w:rsidRDefault="009B546A" w:rsidP="00C11620">
            <w:pPr>
              <w:pStyle w:val="TAH"/>
              <w:keepNext w:val="0"/>
            </w:pPr>
            <w:r w:rsidRPr="00BB3F37">
              <w:t>Revised to</w:t>
            </w:r>
          </w:p>
        </w:tc>
      </w:tr>
      <w:tr w:rsidR="009B546A" w14:paraId="49CCA96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E7AF52" w14:textId="77777777" w:rsidR="009B546A" w:rsidRPr="001B1679" w:rsidRDefault="009B546A" w:rsidP="00C11620">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DA134" w14:textId="3A35F1ED" w:rsidR="009B546A" w:rsidRPr="001B1679" w:rsidRDefault="00F83058" w:rsidP="00C11620">
            <w:pPr>
              <w:pStyle w:val="TAL"/>
              <w:keepNext w:val="0"/>
              <w:rPr>
                <w:sz w:val="16"/>
                <w:szCs w:val="16"/>
              </w:rPr>
            </w:pPr>
            <w:r>
              <w:rPr>
                <w:sz w:val="16"/>
                <w:szCs w:val="16"/>
              </w:rPr>
              <w:t>SP-23</w:t>
            </w:r>
            <w:r w:rsidR="009B546A" w:rsidRPr="001B1679">
              <w:rPr>
                <w:sz w:val="16"/>
                <w:szCs w:val="16"/>
              </w:rPr>
              <w:t>0001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5DF525" w14:textId="77777777" w:rsidR="009B546A" w:rsidRPr="001B1679" w:rsidRDefault="009B546A" w:rsidP="00C11620">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92818F" w14:textId="77777777" w:rsidR="009B546A" w:rsidRPr="001B1679" w:rsidRDefault="009B546A" w:rsidP="00C11620">
            <w:pPr>
              <w:pStyle w:val="TAL"/>
              <w:keepNext w:val="0"/>
              <w:rPr>
                <w:sz w:val="16"/>
                <w:szCs w:val="16"/>
              </w:rPr>
            </w:pPr>
            <w:r w:rsidRPr="001B1679">
              <w:rPr>
                <w:sz w:val="16"/>
                <w:szCs w:val="16"/>
              </w:rPr>
              <w:t>Agenda &amp; Procedures &amp; Time Schedule for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80FAC0" w14:textId="77777777" w:rsidR="009B546A" w:rsidRPr="001B1679" w:rsidRDefault="009B546A" w:rsidP="00C11620">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20939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CB84D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B301CC" w14:textId="77777777" w:rsidR="009B546A" w:rsidRPr="001B1679" w:rsidRDefault="009B546A" w:rsidP="00C11620">
            <w:pPr>
              <w:pStyle w:val="TAL"/>
              <w:keepNext w:val="0"/>
              <w:rPr>
                <w:sz w:val="16"/>
                <w:szCs w:val="16"/>
              </w:rPr>
            </w:pPr>
            <w:r w:rsidRPr="001B1679">
              <w:rPr>
                <w:sz w:val="16"/>
                <w:szCs w:val="16"/>
              </w:rPr>
              <w:t>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58A79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22BD80" w14:textId="77777777" w:rsidR="009B546A" w:rsidRPr="001B1679" w:rsidRDefault="009B546A" w:rsidP="00C11620">
            <w:pPr>
              <w:pStyle w:val="TAL"/>
              <w:keepNext w:val="0"/>
              <w:rPr>
                <w:sz w:val="16"/>
                <w:szCs w:val="16"/>
              </w:rPr>
            </w:pPr>
          </w:p>
        </w:tc>
      </w:tr>
      <w:tr w:rsidR="009B546A" w14:paraId="14E44E4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8B75FC" w14:textId="77777777" w:rsidR="009B546A" w:rsidRPr="001B1679" w:rsidRDefault="009B546A" w:rsidP="00C11620">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3A2CC6" w14:textId="0047E5D2" w:rsidR="009B546A" w:rsidRPr="001B1679" w:rsidRDefault="00F83058" w:rsidP="00C11620">
            <w:pPr>
              <w:pStyle w:val="TAL"/>
              <w:keepNext w:val="0"/>
              <w:rPr>
                <w:sz w:val="16"/>
                <w:szCs w:val="16"/>
              </w:rPr>
            </w:pPr>
            <w:r>
              <w:rPr>
                <w:sz w:val="16"/>
                <w:szCs w:val="16"/>
              </w:rPr>
              <w:t>SP-23</w:t>
            </w:r>
            <w:r w:rsidR="009B546A" w:rsidRPr="001B1679">
              <w:rPr>
                <w:sz w:val="16"/>
                <w:szCs w:val="16"/>
              </w:rPr>
              <w:t>0002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D474CF"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91EA9C" w14:textId="77777777" w:rsidR="009B546A" w:rsidRPr="001B1679" w:rsidRDefault="009B546A" w:rsidP="00C11620">
            <w:pPr>
              <w:pStyle w:val="TAL"/>
              <w:keepNext w:val="0"/>
              <w:rPr>
                <w:sz w:val="16"/>
                <w:szCs w:val="16"/>
              </w:rPr>
            </w:pPr>
            <w:r w:rsidRPr="001B1679">
              <w:rPr>
                <w:sz w:val="16"/>
                <w:szCs w:val="16"/>
              </w:rPr>
              <w:t>Draft report of TSG SA meeting #98E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E25277" w14:textId="77777777" w:rsidR="009B546A" w:rsidRPr="001B1679" w:rsidRDefault="009B546A" w:rsidP="00C11620">
            <w:pPr>
              <w:pStyle w:val="TAL"/>
              <w:keepNext w:val="0"/>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82795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76F8B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2F8D92" w14:textId="77777777" w:rsidR="009B546A" w:rsidRPr="001B1679" w:rsidRDefault="009B546A" w:rsidP="00C11620">
            <w:pPr>
              <w:pStyle w:val="TAL"/>
              <w:keepNext w:val="0"/>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56E9C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52C1DF" w14:textId="77777777" w:rsidR="009B546A" w:rsidRPr="001B1679" w:rsidRDefault="009B546A" w:rsidP="00C11620">
            <w:pPr>
              <w:pStyle w:val="TAL"/>
              <w:keepNext w:val="0"/>
              <w:rPr>
                <w:sz w:val="16"/>
                <w:szCs w:val="16"/>
              </w:rPr>
            </w:pPr>
          </w:p>
        </w:tc>
      </w:tr>
      <w:tr w:rsidR="009B546A" w14:paraId="69515E0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9C7BA0"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3F5D93" w14:textId="2EF38A33" w:rsidR="009B546A" w:rsidRPr="001B1679" w:rsidRDefault="00F83058" w:rsidP="00C11620">
            <w:pPr>
              <w:pStyle w:val="TAL"/>
              <w:keepNext w:val="0"/>
              <w:rPr>
                <w:sz w:val="16"/>
                <w:szCs w:val="16"/>
              </w:rPr>
            </w:pPr>
            <w:r>
              <w:rPr>
                <w:sz w:val="16"/>
                <w:szCs w:val="16"/>
              </w:rPr>
              <w:t>SP-23</w:t>
            </w:r>
            <w:r w:rsidR="009B546A" w:rsidRPr="001B1679">
              <w:rPr>
                <w:sz w:val="16"/>
                <w:szCs w:val="16"/>
              </w:rPr>
              <w:t>0023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F5AFF0"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6B545D" w14:textId="77777777" w:rsidR="009B546A" w:rsidRPr="001B1679" w:rsidRDefault="009B546A" w:rsidP="00C11620">
            <w:pPr>
              <w:pStyle w:val="TAL"/>
              <w:keepNext w:val="0"/>
              <w:rPr>
                <w:sz w:val="16"/>
                <w:szCs w:val="16"/>
              </w:rPr>
            </w:pPr>
            <w:r w:rsidRPr="001B1679">
              <w:rPr>
                <w:sz w:val="16"/>
                <w:szCs w:val="16"/>
              </w:rPr>
              <w:t>LS from SA WG4: An Invitation to the SA WG4 Gender Diversity Committee Meetings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906D3E"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BBCE3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E32D5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4FF54B"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82140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79CA6" w14:textId="77777777" w:rsidR="009B546A" w:rsidRPr="001B1679" w:rsidRDefault="009B546A" w:rsidP="00C11620">
            <w:pPr>
              <w:pStyle w:val="TAL"/>
              <w:keepNext w:val="0"/>
              <w:rPr>
                <w:sz w:val="16"/>
                <w:szCs w:val="16"/>
              </w:rPr>
            </w:pPr>
          </w:p>
        </w:tc>
      </w:tr>
      <w:tr w:rsidR="009B546A" w14:paraId="5B0E9D3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91F914"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D64BD" w14:textId="190FCDB7" w:rsidR="009B546A" w:rsidRPr="001B1679" w:rsidRDefault="00F83058" w:rsidP="00C11620">
            <w:pPr>
              <w:pStyle w:val="TAL"/>
              <w:keepNext w:val="0"/>
              <w:rPr>
                <w:sz w:val="16"/>
                <w:szCs w:val="16"/>
              </w:rPr>
            </w:pPr>
            <w:r>
              <w:rPr>
                <w:sz w:val="16"/>
                <w:szCs w:val="16"/>
              </w:rPr>
              <w:t>SP-23</w:t>
            </w:r>
            <w:r w:rsidR="009B546A" w:rsidRPr="001B1679">
              <w:rPr>
                <w:sz w:val="16"/>
                <w:szCs w:val="16"/>
              </w:rPr>
              <w:t>0024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DE4C81"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2999EC" w14:textId="77777777" w:rsidR="009B546A" w:rsidRPr="001B1679" w:rsidRDefault="009B546A" w:rsidP="00C11620">
            <w:pPr>
              <w:pStyle w:val="TAL"/>
              <w:keepNext w:val="0"/>
              <w:rPr>
                <w:sz w:val="16"/>
                <w:szCs w:val="16"/>
              </w:rPr>
            </w:pPr>
            <w:r w:rsidRPr="001B1679">
              <w:rPr>
                <w:sz w:val="16"/>
                <w:szCs w:val="16"/>
              </w:rPr>
              <w:t>LS from GSMA PQTN TF: LS to inform about the Post Quantum Telco Network Impact Assessment Whitepaper Publication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02E141" w14:textId="77777777" w:rsidR="009B546A" w:rsidRPr="001B1679" w:rsidRDefault="009B546A" w:rsidP="00C11620">
            <w:pPr>
              <w:pStyle w:val="TAL"/>
              <w:keepNext w:val="0"/>
              <w:rPr>
                <w:sz w:val="16"/>
                <w:szCs w:val="16"/>
              </w:rPr>
            </w:pPr>
            <w:r w:rsidRPr="001B1679">
              <w:rPr>
                <w:sz w:val="16"/>
                <w:szCs w:val="16"/>
              </w:rPr>
              <w:t>GSMA PQTN TF</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88516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A6DD1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7D8A6F" w14:textId="77777777" w:rsidR="009B546A" w:rsidRPr="001B1679" w:rsidRDefault="009B546A" w:rsidP="00C11620">
            <w:pPr>
              <w:pStyle w:val="TAL"/>
              <w:keepNext w:val="0"/>
              <w:rPr>
                <w:sz w:val="16"/>
                <w:szCs w:val="16"/>
              </w:rPr>
            </w:pPr>
            <w:r w:rsidRPr="001B1679">
              <w:rPr>
                <w:sz w:val="16"/>
                <w:szCs w:val="16"/>
              </w:rPr>
              <w:t>Related papers in SP-230329 and SP-230330.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34A98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96F46" w14:textId="77777777" w:rsidR="009B546A" w:rsidRPr="001B1679" w:rsidRDefault="009B546A" w:rsidP="00C11620">
            <w:pPr>
              <w:pStyle w:val="TAL"/>
              <w:keepNext w:val="0"/>
              <w:rPr>
                <w:sz w:val="16"/>
                <w:szCs w:val="16"/>
              </w:rPr>
            </w:pPr>
          </w:p>
        </w:tc>
      </w:tr>
      <w:tr w:rsidR="009B546A" w14:paraId="1E9A507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B2C13D"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C3514" w14:textId="3AC90207" w:rsidR="009B546A" w:rsidRPr="001B1679" w:rsidRDefault="00F83058" w:rsidP="00C11620">
            <w:pPr>
              <w:pStyle w:val="TAL"/>
              <w:keepNext w:val="0"/>
              <w:rPr>
                <w:sz w:val="16"/>
                <w:szCs w:val="16"/>
              </w:rPr>
            </w:pPr>
            <w:r>
              <w:rPr>
                <w:sz w:val="16"/>
                <w:szCs w:val="16"/>
              </w:rPr>
              <w:t>SP-23</w:t>
            </w:r>
            <w:r w:rsidR="009B546A" w:rsidRPr="001B1679">
              <w:rPr>
                <w:sz w:val="16"/>
                <w:szCs w:val="16"/>
              </w:rPr>
              <w:t>0011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7CF3AA"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9CB1D3" w14:textId="77777777" w:rsidR="009B546A" w:rsidRPr="001B1679" w:rsidRDefault="009B546A" w:rsidP="00C11620">
            <w:pPr>
              <w:pStyle w:val="TAL"/>
              <w:keepNext w:val="0"/>
              <w:rPr>
                <w:sz w:val="16"/>
                <w:szCs w:val="16"/>
              </w:rPr>
            </w:pPr>
            <w:r w:rsidRPr="001B1679">
              <w:rPr>
                <w:sz w:val="16"/>
                <w:szCs w:val="16"/>
              </w:rPr>
              <w:t>LS from ITU-T SG11: LS on proposed new draft Recommendation 'Requirements and framework of disaster mitigation and personnel rescue for sudden natural disasters in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5EC929" w14:textId="77777777" w:rsidR="009B546A" w:rsidRPr="001B1679" w:rsidRDefault="009B546A" w:rsidP="00C11620">
            <w:pPr>
              <w:pStyle w:val="TAL"/>
              <w:keepNext w:val="0"/>
              <w:rPr>
                <w:sz w:val="16"/>
                <w:szCs w:val="16"/>
              </w:rPr>
            </w:pPr>
            <w:r w:rsidRPr="001B1679">
              <w:rPr>
                <w:sz w:val="16"/>
                <w:szCs w:val="16"/>
              </w:rPr>
              <w:t>ITU-T SG11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81E1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87E78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C9C0DF"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F8DF89"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A47145" w14:textId="77777777" w:rsidR="009B546A" w:rsidRPr="001B1679" w:rsidRDefault="009B546A" w:rsidP="00C11620">
            <w:pPr>
              <w:pStyle w:val="TAL"/>
              <w:keepNext w:val="0"/>
              <w:rPr>
                <w:sz w:val="16"/>
                <w:szCs w:val="16"/>
              </w:rPr>
            </w:pPr>
          </w:p>
        </w:tc>
      </w:tr>
      <w:tr w:rsidR="009B546A" w14:paraId="53A79D9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0E9EF5"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F4E4C9" w14:textId="08E3E072" w:rsidR="009B546A" w:rsidRPr="001B1679" w:rsidRDefault="00F83058" w:rsidP="00C11620">
            <w:pPr>
              <w:pStyle w:val="TAL"/>
              <w:keepNext w:val="0"/>
              <w:rPr>
                <w:sz w:val="16"/>
                <w:szCs w:val="16"/>
              </w:rPr>
            </w:pPr>
            <w:r>
              <w:rPr>
                <w:sz w:val="16"/>
                <w:szCs w:val="16"/>
              </w:rPr>
              <w:t>SP-23</w:t>
            </w:r>
            <w:r w:rsidR="009B546A" w:rsidRPr="001B1679">
              <w:rPr>
                <w:sz w:val="16"/>
                <w:szCs w:val="16"/>
              </w:rPr>
              <w:t>0013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F9CD4E"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4624D2" w14:textId="77777777" w:rsidR="009B546A" w:rsidRPr="001B1679" w:rsidRDefault="009B546A" w:rsidP="00C11620">
            <w:pPr>
              <w:pStyle w:val="TAL"/>
              <w:keepNext w:val="0"/>
              <w:rPr>
                <w:sz w:val="16"/>
                <w:szCs w:val="16"/>
              </w:rPr>
            </w:pPr>
            <w:r w:rsidRPr="001B1679">
              <w:rPr>
                <w:sz w:val="16"/>
                <w:szCs w:val="16"/>
              </w:rPr>
              <w:t>LS from ITU-T TSAG: LS on new ITU-T Focus Group on metaverse (FG-MV)</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FF4CF4" w14:textId="77777777" w:rsidR="009B546A" w:rsidRPr="001B1679" w:rsidRDefault="009B546A" w:rsidP="00C11620">
            <w:pPr>
              <w:pStyle w:val="TAL"/>
              <w:keepNext w:val="0"/>
              <w:rPr>
                <w:sz w:val="16"/>
                <w:szCs w:val="16"/>
              </w:rPr>
            </w:pPr>
            <w:r w:rsidRPr="001B1679">
              <w:rPr>
                <w:sz w:val="16"/>
                <w:szCs w:val="16"/>
              </w:rPr>
              <w:t>ITU-T TSAG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37FD1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F61E8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FDBE1D"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734AA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03ECFF" w14:textId="77777777" w:rsidR="009B546A" w:rsidRPr="001B1679" w:rsidRDefault="009B546A" w:rsidP="00C11620">
            <w:pPr>
              <w:pStyle w:val="TAL"/>
              <w:keepNext w:val="0"/>
              <w:rPr>
                <w:sz w:val="16"/>
                <w:szCs w:val="16"/>
              </w:rPr>
            </w:pPr>
          </w:p>
        </w:tc>
      </w:tr>
      <w:tr w:rsidR="009B546A" w14:paraId="47C84DB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54C6F3" w14:textId="77777777" w:rsidR="009B546A" w:rsidRPr="001B1679" w:rsidRDefault="009B546A" w:rsidP="00C11620">
            <w:pPr>
              <w:pStyle w:val="TAL"/>
              <w:keepNext w:val="0"/>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613B1C" w14:textId="37466CA6" w:rsidR="009B546A" w:rsidRPr="001B1679" w:rsidRDefault="00F83058" w:rsidP="00C11620">
            <w:pPr>
              <w:pStyle w:val="TAL"/>
              <w:keepNext w:val="0"/>
              <w:rPr>
                <w:sz w:val="16"/>
                <w:szCs w:val="16"/>
              </w:rPr>
            </w:pPr>
            <w:r>
              <w:rPr>
                <w:sz w:val="16"/>
                <w:szCs w:val="16"/>
              </w:rPr>
              <w:t>SP-23</w:t>
            </w:r>
            <w:r w:rsidR="009B546A" w:rsidRPr="001B1679">
              <w:rPr>
                <w:sz w:val="16"/>
                <w:szCs w:val="16"/>
              </w:rPr>
              <w:t>0016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256B0D"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88AF4E" w14:textId="77777777" w:rsidR="009B546A" w:rsidRPr="001B1679" w:rsidRDefault="009B546A" w:rsidP="00C11620">
            <w:pPr>
              <w:pStyle w:val="TAL"/>
              <w:keepNext w:val="0"/>
              <w:rPr>
                <w:sz w:val="16"/>
                <w:szCs w:val="16"/>
              </w:rPr>
            </w:pPr>
            <w:r w:rsidRPr="001B1679">
              <w:rPr>
                <w:sz w:val="16"/>
                <w:szCs w:val="16"/>
              </w:rPr>
              <w:t>LS from SA WG2: Reply LS on shared NG-U Termination among gNBs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BA3E84"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D3F79"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78BFA0" w14:textId="77777777" w:rsidR="009B546A" w:rsidRPr="001B1679" w:rsidRDefault="009B546A" w:rsidP="00C11620">
            <w:pPr>
              <w:pStyle w:val="TAL"/>
              <w:keepNext w:val="0"/>
              <w:rPr>
                <w:sz w:val="16"/>
                <w:szCs w:val="16"/>
              </w:rPr>
            </w:pPr>
            <w:r w:rsidRPr="001B1679">
              <w:rPr>
                <w:sz w:val="16"/>
                <w:szCs w:val="16"/>
              </w:rPr>
              <w:t>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5C3F94"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00048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BAA13C" w14:textId="77777777" w:rsidR="009B546A" w:rsidRPr="001B1679" w:rsidRDefault="009B546A" w:rsidP="00C11620">
            <w:pPr>
              <w:pStyle w:val="TAL"/>
              <w:keepNext w:val="0"/>
              <w:rPr>
                <w:sz w:val="16"/>
                <w:szCs w:val="16"/>
              </w:rPr>
            </w:pPr>
          </w:p>
        </w:tc>
      </w:tr>
      <w:tr w:rsidR="009B546A" w14:paraId="1F377EE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5B4EC8"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EA49EA" w14:textId="08026B48" w:rsidR="009B546A" w:rsidRPr="001B1679" w:rsidRDefault="00F83058" w:rsidP="00C11620">
            <w:pPr>
              <w:pStyle w:val="TAL"/>
              <w:keepNext w:val="0"/>
              <w:rPr>
                <w:sz w:val="16"/>
                <w:szCs w:val="16"/>
              </w:rPr>
            </w:pPr>
            <w:r>
              <w:rPr>
                <w:sz w:val="16"/>
                <w:szCs w:val="16"/>
              </w:rPr>
              <w:t>SP-23</w:t>
            </w:r>
            <w:r w:rsidR="009B546A" w:rsidRPr="001B1679">
              <w:rPr>
                <w:sz w:val="16"/>
                <w:szCs w:val="16"/>
              </w:rPr>
              <w:t>0004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226820"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0196D4" w14:textId="77777777" w:rsidR="009B546A" w:rsidRPr="001B1679" w:rsidRDefault="009B546A" w:rsidP="00C11620">
            <w:pPr>
              <w:pStyle w:val="TAL"/>
              <w:keepNext w:val="0"/>
              <w:rPr>
                <w:sz w:val="16"/>
                <w:szCs w:val="16"/>
              </w:rPr>
            </w:pPr>
            <w:r w:rsidRPr="001B1679">
              <w:rPr>
                <w:sz w:val="16"/>
                <w:szCs w:val="16"/>
              </w:rPr>
              <w:t>LS from GSMA NRG: LS to SA WG3-LI on lawful interception EPS fallback for 5G inbound roamer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03F897" w14:textId="77777777" w:rsidR="009B546A" w:rsidRPr="001B1679" w:rsidRDefault="009B546A" w:rsidP="00C11620">
            <w:pPr>
              <w:pStyle w:val="TAL"/>
              <w:keepNext w:val="0"/>
              <w:rPr>
                <w:sz w:val="16"/>
                <w:szCs w:val="16"/>
              </w:rPr>
            </w:pPr>
            <w:r w:rsidRPr="001B1679">
              <w:rPr>
                <w:sz w:val="16"/>
                <w:szCs w:val="16"/>
              </w:rPr>
              <w:t>GSMA NRG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648DD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A1B0B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0641BE"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14CBE6"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DF0108" w14:textId="77777777" w:rsidR="009B546A" w:rsidRPr="001B1679" w:rsidRDefault="009B546A" w:rsidP="00C11620">
            <w:pPr>
              <w:pStyle w:val="TAL"/>
              <w:keepNext w:val="0"/>
              <w:rPr>
                <w:sz w:val="16"/>
                <w:szCs w:val="16"/>
              </w:rPr>
            </w:pPr>
          </w:p>
        </w:tc>
      </w:tr>
      <w:tr w:rsidR="009B546A" w14:paraId="3CCDC56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0B31AA"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7D1BE0" w14:textId="5984C8FA" w:rsidR="009B546A" w:rsidRPr="001B1679" w:rsidRDefault="00F83058" w:rsidP="00C11620">
            <w:pPr>
              <w:pStyle w:val="TAL"/>
              <w:keepNext w:val="0"/>
              <w:rPr>
                <w:sz w:val="16"/>
                <w:szCs w:val="16"/>
              </w:rPr>
            </w:pPr>
            <w:r>
              <w:rPr>
                <w:sz w:val="16"/>
                <w:szCs w:val="16"/>
              </w:rPr>
              <w:t>SP-23</w:t>
            </w:r>
            <w:r w:rsidR="009B546A" w:rsidRPr="001B1679">
              <w:rPr>
                <w:sz w:val="16"/>
                <w:szCs w:val="16"/>
              </w:rPr>
              <w:t>0005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A3476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F70AE4" w14:textId="77777777" w:rsidR="009B546A" w:rsidRPr="001B1679" w:rsidRDefault="009B546A" w:rsidP="00C11620">
            <w:pPr>
              <w:pStyle w:val="TAL"/>
              <w:keepNext w:val="0"/>
              <w:rPr>
                <w:sz w:val="16"/>
                <w:szCs w:val="16"/>
              </w:rPr>
            </w:pPr>
            <w:r w:rsidRPr="001B1679">
              <w:rPr>
                <w:sz w:val="16"/>
                <w:szCs w:val="16"/>
              </w:rPr>
              <w:t>LS from GSMA NRG: LS to SA WG3-LI on Volte roaming lawful interception - limitation to provide caller identify if caller activates OIR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69A9D1" w14:textId="77777777" w:rsidR="009B546A" w:rsidRPr="001B1679" w:rsidRDefault="009B546A" w:rsidP="00C11620">
            <w:pPr>
              <w:pStyle w:val="TAL"/>
              <w:keepNext w:val="0"/>
              <w:rPr>
                <w:sz w:val="16"/>
                <w:szCs w:val="16"/>
              </w:rPr>
            </w:pPr>
            <w:r w:rsidRPr="001B1679">
              <w:rPr>
                <w:sz w:val="16"/>
                <w:szCs w:val="16"/>
              </w:rPr>
              <w:t>GSMA NRG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A47A5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F7078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E93D75" w14:textId="77777777" w:rsidR="009B546A" w:rsidRPr="001B1679" w:rsidRDefault="009B546A" w:rsidP="00C11620">
            <w:pPr>
              <w:pStyle w:val="TAL"/>
              <w:keepNext w:val="0"/>
              <w:rPr>
                <w:sz w:val="16"/>
                <w:szCs w:val="16"/>
              </w:rPr>
            </w:pPr>
            <w:r w:rsidRPr="001B1679">
              <w:rPr>
                <w:sz w:val="16"/>
                <w:szCs w:val="16"/>
              </w:rPr>
              <w:t>Corrupt document. Revised to SP-230349.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E782CD"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91CF62" w14:textId="7DD455F3" w:rsidR="009B546A" w:rsidRPr="001B1679" w:rsidRDefault="00F83058" w:rsidP="00C11620">
            <w:pPr>
              <w:pStyle w:val="TAL"/>
              <w:keepNext w:val="0"/>
              <w:rPr>
                <w:sz w:val="16"/>
                <w:szCs w:val="16"/>
              </w:rPr>
            </w:pPr>
            <w:r>
              <w:rPr>
                <w:sz w:val="16"/>
                <w:szCs w:val="16"/>
              </w:rPr>
              <w:t>SP-23</w:t>
            </w:r>
            <w:r w:rsidR="009B546A" w:rsidRPr="001B1679">
              <w:rPr>
                <w:sz w:val="16"/>
                <w:szCs w:val="16"/>
              </w:rPr>
              <w:t>0349</w:t>
            </w:r>
          </w:p>
        </w:tc>
      </w:tr>
      <w:tr w:rsidR="009B546A" w14:paraId="4D7B582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1BFD34"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CD9179" w14:textId="4BBC5A0D" w:rsidR="009B546A" w:rsidRPr="001B1679" w:rsidRDefault="00F83058" w:rsidP="00C11620">
            <w:pPr>
              <w:pStyle w:val="TAL"/>
              <w:keepNext w:val="0"/>
              <w:rPr>
                <w:sz w:val="16"/>
                <w:szCs w:val="16"/>
              </w:rPr>
            </w:pPr>
            <w:r>
              <w:rPr>
                <w:sz w:val="16"/>
                <w:szCs w:val="16"/>
              </w:rPr>
              <w:t>SP-23</w:t>
            </w:r>
            <w:r w:rsidR="009B546A" w:rsidRPr="001B1679">
              <w:rPr>
                <w:sz w:val="16"/>
                <w:szCs w:val="16"/>
              </w:rPr>
              <w:t>0349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52CA23"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1923C" w14:textId="77777777" w:rsidR="009B546A" w:rsidRPr="001B1679" w:rsidRDefault="009B546A" w:rsidP="00C11620">
            <w:pPr>
              <w:pStyle w:val="TAL"/>
              <w:keepNext w:val="0"/>
              <w:rPr>
                <w:sz w:val="16"/>
                <w:szCs w:val="16"/>
              </w:rPr>
            </w:pPr>
            <w:r w:rsidRPr="001B1679">
              <w:rPr>
                <w:sz w:val="16"/>
                <w:szCs w:val="16"/>
              </w:rPr>
              <w:t>LS from GSMA NRG: LS to SA WG3-LI on Volte roaming lawful interception - limitation to provide caller identify if caller activates OIR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F3C263" w14:textId="77777777" w:rsidR="009B546A" w:rsidRPr="001B1679" w:rsidRDefault="009B546A" w:rsidP="00C11620">
            <w:pPr>
              <w:pStyle w:val="TAL"/>
              <w:keepNext w:val="0"/>
              <w:rPr>
                <w:sz w:val="16"/>
                <w:szCs w:val="16"/>
              </w:rPr>
            </w:pPr>
            <w:r w:rsidRPr="001B1679">
              <w:rPr>
                <w:sz w:val="16"/>
                <w:szCs w:val="16"/>
              </w:rPr>
              <w:t>GSMA NRG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551D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D0908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453719" w14:textId="77777777" w:rsidR="009B546A" w:rsidRPr="001B1679" w:rsidRDefault="009B546A" w:rsidP="00C11620">
            <w:pPr>
              <w:pStyle w:val="TAL"/>
              <w:keepNext w:val="0"/>
              <w:rPr>
                <w:sz w:val="16"/>
                <w:szCs w:val="16"/>
              </w:rPr>
            </w:pPr>
            <w:r w:rsidRPr="001B1679">
              <w:rPr>
                <w:sz w:val="16"/>
                <w:szCs w:val="16"/>
              </w:rPr>
              <w:t>Revision of corrupted SP-230005.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5FB2C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AE120" w14:textId="77777777" w:rsidR="009B546A" w:rsidRPr="001B1679" w:rsidRDefault="009B546A" w:rsidP="00C11620">
            <w:pPr>
              <w:pStyle w:val="TAL"/>
              <w:keepNext w:val="0"/>
              <w:rPr>
                <w:sz w:val="16"/>
                <w:szCs w:val="16"/>
              </w:rPr>
            </w:pPr>
          </w:p>
        </w:tc>
      </w:tr>
      <w:tr w:rsidR="009B546A" w14:paraId="75C51DC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F092C1"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AA266" w14:textId="507AA551" w:rsidR="009B546A" w:rsidRPr="001B1679" w:rsidRDefault="00F83058" w:rsidP="00C11620">
            <w:pPr>
              <w:pStyle w:val="TAL"/>
              <w:keepNext w:val="0"/>
              <w:rPr>
                <w:sz w:val="16"/>
                <w:szCs w:val="16"/>
              </w:rPr>
            </w:pPr>
            <w:r>
              <w:rPr>
                <w:sz w:val="16"/>
                <w:szCs w:val="16"/>
              </w:rPr>
              <w:t>SP-23</w:t>
            </w:r>
            <w:r w:rsidR="009B546A" w:rsidRPr="001B1679">
              <w:rPr>
                <w:sz w:val="16"/>
                <w:szCs w:val="16"/>
              </w:rPr>
              <w:t>0006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74E3F2"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5979EE" w14:textId="77777777" w:rsidR="009B546A" w:rsidRPr="001B1679" w:rsidRDefault="009B546A" w:rsidP="00C11620">
            <w:pPr>
              <w:pStyle w:val="TAL"/>
              <w:keepNext w:val="0"/>
              <w:rPr>
                <w:sz w:val="16"/>
                <w:szCs w:val="16"/>
              </w:rPr>
            </w:pPr>
            <w:r w:rsidRPr="001B1679">
              <w:rPr>
                <w:sz w:val="16"/>
                <w:szCs w:val="16"/>
              </w:rPr>
              <w:t>LS from GSMA OPAG: Reply on 3GPP TR 23.700-98 V1.2.0 Analysis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A77015" w14:textId="77777777" w:rsidR="009B546A" w:rsidRPr="001B1679" w:rsidRDefault="009B546A" w:rsidP="00C11620">
            <w:pPr>
              <w:pStyle w:val="TAL"/>
              <w:keepNext w:val="0"/>
              <w:rPr>
                <w:sz w:val="16"/>
                <w:szCs w:val="16"/>
              </w:rPr>
            </w:pPr>
            <w:r w:rsidRPr="001B1679">
              <w:rPr>
                <w:sz w:val="16"/>
                <w:szCs w:val="16"/>
              </w:rPr>
              <w:t>GSMA OPAG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83C08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7EC2C8" w14:textId="77777777" w:rsidR="009B546A" w:rsidRPr="001B1679" w:rsidRDefault="009B546A" w:rsidP="00C11620">
            <w:pPr>
              <w:pStyle w:val="TAL"/>
              <w:keepNext w:val="0"/>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03392A"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B4D72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AFA7CD" w14:textId="77777777" w:rsidR="009B546A" w:rsidRPr="001B1679" w:rsidRDefault="009B546A" w:rsidP="00C11620">
            <w:pPr>
              <w:pStyle w:val="TAL"/>
              <w:keepNext w:val="0"/>
              <w:rPr>
                <w:sz w:val="16"/>
                <w:szCs w:val="16"/>
              </w:rPr>
            </w:pPr>
          </w:p>
        </w:tc>
      </w:tr>
      <w:tr w:rsidR="009B546A" w14:paraId="529CF7A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13CE2F"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D99CCA" w14:textId="7F14E109" w:rsidR="009B546A" w:rsidRPr="001B1679" w:rsidRDefault="00F83058" w:rsidP="00C11620">
            <w:pPr>
              <w:pStyle w:val="TAL"/>
              <w:keepNext w:val="0"/>
              <w:rPr>
                <w:sz w:val="16"/>
                <w:szCs w:val="16"/>
              </w:rPr>
            </w:pPr>
            <w:r>
              <w:rPr>
                <w:sz w:val="16"/>
                <w:szCs w:val="16"/>
              </w:rPr>
              <w:t>SP-23</w:t>
            </w:r>
            <w:r w:rsidR="009B546A" w:rsidRPr="001B1679">
              <w:rPr>
                <w:sz w:val="16"/>
                <w:szCs w:val="16"/>
              </w:rPr>
              <w:t>0007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60E8AC"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CAC88D" w14:textId="77777777" w:rsidR="009B546A" w:rsidRPr="001B1679" w:rsidRDefault="009B546A" w:rsidP="00C11620">
            <w:pPr>
              <w:pStyle w:val="TAL"/>
              <w:keepNext w:val="0"/>
              <w:rPr>
                <w:sz w:val="16"/>
                <w:szCs w:val="16"/>
              </w:rPr>
            </w:pPr>
            <w:r w:rsidRPr="001B1679">
              <w:rPr>
                <w:sz w:val="16"/>
                <w:szCs w:val="16"/>
              </w:rPr>
              <w:t>LS from GSMA OPG: on Statement Title: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7CC0A9" w14:textId="77777777" w:rsidR="009B546A" w:rsidRPr="001B1679" w:rsidRDefault="009B546A" w:rsidP="00C11620">
            <w:pPr>
              <w:pStyle w:val="TAL"/>
              <w:keepNext w:val="0"/>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F7DB8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AE86FE" w14:textId="77777777" w:rsidR="009B546A" w:rsidRPr="001B1679" w:rsidRDefault="009B546A" w:rsidP="00C11620">
            <w:pPr>
              <w:pStyle w:val="TAL"/>
              <w:keepNext w:val="0"/>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7D7ECA"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75CDE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69959A" w14:textId="77777777" w:rsidR="009B546A" w:rsidRPr="001B1679" w:rsidRDefault="009B546A" w:rsidP="00C11620">
            <w:pPr>
              <w:pStyle w:val="TAL"/>
              <w:keepNext w:val="0"/>
              <w:rPr>
                <w:sz w:val="16"/>
                <w:szCs w:val="16"/>
              </w:rPr>
            </w:pPr>
          </w:p>
        </w:tc>
      </w:tr>
      <w:tr w:rsidR="009B546A" w14:paraId="0B5C0BD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D4CEA7"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08BD7B" w14:textId="221E057F" w:rsidR="009B546A" w:rsidRPr="001B1679" w:rsidRDefault="00F83058" w:rsidP="00C11620">
            <w:pPr>
              <w:pStyle w:val="TAL"/>
              <w:keepNext w:val="0"/>
              <w:rPr>
                <w:sz w:val="16"/>
                <w:szCs w:val="16"/>
              </w:rPr>
            </w:pPr>
            <w:r>
              <w:rPr>
                <w:sz w:val="16"/>
                <w:szCs w:val="16"/>
              </w:rPr>
              <w:t>SP-23</w:t>
            </w:r>
            <w:r w:rsidR="009B546A" w:rsidRPr="001B1679">
              <w:rPr>
                <w:sz w:val="16"/>
                <w:szCs w:val="16"/>
              </w:rPr>
              <w:t>0008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59BEDF"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C4AC7" w14:textId="77777777" w:rsidR="009B546A" w:rsidRPr="001B1679" w:rsidRDefault="009B546A" w:rsidP="00C11620">
            <w:pPr>
              <w:pStyle w:val="TAL"/>
              <w:keepNext w:val="0"/>
              <w:rPr>
                <w:sz w:val="16"/>
                <w:szCs w:val="16"/>
              </w:rPr>
            </w:pPr>
            <w:r w:rsidRPr="001B1679">
              <w:rPr>
                <w:sz w:val="16"/>
                <w:szCs w:val="16"/>
              </w:rPr>
              <w:t>LS from RAN WG10  OAM for ORAN: LS on O-RAN – Applicability of TS 32.404 in NR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CD8A75" w14:textId="77777777" w:rsidR="009B546A" w:rsidRPr="001B1679" w:rsidRDefault="009B546A" w:rsidP="00C11620">
            <w:pPr>
              <w:pStyle w:val="TAL"/>
              <w:keepNext w:val="0"/>
              <w:rPr>
                <w:sz w:val="16"/>
                <w:szCs w:val="16"/>
              </w:rPr>
            </w:pPr>
            <w:r w:rsidRPr="001B1679">
              <w:rPr>
                <w:sz w:val="16"/>
                <w:szCs w:val="16"/>
              </w:rPr>
              <w:t>O-RAN WG10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45A65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0BFAE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A63853"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CBCD7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959403" w14:textId="77777777" w:rsidR="009B546A" w:rsidRPr="001B1679" w:rsidRDefault="009B546A" w:rsidP="00C11620">
            <w:pPr>
              <w:pStyle w:val="TAL"/>
              <w:keepNext w:val="0"/>
              <w:rPr>
                <w:sz w:val="16"/>
                <w:szCs w:val="16"/>
              </w:rPr>
            </w:pPr>
          </w:p>
        </w:tc>
      </w:tr>
      <w:tr w:rsidR="009B546A" w14:paraId="26A335E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3ED4ED"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B6D2D" w14:textId="5A87CB02" w:rsidR="009B546A" w:rsidRPr="001B1679" w:rsidRDefault="00F83058" w:rsidP="00C11620">
            <w:pPr>
              <w:pStyle w:val="TAL"/>
              <w:keepNext w:val="0"/>
              <w:rPr>
                <w:sz w:val="16"/>
                <w:szCs w:val="16"/>
              </w:rPr>
            </w:pPr>
            <w:r>
              <w:rPr>
                <w:sz w:val="16"/>
                <w:szCs w:val="16"/>
              </w:rPr>
              <w:t>SP-23</w:t>
            </w:r>
            <w:r w:rsidR="009B546A" w:rsidRPr="001B1679">
              <w:rPr>
                <w:sz w:val="16"/>
                <w:szCs w:val="16"/>
              </w:rPr>
              <w:t>0012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18327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54ADEA" w14:textId="77777777" w:rsidR="009B546A" w:rsidRPr="001B1679" w:rsidRDefault="009B546A" w:rsidP="00C11620">
            <w:pPr>
              <w:pStyle w:val="TAL"/>
              <w:keepNext w:val="0"/>
              <w:rPr>
                <w:sz w:val="16"/>
                <w:szCs w:val="16"/>
              </w:rPr>
            </w:pPr>
            <w:r w:rsidRPr="001B1679">
              <w:rPr>
                <w:sz w:val="16"/>
                <w:szCs w:val="16"/>
              </w:rPr>
              <w:t>LS from ITU-T SG12: LS on draft revised Recommendation ITU-T G.191: Software tools for speech and audio coding standardization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A0A3B4" w14:textId="77777777" w:rsidR="009B546A" w:rsidRPr="001B1679" w:rsidRDefault="009B546A" w:rsidP="00C11620">
            <w:pPr>
              <w:pStyle w:val="TAL"/>
              <w:keepNext w:val="0"/>
              <w:rPr>
                <w:sz w:val="16"/>
                <w:szCs w:val="16"/>
              </w:rPr>
            </w:pPr>
            <w:r w:rsidRPr="001B1679">
              <w:rPr>
                <w:sz w:val="16"/>
                <w:szCs w:val="16"/>
              </w:rPr>
              <w:t>ITU-T SG12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B504F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8D142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4B2FD9"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77988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248230" w14:textId="77777777" w:rsidR="009B546A" w:rsidRPr="001B1679" w:rsidRDefault="009B546A" w:rsidP="00C11620">
            <w:pPr>
              <w:pStyle w:val="TAL"/>
              <w:keepNext w:val="0"/>
              <w:rPr>
                <w:sz w:val="16"/>
                <w:szCs w:val="16"/>
              </w:rPr>
            </w:pPr>
          </w:p>
        </w:tc>
      </w:tr>
      <w:tr w:rsidR="009B546A" w14:paraId="4FDB00E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5840FA"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C19108" w14:textId="2CA901BF" w:rsidR="009B546A" w:rsidRPr="001B1679" w:rsidRDefault="00F83058" w:rsidP="00C11620">
            <w:pPr>
              <w:pStyle w:val="TAL"/>
              <w:keepNext w:val="0"/>
              <w:rPr>
                <w:sz w:val="16"/>
                <w:szCs w:val="16"/>
              </w:rPr>
            </w:pPr>
            <w:r>
              <w:rPr>
                <w:sz w:val="16"/>
                <w:szCs w:val="16"/>
              </w:rPr>
              <w:t>SP-23</w:t>
            </w:r>
            <w:r w:rsidR="009B546A" w:rsidRPr="001B1679">
              <w:rPr>
                <w:sz w:val="16"/>
                <w:szCs w:val="16"/>
              </w:rPr>
              <w:t>0017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E5D46B"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12F819" w14:textId="77777777" w:rsidR="009B546A" w:rsidRPr="001B1679" w:rsidRDefault="009B546A" w:rsidP="00C11620">
            <w:pPr>
              <w:pStyle w:val="TAL"/>
              <w:keepNext w:val="0"/>
              <w:rPr>
                <w:sz w:val="16"/>
                <w:szCs w:val="16"/>
              </w:rPr>
            </w:pPr>
            <w:r w:rsidRPr="001B1679">
              <w:rPr>
                <w:sz w:val="16"/>
                <w:szCs w:val="16"/>
              </w:rPr>
              <w:t>LS from SA WG3LI: Reply LS on lawful interception EPS fallback for 5G inbound roamer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C487DD"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9CE64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3B1D1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D7D964"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BBA999"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660502" w14:textId="77777777" w:rsidR="009B546A" w:rsidRPr="001B1679" w:rsidRDefault="009B546A" w:rsidP="00C11620">
            <w:pPr>
              <w:pStyle w:val="TAL"/>
              <w:keepNext w:val="0"/>
              <w:rPr>
                <w:sz w:val="16"/>
                <w:szCs w:val="16"/>
              </w:rPr>
            </w:pPr>
          </w:p>
        </w:tc>
      </w:tr>
      <w:tr w:rsidR="009B546A" w14:paraId="246F85E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BF972F"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17AF0F" w14:textId="347A588A" w:rsidR="009B546A" w:rsidRPr="001B1679" w:rsidRDefault="00F83058" w:rsidP="00C11620">
            <w:pPr>
              <w:pStyle w:val="TAL"/>
              <w:keepNext w:val="0"/>
              <w:rPr>
                <w:sz w:val="16"/>
                <w:szCs w:val="16"/>
              </w:rPr>
            </w:pPr>
            <w:r>
              <w:rPr>
                <w:sz w:val="16"/>
                <w:szCs w:val="16"/>
              </w:rPr>
              <w:t>SP-23</w:t>
            </w:r>
            <w:r w:rsidR="009B546A" w:rsidRPr="001B1679">
              <w:rPr>
                <w:sz w:val="16"/>
                <w:szCs w:val="16"/>
              </w:rPr>
              <w:t>0018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A382C7"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DCEC33" w14:textId="77777777" w:rsidR="009B546A" w:rsidRPr="001B1679" w:rsidRDefault="009B546A" w:rsidP="00C11620">
            <w:pPr>
              <w:pStyle w:val="TAL"/>
              <w:keepNext w:val="0"/>
              <w:rPr>
                <w:sz w:val="16"/>
                <w:szCs w:val="16"/>
              </w:rPr>
            </w:pPr>
            <w:r w:rsidRPr="001B1679">
              <w:rPr>
                <w:sz w:val="16"/>
                <w:szCs w:val="16"/>
              </w:rPr>
              <w:t>LS from SA WG6: CAPIF extensibility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5E4D8D"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D1D8C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768A90" w14:textId="77777777" w:rsidR="009B546A" w:rsidRPr="001B1679" w:rsidRDefault="009B546A" w:rsidP="00C11620">
            <w:pPr>
              <w:pStyle w:val="TAL"/>
              <w:keepNext w:val="0"/>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AE6D3C"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A1761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CC572" w14:textId="77777777" w:rsidR="009B546A" w:rsidRPr="001B1679" w:rsidRDefault="009B546A" w:rsidP="00C11620">
            <w:pPr>
              <w:pStyle w:val="TAL"/>
              <w:keepNext w:val="0"/>
              <w:rPr>
                <w:sz w:val="16"/>
                <w:szCs w:val="16"/>
              </w:rPr>
            </w:pPr>
          </w:p>
        </w:tc>
      </w:tr>
      <w:tr w:rsidR="009B546A" w14:paraId="22A0B53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FA595"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042B6" w14:textId="1E07156D" w:rsidR="009B546A" w:rsidRPr="001B1679" w:rsidRDefault="00F83058" w:rsidP="00C11620">
            <w:pPr>
              <w:pStyle w:val="TAL"/>
              <w:keepNext w:val="0"/>
              <w:rPr>
                <w:sz w:val="16"/>
                <w:szCs w:val="16"/>
              </w:rPr>
            </w:pPr>
            <w:r>
              <w:rPr>
                <w:sz w:val="16"/>
                <w:szCs w:val="16"/>
              </w:rPr>
              <w:t>SP-23</w:t>
            </w:r>
            <w:r w:rsidR="009B546A" w:rsidRPr="001B1679">
              <w:rPr>
                <w:sz w:val="16"/>
                <w:szCs w:val="16"/>
              </w:rPr>
              <w:t>0021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7C0413"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B54370" w14:textId="77777777" w:rsidR="009B546A" w:rsidRPr="001B1679" w:rsidRDefault="009B546A" w:rsidP="00C11620">
            <w:pPr>
              <w:pStyle w:val="TAL"/>
              <w:keepNext w:val="0"/>
              <w:rPr>
                <w:sz w:val="16"/>
                <w:szCs w:val="16"/>
              </w:rPr>
            </w:pPr>
            <w:r w:rsidRPr="001B1679">
              <w:rPr>
                <w:sz w:val="16"/>
                <w:szCs w:val="16"/>
              </w:rPr>
              <w:t>LS from SA WG2: LS on removal of unspecified QoS monitoring control option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E90729"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C4AA40"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C44AD7" w14:textId="77777777" w:rsidR="009B546A" w:rsidRPr="001B1679" w:rsidRDefault="009B546A" w:rsidP="00C11620">
            <w:pPr>
              <w:pStyle w:val="TAL"/>
              <w:keepNext w:val="0"/>
              <w:rPr>
                <w:sz w:val="16"/>
                <w:szCs w:val="16"/>
              </w:rPr>
            </w:pPr>
            <w:r w:rsidRPr="001B1679">
              <w:rPr>
                <w:sz w:val="16"/>
                <w:szCs w:val="16"/>
              </w:rPr>
              <w:t>5G_URLLC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780207"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F2C44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60837A" w14:textId="77777777" w:rsidR="009B546A" w:rsidRPr="001B1679" w:rsidRDefault="009B546A" w:rsidP="00C11620">
            <w:pPr>
              <w:pStyle w:val="TAL"/>
              <w:keepNext w:val="0"/>
              <w:rPr>
                <w:sz w:val="16"/>
                <w:szCs w:val="16"/>
              </w:rPr>
            </w:pPr>
          </w:p>
        </w:tc>
      </w:tr>
      <w:tr w:rsidR="009B546A" w14:paraId="33AD7BC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53D26D"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BC46DC" w14:textId="4004C9EA" w:rsidR="009B546A" w:rsidRPr="001B1679" w:rsidRDefault="00F83058" w:rsidP="00C11620">
            <w:pPr>
              <w:pStyle w:val="TAL"/>
              <w:keepNext w:val="0"/>
              <w:rPr>
                <w:sz w:val="16"/>
                <w:szCs w:val="16"/>
              </w:rPr>
            </w:pPr>
            <w:r>
              <w:rPr>
                <w:sz w:val="16"/>
                <w:szCs w:val="16"/>
              </w:rPr>
              <w:t>SP-23</w:t>
            </w:r>
            <w:r w:rsidR="009B546A" w:rsidRPr="001B1679">
              <w:rPr>
                <w:sz w:val="16"/>
                <w:szCs w:val="16"/>
              </w:rPr>
              <w:t>0029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F746A7"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5E619D" w14:textId="77777777" w:rsidR="009B546A" w:rsidRPr="001B1679" w:rsidRDefault="009B546A" w:rsidP="00C11620">
            <w:pPr>
              <w:pStyle w:val="TAL"/>
              <w:keepNext w:val="0"/>
              <w:rPr>
                <w:sz w:val="16"/>
                <w:szCs w:val="16"/>
              </w:rPr>
            </w:pPr>
            <w:r w:rsidRPr="001B1679">
              <w:rPr>
                <w:sz w:val="16"/>
                <w:szCs w:val="16"/>
              </w:rPr>
              <w:t>LS from SA WG5: LS on shared EHE and HR PDU session with SBO in V-PLMN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D3A212"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FD64C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110BA0" w14:textId="77777777" w:rsidR="009B546A" w:rsidRPr="001B1679" w:rsidRDefault="009B546A" w:rsidP="00C11620">
            <w:pPr>
              <w:pStyle w:val="TAL"/>
              <w:keepNext w:val="0"/>
              <w:rPr>
                <w:sz w:val="16"/>
                <w:szCs w:val="16"/>
              </w:rPr>
            </w:pPr>
            <w:r w:rsidRPr="001B1679">
              <w:rPr>
                <w:sz w:val="16"/>
                <w:szCs w:val="16"/>
              </w:rPr>
              <w:t>FS_EDGE_Ph2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F7DC55"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CC6F3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D44024" w14:textId="77777777" w:rsidR="009B546A" w:rsidRPr="001B1679" w:rsidRDefault="009B546A" w:rsidP="00C11620">
            <w:pPr>
              <w:pStyle w:val="TAL"/>
              <w:keepNext w:val="0"/>
              <w:rPr>
                <w:sz w:val="16"/>
                <w:szCs w:val="16"/>
              </w:rPr>
            </w:pPr>
          </w:p>
        </w:tc>
      </w:tr>
      <w:tr w:rsidR="009B546A" w14:paraId="202BD52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72147A"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8852FB" w14:textId="5C9D5C50" w:rsidR="009B546A" w:rsidRPr="001B1679" w:rsidRDefault="00F83058" w:rsidP="00C11620">
            <w:pPr>
              <w:pStyle w:val="TAL"/>
              <w:keepNext w:val="0"/>
              <w:rPr>
                <w:sz w:val="16"/>
                <w:szCs w:val="16"/>
              </w:rPr>
            </w:pPr>
            <w:r>
              <w:rPr>
                <w:sz w:val="16"/>
                <w:szCs w:val="16"/>
              </w:rPr>
              <w:t>SP-23</w:t>
            </w:r>
            <w:r w:rsidR="009B546A" w:rsidRPr="001B1679">
              <w:rPr>
                <w:sz w:val="16"/>
                <w:szCs w:val="16"/>
              </w:rPr>
              <w:t>0026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E425AC"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86240E" w14:textId="77777777" w:rsidR="009B546A" w:rsidRPr="001B1679" w:rsidRDefault="009B546A" w:rsidP="00C11620">
            <w:pPr>
              <w:pStyle w:val="TAL"/>
              <w:keepNext w:val="0"/>
              <w:rPr>
                <w:sz w:val="16"/>
                <w:szCs w:val="16"/>
              </w:rPr>
            </w:pPr>
            <w:r w:rsidRPr="001B1679">
              <w:rPr>
                <w:sz w:val="16"/>
                <w:szCs w:val="16"/>
              </w:rPr>
              <w:t>LS from RAN WG3: LS on required normative work for some Rel-18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220E92" w14:textId="77777777" w:rsidR="009B546A" w:rsidRPr="001B1679" w:rsidRDefault="009B546A" w:rsidP="00C11620">
            <w:pPr>
              <w:pStyle w:val="TAL"/>
              <w:keepNext w:val="0"/>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95B69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8A26CD" w14:textId="77777777" w:rsidR="009B546A" w:rsidRPr="001B1679" w:rsidRDefault="009B546A" w:rsidP="00C11620">
            <w:pPr>
              <w:pStyle w:val="TAL"/>
              <w:keepNext w:val="0"/>
              <w:rPr>
                <w:sz w:val="16"/>
                <w:szCs w:val="16"/>
              </w:rPr>
            </w:pPr>
            <w:r w:rsidRPr="001B1679">
              <w:rPr>
                <w:sz w:val="16"/>
                <w:szCs w:val="16"/>
              </w:rPr>
              <w:t>eNPN_Ph2, eNS_Ph3, TRS_URLLC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FF7AE9"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1B20D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C712DE" w14:textId="77777777" w:rsidR="009B546A" w:rsidRPr="001B1679" w:rsidRDefault="009B546A" w:rsidP="00C11620">
            <w:pPr>
              <w:pStyle w:val="TAL"/>
              <w:keepNext w:val="0"/>
              <w:rPr>
                <w:sz w:val="16"/>
                <w:szCs w:val="16"/>
              </w:rPr>
            </w:pPr>
          </w:p>
        </w:tc>
      </w:tr>
      <w:tr w:rsidR="009B546A" w14:paraId="2F63FB5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CC814"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B486BA" w14:textId="2BA06786" w:rsidR="009B546A" w:rsidRPr="001B1679" w:rsidRDefault="00F83058" w:rsidP="00C11620">
            <w:pPr>
              <w:pStyle w:val="TAL"/>
              <w:keepNext w:val="0"/>
              <w:rPr>
                <w:sz w:val="16"/>
                <w:szCs w:val="16"/>
              </w:rPr>
            </w:pPr>
            <w:r>
              <w:rPr>
                <w:sz w:val="16"/>
                <w:szCs w:val="16"/>
              </w:rPr>
              <w:t>SP-23</w:t>
            </w:r>
            <w:r w:rsidR="009B546A" w:rsidRPr="001B1679">
              <w:rPr>
                <w:sz w:val="16"/>
                <w:szCs w:val="16"/>
              </w:rPr>
              <w:t>0030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A150C7"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4DFDF" w14:textId="77777777" w:rsidR="009B546A" w:rsidRPr="001B1679" w:rsidRDefault="009B546A" w:rsidP="00C11620">
            <w:pPr>
              <w:pStyle w:val="TAL"/>
              <w:keepNext w:val="0"/>
              <w:rPr>
                <w:sz w:val="16"/>
                <w:szCs w:val="16"/>
              </w:rPr>
            </w:pPr>
            <w:r w:rsidRPr="001B1679">
              <w:rPr>
                <w:sz w:val="16"/>
                <w:szCs w:val="16"/>
              </w:rPr>
              <w:t>LS from SA WG5: Reply LS on customer acceptation of limited QoS degradation to save energy in the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2D5857"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2AB7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99C8DA" w14:textId="77777777" w:rsidR="009B546A" w:rsidRPr="001B1679" w:rsidRDefault="009B546A" w:rsidP="00C11620">
            <w:pPr>
              <w:pStyle w:val="TAL"/>
              <w:keepNext w:val="0"/>
              <w:rPr>
                <w:sz w:val="16"/>
                <w:szCs w:val="16"/>
              </w:rPr>
            </w:pPr>
            <w:r w:rsidRPr="001B1679">
              <w:rPr>
                <w:sz w:val="16"/>
                <w:szCs w:val="16"/>
              </w:rPr>
              <w:t>FS_EE5G_Ph2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BB495C"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FA132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CC87B" w14:textId="77777777" w:rsidR="009B546A" w:rsidRPr="001B1679" w:rsidRDefault="009B546A" w:rsidP="00C11620">
            <w:pPr>
              <w:pStyle w:val="TAL"/>
              <w:keepNext w:val="0"/>
              <w:rPr>
                <w:sz w:val="16"/>
                <w:szCs w:val="16"/>
              </w:rPr>
            </w:pPr>
          </w:p>
        </w:tc>
      </w:tr>
      <w:tr w:rsidR="009B546A" w14:paraId="628BE66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AD03BB"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74E456" w14:textId="5B34055B" w:rsidR="009B546A" w:rsidRPr="001B1679" w:rsidRDefault="00F83058" w:rsidP="00C11620">
            <w:pPr>
              <w:pStyle w:val="TAL"/>
              <w:keepNext w:val="0"/>
              <w:rPr>
                <w:sz w:val="16"/>
                <w:szCs w:val="16"/>
              </w:rPr>
            </w:pPr>
            <w:r>
              <w:rPr>
                <w:sz w:val="16"/>
                <w:szCs w:val="16"/>
              </w:rPr>
              <w:t>SP-23</w:t>
            </w:r>
            <w:r w:rsidR="009B546A" w:rsidRPr="001B1679">
              <w:rPr>
                <w:sz w:val="16"/>
                <w:szCs w:val="16"/>
              </w:rPr>
              <w:t>0265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68BB6B"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EABB3C" w14:textId="77777777" w:rsidR="009B546A" w:rsidRPr="001B1679" w:rsidRDefault="009B546A" w:rsidP="00C11620">
            <w:pPr>
              <w:pStyle w:val="TAL"/>
              <w:keepNext w:val="0"/>
              <w:rPr>
                <w:sz w:val="16"/>
                <w:szCs w:val="16"/>
              </w:rPr>
            </w:pPr>
            <w:r w:rsidRPr="001B1679">
              <w:rPr>
                <w:sz w:val="16"/>
                <w:szCs w:val="16"/>
              </w:rPr>
              <w:t>LS from SA WG5: LS on customer acceptance of limited QoS degradation to save energy in the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1DAB96"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4C7B9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2D8754" w14:textId="77777777" w:rsidR="009B546A" w:rsidRPr="001B1679" w:rsidRDefault="009B546A" w:rsidP="00C11620">
            <w:pPr>
              <w:pStyle w:val="TAL"/>
              <w:keepNext w:val="0"/>
              <w:rPr>
                <w:sz w:val="16"/>
                <w:szCs w:val="16"/>
              </w:rPr>
            </w:pPr>
            <w:r w:rsidRPr="001B1679">
              <w:rPr>
                <w:sz w:val="16"/>
                <w:szCs w:val="16"/>
              </w:rPr>
              <w:t>FS_EE5G_Ph2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AD5B96"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9F5A90"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6234AE" w14:textId="77777777" w:rsidR="009B546A" w:rsidRPr="001B1679" w:rsidRDefault="009B546A" w:rsidP="00C11620">
            <w:pPr>
              <w:pStyle w:val="TAL"/>
              <w:keepNext w:val="0"/>
              <w:rPr>
                <w:sz w:val="16"/>
                <w:szCs w:val="16"/>
              </w:rPr>
            </w:pPr>
          </w:p>
        </w:tc>
      </w:tr>
      <w:tr w:rsidR="009B546A" w14:paraId="17E7A59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12EC8A"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092BEB" w14:textId="21B0B75E" w:rsidR="009B546A" w:rsidRPr="001B1679" w:rsidRDefault="00F83058" w:rsidP="00C11620">
            <w:pPr>
              <w:pStyle w:val="TAL"/>
              <w:keepNext w:val="0"/>
              <w:rPr>
                <w:sz w:val="16"/>
                <w:szCs w:val="16"/>
              </w:rPr>
            </w:pPr>
            <w:r>
              <w:rPr>
                <w:sz w:val="16"/>
                <w:szCs w:val="16"/>
              </w:rPr>
              <w:t>SP-23</w:t>
            </w:r>
            <w:r w:rsidR="009B546A" w:rsidRPr="001B1679">
              <w:rPr>
                <w:sz w:val="16"/>
                <w:szCs w:val="16"/>
              </w:rPr>
              <w:t>0266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E6C2A5"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C5F98D" w14:textId="77777777" w:rsidR="009B546A" w:rsidRPr="001B1679" w:rsidRDefault="009B546A" w:rsidP="00C11620">
            <w:pPr>
              <w:pStyle w:val="TAL"/>
              <w:keepNext w:val="0"/>
              <w:rPr>
                <w:sz w:val="16"/>
                <w:szCs w:val="16"/>
              </w:rPr>
            </w:pPr>
            <w:r w:rsidRPr="001B1679">
              <w:rPr>
                <w:sz w:val="16"/>
                <w:szCs w:val="16"/>
              </w:rPr>
              <w:t>LS from SA WG5: Reply LS on UE to application server latency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03663F"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6586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2B29C2" w14:textId="77777777" w:rsidR="009B546A" w:rsidRPr="001B1679" w:rsidRDefault="009B546A" w:rsidP="00C11620">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EDE15A"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EB066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623714" w14:textId="77777777" w:rsidR="009B546A" w:rsidRPr="001B1679" w:rsidRDefault="009B546A" w:rsidP="00C11620">
            <w:pPr>
              <w:pStyle w:val="TAL"/>
              <w:keepNext w:val="0"/>
              <w:rPr>
                <w:sz w:val="16"/>
                <w:szCs w:val="16"/>
              </w:rPr>
            </w:pPr>
          </w:p>
        </w:tc>
      </w:tr>
      <w:tr w:rsidR="009B546A" w14:paraId="3720C92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C7D1CB"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C826FA" w14:textId="616281DD" w:rsidR="009B546A" w:rsidRPr="001B1679" w:rsidRDefault="00F83058" w:rsidP="00C11620">
            <w:pPr>
              <w:pStyle w:val="TAL"/>
              <w:keepNext w:val="0"/>
              <w:rPr>
                <w:sz w:val="16"/>
                <w:szCs w:val="16"/>
              </w:rPr>
            </w:pPr>
            <w:r>
              <w:rPr>
                <w:sz w:val="16"/>
                <w:szCs w:val="16"/>
              </w:rPr>
              <w:t>SP-23</w:t>
            </w:r>
            <w:r w:rsidR="009B546A" w:rsidRPr="001B1679">
              <w:rPr>
                <w:sz w:val="16"/>
                <w:szCs w:val="16"/>
              </w:rPr>
              <w:t>0267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8BEA37"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A4E598" w14:textId="77777777" w:rsidR="009B546A" w:rsidRPr="001B1679" w:rsidRDefault="009B546A" w:rsidP="00C11620">
            <w:pPr>
              <w:pStyle w:val="TAL"/>
              <w:keepNext w:val="0"/>
              <w:rPr>
                <w:sz w:val="16"/>
                <w:szCs w:val="16"/>
              </w:rPr>
            </w:pPr>
            <w:r w:rsidRPr="001B1679">
              <w:rPr>
                <w:sz w:val="16"/>
                <w:szCs w:val="16"/>
              </w:rPr>
              <w:t>LS from SA WG5: LS reply to GSMA on E2E Network Slicing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08D91B"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D9A9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9FFB54" w14:textId="77777777" w:rsidR="009B546A" w:rsidRPr="001B1679" w:rsidRDefault="009B546A" w:rsidP="00C11620">
            <w:pPr>
              <w:pStyle w:val="TAL"/>
              <w:keepNext w:val="0"/>
              <w:rPr>
                <w:sz w:val="16"/>
                <w:szCs w:val="16"/>
              </w:rPr>
            </w:pPr>
            <w:r w:rsidRPr="001B1679">
              <w:rPr>
                <w:sz w:val="16"/>
                <w:szCs w:val="16"/>
              </w:rPr>
              <w:t>NSRULE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799E02"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AF9110"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5CE096" w14:textId="77777777" w:rsidR="009B546A" w:rsidRPr="001B1679" w:rsidRDefault="009B546A" w:rsidP="00C11620">
            <w:pPr>
              <w:pStyle w:val="TAL"/>
              <w:keepNext w:val="0"/>
              <w:rPr>
                <w:sz w:val="16"/>
                <w:szCs w:val="16"/>
              </w:rPr>
            </w:pPr>
          </w:p>
        </w:tc>
      </w:tr>
      <w:tr w:rsidR="009B546A" w14:paraId="0B67768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D20E98"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86E238" w14:textId="40398F7B" w:rsidR="009B546A" w:rsidRPr="001B1679" w:rsidRDefault="00F83058" w:rsidP="00C11620">
            <w:pPr>
              <w:pStyle w:val="TAL"/>
              <w:keepNext w:val="0"/>
              <w:rPr>
                <w:sz w:val="16"/>
                <w:szCs w:val="16"/>
              </w:rPr>
            </w:pPr>
            <w:r>
              <w:rPr>
                <w:sz w:val="16"/>
                <w:szCs w:val="16"/>
              </w:rPr>
              <w:t>SP-23</w:t>
            </w:r>
            <w:r w:rsidR="009B546A" w:rsidRPr="001B1679">
              <w:rPr>
                <w:sz w:val="16"/>
                <w:szCs w:val="16"/>
              </w:rPr>
              <w:t>0269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A141B5"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27B8C" w14:textId="77777777" w:rsidR="009B546A" w:rsidRPr="001B1679" w:rsidRDefault="009B546A" w:rsidP="00C11620">
            <w:pPr>
              <w:pStyle w:val="TAL"/>
              <w:keepNext w:val="0"/>
              <w:rPr>
                <w:sz w:val="16"/>
                <w:szCs w:val="16"/>
              </w:rPr>
            </w:pPr>
            <w:r w:rsidRPr="001B1679">
              <w:rPr>
                <w:sz w:val="16"/>
                <w:szCs w:val="16"/>
              </w:rPr>
              <w:t>LS from SA WG5: LS reply to Reply LS on Network federation interface for Telco edge consideration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2A6594"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87AFB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6BD35F" w14:textId="77777777" w:rsidR="009B546A" w:rsidRPr="001B1679" w:rsidRDefault="009B546A" w:rsidP="00C11620">
            <w:pPr>
              <w:pStyle w:val="TAL"/>
              <w:keepNext w:val="0"/>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98B495"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54A67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44568" w14:textId="77777777" w:rsidR="009B546A" w:rsidRPr="001B1679" w:rsidRDefault="009B546A" w:rsidP="00C11620">
            <w:pPr>
              <w:pStyle w:val="TAL"/>
              <w:keepNext w:val="0"/>
              <w:rPr>
                <w:sz w:val="16"/>
                <w:szCs w:val="16"/>
              </w:rPr>
            </w:pPr>
          </w:p>
        </w:tc>
      </w:tr>
      <w:tr w:rsidR="009B546A" w14:paraId="6E44C16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A16E5"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D157A" w14:textId="3787CEA1" w:rsidR="009B546A" w:rsidRPr="001B1679" w:rsidRDefault="00F83058" w:rsidP="00C11620">
            <w:pPr>
              <w:pStyle w:val="TAL"/>
              <w:keepNext w:val="0"/>
              <w:rPr>
                <w:sz w:val="16"/>
                <w:szCs w:val="16"/>
              </w:rPr>
            </w:pPr>
            <w:r>
              <w:rPr>
                <w:sz w:val="16"/>
                <w:szCs w:val="16"/>
              </w:rPr>
              <w:t>SP-23</w:t>
            </w:r>
            <w:r w:rsidR="009B546A" w:rsidRPr="001B1679">
              <w:rPr>
                <w:sz w:val="16"/>
                <w:szCs w:val="16"/>
              </w:rPr>
              <w:t>0351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7DAB5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22B6B1" w14:textId="77777777" w:rsidR="009B546A" w:rsidRPr="001B1679" w:rsidRDefault="009B546A" w:rsidP="00C11620">
            <w:pPr>
              <w:pStyle w:val="TAL"/>
              <w:keepNext w:val="0"/>
              <w:rPr>
                <w:sz w:val="16"/>
                <w:szCs w:val="16"/>
              </w:rPr>
            </w:pPr>
            <w:r w:rsidRPr="001B1679">
              <w:rPr>
                <w:sz w:val="16"/>
                <w:szCs w:val="16"/>
              </w:rPr>
              <w:t>LS from GSMA 5GMRR: LS to 3GPP on IPX Requirements for 5GS Roaming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C783D6"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1972E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5A9AD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F2A1B8"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32C3E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92F16E" w14:textId="77777777" w:rsidR="009B546A" w:rsidRPr="001B1679" w:rsidRDefault="009B546A" w:rsidP="00C11620">
            <w:pPr>
              <w:pStyle w:val="TAL"/>
              <w:keepNext w:val="0"/>
              <w:rPr>
                <w:sz w:val="16"/>
                <w:szCs w:val="16"/>
              </w:rPr>
            </w:pPr>
          </w:p>
        </w:tc>
      </w:tr>
      <w:tr w:rsidR="009B546A" w14:paraId="549ED68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BB9DD3"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A27D98" w14:textId="7FF11F80" w:rsidR="009B546A" w:rsidRPr="001B1679" w:rsidRDefault="00F83058" w:rsidP="00C11620">
            <w:pPr>
              <w:pStyle w:val="TAL"/>
              <w:keepNext w:val="0"/>
              <w:rPr>
                <w:sz w:val="16"/>
                <w:szCs w:val="16"/>
              </w:rPr>
            </w:pPr>
            <w:r>
              <w:rPr>
                <w:sz w:val="16"/>
                <w:szCs w:val="16"/>
              </w:rPr>
              <w:t>SP-23</w:t>
            </w:r>
            <w:r w:rsidR="009B546A" w:rsidRPr="001B1679">
              <w:rPr>
                <w:sz w:val="16"/>
                <w:szCs w:val="16"/>
              </w:rPr>
              <w:t>0352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B9172C"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ABC7D" w14:textId="77777777" w:rsidR="009B546A" w:rsidRPr="001B1679" w:rsidRDefault="009B546A" w:rsidP="00C11620">
            <w:pPr>
              <w:pStyle w:val="TAL"/>
              <w:keepNext w:val="0"/>
              <w:rPr>
                <w:sz w:val="16"/>
                <w:szCs w:val="16"/>
              </w:rPr>
            </w:pPr>
            <w:r w:rsidRPr="001B1679">
              <w:rPr>
                <w:sz w:val="16"/>
                <w:szCs w:val="16"/>
              </w:rPr>
              <w:t>LS from GSMA 5GMRR: LS to 3GPP (SA1, SA2, SA3) on Roaming Value Added Services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DDE885"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2DF96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C4C78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270585"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0B8EB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6FD72D" w14:textId="77777777" w:rsidR="009B546A" w:rsidRPr="001B1679" w:rsidRDefault="009B546A" w:rsidP="00C11620">
            <w:pPr>
              <w:pStyle w:val="TAL"/>
              <w:keepNext w:val="0"/>
              <w:rPr>
                <w:sz w:val="16"/>
                <w:szCs w:val="16"/>
              </w:rPr>
            </w:pPr>
          </w:p>
        </w:tc>
      </w:tr>
      <w:tr w:rsidR="009B546A" w14:paraId="1EC51CD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9CD11" w14:textId="77777777" w:rsidR="009B546A" w:rsidRPr="001B1679" w:rsidRDefault="009B546A" w:rsidP="00C11620">
            <w:pPr>
              <w:pStyle w:val="TAL"/>
              <w:keepNext w:val="0"/>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5CE9F4" w14:textId="53DB6F6A" w:rsidR="009B546A" w:rsidRPr="001B1679" w:rsidRDefault="00F83058" w:rsidP="00C11620">
            <w:pPr>
              <w:pStyle w:val="TAL"/>
              <w:keepNext w:val="0"/>
              <w:rPr>
                <w:sz w:val="16"/>
                <w:szCs w:val="16"/>
              </w:rPr>
            </w:pPr>
            <w:r>
              <w:rPr>
                <w:sz w:val="16"/>
                <w:szCs w:val="16"/>
              </w:rPr>
              <w:t>SP-23</w:t>
            </w:r>
            <w:r w:rsidR="009B546A" w:rsidRPr="001B1679">
              <w:rPr>
                <w:sz w:val="16"/>
                <w:szCs w:val="16"/>
              </w:rPr>
              <w:t>0353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881B51"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8CDEEC" w14:textId="77777777" w:rsidR="009B546A" w:rsidRPr="001B1679" w:rsidRDefault="009B546A" w:rsidP="00C11620">
            <w:pPr>
              <w:pStyle w:val="TAL"/>
              <w:keepNext w:val="0"/>
              <w:rPr>
                <w:sz w:val="16"/>
                <w:szCs w:val="16"/>
              </w:rPr>
            </w:pPr>
            <w:r w:rsidRPr="001B1679">
              <w:rPr>
                <w:sz w:val="16"/>
                <w:szCs w:val="16"/>
              </w:rPr>
              <w:t>LS from GSMA 5GMRR: LS with Roaming Hubbing requirements and LS response to 3GPP SA3 LS (S3-214456) on 5GS Roaming Hubbing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50DE2D"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68210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C85B6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67E918"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6613A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D2158" w14:textId="77777777" w:rsidR="009B546A" w:rsidRPr="001B1679" w:rsidRDefault="009B546A" w:rsidP="00C11620">
            <w:pPr>
              <w:pStyle w:val="TAL"/>
              <w:keepNext w:val="0"/>
              <w:rPr>
                <w:sz w:val="16"/>
                <w:szCs w:val="16"/>
              </w:rPr>
            </w:pPr>
          </w:p>
        </w:tc>
      </w:tr>
      <w:tr w:rsidR="009B546A" w14:paraId="212C4C7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F01EEE"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DF3421" w14:textId="64981982" w:rsidR="009B546A" w:rsidRPr="001B1679" w:rsidRDefault="00F83058" w:rsidP="00C11620">
            <w:pPr>
              <w:pStyle w:val="TAL"/>
              <w:keepNext w:val="0"/>
              <w:rPr>
                <w:sz w:val="16"/>
                <w:szCs w:val="16"/>
              </w:rPr>
            </w:pPr>
            <w:r>
              <w:rPr>
                <w:sz w:val="16"/>
                <w:szCs w:val="16"/>
              </w:rPr>
              <w:t>SP-23</w:t>
            </w:r>
            <w:r w:rsidR="009B546A" w:rsidRPr="001B1679">
              <w:rPr>
                <w:sz w:val="16"/>
                <w:szCs w:val="16"/>
              </w:rPr>
              <w:t>0354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DF9B25"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4FCD61" w14:textId="77777777" w:rsidR="009B546A" w:rsidRPr="001B1679" w:rsidRDefault="009B546A" w:rsidP="00C11620">
            <w:pPr>
              <w:pStyle w:val="TAL"/>
              <w:keepNext w:val="0"/>
              <w:rPr>
                <w:sz w:val="16"/>
                <w:szCs w:val="16"/>
              </w:rPr>
            </w:pPr>
            <w:r w:rsidRPr="001B1679">
              <w:rPr>
                <w:sz w:val="16"/>
                <w:szCs w:val="16"/>
              </w:rPr>
              <w:t>LS from GSMA 5GMRR: LS on GSMA 5GMRR Working Solution Assumption L-PRINS and Data Session Control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86F480"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5ED2C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C8F4E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694A18" w14:textId="77777777" w:rsidR="009B546A" w:rsidRPr="001B1679" w:rsidRDefault="009B546A" w:rsidP="00C11620">
            <w:pPr>
              <w:pStyle w:val="TAL"/>
              <w:keepNext w:val="0"/>
              <w:rPr>
                <w:sz w:val="16"/>
                <w:szCs w:val="16"/>
              </w:rPr>
            </w:pPr>
            <w:r w:rsidRPr="001B1679">
              <w:rPr>
                <w:sz w:val="16"/>
                <w:szCs w:val="16"/>
              </w:rPr>
              <w:t>5GMRR Doc 41_41r3 provided. Revised to SP-230376.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4C4977"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AB56C3" w14:textId="304134DB" w:rsidR="009B546A" w:rsidRPr="001B1679" w:rsidRDefault="00F83058" w:rsidP="00C11620">
            <w:pPr>
              <w:pStyle w:val="TAL"/>
              <w:keepNext w:val="0"/>
              <w:rPr>
                <w:sz w:val="16"/>
                <w:szCs w:val="16"/>
              </w:rPr>
            </w:pPr>
            <w:r>
              <w:rPr>
                <w:sz w:val="16"/>
                <w:szCs w:val="16"/>
              </w:rPr>
              <w:t>SP-23</w:t>
            </w:r>
            <w:r w:rsidR="009B546A" w:rsidRPr="001B1679">
              <w:rPr>
                <w:sz w:val="16"/>
                <w:szCs w:val="16"/>
              </w:rPr>
              <w:t>0376</w:t>
            </w:r>
          </w:p>
        </w:tc>
      </w:tr>
      <w:tr w:rsidR="009B546A" w14:paraId="6C5E7C7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7EFC20"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9B319E" w14:textId="13D9372C" w:rsidR="009B546A" w:rsidRPr="001B1679" w:rsidRDefault="00F83058" w:rsidP="00C11620">
            <w:pPr>
              <w:pStyle w:val="TAL"/>
              <w:keepNext w:val="0"/>
              <w:rPr>
                <w:sz w:val="16"/>
                <w:szCs w:val="16"/>
              </w:rPr>
            </w:pPr>
            <w:r>
              <w:rPr>
                <w:sz w:val="16"/>
                <w:szCs w:val="16"/>
              </w:rPr>
              <w:t>SP-23</w:t>
            </w:r>
            <w:r w:rsidR="009B546A" w:rsidRPr="001B1679">
              <w:rPr>
                <w:sz w:val="16"/>
                <w:szCs w:val="16"/>
              </w:rPr>
              <w:t>0376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CB33A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891216" w14:textId="77777777" w:rsidR="009B546A" w:rsidRPr="001B1679" w:rsidRDefault="009B546A" w:rsidP="00C11620">
            <w:pPr>
              <w:pStyle w:val="TAL"/>
              <w:keepNext w:val="0"/>
              <w:rPr>
                <w:sz w:val="16"/>
                <w:szCs w:val="16"/>
              </w:rPr>
            </w:pPr>
            <w:r w:rsidRPr="001B1679">
              <w:rPr>
                <w:sz w:val="16"/>
                <w:szCs w:val="16"/>
              </w:rPr>
              <w:t>LS from GSMA 5GMRR: LS on GSMA 5GMRR Working Solution Assumption L-PRINS and Data Session Control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87CB54"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90409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0AA9F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280D2C" w14:textId="77777777" w:rsidR="009B546A" w:rsidRPr="001B1679" w:rsidRDefault="009B546A" w:rsidP="00C11620">
            <w:pPr>
              <w:pStyle w:val="TAL"/>
              <w:keepNext w:val="0"/>
              <w:rPr>
                <w:sz w:val="16"/>
                <w:szCs w:val="16"/>
              </w:rPr>
            </w:pPr>
            <w:r w:rsidRPr="001B1679">
              <w:rPr>
                <w:sz w:val="16"/>
                <w:szCs w:val="16"/>
              </w:rPr>
              <w:t>Revision of SP-230354, correcting a pCR implementation.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8E4F0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7A1403" w14:textId="77777777" w:rsidR="009B546A" w:rsidRPr="001B1679" w:rsidRDefault="009B546A" w:rsidP="00C11620">
            <w:pPr>
              <w:pStyle w:val="TAL"/>
              <w:keepNext w:val="0"/>
              <w:rPr>
                <w:sz w:val="16"/>
                <w:szCs w:val="16"/>
              </w:rPr>
            </w:pPr>
          </w:p>
        </w:tc>
      </w:tr>
      <w:tr w:rsidR="009B546A" w14:paraId="5869B77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DA0F6F"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F21AA" w14:textId="496FD9CA" w:rsidR="009B546A" w:rsidRPr="001B1679" w:rsidRDefault="00F83058" w:rsidP="00C11620">
            <w:pPr>
              <w:pStyle w:val="TAL"/>
              <w:keepNext w:val="0"/>
              <w:rPr>
                <w:sz w:val="16"/>
                <w:szCs w:val="16"/>
              </w:rPr>
            </w:pPr>
            <w:r>
              <w:rPr>
                <w:sz w:val="16"/>
                <w:szCs w:val="16"/>
              </w:rPr>
              <w:t>SP-23</w:t>
            </w:r>
            <w:r w:rsidR="009B546A" w:rsidRPr="001B1679">
              <w:rPr>
                <w:sz w:val="16"/>
                <w:szCs w:val="16"/>
              </w:rPr>
              <w:t>0003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0B58D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5C011A" w14:textId="77777777" w:rsidR="009B546A" w:rsidRPr="001B1679" w:rsidRDefault="009B546A" w:rsidP="00C11620">
            <w:pPr>
              <w:pStyle w:val="TAL"/>
              <w:keepNext w:val="0"/>
              <w:rPr>
                <w:sz w:val="16"/>
                <w:szCs w:val="16"/>
              </w:rPr>
            </w:pPr>
            <w:r w:rsidRPr="001B1679">
              <w:rPr>
                <w:sz w:val="16"/>
                <w:szCs w:val="16"/>
              </w:rPr>
              <w:t>LS from 5G ACIA: 5G capabilities exposure for factories of the future - identified gaps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A329EC" w14:textId="77777777" w:rsidR="009B546A" w:rsidRPr="001B1679" w:rsidRDefault="009B546A" w:rsidP="00C11620">
            <w:pPr>
              <w:pStyle w:val="TAL"/>
              <w:keepNext w:val="0"/>
              <w:rPr>
                <w:sz w:val="16"/>
                <w:szCs w:val="16"/>
              </w:rPr>
            </w:pPr>
            <w:r w:rsidRPr="001B1679">
              <w:rPr>
                <w:sz w:val="16"/>
                <w:szCs w:val="16"/>
              </w:rPr>
              <w:t>5G ACIA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C16A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4DEF4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E1D5ED" w14:textId="77777777" w:rsidR="009B546A" w:rsidRPr="001B1679" w:rsidRDefault="009B546A" w:rsidP="00C11620">
            <w:pPr>
              <w:pStyle w:val="TAL"/>
              <w:keepNext w:val="0"/>
              <w:rPr>
                <w:sz w:val="16"/>
                <w:szCs w:val="16"/>
              </w:rPr>
            </w:pPr>
            <w:r w:rsidRPr="001B1679">
              <w:rPr>
                <w:sz w:val="16"/>
                <w:szCs w:val="16"/>
              </w:rPr>
              <w:t>Revision of postponed SP-221005 from SA#98-e Addressed WGs were asked to provide responses to TSG SA. A response was drafted in SP-230358. Final response in SP-230384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D8E275" w14:textId="77777777" w:rsidR="009B546A" w:rsidRPr="001B1679" w:rsidRDefault="009B546A" w:rsidP="00C11620">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745190" w14:textId="77777777" w:rsidR="009B546A" w:rsidRPr="001B1679" w:rsidRDefault="009B546A" w:rsidP="00C11620">
            <w:pPr>
              <w:pStyle w:val="TAL"/>
              <w:keepNext w:val="0"/>
              <w:rPr>
                <w:sz w:val="16"/>
                <w:szCs w:val="16"/>
              </w:rPr>
            </w:pPr>
          </w:p>
        </w:tc>
      </w:tr>
      <w:tr w:rsidR="009B546A" w14:paraId="72DB9A0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B101E6"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2C1A7" w14:textId="054B8A45" w:rsidR="009B546A" w:rsidRPr="001B1679" w:rsidRDefault="00F83058" w:rsidP="00C11620">
            <w:pPr>
              <w:pStyle w:val="TAL"/>
              <w:keepNext w:val="0"/>
              <w:rPr>
                <w:sz w:val="16"/>
                <w:szCs w:val="16"/>
              </w:rPr>
            </w:pPr>
            <w:r>
              <w:rPr>
                <w:sz w:val="16"/>
                <w:szCs w:val="16"/>
              </w:rPr>
              <w:t>SP-23</w:t>
            </w:r>
            <w:r w:rsidR="009B546A" w:rsidRPr="001B1679">
              <w:rPr>
                <w:sz w:val="16"/>
                <w:szCs w:val="16"/>
              </w:rPr>
              <w:t>0020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EBE921"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5B5913" w14:textId="3EFD1B63" w:rsidR="009B546A" w:rsidRPr="001B1679" w:rsidRDefault="009B546A" w:rsidP="00C11620">
            <w:pPr>
              <w:pStyle w:val="TAL"/>
              <w:keepNext w:val="0"/>
              <w:rPr>
                <w:sz w:val="16"/>
                <w:szCs w:val="16"/>
              </w:rPr>
            </w:pPr>
            <w:r w:rsidRPr="001B1679">
              <w:rPr>
                <w:sz w:val="16"/>
                <w:szCs w:val="16"/>
              </w:rPr>
              <w:t xml:space="preserve">LS from SA WG2: Reply LS on 5G capabilities exposure for factories of the future - identified gaps (5G-ACIA-LS-2022-005 / </w:t>
            </w:r>
            <w:r w:rsidR="00F83058">
              <w:rPr>
                <w:sz w:val="16"/>
                <w:szCs w:val="16"/>
              </w:rPr>
              <w:t>SP-23</w:t>
            </w:r>
            <w:r w:rsidRPr="001B1679">
              <w:rPr>
                <w:sz w:val="16"/>
                <w:szCs w:val="16"/>
              </w:rPr>
              <w:t>02175)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750FA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E787F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58BF7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B607CD"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563FE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DF5C0F" w14:textId="77777777" w:rsidR="009B546A" w:rsidRPr="001B1679" w:rsidRDefault="009B546A" w:rsidP="00C11620">
            <w:pPr>
              <w:pStyle w:val="TAL"/>
              <w:keepNext w:val="0"/>
              <w:rPr>
                <w:sz w:val="16"/>
                <w:szCs w:val="16"/>
              </w:rPr>
            </w:pPr>
          </w:p>
        </w:tc>
      </w:tr>
      <w:tr w:rsidR="009B546A" w14:paraId="0359648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B175BB"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FE69C3" w14:textId="067E9AC8" w:rsidR="009B546A" w:rsidRPr="001B1679" w:rsidRDefault="00F83058" w:rsidP="00C11620">
            <w:pPr>
              <w:pStyle w:val="TAL"/>
              <w:keepNext w:val="0"/>
              <w:rPr>
                <w:sz w:val="16"/>
                <w:szCs w:val="16"/>
              </w:rPr>
            </w:pPr>
            <w:r>
              <w:rPr>
                <w:sz w:val="16"/>
                <w:szCs w:val="16"/>
              </w:rPr>
              <w:t>SP-23</w:t>
            </w:r>
            <w:r w:rsidR="009B546A" w:rsidRPr="001B1679">
              <w:rPr>
                <w:sz w:val="16"/>
                <w:szCs w:val="16"/>
              </w:rPr>
              <w:t>0022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2C4E27"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BF3917" w14:textId="77777777" w:rsidR="009B546A" w:rsidRPr="001B1679" w:rsidRDefault="009B546A" w:rsidP="00C11620">
            <w:pPr>
              <w:pStyle w:val="TAL"/>
              <w:keepNext w:val="0"/>
              <w:rPr>
                <w:sz w:val="16"/>
                <w:szCs w:val="16"/>
              </w:rPr>
            </w:pPr>
            <w:r w:rsidRPr="001B1679">
              <w:rPr>
                <w:sz w:val="16"/>
                <w:szCs w:val="16"/>
              </w:rPr>
              <w:t>LS from SA WG3: LS reply to TSG SA on LS 5G-ACIA-LS-2022-005 on 5G capabilities exposure for factories of the future - identified gaps from 5G ACIA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FDD1D8"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67FE9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9DFC3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E2516D"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5AB550"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EA9B6C" w14:textId="77777777" w:rsidR="009B546A" w:rsidRPr="001B1679" w:rsidRDefault="009B546A" w:rsidP="00C11620">
            <w:pPr>
              <w:pStyle w:val="TAL"/>
              <w:keepNext w:val="0"/>
              <w:rPr>
                <w:sz w:val="16"/>
                <w:szCs w:val="16"/>
              </w:rPr>
            </w:pPr>
          </w:p>
        </w:tc>
      </w:tr>
      <w:tr w:rsidR="009B546A" w14:paraId="7C956BA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71CD1C"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664A5" w14:textId="43844EEF" w:rsidR="009B546A" w:rsidRPr="001B1679" w:rsidRDefault="00F83058" w:rsidP="00C11620">
            <w:pPr>
              <w:pStyle w:val="TAL"/>
              <w:keepNext w:val="0"/>
              <w:rPr>
                <w:sz w:val="16"/>
                <w:szCs w:val="16"/>
              </w:rPr>
            </w:pPr>
            <w:r>
              <w:rPr>
                <w:sz w:val="16"/>
                <w:szCs w:val="16"/>
              </w:rPr>
              <w:t>SP-23</w:t>
            </w:r>
            <w:r w:rsidR="009B546A" w:rsidRPr="001B1679">
              <w:rPr>
                <w:sz w:val="16"/>
                <w:szCs w:val="16"/>
              </w:rPr>
              <w:t>0027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DFCDA1"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E08276" w14:textId="77777777" w:rsidR="009B546A" w:rsidRPr="001B1679" w:rsidRDefault="009B546A" w:rsidP="00C11620">
            <w:pPr>
              <w:pStyle w:val="TAL"/>
              <w:keepNext w:val="0"/>
              <w:rPr>
                <w:sz w:val="16"/>
                <w:szCs w:val="16"/>
              </w:rPr>
            </w:pPr>
            <w:r w:rsidRPr="001B1679">
              <w:rPr>
                <w:sz w:val="16"/>
                <w:szCs w:val="16"/>
              </w:rPr>
              <w:t>LS from SA WG6: LS reply to TSG SA on LS 5G-ACIA-LS-2022-005 on 5G capabilities exposure for factories of the future – identified gaps from 5G ACIA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F9D511"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6FABB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1C653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6332D1"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A134F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790A85" w14:textId="77777777" w:rsidR="009B546A" w:rsidRPr="001B1679" w:rsidRDefault="009B546A" w:rsidP="00C11620">
            <w:pPr>
              <w:pStyle w:val="TAL"/>
              <w:keepNext w:val="0"/>
              <w:rPr>
                <w:sz w:val="16"/>
                <w:szCs w:val="16"/>
              </w:rPr>
            </w:pPr>
          </w:p>
        </w:tc>
      </w:tr>
      <w:tr w:rsidR="009B546A" w14:paraId="141B7DB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4FCF9F"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DCB43F" w14:textId="159601CE" w:rsidR="009B546A" w:rsidRPr="001B1679" w:rsidRDefault="00F83058" w:rsidP="00C11620">
            <w:pPr>
              <w:pStyle w:val="TAL"/>
              <w:keepNext w:val="0"/>
              <w:rPr>
                <w:sz w:val="16"/>
                <w:szCs w:val="16"/>
              </w:rPr>
            </w:pPr>
            <w:r>
              <w:rPr>
                <w:sz w:val="16"/>
                <w:szCs w:val="16"/>
              </w:rPr>
              <w:t>SP-23</w:t>
            </w:r>
            <w:r w:rsidR="009B546A" w:rsidRPr="001B1679">
              <w:rPr>
                <w:sz w:val="16"/>
                <w:szCs w:val="16"/>
              </w:rPr>
              <w:t>0358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FB922E"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23B883" w14:textId="77777777" w:rsidR="009B546A" w:rsidRPr="001B1679" w:rsidRDefault="009B546A" w:rsidP="00C11620">
            <w:pPr>
              <w:pStyle w:val="TAL"/>
              <w:keepNext w:val="0"/>
              <w:rPr>
                <w:sz w:val="16"/>
                <w:szCs w:val="16"/>
              </w:rPr>
            </w:pPr>
            <w:r w:rsidRPr="001B1679">
              <w:rPr>
                <w:sz w:val="16"/>
                <w:szCs w:val="16"/>
              </w:rPr>
              <w:t>[DRAFT] Reply LS on 5G capabilities exposure for factories of the future identified gaps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6A7691"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5397F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FA430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EA9BCA" w14:textId="77777777" w:rsidR="009B546A" w:rsidRPr="001B1679" w:rsidRDefault="009B546A" w:rsidP="00C11620">
            <w:pPr>
              <w:pStyle w:val="TAL"/>
              <w:keepNext w:val="0"/>
              <w:rPr>
                <w:sz w:val="16"/>
                <w:szCs w:val="16"/>
              </w:rPr>
            </w:pPr>
            <w:r w:rsidRPr="001B1679">
              <w:rPr>
                <w:sz w:val="16"/>
                <w:szCs w:val="16"/>
              </w:rPr>
              <w:t>Created at meeting. Response to SP-230003. Revised to SP-230384.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678753"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BF4735" w14:textId="6566DBD7" w:rsidR="009B546A" w:rsidRPr="001B1679" w:rsidRDefault="00F83058" w:rsidP="00C11620">
            <w:pPr>
              <w:pStyle w:val="TAL"/>
              <w:keepNext w:val="0"/>
              <w:rPr>
                <w:sz w:val="16"/>
                <w:szCs w:val="16"/>
              </w:rPr>
            </w:pPr>
            <w:r>
              <w:rPr>
                <w:sz w:val="16"/>
                <w:szCs w:val="16"/>
              </w:rPr>
              <w:t>SP-23</w:t>
            </w:r>
            <w:r w:rsidR="009B546A" w:rsidRPr="001B1679">
              <w:rPr>
                <w:sz w:val="16"/>
                <w:szCs w:val="16"/>
              </w:rPr>
              <w:t>0384</w:t>
            </w:r>
          </w:p>
        </w:tc>
      </w:tr>
      <w:tr w:rsidR="009B546A" w14:paraId="15066C8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B3B26B"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D0AF40" w14:textId="207B3393" w:rsidR="009B546A" w:rsidRPr="001B1679" w:rsidRDefault="00F83058" w:rsidP="00C11620">
            <w:pPr>
              <w:pStyle w:val="TAL"/>
              <w:keepNext w:val="0"/>
              <w:rPr>
                <w:sz w:val="16"/>
                <w:szCs w:val="16"/>
              </w:rPr>
            </w:pPr>
            <w:r>
              <w:rPr>
                <w:sz w:val="16"/>
                <w:szCs w:val="16"/>
              </w:rPr>
              <w:t>SP-23</w:t>
            </w:r>
            <w:r w:rsidR="009B546A" w:rsidRPr="001B1679">
              <w:rPr>
                <w:sz w:val="16"/>
                <w:szCs w:val="16"/>
              </w:rPr>
              <w:t>0384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E0182B"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0C1571" w14:textId="77777777" w:rsidR="009B546A" w:rsidRPr="001B1679" w:rsidRDefault="009B546A" w:rsidP="00C11620">
            <w:pPr>
              <w:pStyle w:val="TAL"/>
              <w:keepNext w:val="0"/>
              <w:rPr>
                <w:sz w:val="16"/>
                <w:szCs w:val="16"/>
              </w:rPr>
            </w:pPr>
            <w:r w:rsidRPr="001B1679">
              <w:rPr>
                <w:sz w:val="16"/>
                <w:szCs w:val="16"/>
              </w:rPr>
              <w:t>Reply LS on 5G capabilities exposure for factories of the future - identified gaps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9F7893"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E1882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1179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63948A" w14:textId="77777777" w:rsidR="009B546A" w:rsidRPr="001B1679" w:rsidRDefault="009B546A" w:rsidP="00C11620">
            <w:pPr>
              <w:pStyle w:val="TAL"/>
              <w:keepNext w:val="0"/>
              <w:rPr>
                <w:sz w:val="16"/>
                <w:szCs w:val="16"/>
              </w:rPr>
            </w:pPr>
            <w:r w:rsidRPr="001B1679">
              <w:rPr>
                <w:sz w:val="16"/>
                <w:szCs w:val="16"/>
              </w:rPr>
              <w:t>Revision of SP-230358.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4635F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904727" w14:textId="77777777" w:rsidR="009B546A" w:rsidRPr="001B1679" w:rsidRDefault="009B546A" w:rsidP="00C11620">
            <w:pPr>
              <w:pStyle w:val="TAL"/>
              <w:keepNext w:val="0"/>
              <w:rPr>
                <w:sz w:val="16"/>
                <w:szCs w:val="16"/>
              </w:rPr>
            </w:pPr>
          </w:p>
        </w:tc>
      </w:tr>
      <w:tr w:rsidR="009B546A" w14:paraId="05DD08D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7E23DA"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322D80" w14:textId="2505D5A8" w:rsidR="009B546A" w:rsidRPr="001B1679" w:rsidRDefault="00F83058" w:rsidP="00C11620">
            <w:pPr>
              <w:pStyle w:val="TAL"/>
              <w:keepNext w:val="0"/>
              <w:rPr>
                <w:sz w:val="16"/>
                <w:szCs w:val="16"/>
              </w:rPr>
            </w:pPr>
            <w:r>
              <w:rPr>
                <w:sz w:val="16"/>
                <w:szCs w:val="16"/>
              </w:rPr>
              <w:t>SP-23</w:t>
            </w:r>
            <w:r w:rsidR="009B546A" w:rsidRPr="001B1679">
              <w:rPr>
                <w:sz w:val="16"/>
                <w:szCs w:val="16"/>
              </w:rPr>
              <w:t>0014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085008"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31628" w14:textId="77777777" w:rsidR="009B546A" w:rsidRPr="001B1679" w:rsidRDefault="009B546A" w:rsidP="00C11620">
            <w:pPr>
              <w:pStyle w:val="TAL"/>
              <w:keepNext w:val="0"/>
              <w:rPr>
                <w:sz w:val="16"/>
                <w:szCs w:val="16"/>
              </w:rPr>
            </w:pPr>
            <w:r w:rsidRPr="001B1679">
              <w:rPr>
                <w:sz w:val="16"/>
                <w:szCs w:val="16"/>
              </w:rPr>
              <w:t>LS from ETSI TC MSG/TFES: LS to 3GPP on ECC request for standardisation support related to ECC Decision (22)07 on 'harmonised framework on aerial UE usage in MFCN harmonised bands'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A5A870" w14:textId="77777777" w:rsidR="009B546A" w:rsidRPr="001B1679" w:rsidRDefault="009B546A" w:rsidP="00C11620">
            <w:pPr>
              <w:pStyle w:val="TAL"/>
              <w:keepNext w:val="0"/>
              <w:rPr>
                <w:sz w:val="16"/>
                <w:szCs w:val="16"/>
              </w:rPr>
            </w:pPr>
            <w:r w:rsidRPr="001B1679">
              <w:rPr>
                <w:sz w:val="16"/>
                <w:szCs w:val="16"/>
              </w:rPr>
              <w:t>ETSI TC MSG/TFES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3BBB7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93717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759728"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34D61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04F94F" w14:textId="77777777" w:rsidR="009B546A" w:rsidRPr="001B1679" w:rsidRDefault="009B546A" w:rsidP="00C11620">
            <w:pPr>
              <w:pStyle w:val="TAL"/>
              <w:keepNext w:val="0"/>
              <w:rPr>
                <w:sz w:val="16"/>
                <w:szCs w:val="16"/>
              </w:rPr>
            </w:pPr>
          </w:p>
        </w:tc>
      </w:tr>
      <w:tr w:rsidR="009B546A" w14:paraId="6809FA1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A90257"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CB7C19" w14:textId="64C96970" w:rsidR="009B546A" w:rsidRPr="001B1679" w:rsidRDefault="00F83058" w:rsidP="00C11620">
            <w:pPr>
              <w:pStyle w:val="TAL"/>
              <w:keepNext w:val="0"/>
              <w:rPr>
                <w:sz w:val="16"/>
                <w:szCs w:val="16"/>
              </w:rPr>
            </w:pPr>
            <w:r>
              <w:rPr>
                <w:sz w:val="16"/>
                <w:szCs w:val="16"/>
              </w:rPr>
              <w:t>SP-23</w:t>
            </w:r>
            <w:r w:rsidR="009B546A" w:rsidRPr="001B1679">
              <w:rPr>
                <w:sz w:val="16"/>
                <w:szCs w:val="16"/>
              </w:rPr>
              <w:t>0015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64C9A3"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98441C" w14:textId="77777777" w:rsidR="009B546A" w:rsidRPr="001B1679" w:rsidRDefault="009B546A" w:rsidP="00C11620">
            <w:pPr>
              <w:pStyle w:val="TAL"/>
              <w:keepNext w:val="0"/>
              <w:rPr>
                <w:sz w:val="16"/>
                <w:szCs w:val="16"/>
              </w:rPr>
            </w:pPr>
            <w:r w:rsidRPr="001B1679">
              <w:rPr>
                <w:sz w:val="16"/>
                <w:szCs w:val="16"/>
              </w:rPr>
              <w:t>LS to GSMA on ECC request for standardisation support related to ECC Decision (22)07 on 'harmonised framework on aerial UE usage in MFCN harmonised bands'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79D477" w14:textId="77777777" w:rsidR="009B546A" w:rsidRPr="001B1679" w:rsidRDefault="009B546A" w:rsidP="00C11620">
            <w:pPr>
              <w:pStyle w:val="TAL"/>
              <w:keepNext w:val="0"/>
              <w:rPr>
                <w:sz w:val="16"/>
                <w:szCs w:val="16"/>
              </w:rPr>
            </w:pPr>
            <w:r w:rsidRPr="001B1679">
              <w:rPr>
                <w:sz w:val="16"/>
                <w:szCs w:val="16"/>
              </w:rPr>
              <w:t>ETSI TC MSG/TFES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D8C17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82727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6DBAE3"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A75BC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789571" w14:textId="77777777" w:rsidR="009B546A" w:rsidRPr="001B1679" w:rsidRDefault="009B546A" w:rsidP="00C11620">
            <w:pPr>
              <w:pStyle w:val="TAL"/>
              <w:keepNext w:val="0"/>
              <w:rPr>
                <w:sz w:val="16"/>
                <w:szCs w:val="16"/>
              </w:rPr>
            </w:pPr>
          </w:p>
        </w:tc>
      </w:tr>
      <w:tr w:rsidR="009B546A" w14:paraId="2E99D17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CB85A4"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D2BD24" w14:textId="06C195E8" w:rsidR="009B546A" w:rsidRPr="001B1679" w:rsidRDefault="00F83058" w:rsidP="00C11620">
            <w:pPr>
              <w:pStyle w:val="TAL"/>
              <w:keepNext w:val="0"/>
              <w:rPr>
                <w:sz w:val="16"/>
                <w:szCs w:val="16"/>
              </w:rPr>
            </w:pPr>
            <w:r>
              <w:rPr>
                <w:sz w:val="16"/>
                <w:szCs w:val="16"/>
              </w:rPr>
              <w:t>SP-23</w:t>
            </w:r>
            <w:r w:rsidR="009B546A" w:rsidRPr="001B1679">
              <w:rPr>
                <w:sz w:val="16"/>
                <w:szCs w:val="16"/>
              </w:rPr>
              <w:t>0009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F02BE"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0905BF" w14:textId="77777777" w:rsidR="009B546A" w:rsidRPr="001B1679" w:rsidRDefault="009B546A" w:rsidP="00C11620">
            <w:pPr>
              <w:pStyle w:val="TAL"/>
              <w:keepNext w:val="0"/>
              <w:rPr>
                <w:sz w:val="16"/>
                <w:szCs w:val="16"/>
              </w:rPr>
            </w:pPr>
            <w:r w:rsidRPr="001B1679">
              <w:rPr>
                <w:sz w:val="16"/>
                <w:szCs w:val="16"/>
              </w:rPr>
              <w:t>LS from ITU-T WP1/13: LS on the consent of draft new Recommendation ITU-T Y.3119 (ex.Y.IMT2020-DN-CCF) 'Future networks including IMT-2020: capability classification framework for dedicated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2E383E" w14:textId="77777777" w:rsidR="009B546A" w:rsidRPr="001B1679" w:rsidRDefault="009B546A" w:rsidP="00C11620">
            <w:pPr>
              <w:pStyle w:val="TAL"/>
              <w:keepNext w:val="0"/>
              <w:rPr>
                <w:sz w:val="16"/>
                <w:szCs w:val="16"/>
              </w:rPr>
            </w:pPr>
            <w:r w:rsidRPr="001B1679">
              <w:rPr>
                <w:sz w:val="16"/>
                <w:szCs w:val="16"/>
              </w:rPr>
              <w:t>ITU-T WP1/13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3083C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3C60C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5A8DCF"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FF294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DF2BA3" w14:textId="77777777" w:rsidR="009B546A" w:rsidRPr="001B1679" w:rsidRDefault="009B546A" w:rsidP="00C11620">
            <w:pPr>
              <w:pStyle w:val="TAL"/>
              <w:keepNext w:val="0"/>
              <w:rPr>
                <w:sz w:val="16"/>
                <w:szCs w:val="16"/>
              </w:rPr>
            </w:pPr>
          </w:p>
        </w:tc>
      </w:tr>
      <w:tr w:rsidR="009B546A" w14:paraId="2426B91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04FC52"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50C3F0" w14:textId="6DD9FC13" w:rsidR="009B546A" w:rsidRPr="001B1679" w:rsidRDefault="00F83058" w:rsidP="00C11620">
            <w:pPr>
              <w:pStyle w:val="TAL"/>
              <w:keepNext w:val="0"/>
              <w:rPr>
                <w:sz w:val="16"/>
                <w:szCs w:val="16"/>
              </w:rPr>
            </w:pPr>
            <w:r>
              <w:rPr>
                <w:sz w:val="16"/>
                <w:szCs w:val="16"/>
              </w:rPr>
              <w:t>SP-23</w:t>
            </w:r>
            <w:r w:rsidR="009B546A" w:rsidRPr="001B1679">
              <w:rPr>
                <w:sz w:val="16"/>
                <w:szCs w:val="16"/>
              </w:rPr>
              <w:t>0019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79821D"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8167A9" w14:textId="77777777" w:rsidR="009B546A" w:rsidRPr="001B1679" w:rsidRDefault="009B546A" w:rsidP="00C11620">
            <w:pPr>
              <w:pStyle w:val="TAL"/>
              <w:keepNext w:val="0"/>
              <w:rPr>
                <w:sz w:val="16"/>
                <w:szCs w:val="16"/>
              </w:rPr>
            </w:pPr>
            <w:r w:rsidRPr="001B1679">
              <w:rPr>
                <w:sz w:val="16"/>
                <w:szCs w:val="16"/>
              </w:rPr>
              <w:t>LS from SA WG6: LS on the consent of draft new Recommendation ITU-T Q.3647 'Signalling requirements for emergency service in IMS roaming environment'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726715"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E95C4F"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8707B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3F8FC3" w14:textId="77777777" w:rsidR="009B546A" w:rsidRPr="001B1679" w:rsidRDefault="009B546A" w:rsidP="00C11620">
            <w:pPr>
              <w:pStyle w:val="TAL"/>
              <w:keepNext w:val="0"/>
              <w:rPr>
                <w:sz w:val="16"/>
                <w:szCs w:val="16"/>
              </w:rPr>
            </w:pPr>
            <w:r w:rsidRPr="001B1679">
              <w:rPr>
                <w:sz w:val="16"/>
                <w:szCs w:val="16"/>
              </w:rPr>
              <w:t>Noted. LS to ITU-T drafted in SP-230359.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7AD99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FB98EE" w14:textId="77777777" w:rsidR="009B546A" w:rsidRPr="001B1679" w:rsidRDefault="009B546A" w:rsidP="00C11620">
            <w:pPr>
              <w:pStyle w:val="TAL"/>
              <w:keepNext w:val="0"/>
              <w:rPr>
                <w:sz w:val="16"/>
                <w:szCs w:val="16"/>
              </w:rPr>
            </w:pPr>
          </w:p>
        </w:tc>
      </w:tr>
      <w:tr w:rsidR="009B546A" w14:paraId="6055546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970D34" w14:textId="77777777" w:rsidR="009B546A" w:rsidRPr="001B1679" w:rsidRDefault="009B546A" w:rsidP="00C11620">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27508" w14:textId="797B79BF" w:rsidR="009B546A" w:rsidRPr="001B1679" w:rsidRDefault="00F83058" w:rsidP="00C11620">
            <w:pPr>
              <w:pStyle w:val="TAL"/>
              <w:keepNext w:val="0"/>
              <w:rPr>
                <w:sz w:val="16"/>
                <w:szCs w:val="16"/>
              </w:rPr>
            </w:pPr>
            <w:r>
              <w:rPr>
                <w:sz w:val="16"/>
                <w:szCs w:val="16"/>
              </w:rPr>
              <w:t>SP-23</w:t>
            </w:r>
            <w:r w:rsidR="009B546A" w:rsidRPr="001B1679">
              <w:rPr>
                <w:sz w:val="16"/>
                <w:szCs w:val="16"/>
              </w:rPr>
              <w:t>0359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B0988A"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D89771" w14:textId="77777777" w:rsidR="009B546A" w:rsidRPr="001B1679" w:rsidRDefault="009B546A" w:rsidP="00C11620">
            <w:pPr>
              <w:pStyle w:val="TAL"/>
              <w:keepNext w:val="0"/>
              <w:rPr>
                <w:sz w:val="16"/>
                <w:szCs w:val="16"/>
              </w:rPr>
            </w:pPr>
            <w:r w:rsidRPr="001B1679">
              <w:rPr>
                <w:sz w:val="16"/>
                <w:szCs w:val="16"/>
              </w:rPr>
              <w:t>Reply LS to LS on the consent of draft new Recommendation ITU-T Q.3647 'Signalling requirements for emergency service in IMS roaming environment'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366B19"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B75588"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5905C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3F155C" w14:textId="77777777" w:rsidR="009B546A" w:rsidRPr="001B1679" w:rsidRDefault="009B546A" w:rsidP="00C11620">
            <w:pPr>
              <w:pStyle w:val="TAL"/>
              <w:keepNext w:val="0"/>
              <w:rPr>
                <w:sz w:val="16"/>
                <w:szCs w:val="16"/>
              </w:rPr>
            </w:pPr>
            <w:r w:rsidRPr="001B1679">
              <w:rPr>
                <w:sz w:val="16"/>
                <w:szCs w:val="16"/>
              </w:rPr>
              <w:t>Created at meeting. LS to ITU-T related to SP-230019.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23262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7B0400" w14:textId="77777777" w:rsidR="009B546A" w:rsidRPr="001B1679" w:rsidRDefault="009B546A" w:rsidP="00C11620">
            <w:pPr>
              <w:pStyle w:val="TAL"/>
              <w:keepNext w:val="0"/>
              <w:rPr>
                <w:sz w:val="16"/>
                <w:szCs w:val="16"/>
              </w:rPr>
            </w:pPr>
          </w:p>
        </w:tc>
      </w:tr>
      <w:tr w:rsidR="009B546A" w14:paraId="21664C1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4F766"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3CC10" w14:textId="786B134B" w:rsidR="009B546A" w:rsidRPr="001B1679" w:rsidRDefault="00F83058" w:rsidP="00C11620">
            <w:pPr>
              <w:pStyle w:val="TAL"/>
              <w:keepNext w:val="0"/>
              <w:rPr>
                <w:sz w:val="16"/>
                <w:szCs w:val="16"/>
              </w:rPr>
            </w:pPr>
            <w:r>
              <w:rPr>
                <w:sz w:val="16"/>
                <w:szCs w:val="16"/>
              </w:rPr>
              <w:t>SP-23</w:t>
            </w:r>
            <w:r w:rsidR="009B546A" w:rsidRPr="001B1679">
              <w:rPr>
                <w:sz w:val="16"/>
                <w:szCs w:val="16"/>
              </w:rPr>
              <w:t>0010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184AA5"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F464B3" w14:textId="77777777" w:rsidR="009B546A" w:rsidRPr="001B1679" w:rsidRDefault="009B546A" w:rsidP="00C11620">
            <w:pPr>
              <w:pStyle w:val="TAL"/>
              <w:keepNext w:val="0"/>
              <w:rPr>
                <w:sz w:val="16"/>
                <w:szCs w:val="16"/>
              </w:rPr>
            </w:pPr>
            <w:r w:rsidRPr="001B1679">
              <w:rPr>
                <w:sz w:val="16"/>
                <w:szCs w:val="16"/>
              </w:rPr>
              <w:t>LS from ITU-T JCA-IoT and SC&amp;C: LS on the New version 2.0 of the JCA IoT and SC&amp;C standards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C7E8D1" w14:textId="77777777" w:rsidR="009B546A" w:rsidRPr="001B1679" w:rsidRDefault="009B546A" w:rsidP="00C11620">
            <w:pPr>
              <w:pStyle w:val="TAL"/>
              <w:keepNext w:val="0"/>
              <w:rPr>
                <w:sz w:val="16"/>
                <w:szCs w:val="16"/>
              </w:rPr>
            </w:pPr>
            <w:r w:rsidRPr="001B1679">
              <w:rPr>
                <w:sz w:val="16"/>
                <w:szCs w:val="16"/>
              </w:rPr>
              <w:t>ITU-T JCA-IoT and SC&amp;C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3B5FD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D85A4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0C1ED8"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08487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D1E5B6" w14:textId="77777777" w:rsidR="009B546A" w:rsidRPr="001B1679" w:rsidRDefault="009B546A" w:rsidP="00C11620">
            <w:pPr>
              <w:pStyle w:val="TAL"/>
              <w:keepNext w:val="0"/>
              <w:rPr>
                <w:sz w:val="16"/>
                <w:szCs w:val="16"/>
              </w:rPr>
            </w:pPr>
          </w:p>
        </w:tc>
      </w:tr>
      <w:tr w:rsidR="009B546A" w14:paraId="22B5C30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1C114"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D91B58" w14:textId="4E10EFC5" w:rsidR="009B546A" w:rsidRPr="001B1679" w:rsidRDefault="00F83058" w:rsidP="00C11620">
            <w:pPr>
              <w:pStyle w:val="TAL"/>
              <w:keepNext w:val="0"/>
              <w:rPr>
                <w:sz w:val="16"/>
                <w:szCs w:val="16"/>
              </w:rPr>
            </w:pPr>
            <w:r>
              <w:rPr>
                <w:sz w:val="16"/>
                <w:szCs w:val="16"/>
              </w:rPr>
              <w:t>SP-23</w:t>
            </w:r>
            <w:r w:rsidR="009B546A" w:rsidRPr="001B1679">
              <w:rPr>
                <w:sz w:val="16"/>
                <w:szCs w:val="16"/>
              </w:rPr>
              <w:t>0025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FADB34"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B84ABB" w14:textId="77777777" w:rsidR="009B546A" w:rsidRPr="001B1679" w:rsidRDefault="009B546A" w:rsidP="00C11620">
            <w:pPr>
              <w:pStyle w:val="TAL"/>
              <w:keepNext w:val="0"/>
              <w:rPr>
                <w:sz w:val="16"/>
                <w:szCs w:val="16"/>
              </w:rPr>
            </w:pPr>
            <w:r w:rsidRPr="001B1679">
              <w:rPr>
                <w:sz w:val="16"/>
                <w:szCs w:val="16"/>
              </w:rPr>
              <w:t>LS from RAN WG3: Reply LS on shared NG-U Termination among gNBs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17D6E7" w14:textId="77777777" w:rsidR="009B546A" w:rsidRPr="001B1679" w:rsidRDefault="009B546A" w:rsidP="00C11620">
            <w:pPr>
              <w:pStyle w:val="TAL"/>
              <w:keepNext w:val="0"/>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9C3636"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D8645F" w14:textId="77777777" w:rsidR="009B546A" w:rsidRPr="001B1679" w:rsidRDefault="009B546A" w:rsidP="00C11620">
            <w:pPr>
              <w:pStyle w:val="TAL"/>
              <w:keepNext w:val="0"/>
              <w:rPr>
                <w:sz w:val="16"/>
                <w:szCs w:val="16"/>
              </w:rPr>
            </w:pPr>
            <w:r w:rsidRPr="001B1679">
              <w:rPr>
                <w:sz w:val="16"/>
                <w:szCs w:val="16"/>
              </w:rPr>
              <w:t>NR_MBS-Core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8F778A"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E9B99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824C4B" w14:textId="77777777" w:rsidR="009B546A" w:rsidRPr="001B1679" w:rsidRDefault="009B546A" w:rsidP="00C11620">
            <w:pPr>
              <w:pStyle w:val="TAL"/>
              <w:keepNext w:val="0"/>
              <w:rPr>
                <w:sz w:val="16"/>
                <w:szCs w:val="16"/>
              </w:rPr>
            </w:pPr>
          </w:p>
        </w:tc>
      </w:tr>
      <w:tr w:rsidR="009B546A" w14:paraId="3FBE8ED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08691E"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B581DD" w14:textId="5EA1C53D" w:rsidR="009B546A" w:rsidRPr="001B1679" w:rsidRDefault="00F83058" w:rsidP="00C11620">
            <w:pPr>
              <w:pStyle w:val="TAL"/>
              <w:keepNext w:val="0"/>
              <w:rPr>
                <w:sz w:val="16"/>
                <w:szCs w:val="16"/>
              </w:rPr>
            </w:pPr>
            <w:r>
              <w:rPr>
                <w:sz w:val="16"/>
                <w:szCs w:val="16"/>
              </w:rPr>
              <w:t>SP-23</w:t>
            </w:r>
            <w:r w:rsidR="009B546A" w:rsidRPr="001B1679">
              <w:rPr>
                <w:sz w:val="16"/>
                <w:szCs w:val="16"/>
              </w:rPr>
              <w:t>0028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43A638"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4C8F42" w14:textId="77777777" w:rsidR="009B546A" w:rsidRPr="001B1679" w:rsidRDefault="009B546A" w:rsidP="00C11620">
            <w:pPr>
              <w:pStyle w:val="TAL"/>
              <w:keepNext w:val="0"/>
              <w:rPr>
                <w:sz w:val="16"/>
                <w:szCs w:val="16"/>
              </w:rPr>
            </w:pPr>
            <w:r w:rsidRPr="001B1679">
              <w:rPr>
                <w:sz w:val="16"/>
                <w:szCs w:val="16"/>
              </w:rPr>
              <w:t>LS from SA WG6: LS on SA6 V2X service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209371"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C5464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2688FB" w14:textId="77777777" w:rsidR="009B546A" w:rsidRPr="001B1679" w:rsidRDefault="009B546A" w:rsidP="00C11620">
            <w:pPr>
              <w:pStyle w:val="TAL"/>
              <w:keepNext w:val="0"/>
              <w:rPr>
                <w:sz w:val="16"/>
                <w:szCs w:val="16"/>
              </w:rPr>
            </w:pPr>
            <w:r w:rsidRPr="001B1679">
              <w:rPr>
                <w:sz w:val="16"/>
                <w:szCs w:val="16"/>
              </w:rPr>
              <w:t>V2XAPP, ADAES, 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61E7F0" w14:textId="77777777" w:rsidR="009B546A" w:rsidRPr="001B1679" w:rsidRDefault="009B546A" w:rsidP="00C11620">
            <w:pPr>
              <w:pStyle w:val="TAL"/>
              <w:keepNext w:val="0"/>
              <w:rPr>
                <w:sz w:val="16"/>
                <w:szCs w:val="16"/>
              </w:rPr>
            </w:pPr>
            <w:r w:rsidRPr="001B1679">
              <w:rPr>
                <w:sz w:val="16"/>
                <w:szCs w:val="16"/>
              </w:rPr>
              <w:t>LS to 5GAA drafted in SP-230360.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0BCB77" w14:textId="77777777" w:rsidR="009B546A" w:rsidRPr="001B1679" w:rsidRDefault="009B546A" w:rsidP="00C11620">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894F93" w14:textId="77777777" w:rsidR="009B546A" w:rsidRPr="001B1679" w:rsidRDefault="009B546A" w:rsidP="00C11620">
            <w:pPr>
              <w:pStyle w:val="TAL"/>
              <w:keepNext w:val="0"/>
              <w:rPr>
                <w:sz w:val="16"/>
                <w:szCs w:val="16"/>
              </w:rPr>
            </w:pPr>
          </w:p>
        </w:tc>
      </w:tr>
      <w:tr w:rsidR="009B546A" w14:paraId="31FB78A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7AE983"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5CEF6D" w14:textId="6EA5687A" w:rsidR="009B546A" w:rsidRPr="001B1679" w:rsidRDefault="00F83058" w:rsidP="00C11620">
            <w:pPr>
              <w:pStyle w:val="TAL"/>
              <w:keepNext w:val="0"/>
              <w:rPr>
                <w:sz w:val="16"/>
                <w:szCs w:val="16"/>
              </w:rPr>
            </w:pPr>
            <w:r>
              <w:rPr>
                <w:sz w:val="16"/>
                <w:szCs w:val="16"/>
              </w:rPr>
              <w:t>SP-23</w:t>
            </w:r>
            <w:r w:rsidR="009B546A" w:rsidRPr="001B1679">
              <w:rPr>
                <w:sz w:val="16"/>
                <w:szCs w:val="16"/>
              </w:rPr>
              <w:t>0360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5A0237"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3B4BF" w14:textId="77777777" w:rsidR="009B546A" w:rsidRPr="001B1679" w:rsidRDefault="009B546A" w:rsidP="00C11620">
            <w:pPr>
              <w:pStyle w:val="TAL"/>
              <w:keepNext w:val="0"/>
              <w:rPr>
                <w:sz w:val="16"/>
                <w:szCs w:val="16"/>
              </w:rPr>
            </w:pPr>
            <w:r w:rsidRPr="001B1679">
              <w:rPr>
                <w:sz w:val="16"/>
                <w:szCs w:val="16"/>
              </w:rPr>
              <w:t>[DRAFT] Reply LS to LS on SA6 V2X service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09E923"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41D75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EE95D8" w14:textId="77777777" w:rsidR="009B546A" w:rsidRPr="001B1679" w:rsidRDefault="009B546A" w:rsidP="00C11620">
            <w:pPr>
              <w:pStyle w:val="TAL"/>
              <w:keepNext w:val="0"/>
              <w:rPr>
                <w:sz w:val="16"/>
                <w:szCs w:val="16"/>
              </w:rPr>
            </w:pPr>
            <w:r w:rsidRPr="001B1679">
              <w:rPr>
                <w:sz w:val="16"/>
                <w:szCs w:val="16"/>
              </w:rPr>
              <w:t>V2XAPP, ADAES, 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F761A0" w14:textId="77777777" w:rsidR="009B546A" w:rsidRPr="001B1679" w:rsidRDefault="009B546A" w:rsidP="00C11620">
            <w:pPr>
              <w:pStyle w:val="TAL"/>
              <w:keepNext w:val="0"/>
              <w:rPr>
                <w:sz w:val="16"/>
                <w:szCs w:val="16"/>
              </w:rPr>
            </w:pPr>
            <w:r w:rsidRPr="001B1679">
              <w:rPr>
                <w:sz w:val="16"/>
                <w:szCs w:val="16"/>
              </w:rPr>
              <w:t>Created at meeting. LS to 5GAA related to SP-230028.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690F04" w14:textId="77777777" w:rsidR="009B546A" w:rsidRPr="001B1679" w:rsidRDefault="009B546A" w:rsidP="00C11620">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71E8C4" w14:textId="77777777" w:rsidR="009B546A" w:rsidRPr="001B1679" w:rsidRDefault="009B546A" w:rsidP="00C11620">
            <w:pPr>
              <w:pStyle w:val="TAL"/>
              <w:keepNext w:val="0"/>
              <w:rPr>
                <w:sz w:val="16"/>
                <w:szCs w:val="16"/>
              </w:rPr>
            </w:pPr>
          </w:p>
        </w:tc>
      </w:tr>
      <w:tr w:rsidR="009B546A" w14:paraId="3FF076D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506328"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F8A9C3" w14:textId="2D5C52E1" w:rsidR="009B546A" w:rsidRPr="001B1679" w:rsidRDefault="00F83058" w:rsidP="00C11620">
            <w:pPr>
              <w:pStyle w:val="TAL"/>
              <w:keepNext w:val="0"/>
              <w:rPr>
                <w:sz w:val="16"/>
                <w:szCs w:val="16"/>
              </w:rPr>
            </w:pPr>
            <w:r>
              <w:rPr>
                <w:sz w:val="16"/>
                <w:szCs w:val="16"/>
              </w:rPr>
              <w:t>SP-23</w:t>
            </w:r>
            <w:r w:rsidR="009B546A" w:rsidRPr="001B1679">
              <w:rPr>
                <w:sz w:val="16"/>
                <w:szCs w:val="16"/>
              </w:rPr>
              <w:t>0268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95421B"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15DC5A" w14:textId="77777777" w:rsidR="009B546A" w:rsidRPr="001B1679" w:rsidRDefault="009B546A" w:rsidP="00C11620">
            <w:pPr>
              <w:pStyle w:val="TAL"/>
              <w:keepNext w:val="0"/>
              <w:rPr>
                <w:sz w:val="16"/>
                <w:szCs w:val="16"/>
              </w:rPr>
            </w:pPr>
            <w:r w:rsidRPr="001B1679">
              <w:rPr>
                <w:sz w:val="16"/>
                <w:szCs w:val="16"/>
              </w:rPr>
              <w:t>LS from SA WG5: LS on 3GPP work on Energy Efficiency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B351AC"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50F95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797D5B" w14:textId="77777777" w:rsidR="009B546A" w:rsidRPr="001B1679" w:rsidRDefault="009B546A" w:rsidP="00C11620">
            <w:pPr>
              <w:pStyle w:val="TAL"/>
              <w:keepNext w:val="0"/>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CAD93D"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FCB01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BF4F0" w14:textId="77777777" w:rsidR="009B546A" w:rsidRPr="001B1679" w:rsidRDefault="009B546A" w:rsidP="00C11620">
            <w:pPr>
              <w:pStyle w:val="TAL"/>
              <w:keepNext w:val="0"/>
              <w:rPr>
                <w:sz w:val="16"/>
                <w:szCs w:val="16"/>
              </w:rPr>
            </w:pPr>
          </w:p>
        </w:tc>
      </w:tr>
      <w:tr w:rsidR="009B546A" w14:paraId="6B5161A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0B5C1D"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D987BF" w14:textId="5777BB80" w:rsidR="009B546A" w:rsidRPr="001B1679" w:rsidRDefault="00F83058" w:rsidP="00C11620">
            <w:pPr>
              <w:pStyle w:val="TAL"/>
              <w:keepNext w:val="0"/>
              <w:rPr>
                <w:sz w:val="16"/>
                <w:szCs w:val="16"/>
              </w:rPr>
            </w:pPr>
            <w:r>
              <w:rPr>
                <w:sz w:val="16"/>
                <w:szCs w:val="16"/>
              </w:rPr>
              <w:t>SP-23</w:t>
            </w:r>
            <w:r w:rsidR="009B546A" w:rsidRPr="001B1679">
              <w:rPr>
                <w:sz w:val="16"/>
                <w:szCs w:val="16"/>
              </w:rPr>
              <w:t>0270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39819B"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2DDB44" w14:textId="77777777" w:rsidR="009B546A" w:rsidRPr="001B1679" w:rsidRDefault="009B546A" w:rsidP="00C11620">
            <w:pPr>
              <w:pStyle w:val="TAL"/>
              <w:keepNext w:val="0"/>
              <w:rPr>
                <w:sz w:val="16"/>
                <w:szCs w:val="16"/>
              </w:rPr>
            </w:pPr>
            <w:r w:rsidRPr="001B1679">
              <w:rPr>
                <w:sz w:val="16"/>
                <w:szCs w:val="16"/>
              </w:rPr>
              <w:t>LS from SA WG5: LS reply to Reply LS ccSA5 on Network federation interface for Telco edge consideration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41B63D"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F929C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C4E5DF" w14:textId="77777777" w:rsidR="009B546A" w:rsidRPr="001B1679" w:rsidRDefault="009B546A" w:rsidP="00C11620">
            <w:pPr>
              <w:pStyle w:val="TAL"/>
              <w:keepNext w:val="0"/>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B3A4C2" w14:textId="77777777" w:rsidR="009B546A" w:rsidRPr="001B1679" w:rsidRDefault="009B546A" w:rsidP="00C11620">
            <w:pPr>
              <w:pStyle w:val="TAL"/>
              <w:keepNext w:val="0"/>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C46CFB" w14:textId="77777777" w:rsidR="009B546A" w:rsidRPr="001B1679" w:rsidRDefault="009B546A" w:rsidP="00C11620">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95D678" w14:textId="77777777" w:rsidR="009B546A" w:rsidRPr="001B1679" w:rsidRDefault="009B546A" w:rsidP="00C11620">
            <w:pPr>
              <w:pStyle w:val="TAL"/>
              <w:keepNext w:val="0"/>
              <w:rPr>
                <w:sz w:val="16"/>
                <w:szCs w:val="16"/>
              </w:rPr>
            </w:pPr>
          </w:p>
        </w:tc>
      </w:tr>
      <w:tr w:rsidR="009B546A" w14:paraId="3353778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1D30DF"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E89AC6" w14:textId="4D0F0103" w:rsidR="009B546A" w:rsidRPr="001B1679" w:rsidRDefault="00F83058" w:rsidP="00C11620">
            <w:pPr>
              <w:pStyle w:val="TAL"/>
              <w:keepNext w:val="0"/>
              <w:rPr>
                <w:sz w:val="16"/>
                <w:szCs w:val="16"/>
              </w:rPr>
            </w:pPr>
            <w:r>
              <w:rPr>
                <w:sz w:val="16"/>
                <w:szCs w:val="16"/>
              </w:rPr>
              <w:t>SP-23</w:t>
            </w:r>
            <w:r w:rsidR="009B546A" w:rsidRPr="001B1679">
              <w:rPr>
                <w:sz w:val="16"/>
                <w:szCs w:val="16"/>
              </w:rPr>
              <w:t>0350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868DDF"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D8C3D" w14:textId="77777777" w:rsidR="009B546A" w:rsidRPr="001B1679" w:rsidRDefault="009B546A" w:rsidP="00C11620">
            <w:pPr>
              <w:pStyle w:val="TAL"/>
              <w:keepNext w:val="0"/>
              <w:rPr>
                <w:sz w:val="16"/>
                <w:szCs w:val="16"/>
              </w:rPr>
            </w:pPr>
            <w:r w:rsidRPr="001B1679">
              <w:rPr>
                <w:sz w:val="16"/>
                <w:szCs w:val="16"/>
              </w:rPr>
              <w:t>LS from GSMA 5GMRR: LS to 3GPP (SA, SA1, SA2, SA3, CT4) on GSMA requirements regarding intermediaries in the roaming ecosystem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F9CD09"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3BBA0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5D27C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CC4A86" w14:textId="77777777" w:rsidR="009B546A" w:rsidRPr="001B1679" w:rsidRDefault="009B546A" w:rsidP="00C11620">
            <w:pPr>
              <w:pStyle w:val="TAL"/>
              <w:keepNext w:val="0"/>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53BDDC" w14:textId="77777777" w:rsidR="009B546A" w:rsidRPr="001B1679" w:rsidRDefault="009B546A" w:rsidP="00C11620">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A79031" w14:textId="77777777" w:rsidR="009B546A" w:rsidRPr="001B1679" w:rsidRDefault="009B546A" w:rsidP="00C11620">
            <w:pPr>
              <w:pStyle w:val="TAL"/>
              <w:keepNext w:val="0"/>
              <w:rPr>
                <w:sz w:val="16"/>
                <w:szCs w:val="16"/>
              </w:rPr>
            </w:pPr>
          </w:p>
        </w:tc>
      </w:tr>
      <w:tr w:rsidR="009B546A" w14:paraId="6841DA3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1D33B6" w14:textId="77777777" w:rsidR="009B546A" w:rsidRPr="001B1679" w:rsidRDefault="009B546A" w:rsidP="00C11620">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559367" w14:textId="3B450778" w:rsidR="009B546A" w:rsidRPr="001B1679" w:rsidRDefault="00F83058" w:rsidP="00C11620">
            <w:pPr>
              <w:pStyle w:val="TAL"/>
              <w:keepNext w:val="0"/>
              <w:rPr>
                <w:sz w:val="16"/>
                <w:szCs w:val="16"/>
              </w:rPr>
            </w:pPr>
            <w:r>
              <w:rPr>
                <w:sz w:val="16"/>
                <w:szCs w:val="16"/>
              </w:rPr>
              <w:t>SP-23</w:t>
            </w:r>
            <w:r w:rsidR="009B546A" w:rsidRPr="001B1679">
              <w:rPr>
                <w:sz w:val="16"/>
                <w:szCs w:val="16"/>
              </w:rPr>
              <w:t>0342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04986E" w14:textId="77777777" w:rsidR="009B546A" w:rsidRPr="001B1679" w:rsidRDefault="009B546A" w:rsidP="00C1162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88EC7" w14:textId="77777777" w:rsidR="009B546A" w:rsidRPr="001B1679" w:rsidRDefault="009B546A" w:rsidP="00C11620">
            <w:pPr>
              <w:pStyle w:val="TAL"/>
              <w:keepNext w:val="0"/>
              <w:rPr>
                <w:sz w:val="16"/>
                <w:szCs w:val="16"/>
              </w:rPr>
            </w:pPr>
            <w:r w:rsidRPr="001B1679">
              <w:rPr>
                <w:sz w:val="16"/>
                <w:szCs w:val="16"/>
              </w:rPr>
              <w:t>Voting tool: A short user guide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6A2177" w14:textId="77777777" w:rsidR="009B546A" w:rsidRPr="001B1679" w:rsidRDefault="009B546A" w:rsidP="00C11620">
            <w:pPr>
              <w:pStyle w:val="TAL"/>
              <w:keepNext w:val="0"/>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929C6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873B3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F87DDC"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012D9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3E3346" w14:textId="77777777" w:rsidR="009B546A" w:rsidRPr="001B1679" w:rsidRDefault="009B546A" w:rsidP="00C11620">
            <w:pPr>
              <w:pStyle w:val="TAL"/>
              <w:keepNext w:val="0"/>
              <w:rPr>
                <w:sz w:val="16"/>
                <w:szCs w:val="16"/>
              </w:rPr>
            </w:pPr>
          </w:p>
        </w:tc>
      </w:tr>
      <w:tr w:rsidR="009B546A" w14:paraId="49D81B3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5D95B9"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45ABF4" w14:textId="42BF2350" w:rsidR="009B546A" w:rsidRPr="001B1679" w:rsidRDefault="00F83058" w:rsidP="00C11620">
            <w:pPr>
              <w:pStyle w:val="TAL"/>
              <w:keepNext w:val="0"/>
              <w:rPr>
                <w:sz w:val="16"/>
                <w:szCs w:val="16"/>
              </w:rPr>
            </w:pPr>
            <w:r>
              <w:rPr>
                <w:sz w:val="16"/>
                <w:szCs w:val="16"/>
              </w:rPr>
              <w:t>SP-23</w:t>
            </w:r>
            <w:r w:rsidR="009B546A" w:rsidRPr="001B1679">
              <w:rPr>
                <w:sz w:val="16"/>
                <w:szCs w:val="16"/>
              </w:rPr>
              <w:t>0332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E29000"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BB1A1B" w14:textId="77777777" w:rsidR="009B546A" w:rsidRPr="001B1679" w:rsidRDefault="009B546A" w:rsidP="00C11620">
            <w:pPr>
              <w:pStyle w:val="TAL"/>
              <w:keepNext w:val="0"/>
              <w:rPr>
                <w:sz w:val="16"/>
                <w:szCs w:val="16"/>
              </w:rPr>
            </w:pPr>
            <w:r w:rsidRPr="001B1679">
              <w:rPr>
                <w:sz w:val="16"/>
                <w:szCs w:val="16"/>
              </w:rPr>
              <w:t>On UE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E549F0"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5244A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203A39" w14:textId="77777777" w:rsidR="009B546A" w:rsidRPr="001B1679" w:rsidRDefault="009B546A" w:rsidP="00C11620">
            <w:pPr>
              <w:pStyle w:val="TAL"/>
              <w:keepNext w:val="0"/>
              <w:rPr>
                <w:sz w:val="16"/>
                <w:szCs w:val="16"/>
              </w:rPr>
            </w:pPr>
            <w:r w:rsidRPr="001B1679">
              <w:rPr>
                <w:sz w:val="16"/>
                <w:szCs w:val="16"/>
              </w:rPr>
              <w:t>eNA_Ph2, EVEX,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664CBD" w14:textId="77777777" w:rsidR="009B546A" w:rsidRPr="001B1679" w:rsidRDefault="009B546A" w:rsidP="00C11620">
            <w:pPr>
              <w:pStyle w:val="TAL"/>
              <w:keepNext w:val="0"/>
              <w:rPr>
                <w:sz w:val="16"/>
                <w:szCs w:val="16"/>
              </w:rPr>
            </w:pPr>
            <w:r w:rsidRPr="001B1679">
              <w:rPr>
                <w:sz w:val="16"/>
                <w:szCs w:val="16"/>
              </w:rPr>
              <w:t>An LS was drafted in SP-230361.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9AB2B2"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62DCF" w14:textId="77777777" w:rsidR="009B546A" w:rsidRPr="001B1679" w:rsidRDefault="009B546A" w:rsidP="00C11620">
            <w:pPr>
              <w:pStyle w:val="TAL"/>
              <w:keepNext w:val="0"/>
              <w:rPr>
                <w:sz w:val="16"/>
                <w:szCs w:val="16"/>
              </w:rPr>
            </w:pPr>
          </w:p>
        </w:tc>
      </w:tr>
      <w:tr w:rsidR="009B546A" w14:paraId="01EBDF0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97FB19"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88AED3" w14:textId="45A33FED" w:rsidR="009B546A" w:rsidRPr="001B1679" w:rsidRDefault="00F83058" w:rsidP="00C11620">
            <w:pPr>
              <w:pStyle w:val="TAL"/>
              <w:keepNext w:val="0"/>
              <w:rPr>
                <w:sz w:val="16"/>
                <w:szCs w:val="16"/>
              </w:rPr>
            </w:pPr>
            <w:r>
              <w:rPr>
                <w:sz w:val="16"/>
                <w:szCs w:val="16"/>
              </w:rPr>
              <w:t>SP-23</w:t>
            </w:r>
            <w:r w:rsidR="009B546A" w:rsidRPr="001B1679">
              <w:rPr>
                <w:sz w:val="16"/>
                <w:szCs w:val="16"/>
              </w:rPr>
              <w:t>0361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A785BB"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246CD" w14:textId="77777777" w:rsidR="009B546A" w:rsidRPr="001B1679" w:rsidRDefault="009B546A" w:rsidP="00C11620">
            <w:pPr>
              <w:pStyle w:val="TAL"/>
              <w:keepNext w:val="0"/>
              <w:rPr>
                <w:sz w:val="16"/>
                <w:szCs w:val="16"/>
              </w:rPr>
            </w:pPr>
            <w:r w:rsidRPr="001B1679">
              <w:rPr>
                <w:sz w:val="16"/>
                <w:szCs w:val="16"/>
              </w:rPr>
              <w:t>[DRAFT] Alignment of activities on UE data collection reporting and event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230794"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E6A23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E8FB14" w14:textId="77777777" w:rsidR="009B546A" w:rsidRPr="001B1679" w:rsidRDefault="009B546A" w:rsidP="00C11620">
            <w:pPr>
              <w:pStyle w:val="TAL"/>
              <w:keepNext w:val="0"/>
              <w:rPr>
                <w:sz w:val="16"/>
                <w:szCs w:val="16"/>
              </w:rPr>
            </w:pPr>
            <w:r w:rsidRPr="001B1679">
              <w:rPr>
                <w:sz w:val="16"/>
                <w:szCs w:val="16"/>
              </w:rPr>
              <w:t>eNA_Ph2, EVEX,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F520D5" w14:textId="77777777" w:rsidR="009B546A" w:rsidRPr="001B1679" w:rsidRDefault="009B546A" w:rsidP="00C11620">
            <w:pPr>
              <w:pStyle w:val="TAL"/>
              <w:keepNext w:val="0"/>
              <w:rPr>
                <w:sz w:val="16"/>
                <w:szCs w:val="16"/>
              </w:rPr>
            </w:pPr>
            <w:r w:rsidRPr="001B1679">
              <w:rPr>
                <w:sz w:val="16"/>
                <w:szCs w:val="16"/>
              </w:rPr>
              <w:t>Revised to SP-230385.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F95ACE"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1D58FD" w14:textId="5C0C76B2" w:rsidR="009B546A" w:rsidRPr="001B1679" w:rsidRDefault="00F83058" w:rsidP="00C11620">
            <w:pPr>
              <w:pStyle w:val="TAL"/>
              <w:keepNext w:val="0"/>
              <w:rPr>
                <w:sz w:val="16"/>
                <w:szCs w:val="16"/>
              </w:rPr>
            </w:pPr>
            <w:r>
              <w:rPr>
                <w:sz w:val="16"/>
                <w:szCs w:val="16"/>
              </w:rPr>
              <w:t>SP-23</w:t>
            </w:r>
            <w:r w:rsidR="009B546A" w:rsidRPr="001B1679">
              <w:rPr>
                <w:sz w:val="16"/>
                <w:szCs w:val="16"/>
              </w:rPr>
              <w:t>0385</w:t>
            </w:r>
          </w:p>
        </w:tc>
      </w:tr>
      <w:tr w:rsidR="009B546A" w14:paraId="76B4D88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D869A9"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5A48DF" w14:textId="5C0C7A97" w:rsidR="009B546A" w:rsidRPr="001B1679" w:rsidRDefault="00F83058" w:rsidP="00C11620">
            <w:pPr>
              <w:pStyle w:val="TAL"/>
              <w:keepNext w:val="0"/>
              <w:rPr>
                <w:sz w:val="16"/>
                <w:szCs w:val="16"/>
              </w:rPr>
            </w:pPr>
            <w:r>
              <w:rPr>
                <w:sz w:val="16"/>
                <w:szCs w:val="16"/>
              </w:rPr>
              <w:t>SP-23</w:t>
            </w:r>
            <w:r w:rsidR="009B546A" w:rsidRPr="001B1679">
              <w:rPr>
                <w:sz w:val="16"/>
                <w:szCs w:val="16"/>
              </w:rPr>
              <w:t>0385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AA60A3"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4A2DF3" w14:textId="77777777" w:rsidR="009B546A" w:rsidRPr="001B1679" w:rsidRDefault="009B546A" w:rsidP="00C11620">
            <w:pPr>
              <w:pStyle w:val="TAL"/>
              <w:keepNext w:val="0"/>
              <w:rPr>
                <w:sz w:val="16"/>
                <w:szCs w:val="16"/>
              </w:rPr>
            </w:pPr>
            <w:r w:rsidRPr="001B1679">
              <w:rPr>
                <w:sz w:val="16"/>
                <w:szCs w:val="16"/>
              </w:rPr>
              <w:t>[DRAFT] Alignment of activities on UE data collection reporting and event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D189DD"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A29AC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19C187" w14:textId="77777777" w:rsidR="009B546A" w:rsidRPr="001B1679" w:rsidRDefault="009B546A" w:rsidP="00C11620">
            <w:pPr>
              <w:pStyle w:val="TAL"/>
              <w:keepNext w:val="0"/>
              <w:rPr>
                <w:sz w:val="16"/>
                <w:szCs w:val="16"/>
              </w:rPr>
            </w:pPr>
            <w:r w:rsidRPr="001B1679">
              <w:rPr>
                <w:sz w:val="16"/>
                <w:szCs w:val="16"/>
              </w:rPr>
              <w:t>eNA_Ph2, EVEX,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223913" w14:textId="77777777" w:rsidR="009B546A" w:rsidRPr="001B1679" w:rsidRDefault="009B546A" w:rsidP="00C11620">
            <w:pPr>
              <w:pStyle w:val="TAL"/>
              <w:keepNext w:val="0"/>
              <w:rPr>
                <w:sz w:val="16"/>
                <w:szCs w:val="16"/>
              </w:rPr>
            </w:pPr>
            <w:r w:rsidRPr="001B1679">
              <w:rPr>
                <w:sz w:val="16"/>
                <w:szCs w:val="16"/>
              </w:rPr>
              <w:t>Revision of SP-230361. Revised to SP-230394.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F4705B"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8746D3" w14:textId="3FA25C34" w:rsidR="009B546A" w:rsidRPr="001B1679" w:rsidRDefault="00F83058" w:rsidP="00C11620">
            <w:pPr>
              <w:pStyle w:val="TAL"/>
              <w:keepNext w:val="0"/>
              <w:rPr>
                <w:sz w:val="16"/>
                <w:szCs w:val="16"/>
              </w:rPr>
            </w:pPr>
            <w:r>
              <w:rPr>
                <w:sz w:val="16"/>
                <w:szCs w:val="16"/>
              </w:rPr>
              <w:t>SP-23</w:t>
            </w:r>
            <w:r w:rsidR="009B546A" w:rsidRPr="001B1679">
              <w:rPr>
                <w:sz w:val="16"/>
                <w:szCs w:val="16"/>
              </w:rPr>
              <w:t>0394</w:t>
            </w:r>
          </w:p>
        </w:tc>
      </w:tr>
      <w:tr w:rsidR="009B546A" w14:paraId="435AD8A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E49981"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E19C23" w14:textId="7A2A4A51" w:rsidR="009B546A" w:rsidRPr="001B1679" w:rsidRDefault="00F83058" w:rsidP="00C11620">
            <w:pPr>
              <w:pStyle w:val="TAL"/>
              <w:keepNext w:val="0"/>
              <w:rPr>
                <w:sz w:val="16"/>
                <w:szCs w:val="16"/>
              </w:rPr>
            </w:pPr>
            <w:r>
              <w:rPr>
                <w:sz w:val="16"/>
                <w:szCs w:val="16"/>
              </w:rPr>
              <w:t>SP-23</w:t>
            </w:r>
            <w:r w:rsidR="009B546A" w:rsidRPr="001B1679">
              <w:rPr>
                <w:sz w:val="16"/>
                <w:szCs w:val="16"/>
              </w:rPr>
              <w:t>0394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2FE658"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4B2EE" w14:textId="77777777" w:rsidR="009B546A" w:rsidRPr="001B1679" w:rsidRDefault="009B546A" w:rsidP="00C11620">
            <w:pPr>
              <w:pStyle w:val="TAL"/>
              <w:keepNext w:val="0"/>
              <w:rPr>
                <w:sz w:val="16"/>
                <w:szCs w:val="16"/>
              </w:rPr>
            </w:pPr>
            <w:r w:rsidRPr="001B1679">
              <w:rPr>
                <w:sz w:val="16"/>
                <w:szCs w:val="16"/>
              </w:rPr>
              <w:t>Alignment of activities on UE data collection reporting and event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714322"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292DB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CABDF0" w14:textId="77777777" w:rsidR="009B546A" w:rsidRPr="001B1679" w:rsidRDefault="009B546A" w:rsidP="00C11620">
            <w:pPr>
              <w:pStyle w:val="TAL"/>
              <w:keepNext w:val="0"/>
              <w:rPr>
                <w:sz w:val="16"/>
                <w:szCs w:val="16"/>
              </w:rPr>
            </w:pPr>
            <w:r w:rsidRPr="001B1679">
              <w:rPr>
                <w:sz w:val="16"/>
                <w:szCs w:val="16"/>
              </w:rPr>
              <w:t>eNA_Ph2, EVEX,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E5638C" w14:textId="77777777" w:rsidR="009B546A" w:rsidRPr="001B1679" w:rsidRDefault="009B546A" w:rsidP="00C11620">
            <w:pPr>
              <w:pStyle w:val="TAL"/>
              <w:keepNext w:val="0"/>
              <w:rPr>
                <w:sz w:val="16"/>
                <w:szCs w:val="16"/>
              </w:rPr>
            </w:pPr>
            <w:r w:rsidRPr="001B1679">
              <w:rPr>
                <w:sz w:val="16"/>
                <w:szCs w:val="16"/>
              </w:rPr>
              <w:t>Revision of SP-230385.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28D70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CD7052" w14:textId="77777777" w:rsidR="009B546A" w:rsidRPr="001B1679" w:rsidRDefault="009B546A" w:rsidP="00C11620">
            <w:pPr>
              <w:pStyle w:val="TAL"/>
              <w:keepNext w:val="0"/>
              <w:rPr>
                <w:sz w:val="16"/>
                <w:szCs w:val="16"/>
              </w:rPr>
            </w:pPr>
          </w:p>
        </w:tc>
      </w:tr>
      <w:tr w:rsidR="009B546A" w14:paraId="346EE6C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3630A6"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F509B4" w14:textId="09B612FF" w:rsidR="009B546A" w:rsidRPr="001B1679" w:rsidRDefault="00F83058" w:rsidP="00C11620">
            <w:pPr>
              <w:pStyle w:val="TAL"/>
              <w:keepNext w:val="0"/>
              <w:rPr>
                <w:sz w:val="16"/>
                <w:szCs w:val="16"/>
              </w:rPr>
            </w:pPr>
            <w:r>
              <w:rPr>
                <w:sz w:val="16"/>
                <w:szCs w:val="16"/>
              </w:rPr>
              <w:t>SP-23</w:t>
            </w:r>
            <w:r w:rsidR="009B546A" w:rsidRPr="001B1679">
              <w:rPr>
                <w:sz w:val="16"/>
                <w:szCs w:val="16"/>
              </w:rPr>
              <w:t>0311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81F71C"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1DA44" w14:textId="77777777" w:rsidR="009B546A" w:rsidRPr="001B1679" w:rsidRDefault="009B546A" w:rsidP="00C11620">
            <w:pPr>
              <w:pStyle w:val="TAL"/>
              <w:keepNext w:val="0"/>
              <w:rPr>
                <w:sz w:val="16"/>
                <w:szCs w:val="16"/>
              </w:rPr>
            </w:pPr>
            <w:r w:rsidRPr="001B1679">
              <w:rPr>
                <w:sz w:val="16"/>
                <w:szCs w:val="16"/>
              </w:rPr>
              <w:t>Discussion on UE to UE Relay Discovery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4F4E87" w14:textId="77777777" w:rsidR="009B546A" w:rsidRPr="001B1679" w:rsidRDefault="009B546A" w:rsidP="00C11620">
            <w:pPr>
              <w:pStyle w:val="TAL"/>
              <w:keepNext w:val="0"/>
              <w:rPr>
                <w:sz w:val="16"/>
                <w:szCs w:val="16"/>
              </w:rPr>
            </w:pPr>
            <w:r w:rsidRPr="001B1679">
              <w:rPr>
                <w:sz w:val="16"/>
                <w:szCs w:val="16"/>
              </w:rPr>
              <w:t>InterDigital France R&amp;D, SAS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84532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75FAC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2232FA" w14:textId="77777777" w:rsidR="009B546A" w:rsidRPr="001B1679" w:rsidRDefault="009B546A" w:rsidP="00C11620">
            <w:pPr>
              <w:pStyle w:val="TAL"/>
              <w:keepNext w:val="0"/>
              <w:rPr>
                <w:sz w:val="16"/>
                <w:szCs w:val="16"/>
              </w:rPr>
            </w:pPr>
            <w:r w:rsidRPr="001B1679">
              <w:rPr>
                <w:sz w:val="16"/>
                <w:szCs w:val="16"/>
              </w:rPr>
              <w:t>The LS in SP-230312 should be used to try to find a suitable guidance to SA WG3.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0A91B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5CF4E" w14:textId="77777777" w:rsidR="009B546A" w:rsidRPr="001B1679" w:rsidRDefault="009B546A" w:rsidP="00C11620">
            <w:pPr>
              <w:pStyle w:val="TAL"/>
              <w:keepNext w:val="0"/>
              <w:rPr>
                <w:sz w:val="16"/>
                <w:szCs w:val="16"/>
              </w:rPr>
            </w:pPr>
          </w:p>
        </w:tc>
      </w:tr>
      <w:tr w:rsidR="009B546A" w14:paraId="79C14EE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979165"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B19F44" w14:textId="07C34918" w:rsidR="009B546A" w:rsidRPr="001B1679" w:rsidRDefault="00F83058" w:rsidP="00C11620">
            <w:pPr>
              <w:pStyle w:val="TAL"/>
              <w:keepNext w:val="0"/>
              <w:rPr>
                <w:sz w:val="16"/>
                <w:szCs w:val="16"/>
              </w:rPr>
            </w:pPr>
            <w:r>
              <w:rPr>
                <w:sz w:val="16"/>
                <w:szCs w:val="16"/>
              </w:rPr>
              <w:t>SP-23</w:t>
            </w:r>
            <w:r w:rsidR="009B546A" w:rsidRPr="001B1679">
              <w:rPr>
                <w:sz w:val="16"/>
                <w:szCs w:val="16"/>
              </w:rPr>
              <w:t>0312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37C9CB"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4565A2" w14:textId="77777777" w:rsidR="009B546A" w:rsidRPr="001B1679" w:rsidRDefault="009B546A" w:rsidP="00C11620">
            <w:pPr>
              <w:pStyle w:val="TAL"/>
              <w:keepNext w:val="0"/>
              <w:rPr>
                <w:sz w:val="16"/>
                <w:szCs w:val="16"/>
              </w:rPr>
            </w:pPr>
            <w:r w:rsidRPr="001B1679">
              <w:rPr>
                <w:sz w:val="16"/>
                <w:szCs w:val="16"/>
              </w:rPr>
              <w:t>[DRAFT] LS on 5G ProSe UE-to-UE Relay discovery security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58DF7A" w14:textId="77777777" w:rsidR="009B546A" w:rsidRPr="001B1679" w:rsidRDefault="009B546A" w:rsidP="00C11620">
            <w:pPr>
              <w:pStyle w:val="TAL"/>
              <w:keepNext w:val="0"/>
              <w:rPr>
                <w:sz w:val="16"/>
                <w:szCs w:val="16"/>
              </w:rPr>
            </w:pPr>
            <w:r w:rsidRPr="001B1679">
              <w:rPr>
                <w:sz w:val="16"/>
                <w:szCs w:val="16"/>
              </w:rPr>
              <w:t>InterDigital France R&amp;D, SAS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822D2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0BF9B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78415D" w14:textId="77777777" w:rsidR="009B546A" w:rsidRPr="001B1679" w:rsidRDefault="009B546A" w:rsidP="00C11620">
            <w:pPr>
              <w:pStyle w:val="TAL"/>
              <w:keepNext w:val="0"/>
              <w:rPr>
                <w:sz w:val="16"/>
                <w:szCs w:val="16"/>
              </w:rPr>
            </w:pPr>
            <w:r w:rsidRPr="001B1679">
              <w:rPr>
                <w:sz w:val="16"/>
                <w:szCs w:val="16"/>
              </w:rPr>
              <w:t>Revised to SP-230362.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708318"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6228BA" w14:textId="186A125D" w:rsidR="009B546A" w:rsidRPr="001B1679" w:rsidRDefault="00F83058" w:rsidP="00C11620">
            <w:pPr>
              <w:pStyle w:val="TAL"/>
              <w:keepNext w:val="0"/>
              <w:rPr>
                <w:sz w:val="16"/>
                <w:szCs w:val="16"/>
              </w:rPr>
            </w:pPr>
            <w:r>
              <w:rPr>
                <w:sz w:val="16"/>
                <w:szCs w:val="16"/>
              </w:rPr>
              <w:t>SP-23</w:t>
            </w:r>
            <w:r w:rsidR="009B546A" w:rsidRPr="001B1679">
              <w:rPr>
                <w:sz w:val="16"/>
                <w:szCs w:val="16"/>
              </w:rPr>
              <w:t>0362</w:t>
            </w:r>
          </w:p>
        </w:tc>
      </w:tr>
      <w:tr w:rsidR="009B546A" w14:paraId="56D0A28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FC938B"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B4E1C8" w14:textId="522EC200" w:rsidR="009B546A" w:rsidRPr="001B1679" w:rsidRDefault="00F83058" w:rsidP="00C11620">
            <w:pPr>
              <w:pStyle w:val="TAL"/>
              <w:keepNext w:val="0"/>
              <w:rPr>
                <w:sz w:val="16"/>
                <w:szCs w:val="16"/>
              </w:rPr>
            </w:pPr>
            <w:r>
              <w:rPr>
                <w:sz w:val="16"/>
                <w:szCs w:val="16"/>
              </w:rPr>
              <w:t>SP-23</w:t>
            </w:r>
            <w:r w:rsidR="009B546A" w:rsidRPr="001B1679">
              <w:rPr>
                <w:sz w:val="16"/>
                <w:szCs w:val="16"/>
              </w:rPr>
              <w:t>0362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46AEE4"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B036C6" w14:textId="77777777" w:rsidR="009B546A" w:rsidRPr="001B1679" w:rsidRDefault="009B546A" w:rsidP="00C11620">
            <w:pPr>
              <w:pStyle w:val="TAL"/>
              <w:keepNext w:val="0"/>
              <w:rPr>
                <w:sz w:val="16"/>
                <w:szCs w:val="16"/>
              </w:rPr>
            </w:pPr>
            <w:r w:rsidRPr="001B1679">
              <w:rPr>
                <w:sz w:val="16"/>
                <w:szCs w:val="16"/>
              </w:rPr>
              <w:t>[DRAFT] LS on 5G ProSe UE-to-UE Relay discovery security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320A85" w14:textId="77777777" w:rsidR="009B546A" w:rsidRPr="001B1679" w:rsidRDefault="009B546A" w:rsidP="00C11620">
            <w:pPr>
              <w:pStyle w:val="TAL"/>
              <w:keepNext w:val="0"/>
              <w:rPr>
                <w:sz w:val="16"/>
                <w:szCs w:val="16"/>
              </w:rPr>
            </w:pPr>
            <w:r w:rsidRPr="001B1679">
              <w:rPr>
                <w:sz w:val="16"/>
                <w:szCs w:val="16"/>
              </w:rPr>
              <w:t>InterDigital France R&amp;D, SAS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CA59D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E4AE6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03421E" w14:textId="77777777" w:rsidR="009B546A" w:rsidRPr="001B1679" w:rsidRDefault="009B546A" w:rsidP="00C11620">
            <w:pPr>
              <w:pStyle w:val="TAL"/>
              <w:keepNext w:val="0"/>
              <w:rPr>
                <w:sz w:val="16"/>
                <w:szCs w:val="16"/>
              </w:rPr>
            </w:pPr>
            <w:r w:rsidRPr="001B1679">
              <w:rPr>
                <w:sz w:val="16"/>
                <w:szCs w:val="16"/>
              </w:rPr>
              <w:t>Revision of SP-230312.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0C422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53AAE9" w14:textId="77777777" w:rsidR="009B546A" w:rsidRPr="001B1679" w:rsidRDefault="009B546A" w:rsidP="00C11620">
            <w:pPr>
              <w:pStyle w:val="TAL"/>
              <w:keepNext w:val="0"/>
              <w:rPr>
                <w:sz w:val="16"/>
                <w:szCs w:val="16"/>
              </w:rPr>
            </w:pPr>
          </w:p>
        </w:tc>
      </w:tr>
      <w:tr w:rsidR="009B546A" w14:paraId="0E30C41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F7245A"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3A6357" w14:textId="222083B8" w:rsidR="009B546A" w:rsidRPr="001B1679" w:rsidRDefault="00F83058" w:rsidP="00C11620">
            <w:pPr>
              <w:pStyle w:val="TAL"/>
              <w:keepNext w:val="0"/>
              <w:rPr>
                <w:sz w:val="16"/>
                <w:szCs w:val="16"/>
              </w:rPr>
            </w:pPr>
            <w:r>
              <w:rPr>
                <w:sz w:val="16"/>
                <w:szCs w:val="16"/>
              </w:rPr>
              <w:t>SP-23</w:t>
            </w:r>
            <w:r w:rsidR="009B546A" w:rsidRPr="001B1679">
              <w:rPr>
                <w:sz w:val="16"/>
                <w:szCs w:val="16"/>
              </w:rPr>
              <w:t>0121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01E7DB"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28A1F0" w14:textId="77777777" w:rsidR="009B546A" w:rsidRPr="001B1679" w:rsidRDefault="009B546A" w:rsidP="00C11620">
            <w:pPr>
              <w:pStyle w:val="TAL"/>
              <w:keepNext w:val="0"/>
              <w:rPr>
                <w:sz w:val="16"/>
                <w:szCs w:val="16"/>
              </w:rPr>
            </w:pPr>
            <w:r w:rsidRPr="001B1679">
              <w:rPr>
                <w:sz w:val="16"/>
                <w:szCs w:val="16"/>
              </w:rPr>
              <w:t>Discussion of Open-Source-Defined Edge AI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D944E4" w14:textId="77777777" w:rsidR="009B546A" w:rsidRPr="001B1679" w:rsidRDefault="009B546A" w:rsidP="00C11620">
            <w:pPr>
              <w:pStyle w:val="TAL"/>
              <w:keepNext w:val="0"/>
              <w:rPr>
                <w:sz w:val="16"/>
                <w:szCs w:val="16"/>
              </w:rPr>
            </w:pPr>
            <w:r w:rsidRPr="001B1679">
              <w:rPr>
                <w:sz w:val="16"/>
                <w:szCs w:val="16"/>
              </w:rPr>
              <w:t>Xidian University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3483F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B884B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C80100"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DB3066"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DC72E6" w14:textId="77777777" w:rsidR="009B546A" w:rsidRPr="001B1679" w:rsidRDefault="009B546A" w:rsidP="00C11620">
            <w:pPr>
              <w:pStyle w:val="TAL"/>
              <w:keepNext w:val="0"/>
              <w:rPr>
                <w:sz w:val="16"/>
                <w:szCs w:val="16"/>
              </w:rPr>
            </w:pPr>
          </w:p>
        </w:tc>
      </w:tr>
      <w:tr w:rsidR="009B546A" w14:paraId="644C2FA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DF546F"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B71B5D" w14:textId="7D287B46" w:rsidR="009B546A" w:rsidRPr="001B1679" w:rsidRDefault="00F83058" w:rsidP="00C11620">
            <w:pPr>
              <w:pStyle w:val="TAL"/>
              <w:keepNext w:val="0"/>
              <w:rPr>
                <w:sz w:val="16"/>
                <w:szCs w:val="16"/>
              </w:rPr>
            </w:pPr>
            <w:r>
              <w:rPr>
                <w:sz w:val="16"/>
                <w:szCs w:val="16"/>
              </w:rPr>
              <w:t>SP-23</w:t>
            </w:r>
            <w:r w:rsidR="009B546A" w:rsidRPr="001B1679">
              <w:rPr>
                <w:sz w:val="16"/>
                <w:szCs w:val="16"/>
              </w:rPr>
              <w:t>0122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A18E22"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D695E6" w14:textId="77777777" w:rsidR="009B546A" w:rsidRPr="001B1679" w:rsidRDefault="009B546A" w:rsidP="00C11620">
            <w:pPr>
              <w:pStyle w:val="TAL"/>
              <w:keepNext w:val="0"/>
              <w:rPr>
                <w:sz w:val="16"/>
                <w:szCs w:val="16"/>
              </w:rPr>
            </w:pPr>
            <w:r w:rsidRPr="001B1679">
              <w:rPr>
                <w:sz w:val="16"/>
                <w:szCs w:val="16"/>
              </w:rPr>
              <w:t>Discussion of Open-Source-Defined Edge AI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4199CD" w14:textId="77777777" w:rsidR="009B546A" w:rsidRPr="001B1679" w:rsidRDefault="009B546A" w:rsidP="00C11620">
            <w:pPr>
              <w:pStyle w:val="TAL"/>
              <w:keepNext w:val="0"/>
              <w:rPr>
                <w:sz w:val="16"/>
                <w:szCs w:val="16"/>
              </w:rPr>
            </w:pPr>
            <w:r w:rsidRPr="001B1679">
              <w:rPr>
                <w:sz w:val="16"/>
                <w:szCs w:val="16"/>
              </w:rPr>
              <w:t>Xidian University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B65A6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B7619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2873FE" w14:textId="77777777" w:rsidR="009B546A" w:rsidRPr="001B1679" w:rsidRDefault="009B546A" w:rsidP="00C11620">
            <w:pPr>
              <w:pStyle w:val="TAL"/>
              <w:keepNext w:val="0"/>
              <w:rPr>
                <w:sz w:val="16"/>
                <w:szCs w:val="16"/>
              </w:rPr>
            </w:pPr>
            <w:r w:rsidRPr="001B1679">
              <w:rPr>
                <w:sz w:val="16"/>
                <w:szCs w:val="16"/>
              </w:rPr>
              <w:t>LATE DOC: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F69457" w14:textId="77777777" w:rsidR="009B546A" w:rsidRPr="001B1679" w:rsidRDefault="009B546A" w:rsidP="00C11620">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A5A8DE" w14:textId="77777777" w:rsidR="009B546A" w:rsidRPr="001B1679" w:rsidRDefault="009B546A" w:rsidP="00C11620">
            <w:pPr>
              <w:pStyle w:val="TAL"/>
              <w:keepNext w:val="0"/>
              <w:rPr>
                <w:sz w:val="16"/>
                <w:szCs w:val="16"/>
              </w:rPr>
            </w:pPr>
          </w:p>
        </w:tc>
      </w:tr>
      <w:tr w:rsidR="009B546A" w14:paraId="5CA4742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CC0B61" w14:textId="77777777" w:rsidR="009B546A" w:rsidRPr="001B1679" w:rsidRDefault="009B546A" w:rsidP="00C11620">
            <w:pPr>
              <w:pStyle w:val="TAL"/>
              <w:keepNext w:val="0"/>
              <w:rPr>
                <w:sz w:val="16"/>
                <w:szCs w:val="16"/>
              </w:rPr>
            </w:pPr>
            <w:r w:rsidRPr="001B1679">
              <w:rPr>
                <w:sz w:val="16"/>
                <w:szCs w:val="16"/>
              </w:rPr>
              <w:lastRenderedPageBreak/>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D648E" w14:textId="5DE6DC99" w:rsidR="009B546A" w:rsidRPr="001B1679" w:rsidRDefault="00F83058" w:rsidP="00C11620">
            <w:pPr>
              <w:pStyle w:val="TAL"/>
              <w:keepNext w:val="0"/>
              <w:rPr>
                <w:sz w:val="16"/>
                <w:szCs w:val="16"/>
              </w:rPr>
            </w:pPr>
            <w:r>
              <w:rPr>
                <w:sz w:val="16"/>
                <w:szCs w:val="16"/>
              </w:rPr>
              <w:t>SP-23</w:t>
            </w:r>
            <w:r w:rsidR="009B546A" w:rsidRPr="001B1679">
              <w:rPr>
                <w:sz w:val="16"/>
                <w:szCs w:val="16"/>
              </w:rPr>
              <w:t>0333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6746AB"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0EF8F9" w14:textId="77777777" w:rsidR="009B546A" w:rsidRPr="001B1679" w:rsidRDefault="009B546A" w:rsidP="00C11620">
            <w:pPr>
              <w:pStyle w:val="TAL"/>
              <w:keepNext w:val="0"/>
              <w:rPr>
                <w:sz w:val="16"/>
                <w:szCs w:val="16"/>
              </w:rPr>
            </w:pPr>
            <w:r w:rsidRPr="001B1679">
              <w:rPr>
                <w:sz w:val="16"/>
                <w:szCs w:val="16"/>
              </w:rPr>
              <w:t>Rel-19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721CAF" w14:textId="77777777" w:rsidR="009B546A" w:rsidRPr="001B1679" w:rsidRDefault="009B546A" w:rsidP="00C11620">
            <w:pPr>
              <w:pStyle w:val="TAL"/>
              <w:keepNext w:val="0"/>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C33033"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1D117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32A14C" w14:textId="77777777" w:rsidR="009B546A" w:rsidRPr="001B1679" w:rsidRDefault="009B546A" w:rsidP="00C11620">
            <w:pPr>
              <w:pStyle w:val="TAL"/>
              <w:keepNext w:val="0"/>
              <w:rPr>
                <w:sz w:val="16"/>
                <w:szCs w:val="16"/>
              </w:rPr>
            </w:pPr>
            <w:r w:rsidRPr="001B1679">
              <w:rPr>
                <w:sz w:val="16"/>
                <w:szCs w:val="16"/>
              </w:rPr>
              <w:t>Revised to SP-230338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62AF82"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F3F255" w14:textId="15FEA047" w:rsidR="009B546A" w:rsidRPr="001B1679" w:rsidRDefault="00F83058" w:rsidP="00C11620">
            <w:pPr>
              <w:pStyle w:val="TAL"/>
              <w:keepNext w:val="0"/>
              <w:rPr>
                <w:sz w:val="16"/>
                <w:szCs w:val="16"/>
              </w:rPr>
            </w:pPr>
            <w:r>
              <w:rPr>
                <w:sz w:val="16"/>
                <w:szCs w:val="16"/>
              </w:rPr>
              <w:t>SP-23</w:t>
            </w:r>
            <w:r w:rsidR="009B546A" w:rsidRPr="001B1679">
              <w:rPr>
                <w:sz w:val="16"/>
                <w:szCs w:val="16"/>
              </w:rPr>
              <w:t>0338</w:t>
            </w:r>
          </w:p>
        </w:tc>
      </w:tr>
      <w:tr w:rsidR="009B546A" w14:paraId="2F4C38A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07FA3E"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17F7B6" w14:textId="0E47788C" w:rsidR="009B546A" w:rsidRPr="001B1679" w:rsidRDefault="00F83058" w:rsidP="00C11620">
            <w:pPr>
              <w:pStyle w:val="TAL"/>
              <w:keepNext w:val="0"/>
              <w:rPr>
                <w:sz w:val="16"/>
                <w:szCs w:val="16"/>
              </w:rPr>
            </w:pPr>
            <w:r>
              <w:rPr>
                <w:sz w:val="16"/>
                <w:szCs w:val="16"/>
              </w:rPr>
              <w:t>SP-23</w:t>
            </w:r>
            <w:r w:rsidR="009B546A" w:rsidRPr="001B1679">
              <w:rPr>
                <w:sz w:val="16"/>
                <w:szCs w:val="16"/>
              </w:rPr>
              <w:t>0338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86DD21"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DE16ED" w14:textId="77777777" w:rsidR="009B546A" w:rsidRPr="001B1679" w:rsidRDefault="009B546A" w:rsidP="00C11620">
            <w:pPr>
              <w:pStyle w:val="TAL"/>
              <w:keepNext w:val="0"/>
              <w:rPr>
                <w:sz w:val="16"/>
                <w:szCs w:val="16"/>
              </w:rPr>
            </w:pPr>
            <w:r w:rsidRPr="001B1679">
              <w:rPr>
                <w:sz w:val="16"/>
                <w:szCs w:val="16"/>
              </w:rPr>
              <w:t>Rel-19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225712" w14:textId="77777777" w:rsidR="009B546A" w:rsidRPr="001B1679" w:rsidRDefault="009B546A" w:rsidP="00C11620">
            <w:pPr>
              <w:pStyle w:val="TAL"/>
              <w:keepNext w:val="0"/>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730045"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DE096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1C2A1D" w14:textId="77777777" w:rsidR="009B546A" w:rsidRPr="001B1679" w:rsidRDefault="009B546A" w:rsidP="00C11620">
            <w:pPr>
              <w:pStyle w:val="TAL"/>
              <w:keepNext w:val="0"/>
              <w:rPr>
                <w:sz w:val="16"/>
                <w:szCs w:val="16"/>
              </w:rPr>
            </w:pPr>
            <w:r w:rsidRPr="001B1679">
              <w:rPr>
                <w:sz w:val="16"/>
                <w:szCs w:val="16"/>
              </w:rPr>
              <w:t>Revision of SP-230333.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883EA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D85546" w14:textId="77777777" w:rsidR="009B546A" w:rsidRPr="001B1679" w:rsidRDefault="009B546A" w:rsidP="00C11620">
            <w:pPr>
              <w:pStyle w:val="TAL"/>
              <w:keepNext w:val="0"/>
              <w:rPr>
                <w:sz w:val="16"/>
                <w:szCs w:val="16"/>
              </w:rPr>
            </w:pPr>
          </w:p>
        </w:tc>
      </w:tr>
      <w:tr w:rsidR="009B546A" w14:paraId="28759AE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25E018"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12BD81" w14:textId="78801BAB" w:rsidR="009B546A" w:rsidRPr="001B1679" w:rsidRDefault="00F83058" w:rsidP="00C11620">
            <w:pPr>
              <w:pStyle w:val="TAL"/>
              <w:keepNext w:val="0"/>
              <w:rPr>
                <w:sz w:val="16"/>
                <w:szCs w:val="16"/>
              </w:rPr>
            </w:pPr>
            <w:r>
              <w:rPr>
                <w:sz w:val="16"/>
                <w:szCs w:val="16"/>
              </w:rPr>
              <w:t>SP-23</w:t>
            </w:r>
            <w:r w:rsidR="009B546A" w:rsidRPr="001B1679">
              <w:rPr>
                <w:sz w:val="16"/>
                <w:szCs w:val="16"/>
              </w:rPr>
              <w:t>0314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FCCDF5"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7636E0" w14:textId="77777777" w:rsidR="009B546A" w:rsidRPr="001B1679" w:rsidRDefault="009B546A" w:rsidP="00C11620">
            <w:pPr>
              <w:pStyle w:val="TAL"/>
              <w:keepNext w:val="0"/>
              <w:rPr>
                <w:sz w:val="16"/>
                <w:szCs w:val="16"/>
              </w:rPr>
            </w:pPr>
            <w:r w:rsidRPr="001B1679">
              <w:rPr>
                <w:sz w:val="16"/>
                <w:szCs w:val="16"/>
              </w:rPr>
              <w:t>Discussion On Rel-19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24076A" w14:textId="77777777" w:rsidR="009B546A" w:rsidRPr="001B1679" w:rsidRDefault="009B546A" w:rsidP="00C11620">
            <w:pPr>
              <w:pStyle w:val="TAL"/>
              <w:keepNext w:val="0"/>
              <w:rPr>
                <w:sz w:val="16"/>
                <w:szCs w:val="16"/>
              </w:rPr>
            </w:pPr>
            <w:r w:rsidRPr="001B1679">
              <w:rPr>
                <w:sz w:val="16"/>
                <w:szCs w:val="16"/>
              </w:rPr>
              <w:t>ZTE, Sanechips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3D57C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5C76A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41DCCE" w14:textId="77777777" w:rsidR="009B546A" w:rsidRPr="001B1679" w:rsidRDefault="009B546A" w:rsidP="00C11620">
            <w:pPr>
              <w:pStyle w:val="TAL"/>
              <w:keepNext w:val="0"/>
              <w:rPr>
                <w:sz w:val="16"/>
                <w:szCs w:val="16"/>
              </w:rPr>
            </w:pPr>
            <w:r w:rsidRPr="001B1679">
              <w:rPr>
                <w:sz w:val="16"/>
                <w:szCs w:val="16"/>
              </w:rPr>
              <w:t>Revised to SP-230345.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C0C4BF"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89B2C" w14:textId="093D56B7" w:rsidR="009B546A" w:rsidRPr="001B1679" w:rsidRDefault="00F83058" w:rsidP="00C11620">
            <w:pPr>
              <w:pStyle w:val="TAL"/>
              <w:keepNext w:val="0"/>
              <w:rPr>
                <w:sz w:val="16"/>
                <w:szCs w:val="16"/>
              </w:rPr>
            </w:pPr>
            <w:r>
              <w:rPr>
                <w:sz w:val="16"/>
                <w:szCs w:val="16"/>
              </w:rPr>
              <w:t>SP-23</w:t>
            </w:r>
            <w:r w:rsidR="009B546A" w:rsidRPr="001B1679">
              <w:rPr>
                <w:sz w:val="16"/>
                <w:szCs w:val="16"/>
              </w:rPr>
              <w:t>0345</w:t>
            </w:r>
          </w:p>
        </w:tc>
      </w:tr>
      <w:tr w:rsidR="009B546A" w14:paraId="4B9BB07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C4B1C3"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46CDF" w14:textId="1F254747" w:rsidR="009B546A" w:rsidRPr="001B1679" w:rsidRDefault="00F83058" w:rsidP="00C11620">
            <w:pPr>
              <w:pStyle w:val="TAL"/>
              <w:keepNext w:val="0"/>
              <w:rPr>
                <w:sz w:val="16"/>
                <w:szCs w:val="16"/>
              </w:rPr>
            </w:pPr>
            <w:r>
              <w:rPr>
                <w:sz w:val="16"/>
                <w:szCs w:val="16"/>
              </w:rPr>
              <w:t>SP-23</w:t>
            </w:r>
            <w:r w:rsidR="009B546A" w:rsidRPr="001B1679">
              <w:rPr>
                <w:sz w:val="16"/>
                <w:szCs w:val="16"/>
              </w:rPr>
              <w:t>0345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31511E"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01EF40" w14:textId="77777777" w:rsidR="009B546A" w:rsidRPr="001B1679" w:rsidRDefault="009B546A" w:rsidP="00C11620">
            <w:pPr>
              <w:pStyle w:val="TAL"/>
              <w:keepNext w:val="0"/>
              <w:rPr>
                <w:sz w:val="16"/>
                <w:szCs w:val="16"/>
              </w:rPr>
            </w:pPr>
            <w:r w:rsidRPr="001B1679">
              <w:rPr>
                <w:sz w:val="16"/>
                <w:szCs w:val="16"/>
              </w:rPr>
              <w:t>Discussion On Rel-19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442DC2" w14:textId="77777777" w:rsidR="009B546A" w:rsidRPr="001B1679" w:rsidRDefault="009B546A" w:rsidP="00C11620">
            <w:pPr>
              <w:pStyle w:val="TAL"/>
              <w:keepNext w:val="0"/>
              <w:rPr>
                <w:sz w:val="16"/>
                <w:szCs w:val="16"/>
              </w:rPr>
            </w:pPr>
            <w:r w:rsidRPr="001B1679">
              <w:rPr>
                <w:sz w:val="16"/>
                <w:szCs w:val="16"/>
              </w:rPr>
              <w:t>ZTE, Sanechips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9C5E9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E4BA8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D42BA0" w14:textId="77777777" w:rsidR="009B546A" w:rsidRPr="001B1679" w:rsidRDefault="009B546A" w:rsidP="00C11620">
            <w:pPr>
              <w:pStyle w:val="TAL"/>
              <w:keepNext w:val="0"/>
              <w:rPr>
                <w:sz w:val="16"/>
                <w:szCs w:val="16"/>
              </w:rPr>
            </w:pPr>
            <w:r w:rsidRPr="001B1679">
              <w:rPr>
                <w:sz w:val="16"/>
                <w:szCs w:val="16"/>
              </w:rPr>
              <w:t>Revision of SP-230314.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9A728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28002D" w14:textId="77777777" w:rsidR="009B546A" w:rsidRPr="001B1679" w:rsidRDefault="009B546A" w:rsidP="00C11620">
            <w:pPr>
              <w:pStyle w:val="TAL"/>
              <w:keepNext w:val="0"/>
              <w:rPr>
                <w:sz w:val="16"/>
                <w:szCs w:val="16"/>
              </w:rPr>
            </w:pPr>
          </w:p>
        </w:tc>
      </w:tr>
      <w:tr w:rsidR="009B546A" w14:paraId="4A58D2E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D9136"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487F23" w14:textId="5BC12786" w:rsidR="009B546A" w:rsidRPr="001B1679" w:rsidRDefault="00F83058" w:rsidP="00C11620">
            <w:pPr>
              <w:pStyle w:val="TAL"/>
              <w:keepNext w:val="0"/>
              <w:rPr>
                <w:sz w:val="16"/>
                <w:szCs w:val="16"/>
              </w:rPr>
            </w:pPr>
            <w:r>
              <w:rPr>
                <w:sz w:val="16"/>
                <w:szCs w:val="16"/>
              </w:rPr>
              <w:t>SP-23</w:t>
            </w:r>
            <w:r w:rsidR="009B546A" w:rsidRPr="001B1679">
              <w:rPr>
                <w:sz w:val="16"/>
                <w:szCs w:val="16"/>
              </w:rPr>
              <w:t>0168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42363C"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277170" w14:textId="77777777" w:rsidR="009B546A" w:rsidRPr="001B1679" w:rsidRDefault="009B546A" w:rsidP="00C11620">
            <w:pPr>
              <w:pStyle w:val="TAL"/>
              <w:keepNext w:val="0"/>
              <w:rPr>
                <w:sz w:val="16"/>
                <w:szCs w:val="16"/>
              </w:rPr>
            </w:pPr>
            <w:r w:rsidRPr="001B1679">
              <w:rPr>
                <w:sz w:val="16"/>
                <w:szCs w:val="16"/>
              </w:rPr>
              <w:t>Proposal for SA Rel-19 Timeline &amp; Stage-2 Package 2-Step Approval Process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37C721" w14:textId="77777777" w:rsidR="009B546A" w:rsidRPr="001B1679" w:rsidRDefault="009B546A" w:rsidP="00C11620">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DF1721"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87142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1DA4E4"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4B8E8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89B40" w14:textId="77777777" w:rsidR="009B546A" w:rsidRPr="001B1679" w:rsidRDefault="009B546A" w:rsidP="00C11620">
            <w:pPr>
              <w:pStyle w:val="TAL"/>
              <w:keepNext w:val="0"/>
              <w:rPr>
                <w:sz w:val="16"/>
                <w:szCs w:val="16"/>
              </w:rPr>
            </w:pPr>
          </w:p>
        </w:tc>
      </w:tr>
      <w:tr w:rsidR="009B546A" w14:paraId="0FCA565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F8391"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72C7E" w14:textId="16AA1752" w:rsidR="009B546A" w:rsidRPr="001B1679" w:rsidRDefault="00F83058" w:rsidP="00C11620">
            <w:pPr>
              <w:pStyle w:val="TAL"/>
              <w:keepNext w:val="0"/>
              <w:rPr>
                <w:sz w:val="16"/>
                <w:szCs w:val="16"/>
              </w:rPr>
            </w:pPr>
            <w:r>
              <w:rPr>
                <w:sz w:val="16"/>
                <w:szCs w:val="16"/>
              </w:rPr>
              <w:t>SP-23</w:t>
            </w:r>
            <w:r w:rsidR="009B546A" w:rsidRPr="001B1679">
              <w:rPr>
                <w:sz w:val="16"/>
                <w:szCs w:val="16"/>
              </w:rPr>
              <w:t>0307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C296F2"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258C18" w14:textId="77777777" w:rsidR="009B546A" w:rsidRPr="001B1679" w:rsidRDefault="009B546A" w:rsidP="00C11620">
            <w:pPr>
              <w:pStyle w:val="TAL"/>
              <w:keepNext w:val="0"/>
              <w:rPr>
                <w:sz w:val="16"/>
                <w:szCs w:val="16"/>
              </w:rPr>
            </w:pPr>
            <w:r w:rsidRPr="001B1679">
              <w:rPr>
                <w:sz w:val="16"/>
                <w:szCs w:val="16"/>
              </w:rPr>
              <w:t>Rel-19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7C47D1" w14:textId="77777777" w:rsidR="009B546A" w:rsidRPr="001B1679" w:rsidRDefault="009B546A" w:rsidP="00C11620">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DBE142"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5D93F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034A26"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40433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602DD1" w14:textId="77777777" w:rsidR="009B546A" w:rsidRPr="001B1679" w:rsidRDefault="009B546A" w:rsidP="00C11620">
            <w:pPr>
              <w:pStyle w:val="TAL"/>
              <w:keepNext w:val="0"/>
              <w:rPr>
                <w:sz w:val="16"/>
                <w:szCs w:val="16"/>
              </w:rPr>
            </w:pPr>
          </w:p>
        </w:tc>
      </w:tr>
      <w:tr w:rsidR="009B546A" w14:paraId="220F1F2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5DF50E"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8F0A8E" w14:textId="2FCCFF8D" w:rsidR="009B546A" w:rsidRPr="001B1679" w:rsidRDefault="00F83058" w:rsidP="00C11620">
            <w:pPr>
              <w:pStyle w:val="TAL"/>
              <w:keepNext w:val="0"/>
              <w:rPr>
                <w:sz w:val="16"/>
                <w:szCs w:val="16"/>
              </w:rPr>
            </w:pPr>
            <w:r>
              <w:rPr>
                <w:sz w:val="16"/>
                <w:szCs w:val="16"/>
              </w:rPr>
              <w:t>SP-23</w:t>
            </w:r>
            <w:r w:rsidR="009B546A" w:rsidRPr="001B1679">
              <w:rPr>
                <w:sz w:val="16"/>
                <w:szCs w:val="16"/>
              </w:rPr>
              <w:t>0116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94B5B6"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BF5F0" w14:textId="77777777" w:rsidR="009B546A" w:rsidRPr="001B1679" w:rsidRDefault="009B546A" w:rsidP="00C11620">
            <w:pPr>
              <w:pStyle w:val="TAL"/>
              <w:keepNext w:val="0"/>
              <w:rPr>
                <w:sz w:val="16"/>
                <w:szCs w:val="16"/>
              </w:rPr>
            </w:pPr>
            <w:r w:rsidRPr="001B1679">
              <w:rPr>
                <w:sz w:val="16"/>
                <w:szCs w:val="16"/>
              </w:rPr>
              <w:t>Release 19 Timeline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E6C48A" w14:textId="77777777" w:rsidR="009B546A" w:rsidRPr="001B1679" w:rsidRDefault="009B546A" w:rsidP="00C11620">
            <w:pPr>
              <w:pStyle w:val="TAL"/>
              <w:keepNext w:val="0"/>
              <w:rPr>
                <w:sz w:val="16"/>
                <w:szCs w:val="16"/>
              </w:rPr>
            </w:pPr>
            <w:r w:rsidRPr="001B1679">
              <w:rPr>
                <w:sz w:val="16"/>
                <w:szCs w:val="16"/>
              </w:rPr>
              <w:t>Orange, Deutsche Telekom, Telecom Italia, KPN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0EBF7E"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D52B0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E1693E" w14:textId="77777777" w:rsidR="009B546A" w:rsidRPr="001B1679" w:rsidRDefault="009B546A" w:rsidP="00C11620">
            <w:pPr>
              <w:pStyle w:val="TAL"/>
              <w:keepNext w:val="0"/>
              <w:rPr>
                <w:sz w:val="16"/>
                <w:szCs w:val="16"/>
              </w:rPr>
            </w:pPr>
            <w:r w:rsidRPr="001B1679">
              <w:rPr>
                <w:sz w:val="16"/>
                <w:szCs w:val="16"/>
              </w:rPr>
              <w:t>Revised to SP-230347.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8F28FE"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247E53" w14:textId="1EC48CD2" w:rsidR="009B546A" w:rsidRPr="001B1679" w:rsidRDefault="00F83058" w:rsidP="00C11620">
            <w:pPr>
              <w:pStyle w:val="TAL"/>
              <w:keepNext w:val="0"/>
              <w:rPr>
                <w:sz w:val="16"/>
                <w:szCs w:val="16"/>
              </w:rPr>
            </w:pPr>
            <w:r>
              <w:rPr>
                <w:sz w:val="16"/>
                <w:szCs w:val="16"/>
              </w:rPr>
              <w:t>SP-23</w:t>
            </w:r>
            <w:r w:rsidR="009B546A" w:rsidRPr="001B1679">
              <w:rPr>
                <w:sz w:val="16"/>
                <w:szCs w:val="16"/>
              </w:rPr>
              <w:t>0347</w:t>
            </w:r>
          </w:p>
        </w:tc>
      </w:tr>
      <w:tr w:rsidR="009B546A" w14:paraId="2D5D874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29FAD2"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882F38" w14:textId="420627B3" w:rsidR="009B546A" w:rsidRPr="001B1679" w:rsidRDefault="00F83058" w:rsidP="00C11620">
            <w:pPr>
              <w:pStyle w:val="TAL"/>
              <w:keepNext w:val="0"/>
              <w:rPr>
                <w:sz w:val="16"/>
                <w:szCs w:val="16"/>
              </w:rPr>
            </w:pPr>
            <w:r>
              <w:rPr>
                <w:sz w:val="16"/>
                <w:szCs w:val="16"/>
              </w:rPr>
              <w:t>SP-23</w:t>
            </w:r>
            <w:r w:rsidR="009B546A" w:rsidRPr="001B1679">
              <w:rPr>
                <w:sz w:val="16"/>
                <w:szCs w:val="16"/>
              </w:rPr>
              <w:t>0347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884484"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B97F9B" w14:textId="77777777" w:rsidR="009B546A" w:rsidRPr="001B1679" w:rsidRDefault="009B546A" w:rsidP="00C11620">
            <w:pPr>
              <w:pStyle w:val="TAL"/>
              <w:keepNext w:val="0"/>
              <w:rPr>
                <w:sz w:val="16"/>
                <w:szCs w:val="16"/>
              </w:rPr>
            </w:pPr>
            <w:r w:rsidRPr="001B1679">
              <w:rPr>
                <w:sz w:val="16"/>
                <w:szCs w:val="16"/>
              </w:rPr>
              <w:t>Release 19 Timeline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611654" w14:textId="77777777" w:rsidR="009B546A" w:rsidRPr="001B1679" w:rsidRDefault="009B546A" w:rsidP="00C11620">
            <w:pPr>
              <w:pStyle w:val="TAL"/>
              <w:keepNext w:val="0"/>
              <w:rPr>
                <w:sz w:val="16"/>
                <w:szCs w:val="16"/>
              </w:rPr>
            </w:pPr>
            <w:r w:rsidRPr="001B1679">
              <w:rPr>
                <w:sz w:val="16"/>
                <w:szCs w:val="16"/>
              </w:rPr>
              <w:t>Orange, Deutsche Telekom, Telecom Italia, KPN, Telefonica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A27720"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C0BB9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E9C688" w14:textId="77777777" w:rsidR="009B546A" w:rsidRPr="001B1679" w:rsidRDefault="009B546A" w:rsidP="00C11620">
            <w:pPr>
              <w:pStyle w:val="TAL"/>
              <w:keepNext w:val="0"/>
              <w:rPr>
                <w:sz w:val="16"/>
                <w:szCs w:val="16"/>
              </w:rPr>
            </w:pPr>
            <w:r w:rsidRPr="001B1679">
              <w:rPr>
                <w:sz w:val="16"/>
                <w:szCs w:val="16"/>
              </w:rPr>
              <w:t>Revision of SP-230116.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72231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B97229" w14:textId="77777777" w:rsidR="009B546A" w:rsidRPr="001B1679" w:rsidRDefault="009B546A" w:rsidP="00C11620">
            <w:pPr>
              <w:pStyle w:val="TAL"/>
              <w:keepNext w:val="0"/>
              <w:rPr>
                <w:sz w:val="16"/>
                <w:szCs w:val="16"/>
              </w:rPr>
            </w:pPr>
          </w:p>
        </w:tc>
      </w:tr>
      <w:tr w:rsidR="009B546A" w14:paraId="457956B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1C9133"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FB57DF" w14:textId="581821CD" w:rsidR="009B546A" w:rsidRPr="001B1679" w:rsidRDefault="00F83058" w:rsidP="00C11620">
            <w:pPr>
              <w:pStyle w:val="TAL"/>
              <w:keepNext w:val="0"/>
              <w:rPr>
                <w:sz w:val="16"/>
                <w:szCs w:val="16"/>
              </w:rPr>
            </w:pPr>
            <w:r>
              <w:rPr>
                <w:sz w:val="16"/>
                <w:szCs w:val="16"/>
              </w:rPr>
              <w:t>SP-23</w:t>
            </w:r>
            <w:r w:rsidR="009B546A" w:rsidRPr="001B1679">
              <w:rPr>
                <w:sz w:val="16"/>
                <w:szCs w:val="16"/>
              </w:rPr>
              <w:t>0344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66FA14"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9492AD" w14:textId="77777777" w:rsidR="009B546A" w:rsidRPr="001B1679" w:rsidRDefault="009B546A" w:rsidP="00C11620">
            <w:pPr>
              <w:pStyle w:val="TAL"/>
              <w:keepNext w:val="0"/>
              <w:rPr>
                <w:sz w:val="16"/>
                <w:szCs w:val="16"/>
              </w:rPr>
            </w:pPr>
            <w:r w:rsidRPr="001B1679">
              <w:rPr>
                <w:sz w:val="16"/>
                <w:szCs w:val="16"/>
              </w:rPr>
              <w:t>Time schedule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CBE6A4" w14:textId="77777777" w:rsidR="009B546A" w:rsidRPr="001B1679" w:rsidRDefault="009B546A" w:rsidP="00C11620">
            <w:pPr>
              <w:pStyle w:val="TAL"/>
              <w:keepNext w:val="0"/>
              <w:rPr>
                <w:sz w:val="16"/>
                <w:szCs w:val="16"/>
              </w:rPr>
            </w:pPr>
            <w:r w:rsidRPr="001B1679">
              <w:rPr>
                <w:sz w:val="16"/>
                <w:szCs w:val="16"/>
              </w:rPr>
              <w:t>Ericsson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BFBB7"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D4890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999A73"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C6FD8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F7FB87" w14:textId="77777777" w:rsidR="009B546A" w:rsidRPr="001B1679" w:rsidRDefault="009B546A" w:rsidP="00C11620">
            <w:pPr>
              <w:pStyle w:val="TAL"/>
              <w:keepNext w:val="0"/>
              <w:rPr>
                <w:sz w:val="16"/>
                <w:szCs w:val="16"/>
              </w:rPr>
            </w:pPr>
          </w:p>
        </w:tc>
      </w:tr>
      <w:tr w:rsidR="009B546A" w14:paraId="109575A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FF8676"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D6459F" w14:textId="0C7786BC" w:rsidR="009B546A" w:rsidRPr="001B1679" w:rsidRDefault="00F83058" w:rsidP="00C11620">
            <w:pPr>
              <w:pStyle w:val="TAL"/>
              <w:keepNext w:val="0"/>
              <w:rPr>
                <w:sz w:val="16"/>
                <w:szCs w:val="16"/>
              </w:rPr>
            </w:pPr>
            <w:r>
              <w:rPr>
                <w:sz w:val="16"/>
                <w:szCs w:val="16"/>
              </w:rPr>
              <w:t>SP-23</w:t>
            </w:r>
            <w:r w:rsidR="009B546A" w:rsidRPr="001B1679">
              <w:rPr>
                <w:sz w:val="16"/>
                <w:szCs w:val="16"/>
              </w:rPr>
              <w:t>0363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3995B1" w14:textId="77777777" w:rsidR="009B546A" w:rsidRPr="001B1679" w:rsidRDefault="009B546A" w:rsidP="00C1162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30723B" w14:textId="77777777" w:rsidR="009B546A" w:rsidRPr="001B1679" w:rsidRDefault="009B546A" w:rsidP="00C11620">
            <w:pPr>
              <w:pStyle w:val="TAL"/>
              <w:keepNext w:val="0"/>
              <w:rPr>
                <w:sz w:val="16"/>
                <w:szCs w:val="16"/>
              </w:rPr>
            </w:pPr>
            <w:r w:rsidRPr="001B1679">
              <w:rPr>
                <w:sz w:val="16"/>
                <w:szCs w:val="16"/>
              </w:rPr>
              <w:t>TSG CT view on 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9B0D7C" w14:textId="77777777" w:rsidR="009B546A" w:rsidRPr="001B1679" w:rsidRDefault="009B546A" w:rsidP="00C11620">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6135E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5D88F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5BCEA8" w14:textId="77777777" w:rsidR="009B546A" w:rsidRPr="001B1679" w:rsidRDefault="009B546A" w:rsidP="00C11620">
            <w:pPr>
              <w:pStyle w:val="TAL"/>
              <w:keepNext w:val="0"/>
              <w:rPr>
                <w:sz w:val="16"/>
                <w:szCs w:val="16"/>
              </w:rPr>
            </w:pPr>
            <w:r w:rsidRPr="001B1679">
              <w:rPr>
                <w:sz w:val="16"/>
                <w:szCs w:val="16"/>
              </w:rPr>
              <w:t>There was a clear preference for December 2025 Stage 3 freeze and this will be discussed with TSG RAN in a Joint session on Thursday 23 March, 11.00-11.45 CET.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13F0F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0F8607" w14:textId="77777777" w:rsidR="009B546A" w:rsidRPr="001B1679" w:rsidRDefault="009B546A" w:rsidP="00C11620">
            <w:pPr>
              <w:pStyle w:val="TAL"/>
              <w:keepNext w:val="0"/>
              <w:rPr>
                <w:sz w:val="16"/>
                <w:szCs w:val="16"/>
              </w:rPr>
            </w:pPr>
          </w:p>
        </w:tc>
      </w:tr>
      <w:tr w:rsidR="009B546A" w14:paraId="231FBAF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FBA4C"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2AD0A6" w14:textId="0E3C7B93" w:rsidR="009B546A" w:rsidRPr="001B1679" w:rsidRDefault="00F83058" w:rsidP="00C11620">
            <w:pPr>
              <w:pStyle w:val="TAL"/>
              <w:keepNext w:val="0"/>
              <w:rPr>
                <w:sz w:val="16"/>
                <w:szCs w:val="16"/>
              </w:rPr>
            </w:pPr>
            <w:r>
              <w:rPr>
                <w:sz w:val="16"/>
                <w:szCs w:val="16"/>
              </w:rPr>
              <w:t>SP-23</w:t>
            </w:r>
            <w:r w:rsidR="009B546A" w:rsidRPr="001B1679">
              <w:rPr>
                <w:sz w:val="16"/>
                <w:szCs w:val="16"/>
              </w:rPr>
              <w:t>0334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933E62"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CCF36B" w14:textId="77777777" w:rsidR="009B546A" w:rsidRPr="001B1679" w:rsidRDefault="009B546A" w:rsidP="00C11620">
            <w:pPr>
              <w:pStyle w:val="TAL"/>
              <w:keepNext w:val="0"/>
              <w:rPr>
                <w:sz w:val="16"/>
                <w:szCs w:val="16"/>
              </w:rPr>
            </w:pPr>
            <w:r w:rsidRPr="001B1679">
              <w:rPr>
                <w:sz w:val="16"/>
                <w:szCs w:val="16"/>
              </w:rPr>
              <w:t>Rel-19 planning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A32417" w14:textId="77777777" w:rsidR="009B546A" w:rsidRPr="001B1679" w:rsidRDefault="009B546A" w:rsidP="00C11620">
            <w:pPr>
              <w:pStyle w:val="TAL"/>
              <w:keepNext w:val="0"/>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AC667D"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E4A4F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99BCF4" w14:textId="77777777" w:rsidR="009B546A" w:rsidRPr="001B1679" w:rsidRDefault="009B546A" w:rsidP="00C11620">
            <w:pPr>
              <w:pStyle w:val="TAL"/>
              <w:keepNext w:val="0"/>
              <w:rPr>
                <w:sz w:val="16"/>
                <w:szCs w:val="16"/>
              </w:rPr>
            </w:pPr>
            <w:r w:rsidRPr="001B1679">
              <w:rPr>
                <w:sz w:val="16"/>
                <w:szCs w:val="16"/>
              </w:rPr>
              <w:t>Revised to SP-230339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F27D9C"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C9A085" w14:textId="3ACA2AD9" w:rsidR="009B546A" w:rsidRPr="001B1679" w:rsidRDefault="00F83058" w:rsidP="00C11620">
            <w:pPr>
              <w:pStyle w:val="TAL"/>
              <w:keepNext w:val="0"/>
              <w:rPr>
                <w:sz w:val="16"/>
                <w:szCs w:val="16"/>
              </w:rPr>
            </w:pPr>
            <w:r>
              <w:rPr>
                <w:sz w:val="16"/>
                <w:szCs w:val="16"/>
              </w:rPr>
              <w:t>SP-23</w:t>
            </w:r>
            <w:r w:rsidR="009B546A" w:rsidRPr="001B1679">
              <w:rPr>
                <w:sz w:val="16"/>
                <w:szCs w:val="16"/>
              </w:rPr>
              <w:t>0339</w:t>
            </w:r>
          </w:p>
        </w:tc>
      </w:tr>
      <w:tr w:rsidR="009B546A" w14:paraId="721BC7C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535641"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20BB43" w14:textId="73253CC1" w:rsidR="009B546A" w:rsidRPr="001B1679" w:rsidRDefault="00F83058" w:rsidP="00C11620">
            <w:pPr>
              <w:pStyle w:val="TAL"/>
              <w:keepNext w:val="0"/>
              <w:rPr>
                <w:sz w:val="16"/>
                <w:szCs w:val="16"/>
              </w:rPr>
            </w:pPr>
            <w:r>
              <w:rPr>
                <w:sz w:val="16"/>
                <w:szCs w:val="16"/>
              </w:rPr>
              <w:t>SP-23</w:t>
            </w:r>
            <w:r w:rsidR="009B546A" w:rsidRPr="001B1679">
              <w:rPr>
                <w:sz w:val="16"/>
                <w:szCs w:val="16"/>
              </w:rPr>
              <w:t>0339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BCF204"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9D3847" w14:textId="77777777" w:rsidR="009B546A" w:rsidRPr="001B1679" w:rsidRDefault="009B546A" w:rsidP="00C11620">
            <w:pPr>
              <w:pStyle w:val="TAL"/>
              <w:keepNext w:val="0"/>
              <w:rPr>
                <w:sz w:val="16"/>
                <w:szCs w:val="16"/>
              </w:rPr>
            </w:pPr>
            <w:r w:rsidRPr="001B1679">
              <w:rPr>
                <w:sz w:val="16"/>
                <w:szCs w:val="16"/>
              </w:rPr>
              <w:t>Rel-19 planning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84D7CF" w14:textId="77777777" w:rsidR="009B546A" w:rsidRPr="001B1679" w:rsidRDefault="009B546A" w:rsidP="00C11620">
            <w:pPr>
              <w:pStyle w:val="TAL"/>
              <w:keepNext w:val="0"/>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57D5C7"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B0E1E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D70DA6" w14:textId="77777777" w:rsidR="009B546A" w:rsidRPr="001B1679" w:rsidRDefault="009B546A" w:rsidP="00C11620">
            <w:pPr>
              <w:pStyle w:val="TAL"/>
              <w:keepNext w:val="0"/>
              <w:rPr>
                <w:sz w:val="16"/>
                <w:szCs w:val="16"/>
              </w:rPr>
            </w:pPr>
            <w:r w:rsidRPr="001B1679">
              <w:rPr>
                <w:sz w:val="16"/>
                <w:szCs w:val="16"/>
              </w:rPr>
              <w:t>Revision of SP-230334.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33572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A3846A" w14:textId="77777777" w:rsidR="009B546A" w:rsidRPr="001B1679" w:rsidRDefault="009B546A" w:rsidP="00C11620">
            <w:pPr>
              <w:pStyle w:val="TAL"/>
              <w:keepNext w:val="0"/>
              <w:rPr>
                <w:sz w:val="16"/>
                <w:szCs w:val="16"/>
              </w:rPr>
            </w:pPr>
          </w:p>
        </w:tc>
      </w:tr>
      <w:tr w:rsidR="009B546A" w14:paraId="2D13436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CCF87"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22F9C" w14:textId="5862F585" w:rsidR="009B546A" w:rsidRPr="001B1679" w:rsidRDefault="00F83058" w:rsidP="00C11620">
            <w:pPr>
              <w:pStyle w:val="TAL"/>
              <w:keepNext w:val="0"/>
              <w:rPr>
                <w:sz w:val="16"/>
                <w:szCs w:val="16"/>
              </w:rPr>
            </w:pPr>
            <w:r>
              <w:rPr>
                <w:sz w:val="16"/>
                <w:szCs w:val="16"/>
              </w:rPr>
              <w:t>SP-23</w:t>
            </w:r>
            <w:r w:rsidR="009B546A" w:rsidRPr="001B1679">
              <w:rPr>
                <w:sz w:val="16"/>
                <w:szCs w:val="16"/>
              </w:rPr>
              <w:t>0340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2924AD"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70D2C0" w14:textId="77777777" w:rsidR="009B546A" w:rsidRPr="001B1679" w:rsidRDefault="009B546A" w:rsidP="00C11620">
            <w:pPr>
              <w:pStyle w:val="TAL"/>
              <w:keepNext w:val="0"/>
              <w:rPr>
                <w:sz w:val="16"/>
                <w:szCs w:val="16"/>
              </w:rPr>
            </w:pPr>
            <w:r w:rsidRPr="001B1679">
              <w:rPr>
                <w:sz w:val="16"/>
                <w:szCs w:val="16"/>
              </w:rPr>
              <w:t>Proposed High Level Principles for 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51C852" w14:textId="77777777" w:rsidR="009B546A" w:rsidRPr="001B1679" w:rsidRDefault="009B546A" w:rsidP="00C11620">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ED0F2"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22C7F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5EA985"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9A3C2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020F57" w14:textId="77777777" w:rsidR="009B546A" w:rsidRPr="001B1679" w:rsidRDefault="009B546A" w:rsidP="00C11620">
            <w:pPr>
              <w:pStyle w:val="TAL"/>
              <w:keepNext w:val="0"/>
              <w:rPr>
                <w:sz w:val="16"/>
                <w:szCs w:val="16"/>
              </w:rPr>
            </w:pPr>
          </w:p>
        </w:tc>
      </w:tr>
      <w:tr w:rsidR="009B546A" w14:paraId="275019A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0E05EF"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068627" w14:textId="1732A7AF" w:rsidR="009B546A" w:rsidRPr="001B1679" w:rsidRDefault="00F83058" w:rsidP="00C11620">
            <w:pPr>
              <w:pStyle w:val="TAL"/>
              <w:keepNext w:val="0"/>
              <w:rPr>
                <w:sz w:val="16"/>
                <w:szCs w:val="16"/>
              </w:rPr>
            </w:pPr>
            <w:r>
              <w:rPr>
                <w:sz w:val="16"/>
                <w:szCs w:val="16"/>
              </w:rPr>
              <w:t>SP-23</w:t>
            </w:r>
            <w:r w:rsidR="009B546A" w:rsidRPr="001B1679">
              <w:rPr>
                <w:sz w:val="16"/>
                <w:szCs w:val="16"/>
              </w:rPr>
              <w:t>0329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556853"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90100B" w14:textId="77777777" w:rsidR="009B546A" w:rsidRPr="001B1679" w:rsidRDefault="009B546A" w:rsidP="00C11620">
            <w:pPr>
              <w:pStyle w:val="TAL"/>
              <w:keepNext w:val="0"/>
              <w:rPr>
                <w:sz w:val="16"/>
                <w:szCs w:val="16"/>
              </w:rPr>
            </w:pPr>
            <w:r w:rsidRPr="001B1679">
              <w:rPr>
                <w:sz w:val="16"/>
                <w:szCs w:val="16"/>
              </w:rPr>
              <w:t>Discussion on 3GPP transition to next-generation cryptographic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C4524F" w14:textId="77777777" w:rsidR="009B546A" w:rsidRPr="001B1679" w:rsidRDefault="009B546A" w:rsidP="00C11620">
            <w:pPr>
              <w:pStyle w:val="TAL"/>
              <w:keepNext w:val="0"/>
              <w:rPr>
                <w:sz w:val="16"/>
                <w:szCs w:val="16"/>
              </w:rPr>
            </w:pPr>
            <w:r w:rsidRPr="001B1679">
              <w:rPr>
                <w:sz w:val="16"/>
                <w:szCs w:val="16"/>
              </w:rPr>
              <w:t>KDDI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967225"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A5E04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9A519F" w14:textId="77777777" w:rsidR="009B546A" w:rsidRPr="001B1679" w:rsidRDefault="009B546A" w:rsidP="00C11620">
            <w:pPr>
              <w:pStyle w:val="TAL"/>
              <w:keepNext w:val="0"/>
              <w:rPr>
                <w:sz w:val="16"/>
                <w:szCs w:val="16"/>
              </w:rPr>
            </w:pPr>
            <w:r w:rsidRPr="001B1679">
              <w:rPr>
                <w:sz w:val="16"/>
                <w:szCs w:val="16"/>
              </w:rPr>
              <w:t>Related to LS In SP-230024.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3A195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A79D0" w14:textId="77777777" w:rsidR="009B546A" w:rsidRPr="001B1679" w:rsidRDefault="009B546A" w:rsidP="00C11620">
            <w:pPr>
              <w:pStyle w:val="TAL"/>
              <w:keepNext w:val="0"/>
              <w:rPr>
                <w:sz w:val="16"/>
                <w:szCs w:val="16"/>
              </w:rPr>
            </w:pPr>
          </w:p>
        </w:tc>
      </w:tr>
      <w:tr w:rsidR="009B546A" w14:paraId="0880EE8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F4BD29"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09AF27" w14:textId="7573B0C1" w:rsidR="009B546A" w:rsidRPr="001B1679" w:rsidRDefault="00F83058" w:rsidP="00C11620">
            <w:pPr>
              <w:pStyle w:val="TAL"/>
              <w:keepNext w:val="0"/>
              <w:rPr>
                <w:sz w:val="16"/>
                <w:szCs w:val="16"/>
              </w:rPr>
            </w:pPr>
            <w:r>
              <w:rPr>
                <w:sz w:val="16"/>
                <w:szCs w:val="16"/>
              </w:rPr>
              <w:t>SP-23</w:t>
            </w:r>
            <w:r w:rsidR="009B546A" w:rsidRPr="001B1679">
              <w:rPr>
                <w:sz w:val="16"/>
                <w:szCs w:val="16"/>
              </w:rPr>
              <w:t>0330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913C2B"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BDFEA8" w14:textId="77777777" w:rsidR="009B546A" w:rsidRPr="001B1679" w:rsidRDefault="009B546A" w:rsidP="00C11620">
            <w:pPr>
              <w:pStyle w:val="TAL"/>
              <w:keepNext w:val="0"/>
              <w:rPr>
                <w:sz w:val="16"/>
                <w:szCs w:val="16"/>
              </w:rPr>
            </w:pPr>
            <w:r w:rsidRPr="001B1679">
              <w:rPr>
                <w:sz w:val="16"/>
                <w:szCs w:val="16"/>
              </w:rPr>
              <w:t>[DRAFT] LS on transition to next-generation cryptographic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DF6659" w14:textId="77777777" w:rsidR="009B546A" w:rsidRPr="001B1679" w:rsidRDefault="009B546A" w:rsidP="00C11620">
            <w:pPr>
              <w:pStyle w:val="TAL"/>
              <w:keepNext w:val="0"/>
              <w:rPr>
                <w:sz w:val="16"/>
                <w:szCs w:val="16"/>
              </w:rPr>
            </w:pPr>
            <w:r w:rsidRPr="001B1679">
              <w:rPr>
                <w:sz w:val="16"/>
                <w:szCs w:val="16"/>
              </w:rPr>
              <w:t>KDDI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662CB7"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CE2DC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BF78E5" w14:textId="77777777" w:rsidR="009B546A" w:rsidRPr="001B1679" w:rsidRDefault="009B546A" w:rsidP="00C11620">
            <w:pPr>
              <w:pStyle w:val="TAL"/>
              <w:keepNext w:val="0"/>
              <w:rPr>
                <w:sz w:val="16"/>
                <w:szCs w:val="16"/>
              </w:rPr>
            </w:pPr>
            <w:r w:rsidRPr="001B1679">
              <w:rPr>
                <w:sz w:val="16"/>
                <w:szCs w:val="16"/>
              </w:rPr>
              <w:t>Related to LS In SP-230024. Revised to SP-230377.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8DD337"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ECBFA6" w14:textId="1F388E2E" w:rsidR="009B546A" w:rsidRPr="001B1679" w:rsidRDefault="00F83058" w:rsidP="00C11620">
            <w:pPr>
              <w:pStyle w:val="TAL"/>
              <w:keepNext w:val="0"/>
              <w:rPr>
                <w:sz w:val="16"/>
                <w:szCs w:val="16"/>
              </w:rPr>
            </w:pPr>
            <w:r>
              <w:rPr>
                <w:sz w:val="16"/>
                <w:szCs w:val="16"/>
              </w:rPr>
              <w:t>SP-23</w:t>
            </w:r>
            <w:r w:rsidR="009B546A" w:rsidRPr="001B1679">
              <w:rPr>
                <w:sz w:val="16"/>
                <w:szCs w:val="16"/>
              </w:rPr>
              <w:t>0377</w:t>
            </w:r>
          </w:p>
        </w:tc>
      </w:tr>
      <w:tr w:rsidR="009B546A" w14:paraId="237705C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4BF68E"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3E77EE" w14:textId="13301462" w:rsidR="009B546A" w:rsidRPr="001B1679" w:rsidRDefault="00F83058" w:rsidP="00C11620">
            <w:pPr>
              <w:pStyle w:val="TAL"/>
              <w:keepNext w:val="0"/>
              <w:rPr>
                <w:sz w:val="16"/>
                <w:szCs w:val="16"/>
              </w:rPr>
            </w:pPr>
            <w:r>
              <w:rPr>
                <w:sz w:val="16"/>
                <w:szCs w:val="16"/>
              </w:rPr>
              <w:t>SP-23</w:t>
            </w:r>
            <w:r w:rsidR="009B546A" w:rsidRPr="001B1679">
              <w:rPr>
                <w:sz w:val="16"/>
                <w:szCs w:val="16"/>
              </w:rPr>
              <w:t>0377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8BD734"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CBB564" w14:textId="77777777" w:rsidR="009B546A" w:rsidRPr="001B1679" w:rsidRDefault="009B546A" w:rsidP="00C11620">
            <w:pPr>
              <w:pStyle w:val="TAL"/>
              <w:keepNext w:val="0"/>
              <w:rPr>
                <w:sz w:val="16"/>
                <w:szCs w:val="16"/>
              </w:rPr>
            </w:pPr>
            <w:r w:rsidRPr="001B1679">
              <w:rPr>
                <w:sz w:val="16"/>
                <w:szCs w:val="16"/>
              </w:rPr>
              <w:t>[DRAFT] LS on transition to next-generation cryptographic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FA8C73" w14:textId="77777777" w:rsidR="009B546A" w:rsidRPr="001B1679" w:rsidRDefault="009B546A" w:rsidP="00C11620">
            <w:pPr>
              <w:pStyle w:val="TAL"/>
              <w:keepNext w:val="0"/>
              <w:rPr>
                <w:sz w:val="16"/>
                <w:szCs w:val="16"/>
              </w:rPr>
            </w:pPr>
            <w:r w:rsidRPr="001B1679">
              <w:rPr>
                <w:sz w:val="16"/>
                <w:szCs w:val="16"/>
              </w:rPr>
              <w:t>KDDI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EB10C8"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EFD64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FBFA99" w14:textId="77777777" w:rsidR="009B546A" w:rsidRPr="001B1679" w:rsidRDefault="009B546A" w:rsidP="00C11620">
            <w:pPr>
              <w:pStyle w:val="TAL"/>
              <w:keepNext w:val="0"/>
              <w:rPr>
                <w:sz w:val="16"/>
                <w:szCs w:val="16"/>
              </w:rPr>
            </w:pPr>
            <w:r w:rsidRPr="001B1679">
              <w:rPr>
                <w:sz w:val="16"/>
                <w:szCs w:val="16"/>
              </w:rPr>
              <w:t>Revision of SP-230330.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C977C7" w14:textId="77777777" w:rsidR="009B546A" w:rsidRPr="001B1679" w:rsidRDefault="009B546A" w:rsidP="00C11620">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04EFF9" w14:textId="77777777" w:rsidR="009B546A" w:rsidRPr="001B1679" w:rsidRDefault="009B546A" w:rsidP="00C11620">
            <w:pPr>
              <w:pStyle w:val="TAL"/>
              <w:keepNext w:val="0"/>
              <w:rPr>
                <w:sz w:val="16"/>
                <w:szCs w:val="16"/>
              </w:rPr>
            </w:pPr>
          </w:p>
        </w:tc>
      </w:tr>
      <w:tr w:rsidR="009B546A" w14:paraId="5318FAB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24EFAB"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0B4731" w14:textId="02FB9C21" w:rsidR="009B546A" w:rsidRPr="001B1679" w:rsidRDefault="00F83058" w:rsidP="00C11620">
            <w:pPr>
              <w:pStyle w:val="TAL"/>
              <w:keepNext w:val="0"/>
              <w:rPr>
                <w:sz w:val="16"/>
                <w:szCs w:val="16"/>
              </w:rPr>
            </w:pPr>
            <w:r>
              <w:rPr>
                <w:sz w:val="16"/>
                <w:szCs w:val="16"/>
              </w:rPr>
              <w:t>SP-23</w:t>
            </w:r>
            <w:r w:rsidR="009B546A" w:rsidRPr="001B1679">
              <w:rPr>
                <w:sz w:val="16"/>
                <w:szCs w:val="16"/>
              </w:rPr>
              <w:t>0316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B6F4FF"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E1BE71" w14:textId="77777777" w:rsidR="009B546A" w:rsidRPr="001B1679" w:rsidRDefault="009B546A" w:rsidP="00C11620">
            <w:pPr>
              <w:pStyle w:val="TAL"/>
              <w:keepNext w:val="0"/>
              <w:rPr>
                <w:sz w:val="16"/>
                <w:szCs w:val="16"/>
              </w:rPr>
            </w:pPr>
            <w:r w:rsidRPr="001B1679">
              <w:rPr>
                <w:sz w:val="16"/>
                <w:szCs w:val="16"/>
              </w:rPr>
              <w:t>User experiences (UX) dependency on 3GPP standardizations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53CCCA" w14:textId="77777777" w:rsidR="009B546A" w:rsidRPr="001B1679" w:rsidRDefault="009B546A" w:rsidP="00C11620">
            <w:pPr>
              <w:pStyle w:val="TAL"/>
              <w:keepNext w:val="0"/>
              <w:rPr>
                <w:sz w:val="16"/>
                <w:szCs w:val="16"/>
              </w:rPr>
            </w:pPr>
            <w:r w:rsidRPr="001B1679">
              <w:rPr>
                <w:sz w:val="16"/>
                <w:szCs w:val="16"/>
              </w:rPr>
              <w:t>Facebook Japan K.K.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E4561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C8BD1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0B601E"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73387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8FCD9" w14:textId="77777777" w:rsidR="009B546A" w:rsidRPr="001B1679" w:rsidRDefault="009B546A" w:rsidP="00C11620">
            <w:pPr>
              <w:pStyle w:val="TAL"/>
              <w:keepNext w:val="0"/>
              <w:rPr>
                <w:sz w:val="16"/>
                <w:szCs w:val="16"/>
              </w:rPr>
            </w:pPr>
          </w:p>
        </w:tc>
      </w:tr>
      <w:tr w:rsidR="009B546A" w14:paraId="5BAF371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56BE7C" w14:textId="77777777" w:rsidR="009B546A" w:rsidRPr="001B1679" w:rsidRDefault="009B546A" w:rsidP="00C11620">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D64E86" w14:textId="0A3B30E1" w:rsidR="009B546A" w:rsidRPr="001B1679" w:rsidRDefault="00F83058" w:rsidP="00C11620">
            <w:pPr>
              <w:pStyle w:val="TAL"/>
              <w:keepNext w:val="0"/>
              <w:rPr>
                <w:sz w:val="16"/>
                <w:szCs w:val="16"/>
              </w:rPr>
            </w:pPr>
            <w:r>
              <w:rPr>
                <w:sz w:val="16"/>
                <w:szCs w:val="16"/>
              </w:rPr>
              <w:t>SP-23</w:t>
            </w:r>
            <w:r w:rsidR="009B546A" w:rsidRPr="001B1679">
              <w:rPr>
                <w:sz w:val="16"/>
                <w:szCs w:val="16"/>
              </w:rPr>
              <w:t>0214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8F3C5B"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0B3078" w14:textId="77777777" w:rsidR="009B546A" w:rsidRPr="001B1679" w:rsidRDefault="009B546A" w:rsidP="00C11620">
            <w:pPr>
              <w:pStyle w:val="TAL"/>
              <w:keepNext w:val="0"/>
              <w:rPr>
                <w:sz w:val="16"/>
                <w:szCs w:val="16"/>
              </w:rPr>
            </w:pPr>
            <w:r w:rsidRPr="001B1679">
              <w:rPr>
                <w:sz w:val="16"/>
                <w:szCs w:val="16"/>
              </w:rPr>
              <w:t>SA WG1 Chair report to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4F5B63" w14:textId="77777777" w:rsidR="009B546A" w:rsidRPr="001B1679" w:rsidRDefault="009B546A" w:rsidP="00C11620">
            <w:pPr>
              <w:pStyle w:val="TAL"/>
              <w:keepNext w:val="0"/>
              <w:rPr>
                <w:sz w:val="16"/>
                <w:szCs w:val="16"/>
              </w:rPr>
            </w:pPr>
            <w:r w:rsidRPr="001B1679">
              <w:rPr>
                <w:sz w:val="16"/>
                <w:szCs w:val="16"/>
              </w:rPr>
              <w:t>SA WG1 Chair, ETSI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71BF1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BD35F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CD1A2D" w14:textId="77777777" w:rsidR="009B546A" w:rsidRPr="001B1679" w:rsidRDefault="009B546A" w:rsidP="00C11620">
            <w:pPr>
              <w:pStyle w:val="TAL"/>
              <w:keepNext w:val="0"/>
              <w:rPr>
                <w:sz w:val="16"/>
                <w:szCs w:val="16"/>
              </w:rPr>
            </w:pPr>
            <w:r w:rsidRPr="001B1679">
              <w:rPr>
                <w:sz w:val="16"/>
                <w:szCs w:val="16"/>
              </w:rPr>
              <w:t>Noted. The SA WG1 Work Plan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72268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3C344C" w14:textId="77777777" w:rsidR="009B546A" w:rsidRPr="001B1679" w:rsidRDefault="009B546A" w:rsidP="00C11620">
            <w:pPr>
              <w:pStyle w:val="TAL"/>
              <w:keepNext w:val="0"/>
              <w:rPr>
                <w:sz w:val="16"/>
                <w:szCs w:val="16"/>
              </w:rPr>
            </w:pPr>
          </w:p>
        </w:tc>
      </w:tr>
      <w:tr w:rsidR="009B546A" w14:paraId="6802BA2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E1C512" w14:textId="77777777" w:rsidR="009B546A" w:rsidRPr="001B1679" w:rsidRDefault="009B546A" w:rsidP="00C11620">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524191" w14:textId="67B9B9D1" w:rsidR="009B546A" w:rsidRPr="001B1679" w:rsidRDefault="00F83058" w:rsidP="00C11620">
            <w:pPr>
              <w:pStyle w:val="TAL"/>
              <w:keepNext w:val="0"/>
              <w:rPr>
                <w:sz w:val="16"/>
                <w:szCs w:val="16"/>
              </w:rPr>
            </w:pPr>
            <w:r>
              <w:rPr>
                <w:sz w:val="16"/>
                <w:szCs w:val="16"/>
              </w:rPr>
              <w:t>SP-23</w:t>
            </w:r>
            <w:r w:rsidR="009B546A" w:rsidRPr="001B1679">
              <w:rPr>
                <w:sz w:val="16"/>
                <w:szCs w:val="16"/>
              </w:rPr>
              <w:t>0031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AA4599"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3CC3F8" w14:textId="77777777" w:rsidR="009B546A" w:rsidRPr="001B1679" w:rsidRDefault="009B546A" w:rsidP="00C11620">
            <w:pPr>
              <w:pStyle w:val="TAL"/>
              <w:keepNext w:val="0"/>
              <w:rPr>
                <w:sz w:val="16"/>
                <w:szCs w:val="16"/>
              </w:rPr>
            </w:pPr>
            <w:r w:rsidRPr="001B1679">
              <w:rPr>
                <w:sz w:val="16"/>
                <w:szCs w:val="16"/>
              </w:rPr>
              <w:t>SA WG2 Chair report to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36BC36" w14:textId="77777777" w:rsidR="009B546A" w:rsidRPr="001B1679" w:rsidRDefault="009B546A" w:rsidP="00C11620">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DF498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144E5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0EC721"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FA4789"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9700B4" w14:textId="77777777" w:rsidR="009B546A" w:rsidRPr="001B1679" w:rsidRDefault="009B546A" w:rsidP="00C11620">
            <w:pPr>
              <w:pStyle w:val="TAL"/>
              <w:keepNext w:val="0"/>
              <w:rPr>
                <w:sz w:val="16"/>
                <w:szCs w:val="16"/>
              </w:rPr>
            </w:pPr>
          </w:p>
        </w:tc>
      </w:tr>
      <w:tr w:rsidR="009B546A" w14:paraId="070FEA2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AB66EE" w14:textId="77777777" w:rsidR="009B546A" w:rsidRPr="001B1679" w:rsidRDefault="009B546A" w:rsidP="00C11620">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98A004" w14:textId="200A3957" w:rsidR="009B546A" w:rsidRPr="001B1679" w:rsidRDefault="00F83058" w:rsidP="00C11620">
            <w:pPr>
              <w:pStyle w:val="TAL"/>
              <w:keepNext w:val="0"/>
              <w:rPr>
                <w:sz w:val="16"/>
                <w:szCs w:val="16"/>
              </w:rPr>
            </w:pPr>
            <w:r>
              <w:rPr>
                <w:sz w:val="16"/>
                <w:szCs w:val="16"/>
              </w:rPr>
              <w:t>SP-23</w:t>
            </w:r>
            <w:r w:rsidR="009B546A" w:rsidRPr="001B1679">
              <w:rPr>
                <w:sz w:val="16"/>
                <w:szCs w:val="16"/>
              </w:rPr>
              <w:t>0302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3F6DFA"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6AF652" w14:textId="77777777" w:rsidR="009B546A" w:rsidRPr="001B1679" w:rsidRDefault="009B546A" w:rsidP="00C11620">
            <w:pPr>
              <w:pStyle w:val="TAL"/>
              <w:keepNext w:val="0"/>
              <w:rPr>
                <w:sz w:val="16"/>
                <w:szCs w:val="16"/>
              </w:rPr>
            </w:pPr>
            <w:r w:rsidRPr="001B1679">
              <w:rPr>
                <w:sz w:val="16"/>
                <w:szCs w:val="16"/>
              </w:rPr>
              <w:t>SA WG3 Chair report to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789436" w14:textId="77777777" w:rsidR="009B546A" w:rsidRPr="001B1679" w:rsidRDefault="009B546A" w:rsidP="00C1162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DAAF2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7EA60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B4A7EC"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9ADDD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3DDB39" w14:textId="77777777" w:rsidR="009B546A" w:rsidRPr="001B1679" w:rsidRDefault="009B546A" w:rsidP="00C11620">
            <w:pPr>
              <w:pStyle w:val="TAL"/>
              <w:keepNext w:val="0"/>
              <w:rPr>
                <w:sz w:val="16"/>
                <w:szCs w:val="16"/>
              </w:rPr>
            </w:pPr>
          </w:p>
        </w:tc>
      </w:tr>
      <w:tr w:rsidR="009B546A" w14:paraId="7BCBB5E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97C3B3" w14:textId="77777777" w:rsidR="009B546A" w:rsidRPr="001B1679" w:rsidRDefault="009B546A" w:rsidP="00C11620">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3B6D77" w14:textId="03174456" w:rsidR="009B546A" w:rsidRPr="001B1679" w:rsidRDefault="00F83058" w:rsidP="00C11620">
            <w:pPr>
              <w:pStyle w:val="TAL"/>
              <w:keepNext w:val="0"/>
              <w:rPr>
                <w:sz w:val="16"/>
                <w:szCs w:val="16"/>
              </w:rPr>
            </w:pPr>
            <w:r>
              <w:rPr>
                <w:sz w:val="16"/>
                <w:szCs w:val="16"/>
              </w:rPr>
              <w:t>SP-23</w:t>
            </w:r>
            <w:r w:rsidR="009B546A" w:rsidRPr="001B1679">
              <w:rPr>
                <w:sz w:val="16"/>
                <w:szCs w:val="16"/>
              </w:rPr>
              <w:t>0310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E333FE"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4E4EDE" w14:textId="77777777" w:rsidR="009B546A" w:rsidRPr="001B1679" w:rsidRDefault="009B546A" w:rsidP="00C11620">
            <w:pPr>
              <w:pStyle w:val="TAL"/>
              <w:keepNext w:val="0"/>
              <w:rPr>
                <w:sz w:val="16"/>
                <w:szCs w:val="16"/>
              </w:rPr>
            </w:pPr>
            <w:r w:rsidRPr="001B1679">
              <w:rPr>
                <w:sz w:val="16"/>
                <w:szCs w:val="16"/>
              </w:rPr>
              <w:t>SA WG4 Chair Status Report to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34924F" w14:textId="77777777" w:rsidR="009B546A" w:rsidRPr="001B1679" w:rsidRDefault="009B546A" w:rsidP="00C11620">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DDBD9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BFEC8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E0DABF"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34889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699D7D" w14:textId="77777777" w:rsidR="009B546A" w:rsidRPr="001B1679" w:rsidRDefault="009B546A" w:rsidP="00C11620">
            <w:pPr>
              <w:pStyle w:val="TAL"/>
              <w:keepNext w:val="0"/>
              <w:rPr>
                <w:sz w:val="16"/>
                <w:szCs w:val="16"/>
              </w:rPr>
            </w:pPr>
          </w:p>
        </w:tc>
      </w:tr>
      <w:tr w:rsidR="009B546A" w14:paraId="3BD1F85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0F2621" w14:textId="77777777" w:rsidR="009B546A" w:rsidRPr="001B1679" w:rsidRDefault="009B546A" w:rsidP="00C11620">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36A285" w14:textId="15C30B6F" w:rsidR="009B546A" w:rsidRPr="001B1679" w:rsidRDefault="00F83058" w:rsidP="00C11620">
            <w:pPr>
              <w:pStyle w:val="TAL"/>
              <w:keepNext w:val="0"/>
              <w:rPr>
                <w:sz w:val="16"/>
                <w:szCs w:val="16"/>
              </w:rPr>
            </w:pPr>
            <w:r>
              <w:rPr>
                <w:sz w:val="16"/>
                <w:szCs w:val="16"/>
              </w:rPr>
              <w:t>SP-23</w:t>
            </w:r>
            <w:r w:rsidR="009B546A" w:rsidRPr="001B1679">
              <w:rPr>
                <w:sz w:val="16"/>
                <w:szCs w:val="16"/>
              </w:rPr>
              <w:t>0317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059CB0"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58D3A5" w14:textId="77777777" w:rsidR="009B546A" w:rsidRPr="001B1679" w:rsidRDefault="009B546A" w:rsidP="00C11620">
            <w:pPr>
              <w:pStyle w:val="TAL"/>
              <w:keepNext w:val="0"/>
              <w:rPr>
                <w:sz w:val="16"/>
                <w:szCs w:val="16"/>
              </w:rPr>
            </w:pPr>
            <w:r w:rsidRPr="001B1679">
              <w:rPr>
                <w:sz w:val="16"/>
                <w:szCs w:val="16"/>
              </w:rPr>
              <w:t>SA WG5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BC3443" w14:textId="77777777" w:rsidR="009B546A" w:rsidRPr="001B1679" w:rsidRDefault="009B546A" w:rsidP="00C11620">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2DC79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4E5F6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AF5FDE" w14:textId="77777777" w:rsidR="009B546A" w:rsidRPr="001B1679" w:rsidRDefault="009B546A" w:rsidP="00C11620">
            <w:pPr>
              <w:pStyle w:val="TAL"/>
              <w:keepNext w:val="0"/>
              <w:rPr>
                <w:sz w:val="16"/>
                <w:szCs w:val="16"/>
              </w:rPr>
            </w:pPr>
            <w:r w:rsidRPr="001B1679">
              <w:rPr>
                <w:sz w:val="16"/>
                <w:szCs w:val="16"/>
              </w:rPr>
              <w:t>Revised to SP-230348.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FD92E0"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8834D" w14:textId="1D8E01CA" w:rsidR="009B546A" w:rsidRPr="001B1679" w:rsidRDefault="00F83058" w:rsidP="00C11620">
            <w:pPr>
              <w:pStyle w:val="TAL"/>
              <w:keepNext w:val="0"/>
              <w:rPr>
                <w:sz w:val="16"/>
                <w:szCs w:val="16"/>
              </w:rPr>
            </w:pPr>
            <w:r>
              <w:rPr>
                <w:sz w:val="16"/>
                <w:szCs w:val="16"/>
              </w:rPr>
              <w:t>SP-23</w:t>
            </w:r>
            <w:r w:rsidR="009B546A" w:rsidRPr="001B1679">
              <w:rPr>
                <w:sz w:val="16"/>
                <w:szCs w:val="16"/>
              </w:rPr>
              <w:t>0348</w:t>
            </w:r>
          </w:p>
        </w:tc>
      </w:tr>
      <w:tr w:rsidR="009B546A" w14:paraId="4338E0E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30F382" w14:textId="77777777" w:rsidR="009B546A" w:rsidRPr="001B1679" w:rsidRDefault="009B546A" w:rsidP="00C11620">
            <w:pPr>
              <w:pStyle w:val="TAL"/>
              <w:keepNext w:val="0"/>
              <w:rPr>
                <w:sz w:val="16"/>
                <w:szCs w:val="16"/>
              </w:rPr>
            </w:pPr>
            <w:r w:rsidRPr="001B1679">
              <w:rPr>
                <w:sz w:val="16"/>
                <w:szCs w:val="16"/>
              </w:rPr>
              <w:lastRenderedPageBreak/>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FA63CB" w14:textId="25AA6107" w:rsidR="009B546A" w:rsidRPr="001B1679" w:rsidRDefault="00F83058" w:rsidP="00C11620">
            <w:pPr>
              <w:pStyle w:val="TAL"/>
              <w:keepNext w:val="0"/>
              <w:rPr>
                <w:sz w:val="16"/>
                <w:szCs w:val="16"/>
              </w:rPr>
            </w:pPr>
            <w:r>
              <w:rPr>
                <w:sz w:val="16"/>
                <w:szCs w:val="16"/>
              </w:rPr>
              <w:t>SP-23</w:t>
            </w:r>
            <w:r w:rsidR="009B546A" w:rsidRPr="001B1679">
              <w:rPr>
                <w:sz w:val="16"/>
                <w:szCs w:val="16"/>
              </w:rPr>
              <w:t>0348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D34AFA"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00ACC" w14:textId="77777777" w:rsidR="009B546A" w:rsidRPr="001B1679" w:rsidRDefault="009B546A" w:rsidP="00C11620">
            <w:pPr>
              <w:pStyle w:val="TAL"/>
              <w:keepNext w:val="0"/>
              <w:rPr>
                <w:sz w:val="16"/>
                <w:szCs w:val="16"/>
              </w:rPr>
            </w:pPr>
            <w:r w:rsidRPr="001B1679">
              <w:rPr>
                <w:sz w:val="16"/>
                <w:szCs w:val="16"/>
              </w:rPr>
              <w:t>SA WG5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DB13DE" w14:textId="77777777" w:rsidR="009B546A" w:rsidRPr="001B1679" w:rsidRDefault="009B546A" w:rsidP="00C11620">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960AB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26950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30195D" w14:textId="77777777" w:rsidR="009B546A" w:rsidRPr="001B1679" w:rsidRDefault="009B546A" w:rsidP="00C11620">
            <w:pPr>
              <w:pStyle w:val="TAL"/>
              <w:keepNext w:val="0"/>
              <w:rPr>
                <w:sz w:val="16"/>
                <w:szCs w:val="16"/>
              </w:rPr>
            </w:pPr>
            <w:r w:rsidRPr="001B1679">
              <w:rPr>
                <w:sz w:val="16"/>
                <w:szCs w:val="16"/>
              </w:rPr>
              <w:t>Revision of SP-230317.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49ED3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1EF8BA" w14:textId="77777777" w:rsidR="009B546A" w:rsidRPr="001B1679" w:rsidRDefault="009B546A" w:rsidP="00C11620">
            <w:pPr>
              <w:pStyle w:val="TAL"/>
              <w:keepNext w:val="0"/>
              <w:rPr>
                <w:sz w:val="16"/>
                <w:szCs w:val="16"/>
              </w:rPr>
            </w:pPr>
          </w:p>
        </w:tc>
      </w:tr>
      <w:tr w:rsidR="009B546A" w14:paraId="31B6161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19800B" w14:textId="77777777" w:rsidR="009B546A" w:rsidRPr="001B1679" w:rsidRDefault="009B546A" w:rsidP="00C11620">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521CB0" w14:textId="3528F7E7" w:rsidR="009B546A" w:rsidRPr="001B1679" w:rsidRDefault="00F83058" w:rsidP="00C11620">
            <w:pPr>
              <w:pStyle w:val="TAL"/>
              <w:keepNext w:val="0"/>
              <w:rPr>
                <w:sz w:val="16"/>
                <w:szCs w:val="16"/>
              </w:rPr>
            </w:pPr>
            <w:r>
              <w:rPr>
                <w:sz w:val="16"/>
                <w:szCs w:val="16"/>
              </w:rPr>
              <w:t>SP-23</w:t>
            </w:r>
            <w:r w:rsidR="009B546A" w:rsidRPr="001B1679">
              <w:rPr>
                <w:sz w:val="16"/>
                <w:szCs w:val="16"/>
              </w:rPr>
              <w:t>0271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2334A0"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A6A9CD" w14:textId="77777777" w:rsidR="009B546A" w:rsidRPr="001B1679" w:rsidRDefault="009B546A" w:rsidP="00C11620">
            <w:pPr>
              <w:pStyle w:val="TAL"/>
              <w:keepNext w:val="0"/>
              <w:rPr>
                <w:sz w:val="16"/>
                <w:szCs w:val="16"/>
              </w:rPr>
            </w:pPr>
            <w:r w:rsidRPr="001B1679">
              <w:rPr>
                <w:sz w:val="16"/>
                <w:szCs w:val="16"/>
              </w:rPr>
              <w:t>SA WG6 status report to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CD08D8" w14:textId="77777777" w:rsidR="009B546A" w:rsidRPr="001B1679" w:rsidRDefault="009B546A" w:rsidP="00C11620">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D92B8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6874F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5C4980"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7C938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35A98A" w14:textId="77777777" w:rsidR="009B546A" w:rsidRPr="001B1679" w:rsidRDefault="009B546A" w:rsidP="00C11620">
            <w:pPr>
              <w:pStyle w:val="TAL"/>
              <w:keepNext w:val="0"/>
              <w:rPr>
                <w:sz w:val="16"/>
                <w:szCs w:val="16"/>
              </w:rPr>
            </w:pPr>
          </w:p>
        </w:tc>
      </w:tr>
      <w:tr w:rsidR="009B546A" w14:paraId="72DA816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7AF721"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67875A" w14:textId="4AAB58C1" w:rsidR="009B546A" w:rsidRPr="001B1679" w:rsidRDefault="00F83058" w:rsidP="00C11620">
            <w:pPr>
              <w:pStyle w:val="TAL"/>
              <w:keepNext w:val="0"/>
              <w:rPr>
                <w:sz w:val="16"/>
                <w:szCs w:val="16"/>
              </w:rPr>
            </w:pPr>
            <w:r>
              <w:rPr>
                <w:sz w:val="16"/>
                <w:szCs w:val="16"/>
              </w:rPr>
              <w:t>SP-23</w:t>
            </w:r>
            <w:r w:rsidR="009B546A" w:rsidRPr="001B1679">
              <w:rPr>
                <w:sz w:val="16"/>
                <w:szCs w:val="16"/>
              </w:rPr>
              <w:t>0381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C063C7"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C0D291" w14:textId="77777777" w:rsidR="009B546A" w:rsidRPr="001B1679" w:rsidRDefault="009B546A" w:rsidP="00C11620">
            <w:pPr>
              <w:pStyle w:val="TAL"/>
              <w:keepNext w:val="0"/>
              <w:rPr>
                <w:sz w:val="16"/>
                <w:szCs w:val="16"/>
              </w:rPr>
            </w:pPr>
            <w:r w:rsidRPr="001B1679">
              <w:rPr>
                <w:sz w:val="16"/>
                <w:szCs w:val="16"/>
              </w:rPr>
              <w:t>Status report of TSG RAN#99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5AAF2A" w14:textId="77777777" w:rsidR="009B546A" w:rsidRPr="001B1679" w:rsidRDefault="009B546A" w:rsidP="00C11620">
            <w:pPr>
              <w:pStyle w:val="TAL"/>
              <w:keepNext w:val="0"/>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FE915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1B4B9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30B407"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776342"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27B86A" w14:textId="77777777" w:rsidR="009B546A" w:rsidRPr="001B1679" w:rsidRDefault="009B546A" w:rsidP="00C11620">
            <w:pPr>
              <w:pStyle w:val="TAL"/>
              <w:keepNext w:val="0"/>
              <w:rPr>
                <w:sz w:val="16"/>
                <w:szCs w:val="16"/>
              </w:rPr>
            </w:pPr>
          </w:p>
        </w:tc>
      </w:tr>
      <w:tr w:rsidR="009B546A" w14:paraId="21947E6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A2ACB9"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C9157D" w14:textId="73F118C2" w:rsidR="009B546A" w:rsidRPr="001B1679" w:rsidRDefault="00F83058" w:rsidP="00C11620">
            <w:pPr>
              <w:pStyle w:val="TAL"/>
              <w:keepNext w:val="0"/>
              <w:rPr>
                <w:sz w:val="16"/>
                <w:szCs w:val="16"/>
              </w:rPr>
            </w:pPr>
            <w:r>
              <w:rPr>
                <w:sz w:val="16"/>
                <w:szCs w:val="16"/>
              </w:rPr>
              <w:t>SP-23</w:t>
            </w:r>
            <w:r w:rsidR="009B546A" w:rsidRPr="001B1679">
              <w:rPr>
                <w:sz w:val="16"/>
                <w:szCs w:val="16"/>
              </w:rPr>
              <w:t>0379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4A45EA"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8CBE5" w14:textId="77777777" w:rsidR="009B546A" w:rsidRPr="001B1679" w:rsidRDefault="009B546A" w:rsidP="00C11620">
            <w:pPr>
              <w:pStyle w:val="TAL"/>
              <w:keepNext w:val="0"/>
              <w:rPr>
                <w:sz w:val="16"/>
                <w:szCs w:val="16"/>
              </w:rPr>
            </w:pPr>
            <w:r w:rsidRPr="001B1679">
              <w:rPr>
                <w:sz w:val="16"/>
                <w:szCs w:val="16"/>
              </w:rPr>
              <w:t>LS from TSG RAN: Draft LS to ITU-R WP4B on 3GPP submission towards IMT-2020 Satellite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62D846" w14:textId="77777777" w:rsidR="009B546A" w:rsidRPr="001B1679" w:rsidRDefault="009B546A" w:rsidP="00C11620">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0FC53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0E2D1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E3CDB3" w14:textId="77777777" w:rsidR="009B546A" w:rsidRPr="001B1679" w:rsidRDefault="009B546A" w:rsidP="00C11620">
            <w:pPr>
              <w:pStyle w:val="TAL"/>
              <w:keepNext w:val="0"/>
              <w:rPr>
                <w:sz w:val="16"/>
                <w:szCs w:val="16"/>
              </w:rPr>
            </w:pPr>
            <w:r w:rsidRPr="001B1679">
              <w:rPr>
                <w:sz w:val="16"/>
                <w:szCs w:val="16"/>
              </w:rPr>
              <w:t>Need to remove incorrect action to TSG RAN. For 3GPP review in TSG SA. Feedback LS before: March 24, 2023. To: 3GPP PCG. Forwarded to PCG in SP-230393.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5734C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908D97" w14:textId="77777777" w:rsidR="009B546A" w:rsidRPr="001B1679" w:rsidRDefault="009B546A" w:rsidP="00C11620">
            <w:pPr>
              <w:pStyle w:val="TAL"/>
              <w:keepNext w:val="0"/>
              <w:rPr>
                <w:sz w:val="16"/>
                <w:szCs w:val="16"/>
              </w:rPr>
            </w:pPr>
          </w:p>
        </w:tc>
      </w:tr>
      <w:tr w:rsidR="009B546A" w14:paraId="46EC607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C2C149"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E00DF" w14:textId="280AFC5B" w:rsidR="009B546A" w:rsidRPr="001B1679" w:rsidRDefault="00F83058" w:rsidP="00C11620">
            <w:pPr>
              <w:pStyle w:val="TAL"/>
              <w:keepNext w:val="0"/>
              <w:rPr>
                <w:sz w:val="16"/>
                <w:szCs w:val="16"/>
              </w:rPr>
            </w:pPr>
            <w:r>
              <w:rPr>
                <w:sz w:val="16"/>
                <w:szCs w:val="16"/>
              </w:rPr>
              <w:t>SP-23</w:t>
            </w:r>
            <w:r w:rsidR="009B546A" w:rsidRPr="001B1679">
              <w:rPr>
                <w:sz w:val="16"/>
                <w:szCs w:val="16"/>
              </w:rPr>
              <w:t>0393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F44A05"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C887F2" w14:textId="77777777" w:rsidR="009B546A" w:rsidRPr="001B1679" w:rsidRDefault="009B546A" w:rsidP="00C11620">
            <w:pPr>
              <w:pStyle w:val="TAL"/>
              <w:keepNext w:val="0"/>
              <w:rPr>
                <w:sz w:val="16"/>
                <w:szCs w:val="16"/>
              </w:rPr>
            </w:pPr>
            <w:r w:rsidRPr="001B1679">
              <w:rPr>
                <w:sz w:val="16"/>
                <w:szCs w:val="16"/>
              </w:rPr>
              <w:t>Draft LS to ITU-R WP4B on 3GPP submission towards IMT-2020 Satellite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141891"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FF61B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54B12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1DE351" w14:textId="77777777" w:rsidR="009B546A" w:rsidRPr="001B1679" w:rsidRDefault="009B546A" w:rsidP="00C11620">
            <w:pPr>
              <w:pStyle w:val="TAL"/>
              <w:keepNext w:val="0"/>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A6575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71984B" w14:textId="77777777" w:rsidR="009B546A" w:rsidRPr="001B1679" w:rsidRDefault="009B546A" w:rsidP="00C11620">
            <w:pPr>
              <w:pStyle w:val="TAL"/>
              <w:keepNext w:val="0"/>
              <w:rPr>
                <w:sz w:val="16"/>
                <w:szCs w:val="16"/>
              </w:rPr>
            </w:pPr>
          </w:p>
        </w:tc>
      </w:tr>
      <w:tr w:rsidR="009B546A" w14:paraId="1448A98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DB2A8"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FBD9C8" w14:textId="6F365284" w:rsidR="009B546A" w:rsidRPr="001B1679" w:rsidRDefault="00F83058" w:rsidP="00C11620">
            <w:pPr>
              <w:pStyle w:val="TAL"/>
              <w:keepNext w:val="0"/>
              <w:rPr>
                <w:sz w:val="16"/>
                <w:szCs w:val="16"/>
              </w:rPr>
            </w:pPr>
            <w:r>
              <w:rPr>
                <w:sz w:val="16"/>
                <w:szCs w:val="16"/>
              </w:rPr>
              <w:t>SP-23</w:t>
            </w:r>
            <w:r w:rsidR="009B546A" w:rsidRPr="001B1679">
              <w:rPr>
                <w:sz w:val="16"/>
                <w:szCs w:val="16"/>
              </w:rPr>
              <w:t>0380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DEA62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98C724" w14:textId="77777777" w:rsidR="009B546A" w:rsidRPr="001B1679" w:rsidRDefault="009B546A" w:rsidP="00C11620">
            <w:pPr>
              <w:pStyle w:val="TAL"/>
              <w:keepNext w:val="0"/>
              <w:rPr>
                <w:sz w:val="16"/>
                <w:szCs w:val="16"/>
              </w:rPr>
            </w:pPr>
            <w:r w:rsidRPr="001B1679">
              <w:rPr>
                <w:sz w:val="16"/>
                <w:szCs w:val="16"/>
              </w:rPr>
              <w:t>LS from TSG RAN: Draft reply LS ITU-R WP5D/TEMP/826(Rev.1) = RP-230032 on Development of a new Report ITU-R M.[IMT.MULTIMEDIA] - Capabilities of the terrestrial component of IMT-2020 for multimedia communications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1C608E" w14:textId="77777777" w:rsidR="009B546A" w:rsidRPr="001B1679" w:rsidRDefault="009B546A" w:rsidP="00C11620">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1156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9001E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A55500" w14:textId="77777777" w:rsidR="009B546A" w:rsidRPr="001B1679" w:rsidRDefault="009B546A" w:rsidP="00C11620">
            <w:pPr>
              <w:pStyle w:val="TAL"/>
              <w:keepNext w:val="0"/>
              <w:rPr>
                <w:sz w:val="16"/>
                <w:szCs w:val="16"/>
              </w:rPr>
            </w:pPr>
            <w:r w:rsidRPr="001B1679">
              <w:rPr>
                <w:sz w:val="16"/>
                <w:szCs w:val="16"/>
              </w:rPr>
              <w:t>For 3GPP review  in TSG SA. Feedback LS before: March 24, 2023. To: 3GPP PCG.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BAE4A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293B0" w14:textId="77777777" w:rsidR="009B546A" w:rsidRPr="001B1679" w:rsidRDefault="009B546A" w:rsidP="00C11620">
            <w:pPr>
              <w:pStyle w:val="TAL"/>
              <w:keepNext w:val="0"/>
              <w:rPr>
                <w:sz w:val="16"/>
                <w:szCs w:val="16"/>
              </w:rPr>
            </w:pPr>
          </w:p>
        </w:tc>
      </w:tr>
      <w:tr w:rsidR="009B546A" w14:paraId="4D7DCF3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9D14D5"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351954" w14:textId="6D29A24B" w:rsidR="009B546A" w:rsidRPr="001B1679" w:rsidRDefault="00F83058" w:rsidP="00C11620">
            <w:pPr>
              <w:pStyle w:val="TAL"/>
              <w:keepNext w:val="0"/>
              <w:rPr>
                <w:sz w:val="16"/>
                <w:szCs w:val="16"/>
              </w:rPr>
            </w:pPr>
            <w:r>
              <w:rPr>
                <w:sz w:val="16"/>
                <w:szCs w:val="16"/>
              </w:rPr>
              <w:t>SP-23</w:t>
            </w:r>
            <w:r w:rsidR="009B546A" w:rsidRPr="001B1679">
              <w:rPr>
                <w:sz w:val="16"/>
                <w:szCs w:val="16"/>
              </w:rPr>
              <w:t>0378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197F3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21057" w14:textId="77777777" w:rsidR="009B546A" w:rsidRPr="001B1679" w:rsidRDefault="009B546A" w:rsidP="00C11620">
            <w:pPr>
              <w:pStyle w:val="TAL"/>
              <w:keepNext w:val="0"/>
              <w:rPr>
                <w:sz w:val="16"/>
                <w:szCs w:val="16"/>
              </w:rPr>
            </w:pPr>
            <w:r w:rsidRPr="001B1679">
              <w:rPr>
                <w:sz w:val="16"/>
                <w:szCs w:val="16"/>
              </w:rPr>
              <w:t>LS from TSG RAN: LS on 3GPP submission towards IMT-2020 Satellite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A98549" w14:textId="77777777" w:rsidR="009B546A" w:rsidRPr="001B1679" w:rsidRDefault="009B546A" w:rsidP="00C11620">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6B3DC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2CCEB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03CFED" w14:textId="77777777" w:rsidR="009B546A" w:rsidRPr="001B1679" w:rsidRDefault="009B546A" w:rsidP="00C11620">
            <w:pPr>
              <w:pStyle w:val="TAL"/>
              <w:keepNext w:val="0"/>
              <w:rPr>
                <w:sz w:val="16"/>
                <w:szCs w:val="16"/>
              </w:rPr>
            </w:pPr>
            <w:r w:rsidRPr="001B1679">
              <w:rPr>
                <w:sz w:val="16"/>
                <w:szCs w:val="16"/>
              </w:rPr>
              <w:t>Note the RAN decision, taking into account that any document submitted to ITU-R WP4B will need SA and PCG approval as per procedures.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4C717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A9CF2D" w14:textId="77777777" w:rsidR="009B546A" w:rsidRPr="001B1679" w:rsidRDefault="009B546A" w:rsidP="00C11620">
            <w:pPr>
              <w:pStyle w:val="TAL"/>
              <w:keepNext w:val="0"/>
              <w:rPr>
                <w:sz w:val="16"/>
                <w:szCs w:val="16"/>
              </w:rPr>
            </w:pPr>
          </w:p>
        </w:tc>
      </w:tr>
      <w:tr w:rsidR="009B546A" w14:paraId="42844E3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83FB20"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5DBA8" w14:textId="5B4A53B3" w:rsidR="009B546A" w:rsidRPr="001B1679" w:rsidRDefault="00F83058" w:rsidP="00C11620">
            <w:pPr>
              <w:pStyle w:val="TAL"/>
              <w:keepNext w:val="0"/>
              <w:rPr>
                <w:sz w:val="16"/>
                <w:szCs w:val="16"/>
              </w:rPr>
            </w:pPr>
            <w:r>
              <w:rPr>
                <w:sz w:val="16"/>
                <w:szCs w:val="16"/>
              </w:rPr>
              <w:t>SP-23</w:t>
            </w:r>
            <w:r w:rsidR="009B546A" w:rsidRPr="001B1679">
              <w:rPr>
                <w:sz w:val="16"/>
                <w:szCs w:val="16"/>
              </w:rPr>
              <w:t>0392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089E91"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B7CEAE" w14:textId="77777777" w:rsidR="009B546A" w:rsidRPr="001B1679" w:rsidRDefault="009B546A" w:rsidP="00C11620">
            <w:pPr>
              <w:pStyle w:val="TAL"/>
              <w:keepNext w:val="0"/>
              <w:rPr>
                <w:sz w:val="16"/>
                <w:szCs w:val="16"/>
              </w:rPr>
            </w:pPr>
            <w:r w:rsidRPr="001B1679">
              <w:rPr>
                <w:sz w:val="16"/>
                <w:szCs w:val="16"/>
              </w:rPr>
              <w:t>LS from TSG RAN: Reply LS on use cases and requirements for industrial factory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80D747" w14:textId="77777777" w:rsidR="009B546A" w:rsidRPr="001B1679" w:rsidRDefault="009B546A" w:rsidP="00C11620">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CFB87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E4F99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46C99A"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B0ECF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EA4C8" w14:textId="77777777" w:rsidR="009B546A" w:rsidRPr="001B1679" w:rsidRDefault="009B546A" w:rsidP="00C11620">
            <w:pPr>
              <w:pStyle w:val="TAL"/>
              <w:keepNext w:val="0"/>
              <w:rPr>
                <w:sz w:val="16"/>
                <w:szCs w:val="16"/>
              </w:rPr>
            </w:pPr>
          </w:p>
        </w:tc>
      </w:tr>
      <w:tr w:rsidR="009B546A" w14:paraId="09A05D7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B991B5" w14:textId="77777777" w:rsidR="009B546A" w:rsidRPr="001B1679" w:rsidRDefault="009B546A" w:rsidP="00C11620">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17C504" w14:textId="57B02713" w:rsidR="009B546A" w:rsidRPr="001B1679" w:rsidRDefault="00F83058" w:rsidP="00C11620">
            <w:pPr>
              <w:pStyle w:val="TAL"/>
              <w:keepNext w:val="0"/>
              <w:rPr>
                <w:sz w:val="16"/>
                <w:szCs w:val="16"/>
              </w:rPr>
            </w:pPr>
            <w:r>
              <w:rPr>
                <w:sz w:val="16"/>
                <w:szCs w:val="16"/>
              </w:rPr>
              <w:t>SP-23</w:t>
            </w:r>
            <w:r w:rsidR="009B546A" w:rsidRPr="001B1679">
              <w:rPr>
                <w:sz w:val="16"/>
                <w:szCs w:val="16"/>
              </w:rPr>
              <w:t>0356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EDF262"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881D4" w14:textId="77777777" w:rsidR="009B546A" w:rsidRPr="001B1679" w:rsidRDefault="009B546A" w:rsidP="00C11620">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196EE4" w14:textId="77777777" w:rsidR="009B546A" w:rsidRPr="001B1679" w:rsidRDefault="009B546A" w:rsidP="00C11620">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C0089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16EBD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616BBF"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6F486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39F608" w14:textId="77777777" w:rsidR="009B546A" w:rsidRPr="001B1679" w:rsidRDefault="009B546A" w:rsidP="00C11620">
            <w:pPr>
              <w:pStyle w:val="TAL"/>
              <w:keepNext w:val="0"/>
              <w:rPr>
                <w:sz w:val="16"/>
                <w:szCs w:val="16"/>
              </w:rPr>
            </w:pPr>
          </w:p>
        </w:tc>
      </w:tr>
      <w:tr w:rsidR="009B546A" w14:paraId="588DF7F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2F29F2" w14:textId="77777777" w:rsidR="009B546A" w:rsidRPr="001B1679" w:rsidRDefault="009B546A" w:rsidP="00C11620">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692930" w14:textId="4653B1D0" w:rsidR="009B546A" w:rsidRPr="001B1679" w:rsidRDefault="00F83058" w:rsidP="00C11620">
            <w:pPr>
              <w:pStyle w:val="TAL"/>
              <w:keepNext w:val="0"/>
              <w:rPr>
                <w:sz w:val="16"/>
                <w:szCs w:val="16"/>
              </w:rPr>
            </w:pPr>
            <w:r>
              <w:rPr>
                <w:sz w:val="16"/>
                <w:szCs w:val="16"/>
              </w:rPr>
              <w:t>SP-23</w:t>
            </w:r>
            <w:r w:rsidR="009B546A" w:rsidRPr="001B1679">
              <w:rPr>
                <w:sz w:val="16"/>
                <w:szCs w:val="16"/>
              </w:rPr>
              <w:t>0355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5E1572"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696566" w14:textId="77777777" w:rsidR="009B546A" w:rsidRPr="001B1679" w:rsidRDefault="009B546A" w:rsidP="00C11620">
            <w:pPr>
              <w:pStyle w:val="TAL"/>
              <w:keepNext w:val="0"/>
              <w:rPr>
                <w:sz w:val="16"/>
                <w:szCs w:val="16"/>
              </w:rPr>
            </w:pPr>
            <w:r w:rsidRPr="001B1679">
              <w:rPr>
                <w:sz w:val="16"/>
                <w:szCs w:val="16"/>
              </w:rPr>
              <w:t>Status report of TSG CT#99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63A944" w14:textId="77777777" w:rsidR="009B546A" w:rsidRPr="001B1679" w:rsidRDefault="009B546A" w:rsidP="00C11620">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613EF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B8DD0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0481F4"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FA45C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2EE55" w14:textId="77777777" w:rsidR="009B546A" w:rsidRPr="001B1679" w:rsidRDefault="009B546A" w:rsidP="00C11620">
            <w:pPr>
              <w:pStyle w:val="TAL"/>
              <w:keepNext w:val="0"/>
              <w:rPr>
                <w:sz w:val="16"/>
                <w:szCs w:val="16"/>
              </w:rPr>
            </w:pPr>
          </w:p>
        </w:tc>
      </w:tr>
      <w:tr w:rsidR="009B546A" w14:paraId="6D6A41F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6E8456" w14:textId="77777777" w:rsidR="009B546A" w:rsidRPr="001B1679" w:rsidRDefault="009B546A" w:rsidP="00C11620">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7CDA0" w14:textId="12551570" w:rsidR="009B546A" w:rsidRPr="001B1679" w:rsidRDefault="00F83058" w:rsidP="00C11620">
            <w:pPr>
              <w:pStyle w:val="TAL"/>
              <w:keepNext w:val="0"/>
              <w:rPr>
                <w:sz w:val="16"/>
                <w:szCs w:val="16"/>
              </w:rPr>
            </w:pPr>
            <w:r>
              <w:rPr>
                <w:sz w:val="16"/>
                <w:szCs w:val="16"/>
              </w:rPr>
              <w:t>SP-23</w:t>
            </w:r>
            <w:r w:rsidR="009B546A" w:rsidRPr="001B1679">
              <w:rPr>
                <w:sz w:val="16"/>
                <w:szCs w:val="16"/>
              </w:rPr>
              <w:t>0357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F87308"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61AFC8" w14:textId="77777777" w:rsidR="009B546A" w:rsidRPr="001B1679" w:rsidRDefault="009B546A" w:rsidP="00C11620">
            <w:pPr>
              <w:pStyle w:val="TAL"/>
              <w:keepNext w:val="0"/>
              <w:rPr>
                <w:sz w:val="16"/>
                <w:szCs w:val="16"/>
              </w:rPr>
            </w:pPr>
            <w:r w:rsidRPr="001B1679">
              <w:rPr>
                <w:sz w:val="16"/>
                <w:szCs w:val="16"/>
              </w:rPr>
              <w:t>Draft report of TSG CT#99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A15623" w14:textId="77777777" w:rsidR="009B546A" w:rsidRPr="001B1679" w:rsidRDefault="009B546A" w:rsidP="00C11620">
            <w:pPr>
              <w:pStyle w:val="TAL"/>
              <w:keepNext w:val="0"/>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72455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DA350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303583"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81CDB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BE9BC3" w14:textId="77777777" w:rsidR="009B546A" w:rsidRPr="001B1679" w:rsidRDefault="009B546A" w:rsidP="00C11620">
            <w:pPr>
              <w:pStyle w:val="TAL"/>
              <w:keepNext w:val="0"/>
              <w:rPr>
                <w:sz w:val="16"/>
                <w:szCs w:val="16"/>
              </w:rPr>
            </w:pPr>
          </w:p>
        </w:tc>
      </w:tr>
      <w:tr w:rsidR="009B546A" w14:paraId="7FBCAAC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23897"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F1BCD0" w14:textId="38D83F64" w:rsidR="009B546A" w:rsidRPr="001B1679" w:rsidRDefault="00F83058" w:rsidP="00C11620">
            <w:pPr>
              <w:pStyle w:val="TAL"/>
              <w:keepNext w:val="0"/>
              <w:rPr>
                <w:sz w:val="16"/>
                <w:szCs w:val="16"/>
              </w:rPr>
            </w:pPr>
            <w:r>
              <w:rPr>
                <w:sz w:val="16"/>
                <w:szCs w:val="16"/>
              </w:rPr>
              <w:t>SP-23</w:t>
            </w:r>
            <w:r w:rsidR="009B546A" w:rsidRPr="001B1679">
              <w:rPr>
                <w:sz w:val="16"/>
                <w:szCs w:val="16"/>
              </w:rPr>
              <w:t>0155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E56E1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BD9C90" w14:textId="77777777" w:rsidR="009B546A" w:rsidRPr="001B1679" w:rsidRDefault="009B546A" w:rsidP="00C11620">
            <w:pPr>
              <w:pStyle w:val="TAL"/>
              <w:keepNext w:val="0"/>
              <w:rPr>
                <w:sz w:val="16"/>
                <w:szCs w:val="16"/>
              </w:rPr>
            </w:pPr>
            <w:r w:rsidRPr="001B1679">
              <w:rPr>
                <w:sz w:val="16"/>
                <w:szCs w:val="16"/>
              </w:rPr>
              <w:t>New WID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2BEDDF"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51484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4E6B1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700E87" w14:textId="77777777" w:rsidR="009B546A" w:rsidRPr="001B1679" w:rsidRDefault="009B546A" w:rsidP="00C11620">
            <w:pPr>
              <w:pStyle w:val="TAL"/>
              <w:keepNext w:val="0"/>
              <w:rPr>
                <w:sz w:val="16"/>
                <w:szCs w:val="16"/>
              </w:rPr>
            </w:pPr>
            <w:r w:rsidRPr="001B1679">
              <w:rPr>
                <w:sz w:val="16"/>
                <w:szCs w:val="16"/>
              </w:rPr>
              <w:t>Acromym 'eNA_SEC_PH3' should be aligned with 'eNA_Ph3' acronym. Revised to SP-230364.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EA2677"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D25967" w14:textId="5F1DF9D8" w:rsidR="009B546A" w:rsidRPr="001B1679" w:rsidRDefault="00F83058" w:rsidP="00C11620">
            <w:pPr>
              <w:pStyle w:val="TAL"/>
              <w:keepNext w:val="0"/>
              <w:rPr>
                <w:sz w:val="16"/>
                <w:szCs w:val="16"/>
              </w:rPr>
            </w:pPr>
            <w:r>
              <w:rPr>
                <w:sz w:val="16"/>
                <w:szCs w:val="16"/>
              </w:rPr>
              <w:t>SP-23</w:t>
            </w:r>
            <w:r w:rsidR="009B546A" w:rsidRPr="001B1679">
              <w:rPr>
                <w:sz w:val="16"/>
                <w:szCs w:val="16"/>
              </w:rPr>
              <w:t>0364</w:t>
            </w:r>
          </w:p>
        </w:tc>
      </w:tr>
      <w:tr w:rsidR="009B546A" w14:paraId="63A9273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F03D22"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65F4AE" w14:textId="48CBAF02" w:rsidR="009B546A" w:rsidRPr="001B1679" w:rsidRDefault="00F83058" w:rsidP="00C11620">
            <w:pPr>
              <w:pStyle w:val="TAL"/>
              <w:keepNext w:val="0"/>
              <w:rPr>
                <w:sz w:val="16"/>
                <w:szCs w:val="16"/>
              </w:rPr>
            </w:pPr>
            <w:r>
              <w:rPr>
                <w:sz w:val="16"/>
                <w:szCs w:val="16"/>
              </w:rPr>
              <w:t>SP-23</w:t>
            </w:r>
            <w:r w:rsidR="009B546A" w:rsidRPr="001B1679">
              <w:rPr>
                <w:sz w:val="16"/>
                <w:szCs w:val="16"/>
              </w:rPr>
              <w:t>0364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687AF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41778C" w14:textId="77777777" w:rsidR="009B546A" w:rsidRPr="001B1679" w:rsidRDefault="009B546A" w:rsidP="00C11620">
            <w:pPr>
              <w:pStyle w:val="TAL"/>
              <w:keepNext w:val="0"/>
              <w:rPr>
                <w:sz w:val="16"/>
                <w:szCs w:val="16"/>
              </w:rPr>
            </w:pPr>
            <w:r w:rsidRPr="001B1679">
              <w:rPr>
                <w:sz w:val="16"/>
                <w:szCs w:val="16"/>
              </w:rPr>
              <w:t>New WID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940356"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50CD0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D6C77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AEB0A4" w14:textId="77777777" w:rsidR="009B546A" w:rsidRPr="001B1679" w:rsidRDefault="009B546A" w:rsidP="00C11620">
            <w:pPr>
              <w:pStyle w:val="TAL"/>
              <w:keepNext w:val="0"/>
              <w:rPr>
                <w:sz w:val="16"/>
                <w:szCs w:val="16"/>
              </w:rPr>
            </w:pPr>
            <w:r w:rsidRPr="001B1679">
              <w:rPr>
                <w:sz w:val="16"/>
                <w:szCs w:val="16"/>
              </w:rPr>
              <w:t>Revision of SP-230155.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BB54F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B6D228" w14:textId="77777777" w:rsidR="009B546A" w:rsidRPr="001B1679" w:rsidRDefault="009B546A" w:rsidP="00C11620">
            <w:pPr>
              <w:pStyle w:val="TAL"/>
              <w:keepNext w:val="0"/>
              <w:rPr>
                <w:sz w:val="16"/>
                <w:szCs w:val="16"/>
              </w:rPr>
            </w:pPr>
          </w:p>
        </w:tc>
      </w:tr>
      <w:tr w:rsidR="009B546A" w14:paraId="326D463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533FC6"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C28F5B" w14:textId="7A25D2EF" w:rsidR="009B546A" w:rsidRPr="001B1679" w:rsidRDefault="00F83058" w:rsidP="00C11620">
            <w:pPr>
              <w:pStyle w:val="TAL"/>
              <w:keepNext w:val="0"/>
              <w:rPr>
                <w:sz w:val="16"/>
                <w:szCs w:val="16"/>
              </w:rPr>
            </w:pPr>
            <w:r>
              <w:rPr>
                <w:sz w:val="16"/>
                <w:szCs w:val="16"/>
              </w:rPr>
              <w:t>SP-23</w:t>
            </w:r>
            <w:r w:rsidR="009B546A" w:rsidRPr="001B1679">
              <w:rPr>
                <w:sz w:val="16"/>
                <w:szCs w:val="16"/>
              </w:rPr>
              <w:t>0160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027CCA"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7A060F" w14:textId="77777777" w:rsidR="009B546A" w:rsidRPr="001B1679" w:rsidRDefault="009B546A" w:rsidP="00C11620">
            <w:pPr>
              <w:pStyle w:val="TAL"/>
              <w:keepNext w:val="0"/>
              <w:rPr>
                <w:sz w:val="16"/>
                <w:szCs w:val="16"/>
              </w:rPr>
            </w:pPr>
            <w:r w:rsidRPr="001B1679">
              <w:rPr>
                <w:sz w:val="16"/>
                <w:szCs w:val="16"/>
              </w:rPr>
              <w:t>New WID on security aspects of SEAL for vertical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473B87"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C367D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74372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744037" w14:textId="77777777" w:rsidR="009B546A" w:rsidRPr="001B1679" w:rsidRDefault="009B546A" w:rsidP="00C11620">
            <w:pPr>
              <w:pStyle w:val="TAL"/>
              <w:keepNext w:val="0"/>
              <w:rPr>
                <w:sz w:val="16"/>
                <w:szCs w:val="16"/>
              </w:rPr>
            </w:pPr>
            <w:r w:rsidRPr="001B1679">
              <w:rPr>
                <w:sz w:val="16"/>
                <w:szCs w:val="16"/>
              </w:rPr>
              <w:t>This is already in the Work Plan as: UID = 940018, 'eSEAL'. Revise to 'WID REVISED'? Revised to SP-230365.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D0332F"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484434" w14:textId="3A3B87EE" w:rsidR="009B546A" w:rsidRPr="001B1679" w:rsidRDefault="00F83058" w:rsidP="00C11620">
            <w:pPr>
              <w:pStyle w:val="TAL"/>
              <w:keepNext w:val="0"/>
              <w:rPr>
                <w:sz w:val="16"/>
                <w:szCs w:val="16"/>
              </w:rPr>
            </w:pPr>
            <w:r>
              <w:rPr>
                <w:sz w:val="16"/>
                <w:szCs w:val="16"/>
              </w:rPr>
              <w:t>SP-23</w:t>
            </w:r>
            <w:r w:rsidR="009B546A" w:rsidRPr="001B1679">
              <w:rPr>
                <w:sz w:val="16"/>
                <w:szCs w:val="16"/>
              </w:rPr>
              <w:t>0365</w:t>
            </w:r>
          </w:p>
        </w:tc>
      </w:tr>
      <w:tr w:rsidR="009B546A" w14:paraId="2B91A20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2BCF8D"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C61BB5" w14:textId="15701ADC" w:rsidR="009B546A" w:rsidRPr="001B1679" w:rsidRDefault="00F83058" w:rsidP="00C11620">
            <w:pPr>
              <w:pStyle w:val="TAL"/>
              <w:keepNext w:val="0"/>
              <w:rPr>
                <w:sz w:val="16"/>
                <w:szCs w:val="16"/>
              </w:rPr>
            </w:pPr>
            <w:r>
              <w:rPr>
                <w:sz w:val="16"/>
                <w:szCs w:val="16"/>
              </w:rPr>
              <w:t>SP-23</w:t>
            </w:r>
            <w:r w:rsidR="009B546A" w:rsidRPr="001B1679">
              <w:rPr>
                <w:sz w:val="16"/>
                <w:szCs w:val="16"/>
              </w:rPr>
              <w:t>0365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21AD2B"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D3039" w14:textId="77777777" w:rsidR="009B546A" w:rsidRPr="001B1679" w:rsidRDefault="009B546A" w:rsidP="00C11620">
            <w:pPr>
              <w:pStyle w:val="TAL"/>
              <w:keepNext w:val="0"/>
              <w:rPr>
                <w:sz w:val="16"/>
                <w:szCs w:val="16"/>
              </w:rPr>
            </w:pPr>
            <w:r w:rsidRPr="001B1679">
              <w:rPr>
                <w:sz w:val="16"/>
                <w:szCs w:val="16"/>
              </w:rPr>
              <w:t>New WID on security aspects of SEAL for vertical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2FE03C"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BA3C5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AA51B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0EA1F7" w14:textId="77777777" w:rsidR="009B546A" w:rsidRPr="001B1679" w:rsidRDefault="009B546A" w:rsidP="00C11620">
            <w:pPr>
              <w:pStyle w:val="TAL"/>
              <w:keepNext w:val="0"/>
              <w:rPr>
                <w:sz w:val="16"/>
                <w:szCs w:val="16"/>
              </w:rPr>
            </w:pPr>
            <w:r w:rsidRPr="001B1679">
              <w:rPr>
                <w:sz w:val="16"/>
                <w:szCs w:val="16"/>
              </w:rPr>
              <w:t>Revision of SP-230160.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68668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335004" w14:textId="77777777" w:rsidR="009B546A" w:rsidRPr="001B1679" w:rsidRDefault="009B546A" w:rsidP="00C11620">
            <w:pPr>
              <w:pStyle w:val="TAL"/>
              <w:keepNext w:val="0"/>
              <w:rPr>
                <w:sz w:val="16"/>
                <w:szCs w:val="16"/>
              </w:rPr>
            </w:pPr>
          </w:p>
        </w:tc>
      </w:tr>
      <w:tr w:rsidR="009B546A" w14:paraId="379C867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0130E6" w14:textId="77777777" w:rsidR="009B546A" w:rsidRPr="001B1679" w:rsidRDefault="009B546A" w:rsidP="00C11620">
            <w:pPr>
              <w:pStyle w:val="TAL"/>
              <w:keepNext w:val="0"/>
              <w:rPr>
                <w:sz w:val="16"/>
                <w:szCs w:val="16"/>
              </w:rPr>
            </w:pPr>
            <w:r w:rsidRPr="001B1679">
              <w:rPr>
                <w:sz w:val="16"/>
                <w:szCs w:val="16"/>
              </w:rPr>
              <w:lastRenderedPageBreak/>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BD98F0" w14:textId="43791F21" w:rsidR="009B546A" w:rsidRPr="001B1679" w:rsidRDefault="00F83058" w:rsidP="00C11620">
            <w:pPr>
              <w:pStyle w:val="TAL"/>
              <w:keepNext w:val="0"/>
              <w:rPr>
                <w:sz w:val="16"/>
                <w:szCs w:val="16"/>
              </w:rPr>
            </w:pPr>
            <w:r>
              <w:rPr>
                <w:sz w:val="16"/>
                <w:szCs w:val="16"/>
              </w:rPr>
              <w:t>SP-23</w:t>
            </w:r>
            <w:r w:rsidR="009B546A" w:rsidRPr="001B1679">
              <w:rPr>
                <w:sz w:val="16"/>
                <w:szCs w:val="16"/>
              </w:rPr>
              <w:t>0152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A0D73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6C9937" w14:textId="77777777" w:rsidR="009B546A" w:rsidRPr="001B1679" w:rsidRDefault="009B546A" w:rsidP="00C11620">
            <w:pPr>
              <w:pStyle w:val="TAL"/>
              <w:keepNext w:val="0"/>
              <w:rPr>
                <w:sz w:val="16"/>
                <w:szCs w:val="16"/>
              </w:rPr>
            </w:pPr>
            <w:r w:rsidRPr="001B1679">
              <w:rPr>
                <w:sz w:val="16"/>
                <w:szCs w:val="16"/>
              </w:rPr>
              <w:t>New WID on Security Aspects of Support for Edge Computing in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3ED415"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B024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72E65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FB3FD8" w14:textId="77777777" w:rsidR="009B546A" w:rsidRPr="001B1679" w:rsidRDefault="009B546A" w:rsidP="00C11620">
            <w:pPr>
              <w:pStyle w:val="TAL"/>
              <w:keepNext w:val="0"/>
              <w:rPr>
                <w:sz w:val="16"/>
                <w:szCs w:val="16"/>
              </w:rPr>
            </w:pPr>
            <w:r w:rsidRPr="001B1679">
              <w:rPr>
                <w:sz w:val="16"/>
                <w:szCs w:val="16"/>
              </w:rPr>
              <w:t>Acromym 'eEDGE_SEC_Ph2' should be aligned with 'EDGE_Ph2' acronym. Revised to SP-230366.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CD09C7"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CD5A3" w14:textId="196327FA" w:rsidR="009B546A" w:rsidRPr="001B1679" w:rsidRDefault="00F83058" w:rsidP="00C11620">
            <w:pPr>
              <w:pStyle w:val="TAL"/>
              <w:keepNext w:val="0"/>
              <w:rPr>
                <w:sz w:val="16"/>
                <w:szCs w:val="16"/>
              </w:rPr>
            </w:pPr>
            <w:r>
              <w:rPr>
                <w:sz w:val="16"/>
                <w:szCs w:val="16"/>
              </w:rPr>
              <w:t>SP-23</w:t>
            </w:r>
            <w:r w:rsidR="009B546A" w:rsidRPr="001B1679">
              <w:rPr>
                <w:sz w:val="16"/>
                <w:szCs w:val="16"/>
              </w:rPr>
              <w:t>0366</w:t>
            </w:r>
          </w:p>
        </w:tc>
      </w:tr>
      <w:tr w:rsidR="009B546A" w14:paraId="530220C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E02CB3"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F86D9" w14:textId="2DF50AF5" w:rsidR="009B546A" w:rsidRPr="001B1679" w:rsidRDefault="00F83058" w:rsidP="00C11620">
            <w:pPr>
              <w:pStyle w:val="TAL"/>
              <w:keepNext w:val="0"/>
              <w:rPr>
                <w:sz w:val="16"/>
                <w:szCs w:val="16"/>
              </w:rPr>
            </w:pPr>
            <w:r>
              <w:rPr>
                <w:sz w:val="16"/>
                <w:szCs w:val="16"/>
              </w:rPr>
              <w:t>SP-23</w:t>
            </w:r>
            <w:r w:rsidR="009B546A" w:rsidRPr="001B1679">
              <w:rPr>
                <w:sz w:val="16"/>
                <w:szCs w:val="16"/>
              </w:rPr>
              <w:t>0366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85190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1E3ED1" w14:textId="77777777" w:rsidR="009B546A" w:rsidRPr="001B1679" w:rsidRDefault="009B546A" w:rsidP="00C11620">
            <w:pPr>
              <w:pStyle w:val="TAL"/>
              <w:keepNext w:val="0"/>
              <w:rPr>
                <w:sz w:val="16"/>
                <w:szCs w:val="16"/>
              </w:rPr>
            </w:pPr>
            <w:r w:rsidRPr="001B1679">
              <w:rPr>
                <w:sz w:val="16"/>
                <w:szCs w:val="16"/>
              </w:rPr>
              <w:t>New WID on Security Aspects of Support for Edge Computing in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5CBBE0"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A08C6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37AB1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AAFFC0" w14:textId="77777777" w:rsidR="009B546A" w:rsidRPr="001B1679" w:rsidRDefault="009B546A" w:rsidP="00C11620">
            <w:pPr>
              <w:pStyle w:val="TAL"/>
              <w:keepNext w:val="0"/>
              <w:rPr>
                <w:sz w:val="16"/>
                <w:szCs w:val="16"/>
              </w:rPr>
            </w:pPr>
            <w:r w:rsidRPr="001B1679">
              <w:rPr>
                <w:sz w:val="16"/>
                <w:szCs w:val="16"/>
              </w:rPr>
              <w:t>Revision of SP-230152.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22284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7079ED" w14:textId="77777777" w:rsidR="009B546A" w:rsidRPr="001B1679" w:rsidRDefault="009B546A" w:rsidP="00C11620">
            <w:pPr>
              <w:pStyle w:val="TAL"/>
              <w:keepNext w:val="0"/>
              <w:rPr>
                <w:sz w:val="16"/>
                <w:szCs w:val="16"/>
              </w:rPr>
            </w:pPr>
          </w:p>
        </w:tc>
      </w:tr>
      <w:tr w:rsidR="009B546A" w14:paraId="16A2EAE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B18962"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F02DED" w14:textId="4B583A03" w:rsidR="009B546A" w:rsidRPr="001B1679" w:rsidRDefault="00F83058" w:rsidP="00C11620">
            <w:pPr>
              <w:pStyle w:val="TAL"/>
              <w:keepNext w:val="0"/>
              <w:rPr>
                <w:sz w:val="16"/>
                <w:szCs w:val="16"/>
              </w:rPr>
            </w:pPr>
            <w:r>
              <w:rPr>
                <w:sz w:val="16"/>
                <w:szCs w:val="16"/>
              </w:rPr>
              <w:t>SP-23</w:t>
            </w:r>
            <w:r w:rsidR="009B546A" w:rsidRPr="001B1679">
              <w:rPr>
                <w:sz w:val="16"/>
                <w:szCs w:val="16"/>
              </w:rPr>
              <w:t>0177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1E8EDA"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5B0C0D" w14:textId="77777777" w:rsidR="009B546A" w:rsidRPr="001B1679" w:rsidRDefault="009B546A" w:rsidP="00C11620">
            <w:pPr>
              <w:pStyle w:val="TAL"/>
              <w:keepNext w:val="0"/>
              <w:rPr>
                <w:sz w:val="16"/>
                <w:szCs w:val="16"/>
              </w:rPr>
            </w:pPr>
            <w:r w:rsidRPr="001B1679">
              <w:rPr>
                <w:sz w:val="16"/>
                <w:szCs w:val="16"/>
              </w:rPr>
              <w:t>New WID on Charging Aspects for Enhanced Support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EA13CE"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06B1C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E0224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909E1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0EBCF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32D70" w14:textId="77777777" w:rsidR="009B546A" w:rsidRPr="001B1679" w:rsidRDefault="009B546A" w:rsidP="00C11620">
            <w:pPr>
              <w:pStyle w:val="TAL"/>
              <w:keepNext w:val="0"/>
              <w:rPr>
                <w:sz w:val="16"/>
                <w:szCs w:val="16"/>
              </w:rPr>
            </w:pPr>
          </w:p>
        </w:tc>
      </w:tr>
      <w:tr w:rsidR="009B546A" w14:paraId="64C3CC8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1A186E"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27E125" w14:textId="78B54A05" w:rsidR="009B546A" w:rsidRPr="001B1679" w:rsidRDefault="00F83058" w:rsidP="00C11620">
            <w:pPr>
              <w:pStyle w:val="TAL"/>
              <w:keepNext w:val="0"/>
              <w:rPr>
                <w:sz w:val="16"/>
                <w:szCs w:val="16"/>
              </w:rPr>
            </w:pPr>
            <w:r>
              <w:rPr>
                <w:sz w:val="16"/>
                <w:szCs w:val="16"/>
              </w:rPr>
              <w:t>SP-23</w:t>
            </w:r>
            <w:r w:rsidR="009B546A" w:rsidRPr="001B1679">
              <w:rPr>
                <w:sz w:val="16"/>
                <w:szCs w:val="16"/>
              </w:rPr>
              <w:t>0183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F5103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7C4C00" w14:textId="77777777" w:rsidR="009B546A" w:rsidRPr="001B1679" w:rsidRDefault="009B546A" w:rsidP="00C11620">
            <w:pPr>
              <w:pStyle w:val="TAL"/>
              <w:keepNext w:val="0"/>
              <w:rPr>
                <w:sz w:val="16"/>
                <w:szCs w:val="16"/>
              </w:rPr>
            </w:pPr>
            <w:r w:rsidRPr="001B1679">
              <w:rPr>
                <w:sz w:val="16"/>
                <w:szCs w:val="16"/>
              </w:rPr>
              <w:t>New WID on Management Aspects of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7C680D"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B0A29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59B1F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0C9B3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AC0C1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597AAB" w14:textId="77777777" w:rsidR="009B546A" w:rsidRPr="001B1679" w:rsidRDefault="009B546A" w:rsidP="00C11620">
            <w:pPr>
              <w:pStyle w:val="TAL"/>
              <w:keepNext w:val="0"/>
              <w:rPr>
                <w:sz w:val="16"/>
                <w:szCs w:val="16"/>
              </w:rPr>
            </w:pPr>
          </w:p>
        </w:tc>
      </w:tr>
      <w:tr w:rsidR="009B546A" w14:paraId="17297A3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8B6D01"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E19E25" w14:textId="4AE1E9E1" w:rsidR="009B546A" w:rsidRPr="001B1679" w:rsidRDefault="00F83058" w:rsidP="00C11620">
            <w:pPr>
              <w:pStyle w:val="TAL"/>
              <w:keepNext w:val="0"/>
              <w:rPr>
                <w:sz w:val="16"/>
                <w:szCs w:val="16"/>
              </w:rPr>
            </w:pPr>
            <w:r>
              <w:rPr>
                <w:sz w:val="16"/>
                <w:szCs w:val="16"/>
              </w:rPr>
              <w:t>SP-23</w:t>
            </w:r>
            <w:r w:rsidR="009B546A" w:rsidRPr="001B1679">
              <w:rPr>
                <w:sz w:val="16"/>
                <w:szCs w:val="16"/>
              </w:rPr>
              <w:t>0161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7CE908"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04877C" w14:textId="77777777" w:rsidR="009B546A" w:rsidRPr="001B1679" w:rsidRDefault="009B546A" w:rsidP="00C11620">
            <w:pPr>
              <w:pStyle w:val="TAL"/>
              <w:keepNext w:val="0"/>
              <w:rPr>
                <w:sz w:val="16"/>
                <w:szCs w:val="16"/>
              </w:rPr>
            </w:pPr>
            <w:r w:rsidRPr="001B1679">
              <w:rPr>
                <w:sz w:val="16"/>
                <w:szCs w:val="16"/>
              </w:rPr>
              <w:t>New WID on application enablement aspects for subscriber-aware northbound API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CE86FF"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1DD48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6E39F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B2C88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C35F9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373CEF" w14:textId="77777777" w:rsidR="009B546A" w:rsidRPr="001B1679" w:rsidRDefault="009B546A" w:rsidP="00C11620">
            <w:pPr>
              <w:pStyle w:val="TAL"/>
              <w:keepNext w:val="0"/>
              <w:rPr>
                <w:sz w:val="16"/>
                <w:szCs w:val="16"/>
              </w:rPr>
            </w:pPr>
          </w:p>
        </w:tc>
      </w:tr>
      <w:tr w:rsidR="009B546A" w14:paraId="1FBEA5D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41435A"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1AB36" w14:textId="514EAE0C" w:rsidR="009B546A" w:rsidRPr="001B1679" w:rsidRDefault="00F83058" w:rsidP="00C11620">
            <w:pPr>
              <w:pStyle w:val="TAL"/>
              <w:keepNext w:val="0"/>
              <w:rPr>
                <w:sz w:val="16"/>
                <w:szCs w:val="16"/>
              </w:rPr>
            </w:pPr>
            <w:r>
              <w:rPr>
                <w:sz w:val="16"/>
                <w:szCs w:val="16"/>
              </w:rPr>
              <w:t>SP-23</w:t>
            </w:r>
            <w:r w:rsidR="009B546A" w:rsidRPr="001B1679">
              <w:rPr>
                <w:sz w:val="16"/>
                <w:szCs w:val="16"/>
              </w:rPr>
              <w:t>0148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D21674"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B41FD5" w14:textId="77777777" w:rsidR="009B546A" w:rsidRPr="001B1679" w:rsidRDefault="009B546A" w:rsidP="00C11620">
            <w:pPr>
              <w:pStyle w:val="TAL"/>
              <w:keepNext w:val="0"/>
              <w:rPr>
                <w:sz w:val="16"/>
                <w:szCs w:val="16"/>
              </w:rPr>
            </w:pPr>
            <w:r w:rsidRPr="001B1679">
              <w:rPr>
                <w:sz w:val="16"/>
                <w:szCs w:val="16"/>
              </w:rPr>
              <w:t>New WID on Security aspects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35F0FD"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6B061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D61EB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6605D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FAC00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5ABDA" w14:textId="77777777" w:rsidR="009B546A" w:rsidRPr="001B1679" w:rsidRDefault="009B546A" w:rsidP="00C11620">
            <w:pPr>
              <w:pStyle w:val="TAL"/>
              <w:keepNext w:val="0"/>
              <w:rPr>
                <w:sz w:val="16"/>
                <w:szCs w:val="16"/>
              </w:rPr>
            </w:pPr>
          </w:p>
        </w:tc>
      </w:tr>
      <w:tr w:rsidR="009B546A" w14:paraId="435C08E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ECBBD6"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EEEA50" w14:textId="5C75349E" w:rsidR="009B546A" w:rsidRPr="001B1679" w:rsidRDefault="00F83058" w:rsidP="00C11620">
            <w:pPr>
              <w:pStyle w:val="TAL"/>
              <w:keepNext w:val="0"/>
              <w:rPr>
                <w:sz w:val="16"/>
                <w:szCs w:val="16"/>
              </w:rPr>
            </w:pPr>
            <w:r>
              <w:rPr>
                <w:sz w:val="16"/>
                <w:szCs w:val="16"/>
              </w:rPr>
              <w:t>SP-23</w:t>
            </w:r>
            <w:r w:rsidR="009B546A" w:rsidRPr="001B1679">
              <w:rPr>
                <w:sz w:val="16"/>
                <w:szCs w:val="16"/>
              </w:rPr>
              <w:t>0156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9FFCB7"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AEE9C6" w14:textId="77777777" w:rsidR="009B546A" w:rsidRPr="001B1679" w:rsidRDefault="009B546A" w:rsidP="00C11620">
            <w:pPr>
              <w:pStyle w:val="TAL"/>
              <w:keepNext w:val="0"/>
              <w:rPr>
                <w:sz w:val="16"/>
                <w:szCs w:val="16"/>
              </w:rPr>
            </w:pPr>
            <w:r w:rsidRPr="001B1679">
              <w:rPr>
                <w:sz w:val="16"/>
                <w:szCs w:val="16"/>
              </w:rPr>
              <w:t>New WID on Security aspects of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4B1CFB"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A3B10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CB76A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94542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6CB0A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C122AD" w14:textId="77777777" w:rsidR="009B546A" w:rsidRPr="001B1679" w:rsidRDefault="009B546A" w:rsidP="00C11620">
            <w:pPr>
              <w:pStyle w:val="TAL"/>
              <w:keepNext w:val="0"/>
              <w:rPr>
                <w:sz w:val="16"/>
                <w:szCs w:val="16"/>
              </w:rPr>
            </w:pPr>
          </w:p>
        </w:tc>
      </w:tr>
      <w:tr w:rsidR="009B546A" w14:paraId="2F7CFB7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F9A9B"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B07BA" w14:textId="52E245E3" w:rsidR="009B546A" w:rsidRPr="001B1679" w:rsidRDefault="00F83058" w:rsidP="00C11620">
            <w:pPr>
              <w:pStyle w:val="TAL"/>
              <w:keepNext w:val="0"/>
              <w:rPr>
                <w:sz w:val="16"/>
                <w:szCs w:val="16"/>
              </w:rPr>
            </w:pPr>
            <w:r>
              <w:rPr>
                <w:sz w:val="16"/>
                <w:szCs w:val="16"/>
              </w:rPr>
              <w:t>SP-23</w:t>
            </w:r>
            <w:r w:rsidR="009B546A" w:rsidRPr="001B1679">
              <w:rPr>
                <w:sz w:val="16"/>
                <w:szCs w:val="16"/>
              </w:rPr>
              <w:t>0150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140EC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871E69" w14:textId="77777777" w:rsidR="009B546A" w:rsidRPr="001B1679" w:rsidRDefault="009B546A" w:rsidP="00C11620">
            <w:pPr>
              <w:pStyle w:val="TAL"/>
              <w:keepNext w:val="0"/>
              <w:rPr>
                <w:sz w:val="16"/>
                <w:szCs w:val="16"/>
              </w:rPr>
            </w:pPr>
            <w:r w:rsidRPr="001B1679">
              <w:rPr>
                <w:sz w:val="16"/>
                <w:szCs w:val="16"/>
              </w:rPr>
              <w:t>New WID on Automated certicate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A69E9A"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1F487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2C0B3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B7454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E977C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A4F5F9" w14:textId="77777777" w:rsidR="009B546A" w:rsidRPr="001B1679" w:rsidRDefault="009B546A" w:rsidP="00C11620">
            <w:pPr>
              <w:pStyle w:val="TAL"/>
              <w:keepNext w:val="0"/>
              <w:rPr>
                <w:sz w:val="16"/>
                <w:szCs w:val="16"/>
              </w:rPr>
            </w:pPr>
          </w:p>
        </w:tc>
      </w:tr>
      <w:tr w:rsidR="009B546A" w14:paraId="6DA7B09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C8E6CA"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4AC14D" w14:textId="0BA3B566" w:rsidR="009B546A" w:rsidRPr="001B1679" w:rsidRDefault="00F83058" w:rsidP="00C11620">
            <w:pPr>
              <w:pStyle w:val="TAL"/>
              <w:keepNext w:val="0"/>
              <w:rPr>
                <w:sz w:val="16"/>
                <w:szCs w:val="16"/>
              </w:rPr>
            </w:pPr>
            <w:r>
              <w:rPr>
                <w:sz w:val="16"/>
                <w:szCs w:val="16"/>
              </w:rPr>
              <w:t>SP-23</w:t>
            </w:r>
            <w:r w:rsidR="009B546A" w:rsidRPr="001B1679">
              <w:rPr>
                <w:sz w:val="16"/>
                <w:szCs w:val="16"/>
              </w:rPr>
              <w:t>0157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E692B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977E79" w14:textId="77777777" w:rsidR="009B546A" w:rsidRPr="001B1679" w:rsidRDefault="009B546A" w:rsidP="00C11620">
            <w:pPr>
              <w:pStyle w:val="TAL"/>
              <w:keepNext w:val="0"/>
              <w:rPr>
                <w:sz w:val="16"/>
                <w:szCs w:val="16"/>
              </w:rPr>
            </w:pPr>
            <w:r w:rsidRPr="001B1679">
              <w:rPr>
                <w:sz w:val="16"/>
                <w:szCs w:val="16"/>
              </w:rPr>
              <w:t>New WID on 5G Security Assurance Specification (SCAS) for the Policy Control Function (PCF)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DBDBCD"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8BF40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1E99D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00EEB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D327B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68E24" w14:textId="77777777" w:rsidR="009B546A" w:rsidRPr="001B1679" w:rsidRDefault="009B546A" w:rsidP="00C11620">
            <w:pPr>
              <w:pStyle w:val="TAL"/>
              <w:keepNext w:val="0"/>
              <w:rPr>
                <w:sz w:val="16"/>
                <w:szCs w:val="16"/>
              </w:rPr>
            </w:pPr>
          </w:p>
        </w:tc>
      </w:tr>
      <w:tr w:rsidR="009B546A" w14:paraId="4A8A798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2DEBC4"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BAA707" w14:textId="28A6E784" w:rsidR="009B546A" w:rsidRPr="001B1679" w:rsidRDefault="00F83058" w:rsidP="00C11620">
            <w:pPr>
              <w:pStyle w:val="TAL"/>
              <w:keepNext w:val="0"/>
              <w:rPr>
                <w:sz w:val="16"/>
                <w:szCs w:val="16"/>
              </w:rPr>
            </w:pPr>
            <w:r>
              <w:rPr>
                <w:sz w:val="16"/>
                <w:szCs w:val="16"/>
              </w:rPr>
              <w:t>SP-23</w:t>
            </w:r>
            <w:r w:rsidR="009B546A" w:rsidRPr="001B1679">
              <w:rPr>
                <w:sz w:val="16"/>
                <w:szCs w:val="16"/>
              </w:rPr>
              <w:t>0151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A695CD"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CDC6A4" w14:textId="77777777" w:rsidR="009B546A" w:rsidRPr="001B1679" w:rsidRDefault="009B546A" w:rsidP="00C11620">
            <w:pPr>
              <w:pStyle w:val="TAL"/>
              <w:keepNext w:val="0"/>
              <w:rPr>
                <w:sz w:val="16"/>
                <w:szCs w:val="16"/>
              </w:rPr>
            </w:pPr>
            <w:r w:rsidRPr="001B1679">
              <w:rPr>
                <w:sz w:val="16"/>
                <w:szCs w:val="16"/>
              </w:rPr>
              <w:t>New WID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4A745E"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5F1E7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21107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81F05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EEE3A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106B0" w14:textId="77777777" w:rsidR="009B546A" w:rsidRPr="001B1679" w:rsidRDefault="009B546A" w:rsidP="00C11620">
            <w:pPr>
              <w:pStyle w:val="TAL"/>
              <w:keepNext w:val="0"/>
              <w:rPr>
                <w:sz w:val="16"/>
                <w:szCs w:val="16"/>
              </w:rPr>
            </w:pPr>
          </w:p>
        </w:tc>
      </w:tr>
      <w:tr w:rsidR="009B546A" w14:paraId="0986C71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655051"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C6FB34" w14:textId="49FAFF7F" w:rsidR="009B546A" w:rsidRPr="001B1679" w:rsidRDefault="00F83058" w:rsidP="00C11620">
            <w:pPr>
              <w:pStyle w:val="TAL"/>
              <w:keepNext w:val="0"/>
              <w:rPr>
                <w:sz w:val="16"/>
                <w:szCs w:val="16"/>
              </w:rPr>
            </w:pPr>
            <w:r>
              <w:rPr>
                <w:sz w:val="16"/>
                <w:szCs w:val="16"/>
              </w:rPr>
              <w:t>SP-23</w:t>
            </w:r>
            <w:r w:rsidR="009B546A" w:rsidRPr="001B1679">
              <w:rPr>
                <w:sz w:val="16"/>
                <w:szCs w:val="16"/>
              </w:rPr>
              <w:t>0153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9FFA8B"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5B7BB0" w14:textId="77777777" w:rsidR="009B546A" w:rsidRPr="001B1679" w:rsidRDefault="009B546A" w:rsidP="00C11620">
            <w:pPr>
              <w:pStyle w:val="TAL"/>
              <w:keepNext w:val="0"/>
              <w:rPr>
                <w:sz w:val="16"/>
                <w:szCs w:val="16"/>
              </w:rPr>
            </w:pPr>
            <w:r w:rsidRPr="001B1679">
              <w:rPr>
                <w:sz w:val="16"/>
                <w:szCs w:val="16"/>
              </w:rPr>
              <w:t>New WID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A4FCEF"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88292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A080B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76860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00B87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B2C6EF" w14:textId="77777777" w:rsidR="009B546A" w:rsidRPr="001B1679" w:rsidRDefault="009B546A" w:rsidP="00C11620">
            <w:pPr>
              <w:pStyle w:val="TAL"/>
              <w:keepNext w:val="0"/>
              <w:rPr>
                <w:sz w:val="16"/>
                <w:szCs w:val="16"/>
              </w:rPr>
            </w:pPr>
          </w:p>
        </w:tc>
      </w:tr>
      <w:tr w:rsidR="009B546A" w14:paraId="344130B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91B353"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99406E" w14:textId="56B8DA09" w:rsidR="009B546A" w:rsidRPr="001B1679" w:rsidRDefault="00F83058" w:rsidP="00C11620">
            <w:pPr>
              <w:pStyle w:val="TAL"/>
              <w:keepNext w:val="0"/>
              <w:rPr>
                <w:sz w:val="16"/>
                <w:szCs w:val="16"/>
              </w:rPr>
            </w:pPr>
            <w:r>
              <w:rPr>
                <w:sz w:val="16"/>
                <w:szCs w:val="16"/>
              </w:rPr>
              <w:t>SP-23</w:t>
            </w:r>
            <w:r w:rsidR="009B546A" w:rsidRPr="001B1679">
              <w:rPr>
                <w:sz w:val="16"/>
                <w:szCs w:val="16"/>
              </w:rPr>
              <w:t>0149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49AE86"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B9408A" w14:textId="77777777" w:rsidR="009B546A" w:rsidRPr="001B1679" w:rsidRDefault="009B546A" w:rsidP="00C11620">
            <w:pPr>
              <w:pStyle w:val="TAL"/>
              <w:keepNext w:val="0"/>
              <w:rPr>
                <w:sz w:val="16"/>
                <w:szCs w:val="16"/>
              </w:rPr>
            </w:pPr>
            <w:r w:rsidRPr="001B1679">
              <w:rPr>
                <w:sz w:val="16"/>
                <w:szCs w:val="16"/>
              </w:rPr>
              <w:t>New WID on Security of UAV and UAM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EDE39F"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421D6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6F060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47464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602F2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FD7A14" w14:textId="77777777" w:rsidR="009B546A" w:rsidRPr="001B1679" w:rsidRDefault="009B546A" w:rsidP="00C11620">
            <w:pPr>
              <w:pStyle w:val="TAL"/>
              <w:keepNext w:val="0"/>
              <w:rPr>
                <w:sz w:val="16"/>
                <w:szCs w:val="16"/>
              </w:rPr>
            </w:pPr>
          </w:p>
        </w:tc>
      </w:tr>
      <w:tr w:rsidR="009B546A" w14:paraId="2293FC2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F712C8"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9859DF" w14:textId="40931856" w:rsidR="009B546A" w:rsidRPr="001B1679" w:rsidRDefault="00F83058" w:rsidP="00C11620">
            <w:pPr>
              <w:pStyle w:val="TAL"/>
              <w:keepNext w:val="0"/>
              <w:rPr>
                <w:sz w:val="16"/>
                <w:szCs w:val="16"/>
              </w:rPr>
            </w:pPr>
            <w:r>
              <w:rPr>
                <w:sz w:val="16"/>
                <w:szCs w:val="16"/>
              </w:rPr>
              <w:t>SP-23</w:t>
            </w:r>
            <w:r w:rsidR="009B546A" w:rsidRPr="001B1679">
              <w:rPr>
                <w:sz w:val="16"/>
                <w:szCs w:val="16"/>
              </w:rPr>
              <w:t>0154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BCAA57"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DF757D" w14:textId="77777777" w:rsidR="009B546A" w:rsidRPr="001B1679" w:rsidRDefault="009B546A" w:rsidP="00C11620">
            <w:pPr>
              <w:pStyle w:val="TAL"/>
              <w:keepNext w:val="0"/>
              <w:rPr>
                <w:sz w:val="16"/>
                <w:szCs w:val="16"/>
              </w:rPr>
            </w:pPr>
            <w:r w:rsidRPr="001B1679">
              <w:rPr>
                <w:sz w:val="16"/>
                <w:szCs w:val="16"/>
              </w:rPr>
              <w:t>New WID on security aspects of MSGin5G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AB2ADA"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97E38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FFC4E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30864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9B9DB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FE6C78" w14:textId="77777777" w:rsidR="009B546A" w:rsidRPr="001B1679" w:rsidRDefault="009B546A" w:rsidP="00C11620">
            <w:pPr>
              <w:pStyle w:val="TAL"/>
              <w:keepNext w:val="0"/>
              <w:rPr>
                <w:sz w:val="16"/>
                <w:szCs w:val="16"/>
              </w:rPr>
            </w:pPr>
          </w:p>
        </w:tc>
      </w:tr>
      <w:tr w:rsidR="009B546A" w14:paraId="0E766F4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3D45BA"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8B714" w14:textId="79099FAB" w:rsidR="009B546A" w:rsidRPr="001B1679" w:rsidRDefault="00F83058" w:rsidP="00C11620">
            <w:pPr>
              <w:pStyle w:val="TAL"/>
              <w:keepNext w:val="0"/>
              <w:rPr>
                <w:sz w:val="16"/>
                <w:szCs w:val="16"/>
              </w:rPr>
            </w:pPr>
            <w:r>
              <w:rPr>
                <w:sz w:val="16"/>
                <w:szCs w:val="16"/>
              </w:rPr>
              <w:t>SP-23</w:t>
            </w:r>
            <w:r w:rsidR="009B546A" w:rsidRPr="001B1679">
              <w:rPr>
                <w:sz w:val="16"/>
                <w:szCs w:val="16"/>
              </w:rPr>
              <w:t>0145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84512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2B4686" w14:textId="77777777" w:rsidR="009B546A" w:rsidRPr="001B1679" w:rsidRDefault="009B546A" w:rsidP="00C11620">
            <w:pPr>
              <w:pStyle w:val="TAL"/>
              <w:keepNext w:val="0"/>
              <w:rPr>
                <w:sz w:val="16"/>
                <w:szCs w:val="16"/>
              </w:rPr>
            </w:pPr>
            <w:r w:rsidRPr="001B1679">
              <w:rPr>
                <w:sz w:val="16"/>
                <w:szCs w:val="16"/>
              </w:rPr>
              <w:t>Rel-18 CRs on security aspects of MSGin5G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3D6356"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18C03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93065A" w14:textId="77777777" w:rsidR="009B546A" w:rsidRPr="001B1679" w:rsidRDefault="009B546A" w:rsidP="00C11620">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6774A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F2E8D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C109E" w14:textId="77777777" w:rsidR="009B546A" w:rsidRPr="001B1679" w:rsidRDefault="009B546A" w:rsidP="00C11620">
            <w:pPr>
              <w:pStyle w:val="TAL"/>
              <w:keepNext w:val="0"/>
              <w:rPr>
                <w:sz w:val="16"/>
                <w:szCs w:val="16"/>
              </w:rPr>
            </w:pPr>
          </w:p>
        </w:tc>
      </w:tr>
      <w:tr w:rsidR="009B546A" w14:paraId="08BBA8E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984751"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F4DBAC" w14:textId="78761173" w:rsidR="009B546A" w:rsidRPr="001B1679" w:rsidRDefault="00F83058" w:rsidP="00C11620">
            <w:pPr>
              <w:pStyle w:val="TAL"/>
              <w:keepNext w:val="0"/>
              <w:rPr>
                <w:sz w:val="16"/>
                <w:szCs w:val="16"/>
              </w:rPr>
            </w:pPr>
            <w:r>
              <w:rPr>
                <w:sz w:val="16"/>
                <w:szCs w:val="16"/>
              </w:rPr>
              <w:t>SP-23</w:t>
            </w:r>
            <w:r w:rsidR="009B546A" w:rsidRPr="001B1679">
              <w:rPr>
                <w:sz w:val="16"/>
                <w:szCs w:val="16"/>
              </w:rPr>
              <w:t>0159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9C2907"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DEDFB1" w14:textId="77777777" w:rsidR="009B546A" w:rsidRPr="001B1679" w:rsidRDefault="009B546A" w:rsidP="00C11620">
            <w:pPr>
              <w:pStyle w:val="TAL"/>
              <w:keepNext w:val="0"/>
              <w:rPr>
                <w:sz w:val="16"/>
                <w:szCs w:val="16"/>
              </w:rPr>
            </w:pPr>
            <w:r w:rsidRPr="001B1679">
              <w:rPr>
                <w:sz w:val="16"/>
                <w:szCs w:val="16"/>
              </w:rPr>
              <w:t>New WID on Security Aspects of Ranging Based Services and Sidelink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383D61"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976EE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877F3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29651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18B91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2747C" w14:textId="77777777" w:rsidR="009B546A" w:rsidRPr="001B1679" w:rsidRDefault="009B546A" w:rsidP="00C11620">
            <w:pPr>
              <w:pStyle w:val="TAL"/>
              <w:keepNext w:val="0"/>
              <w:rPr>
                <w:sz w:val="16"/>
                <w:szCs w:val="16"/>
              </w:rPr>
            </w:pPr>
          </w:p>
        </w:tc>
      </w:tr>
      <w:tr w:rsidR="009B546A" w14:paraId="2479A4B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4BFA1E"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C713F5" w14:textId="5F69EB51" w:rsidR="009B546A" w:rsidRPr="001B1679" w:rsidRDefault="00F83058" w:rsidP="00C11620">
            <w:pPr>
              <w:pStyle w:val="TAL"/>
              <w:keepNext w:val="0"/>
              <w:rPr>
                <w:sz w:val="16"/>
                <w:szCs w:val="16"/>
              </w:rPr>
            </w:pPr>
            <w:r>
              <w:rPr>
                <w:sz w:val="16"/>
                <w:szCs w:val="16"/>
              </w:rPr>
              <w:t>SP-23</w:t>
            </w:r>
            <w:r w:rsidR="009B546A" w:rsidRPr="001B1679">
              <w:rPr>
                <w:sz w:val="16"/>
                <w:szCs w:val="16"/>
              </w:rPr>
              <w:t>0158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558DA7"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27E581" w14:textId="77777777" w:rsidR="009B546A" w:rsidRPr="001B1679" w:rsidRDefault="009B546A" w:rsidP="00C11620">
            <w:pPr>
              <w:pStyle w:val="TAL"/>
              <w:keepNext w:val="0"/>
              <w:rPr>
                <w:sz w:val="16"/>
                <w:szCs w:val="16"/>
              </w:rPr>
            </w:pPr>
            <w:r w:rsidRPr="001B1679">
              <w:rPr>
                <w:sz w:val="16"/>
                <w:szCs w:val="16"/>
              </w:rPr>
              <w:t>New WID on Security Aspects of Proximity-based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9C7BA6"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407DD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27DE6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8C95E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5F691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4FEE66" w14:textId="77777777" w:rsidR="009B546A" w:rsidRPr="001B1679" w:rsidRDefault="009B546A" w:rsidP="00C11620">
            <w:pPr>
              <w:pStyle w:val="TAL"/>
              <w:keepNext w:val="0"/>
              <w:rPr>
                <w:sz w:val="16"/>
                <w:szCs w:val="16"/>
              </w:rPr>
            </w:pPr>
          </w:p>
        </w:tc>
      </w:tr>
      <w:tr w:rsidR="009B546A" w14:paraId="0FD24B9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B1866D"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7F0466" w14:textId="1C8675AD" w:rsidR="009B546A" w:rsidRPr="001B1679" w:rsidRDefault="00F83058" w:rsidP="00C11620">
            <w:pPr>
              <w:pStyle w:val="TAL"/>
              <w:keepNext w:val="0"/>
              <w:rPr>
                <w:sz w:val="16"/>
                <w:szCs w:val="16"/>
              </w:rPr>
            </w:pPr>
            <w:r>
              <w:rPr>
                <w:sz w:val="16"/>
                <w:szCs w:val="16"/>
              </w:rPr>
              <w:t>SP-23</w:t>
            </w:r>
            <w:r w:rsidR="009B546A" w:rsidRPr="001B1679">
              <w:rPr>
                <w:sz w:val="16"/>
                <w:szCs w:val="16"/>
              </w:rPr>
              <w:t>0167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D8A01C"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8330F4" w14:textId="77777777" w:rsidR="009B546A" w:rsidRPr="001B1679" w:rsidRDefault="009B546A" w:rsidP="00C11620">
            <w:pPr>
              <w:pStyle w:val="TAL"/>
              <w:keepNext w:val="0"/>
              <w:rPr>
                <w:sz w:val="16"/>
                <w:szCs w:val="16"/>
              </w:rPr>
            </w:pPr>
            <w:r w:rsidRPr="001B1679">
              <w:rPr>
                <w:sz w:val="16"/>
                <w:szCs w:val="16"/>
              </w:rPr>
              <w:t>Immersive Audio for Split Rendering Scenarios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F9F83A"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B49F0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451D0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77F88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85279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D4EBB" w14:textId="77777777" w:rsidR="009B546A" w:rsidRPr="001B1679" w:rsidRDefault="009B546A" w:rsidP="00C11620">
            <w:pPr>
              <w:pStyle w:val="TAL"/>
              <w:keepNext w:val="0"/>
              <w:rPr>
                <w:sz w:val="16"/>
                <w:szCs w:val="16"/>
              </w:rPr>
            </w:pPr>
          </w:p>
        </w:tc>
      </w:tr>
      <w:tr w:rsidR="009B546A" w14:paraId="656CCC4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AA391F"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5E1142" w14:textId="2B8BDF87" w:rsidR="009B546A" w:rsidRPr="001B1679" w:rsidRDefault="00F83058" w:rsidP="00C11620">
            <w:pPr>
              <w:pStyle w:val="TAL"/>
              <w:keepNext w:val="0"/>
              <w:rPr>
                <w:sz w:val="16"/>
                <w:szCs w:val="16"/>
              </w:rPr>
            </w:pPr>
            <w:r>
              <w:rPr>
                <w:sz w:val="16"/>
                <w:szCs w:val="16"/>
              </w:rPr>
              <w:t>SP-23</w:t>
            </w:r>
            <w:r w:rsidR="009B546A" w:rsidRPr="001B1679">
              <w:rPr>
                <w:sz w:val="16"/>
                <w:szCs w:val="16"/>
              </w:rPr>
              <w:t>0335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C8F742"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C25021" w14:textId="77777777" w:rsidR="009B546A" w:rsidRPr="001B1679" w:rsidRDefault="009B546A" w:rsidP="00C11620">
            <w:pPr>
              <w:pStyle w:val="TAL"/>
              <w:keepNext w:val="0"/>
              <w:rPr>
                <w:sz w:val="16"/>
                <w:szCs w:val="16"/>
              </w:rPr>
            </w:pPr>
            <w:r w:rsidRPr="001B1679">
              <w:rPr>
                <w:sz w:val="16"/>
                <w:szCs w:val="16"/>
              </w:rPr>
              <w:t>New WID on AI/ML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88E1D3"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4C1B5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C1C19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2C36F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45604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C10C9" w14:textId="77777777" w:rsidR="009B546A" w:rsidRPr="001B1679" w:rsidRDefault="009B546A" w:rsidP="00C11620">
            <w:pPr>
              <w:pStyle w:val="TAL"/>
              <w:keepNext w:val="0"/>
              <w:rPr>
                <w:sz w:val="16"/>
                <w:szCs w:val="16"/>
              </w:rPr>
            </w:pPr>
          </w:p>
        </w:tc>
      </w:tr>
      <w:tr w:rsidR="009B546A" w14:paraId="6F568BD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E6ABA6"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3B494" w14:textId="34948B4B" w:rsidR="009B546A" w:rsidRPr="001B1679" w:rsidRDefault="00F83058" w:rsidP="00C11620">
            <w:pPr>
              <w:pStyle w:val="TAL"/>
              <w:keepNext w:val="0"/>
              <w:rPr>
                <w:sz w:val="16"/>
                <w:szCs w:val="16"/>
              </w:rPr>
            </w:pPr>
            <w:r>
              <w:rPr>
                <w:sz w:val="16"/>
                <w:szCs w:val="16"/>
              </w:rPr>
              <w:t>SP-23</w:t>
            </w:r>
            <w:r w:rsidR="009B546A" w:rsidRPr="001B1679">
              <w:rPr>
                <w:sz w:val="16"/>
                <w:szCs w:val="16"/>
              </w:rPr>
              <w:t>0184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43713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5B8149" w14:textId="77777777" w:rsidR="009B546A" w:rsidRPr="001B1679" w:rsidRDefault="009B546A" w:rsidP="00C11620">
            <w:pPr>
              <w:pStyle w:val="TAL"/>
              <w:keepNext w:val="0"/>
              <w:rPr>
                <w:sz w:val="16"/>
                <w:szCs w:val="16"/>
              </w:rPr>
            </w:pPr>
            <w:r w:rsidRPr="001B1679">
              <w:rPr>
                <w:sz w:val="16"/>
                <w:szCs w:val="16"/>
              </w:rPr>
              <w:t>New WID on Management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7B7E60"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ABECD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A99DE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1C017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71C5F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C47F5A" w14:textId="77777777" w:rsidR="009B546A" w:rsidRPr="001B1679" w:rsidRDefault="009B546A" w:rsidP="00C11620">
            <w:pPr>
              <w:pStyle w:val="TAL"/>
              <w:keepNext w:val="0"/>
              <w:rPr>
                <w:sz w:val="16"/>
                <w:szCs w:val="16"/>
              </w:rPr>
            </w:pPr>
          </w:p>
        </w:tc>
      </w:tr>
      <w:tr w:rsidR="009B546A" w14:paraId="717103A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3EAEE2"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C80BEA" w14:textId="2B220234" w:rsidR="009B546A" w:rsidRPr="001B1679" w:rsidRDefault="00F83058" w:rsidP="00C11620">
            <w:pPr>
              <w:pStyle w:val="TAL"/>
              <w:keepNext w:val="0"/>
              <w:rPr>
                <w:sz w:val="16"/>
                <w:szCs w:val="16"/>
              </w:rPr>
            </w:pPr>
            <w:r>
              <w:rPr>
                <w:sz w:val="16"/>
                <w:szCs w:val="16"/>
              </w:rPr>
              <w:t>SP-23</w:t>
            </w:r>
            <w:r w:rsidR="009B546A" w:rsidRPr="001B1679">
              <w:rPr>
                <w:sz w:val="16"/>
                <w:szCs w:val="16"/>
              </w:rPr>
              <w:t>0174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7DD47E"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4DC05C" w14:textId="77777777" w:rsidR="009B546A" w:rsidRPr="001B1679" w:rsidRDefault="009B546A" w:rsidP="00C11620">
            <w:pPr>
              <w:pStyle w:val="TAL"/>
              <w:keepNext w:val="0"/>
              <w:rPr>
                <w:sz w:val="16"/>
                <w:szCs w:val="16"/>
              </w:rPr>
            </w:pPr>
            <w:r w:rsidRPr="001B1679">
              <w:rPr>
                <w:sz w:val="16"/>
                <w:szCs w:val="16"/>
              </w:rPr>
              <w:t>New WID on service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D97A6A"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3A0B0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C6C3B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4E52B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C8023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0A83DA" w14:textId="77777777" w:rsidR="009B546A" w:rsidRPr="001B1679" w:rsidRDefault="009B546A" w:rsidP="00C11620">
            <w:pPr>
              <w:pStyle w:val="TAL"/>
              <w:keepNext w:val="0"/>
              <w:rPr>
                <w:sz w:val="16"/>
                <w:szCs w:val="16"/>
              </w:rPr>
            </w:pPr>
          </w:p>
        </w:tc>
      </w:tr>
      <w:tr w:rsidR="009B546A" w14:paraId="1A6323A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720FA"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8C68E" w14:textId="792DFD9A" w:rsidR="009B546A" w:rsidRPr="001B1679" w:rsidRDefault="00F83058" w:rsidP="00C11620">
            <w:pPr>
              <w:pStyle w:val="TAL"/>
              <w:keepNext w:val="0"/>
              <w:rPr>
                <w:sz w:val="16"/>
                <w:szCs w:val="16"/>
              </w:rPr>
            </w:pPr>
            <w:r>
              <w:rPr>
                <w:sz w:val="16"/>
                <w:szCs w:val="16"/>
              </w:rPr>
              <w:t>SP-23</w:t>
            </w:r>
            <w:r w:rsidR="009B546A" w:rsidRPr="001B1679">
              <w:rPr>
                <w:sz w:val="16"/>
                <w:szCs w:val="16"/>
              </w:rPr>
              <w:t>0179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D5DDBF"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A8D004" w14:textId="77777777" w:rsidR="009B546A" w:rsidRPr="001B1679" w:rsidRDefault="009B546A" w:rsidP="00C11620">
            <w:pPr>
              <w:pStyle w:val="TAL"/>
              <w:keepNext w:val="0"/>
              <w:rPr>
                <w:sz w:val="16"/>
                <w:szCs w:val="16"/>
              </w:rPr>
            </w:pPr>
            <w:r w:rsidRPr="001B1679">
              <w:rPr>
                <w:sz w:val="16"/>
                <w:szCs w:val="16"/>
              </w:rPr>
              <w:t>New WID on CHF Distributed Availability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40F069"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3C68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F3455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B6F0F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472AF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473903" w14:textId="77777777" w:rsidR="009B546A" w:rsidRPr="001B1679" w:rsidRDefault="009B546A" w:rsidP="00C11620">
            <w:pPr>
              <w:pStyle w:val="TAL"/>
              <w:keepNext w:val="0"/>
              <w:rPr>
                <w:sz w:val="16"/>
                <w:szCs w:val="16"/>
              </w:rPr>
            </w:pPr>
          </w:p>
        </w:tc>
      </w:tr>
      <w:tr w:rsidR="009B546A" w14:paraId="0C44FEB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5B5F02"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58C96A" w14:textId="2DF92D54" w:rsidR="009B546A" w:rsidRPr="001B1679" w:rsidRDefault="00F83058" w:rsidP="00C11620">
            <w:pPr>
              <w:pStyle w:val="TAL"/>
              <w:keepNext w:val="0"/>
              <w:rPr>
                <w:sz w:val="16"/>
                <w:szCs w:val="16"/>
              </w:rPr>
            </w:pPr>
            <w:r>
              <w:rPr>
                <w:sz w:val="16"/>
                <w:szCs w:val="16"/>
              </w:rPr>
              <w:t>SP-23</w:t>
            </w:r>
            <w:r w:rsidR="009B546A" w:rsidRPr="001B1679">
              <w:rPr>
                <w:sz w:val="16"/>
                <w:szCs w:val="16"/>
              </w:rPr>
              <w:t>0175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339A6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B68841" w14:textId="77777777" w:rsidR="009B546A" w:rsidRPr="001B1679" w:rsidRDefault="009B546A" w:rsidP="00C11620">
            <w:pPr>
              <w:pStyle w:val="TAL"/>
              <w:keepNext w:val="0"/>
              <w:rPr>
                <w:sz w:val="16"/>
                <w:szCs w:val="16"/>
              </w:rPr>
            </w:pPr>
            <w:r w:rsidRPr="001B1679">
              <w:rPr>
                <w:sz w:val="16"/>
                <w:szCs w:val="16"/>
              </w:rPr>
              <w:t>New WID on Management Aspect of 5GLAN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95F99D"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95A0E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4A7F7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09692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12C97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C8AA95" w14:textId="77777777" w:rsidR="009B546A" w:rsidRPr="001B1679" w:rsidRDefault="009B546A" w:rsidP="00C11620">
            <w:pPr>
              <w:pStyle w:val="TAL"/>
              <w:keepNext w:val="0"/>
              <w:rPr>
                <w:sz w:val="16"/>
                <w:szCs w:val="16"/>
              </w:rPr>
            </w:pPr>
          </w:p>
        </w:tc>
      </w:tr>
      <w:tr w:rsidR="009B546A" w14:paraId="6566870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ED2313"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677342" w14:textId="5AC745E3" w:rsidR="009B546A" w:rsidRPr="001B1679" w:rsidRDefault="00F83058" w:rsidP="00C11620">
            <w:pPr>
              <w:pStyle w:val="TAL"/>
              <w:keepNext w:val="0"/>
              <w:rPr>
                <w:sz w:val="16"/>
                <w:szCs w:val="16"/>
              </w:rPr>
            </w:pPr>
            <w:r>
              <w:rPr>
                <w:sz w:val="16"/>
                <w:szCs w:val="16"/>
              </w:rPr>
              <w:t>SP-23</w:t>
            </w:r>
            <w:r w:rsidR="009B546A" w:rsidRPr="001B1679">
              <w:rPr>
                <w:sz w:val="16"/>
                <w:szCs w:val="16"/>
              </w:rPr>
              <w:t>0180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BD7F46"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C8612C" w14:textId="77777777" w:rsidR="009B546A" w:rsidRPr="001B1679" w:rsidRDefault="009B546A" w:rsidP="00C11620">
            <w:pPr>
              <w:pStyle w:val="TAL"/>
              <w:keepNext w:val="0"/>
              <w:rPr>
                <w:sz w:val="16"/>
                <w:szCs w:val="16"/>
              </w:rPr>
            </w:pPr>
            <w:r w:rsidRPr="001B1679">
              <w:rPr>
                <w:sz w:val="16"/>
                <w:szCs w:val="16"/>
              </w:rPr>
              <w:t>New WID on Intent driven Management Service for mobile network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44860F"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D7ECA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9F930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D80F7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D7251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B6FF21" w14:textId="77777777" w:rsidR="009B546A" w:rsidRPr="001B1679" w:rsidRDefault="009B546A" w:rsidP="00C11620">
            <w:pPr>
              <w:pStyle w:val="TAL"/>
              <w:keepNext w:val="0"/>
              <w:rPr>
                <w:sz w:val="16"/>
                <w:szCs w:val="16"/>
              </w:rPr>
            </w:pPr>
          </w:p>
        </w:tc>
      </w:tr>
      <w:tr w:rsidR="009B546A" w14:paraId="5BF25F7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570311"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1D6FC2" w14:textId="4FF7CF51" w:rsidR="009B546A" w:rsidRPr="001B1679" w:rsidRDefault="00F83058" w:rsidP="00C11620">
            <w:pPr>
              <w:pStyle w:val="TAL"/>
              <w:keepNext w:val="0"/>
              <w:rPr>
                <w:sz w:val="16"/>
                <w:szCs w:val="16"/>
              </w:rPr>
            </w:pPr>
            <w:r>
              <w:rPr>
                <w:sz w:val="16"/>
                <w:szCs w:val="16"/>
              </w:rPr>
              <w:t>SP-23</w:t>
            </w:r>
            <w:r w:rsidR="009B546A" w:rsidRPr="001B1679">
              <w:rPr>
                <w:sz w:val="16"/>
                <w:szCs w:val="16"/>
              </w:rPr>
              <w:t>0182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550B04"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4725E" w14:textId="77777777" w:rsidR="009B546A" w:rsidRPr="001B1679" w:rsidRDefault="009B546A" w:rsidP="00C11620">
            <w:pPr>
              <w:pStyle w:val="TAL"/>
              <w:keepNext w:val="0"/>
              <w:rPr>
                <w:sz w:val="16"/>
                <w:szCs w:val="16"/>
              </w:rPr>
            </w:pPr>
            <w:r w:rsidRPr="001B1679">
              <w:rPr>
                <w:sz w:val="16"/>
                <w:szCs w:val="16"/>
              </w:rPr>
              <w:t>New WID on Charging Aspects for NSSAA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F458CB"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FF12A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7B5F4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02A24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191B5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AE1B9" w14:textId="77777777" w:rsidR="009B546A" w:rsidRPr="001B1679" w:rsidRDefault="009B546A" w:rsidP="00C11620">
            <w:pPr>
              <w:pStyle w:val="TAL"/>
              <w:keepNext w:val="0"/>
              <w:rPr>
                <w:sz w:val="16"/>
                <w:szCs w:val="16"/>
              </w:rPr>
            </w:pPr>
          </w:p>
        </w:tc>
      </w:tr>
      <w:tr w:rsidR="009B546A" w14:paraId="63705E3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45D363"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CB77C6" w14:textId="589EA10B" w:rsidR="009B546A" w:rsidRPr="001B1679" w:rsidRDefault="00F83058" w:rsidP="00C11620">
            <w:pPr>
              <w:pStyle w:val="TAL"/>
              <w:keepNext w:val="0"/>
              <w:rPr>
                <w:sz w:val="16"/>
                <w:szCs w:val="16"/>
              </w:rPr>
            </w:pPr>
            <w:r>
              <w:rPr>
                <w:sz w:val="16"/>
                <w:szCs w:val="16"/>
              </w:rPr>
              <w:t>SP-23</w:t>
            </w:r>
            <w:r w:rsidR="009B546A" w:rsidRPr="001B1679">
              <w:rPr>
                <w:sz w:val="16"/>
                <w:szCs w:val="16"/>
              </w:rPr>
              <w:t>0181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BEB5AE"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4CAA61" w14:textId="77777777" w:rsidR="009B546A" w:rsidRPr="001B1679" w:rsidRDefault="009B546A" w:rsidP="00C11620">
            <w:pPr>
              <w:pStyle w:val="TAL"/>
              <w:keepNext w:val="0"/>
              <w:rPr>
                <w:sz w:val="16"/>
                <w:szCs w:val="16"/>
              </w:rPr>
            </w:pPr>
            <w:r w:rsidRPr="001B1679">
              <w:rPr>
                <w:sz w:val="16"/>
                <w:szCs w:val="16"/>
              </w:rPr>
              <w:t>New WID on Management Aspects related to 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3120BC"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C1897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C26FE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4C693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6DD49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82CFF3" w14:textId="77777777" w:rsidR="009B546A" w:rsidRPr="001B1679" w:rsidRDefault="009B546A" w:rsidP="00C11620">
            <w:pPr>
              <w:pStyle w:val="TAL"/>
              <w:keepNext w:val="0"/>
              <w:rPr>
                <w:sz w:val="16"/>
                <w:szCs w:val="16"/>
              </w:rPr>
            </w:pPr>
          </w:p>
        </w:tc>
      </w:tr>
      <w:tr w:rsidR="009B546A" w14:paraId="0605FFB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DC3681"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23E5BA" w14:textId="6A1E4819" w:rsidR="009B546A" w:rsidRPr="001B1679" w:rsidRDefault="00F83058" w:rsidP="00C11620">
            <w:pPr>
              <w:pStyle w:val="TAL"/>
              <w:keepNext w:val="0"/>
              <w:rPr>
                <w:sz w:val="16"/>
                <w:szCs w:val="16"/>
              </w:rPr>
            </w:pPr>
            <w:r>
              <w:rPr>
                <w:sz w:val="16"/>
                <w:szCs w:val="16"/>
              </w:rPr>
              <w:t>SP-23</w:t>
            </w:r>
            <w:r w:rsidR="009B546A" w:rsidRPr="001B1679">
              <w:rPr>
                <w:sz w:val="16"/>
                <w:szCs w:val="16"/>
              </w:rPr>
              <w:t>0100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30FBDD"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3B51AF" w14:textId="77777777" w:rsidR="009B546A" w:rsidRPr="001B1679" w:rsidRDefault="009B546A" w:rsidP="00C11620">
            <w:pPr>
              <w:pStyle w:val="TAL"/>
              <w:keepNext w:val="0"/>
              <w:rPr>
                <w:sz w:val="16"/>
                <w:szCs w:val="16"/>
              </w:rPr>
            </w:pPr>
            <w:r w:rsidRPr="001B1679">
              <w:rPr>
                <w:sz w:val="16"/>
                <w:szCs w:val="16"/>
              </w:rPr>
              <w:t>Updated WID: Support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B97EE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46B6C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DE5C4A" w14:textId="77777777" w:rsidR="009B546A" w:rsidRPr="001B1679" w:rsidRDefault="009B546A" w:rsidP="00C11620">
            <w:pPr>
              <w:pStyle w:val="TAL"/>
              <w:keepNext w:val="0"/>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8749B0" w14:textId="77777777" w:rsidR="009B546A" w:rsidRPr="001B1679" w:rsidRDefault="009B546A" w:rsidP="00C11620">
            <w:pPr>
              <w:pStyle w:val="TAL"/>
              <w:keepNext w:val="0"/>
              <w:rPr>
                <w:sz w:val="16"/>
                <w:szCs w:val="16"/>
              </w:rPr>
            </w:pPr>
            <w:r w:rsidRPr="001B1679">
              <w:rPr>
                <w:sz w:val="16"/>
                <w:szCs w:val="16"/>
              </w:rPr>
              <w:t>Revision of SP-220904. Huawei raised issues with this WID. Revised to SP-230367.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22D7BB"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BADEE6" w14:textId="4D9E996C" w:rsidR="009B546A" w:rsidRPr="001B1679" w:rsidRDefault="00F83058" w:rsidP="00C11620">
            <w:pPr>
              <w:pStyle w:val="TAL"/>
              <w:keepNext w:val="0"/>
              <w:rPr>
                <w:sz w:val="16"/>
                <w:szCs w:val="16"/>
              </w:rPr>
            </w:pPr>
            <w:r>
              <w:rPr>
                <w:sz w:val="16"/>
                <w:szCs w:val="16"/>
              </w:rPr>
              <w:t>SP-23</w:t>
            </w:r>
            <w:r w:rsidR="009B546A" w:rsidRPr="001B1679">
              <w:rPr>
                <w:sz w:val="16"/>
                <w:szCs w:val="16"/>
              </w:rPr>
              <w:t>0367</w:t>
            </w:r>
          </w:p>
        </w:tc>
      </w:tr>
      <w:tr w:rsidR="009B546A" w14:paraId="0D56BB1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2FC129"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1205C7" w14:textId="71DAA2AD" w:rsidR="009B546A" w:rsidRPr="001B1679" w:rsidRDefault="00F83058" w:rsidP="00C11620">
            <w:pPr>
              <w:pStyle w:val="TAL"/>
              <w:keepNext w:val="0"/>
              <w:rPr>
                <w:sz w:val="16"/>
                <w:szCs w:val="16"/>
              </w:rPr>
            </w:pPr>
            <w:r>
              <w:rPr>
                <w:sz w:val="16"/>
                <w:szCs w:val="16"/>
              </w:rPr>
              <w:t>SP-23</w:t>
            </w:r>
            <w:r w:rsidR="009B546A" w:rsidRPr="001B1679">
              <w:rPr>
                <w:sz w:val="16"/>
                <w:szCs w:val="16"/>
              </w:rPr>
              <w:t>0367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7492DD"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32ED84" w14:textId="77777777" w:rsidR="009B546A" w:rsidRPr="001B1679" w:rsidRDefault="009B546A" w:rsidP="00C11620">
            <w:pPr>
              <w:pStyle w:val="TAL"/>
              <w:keepNext w:val="0"/>
              <w:rPr>
                <w:sz w:val="16"/>
                <w:szCs w:val="16"/>
              </w:rPr>
            </w:pPr>
            <w:r w:rsidRPr="001B1679">
              <w:rPr>
                <w:sz w:val="16"/>
                <w:szCs w:val="16"/>
              </w:rPr>
              <w:t>Updated WID: Support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CEDAD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AF182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3DFE57" w14:textId="77777777" w:rsidR="009B546A" w:rsidRPr="001B1679" w:rsidRDefault="009B546A" w:rsidP="00C11620">
            <w:pPr>
              <w:pStyle w:val="TAL"/>
              <w:keepNext w:val="0"/>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52FA3E" w14:textId="77777777" w:rsidR="009B546A" w:rsidRPr="001B1679" w:rsidRDefault="009B546A" w:rsidP="00C11620">
            <w:pPr>
              <w:pStyle w:val="TAL"/>
              <w:keepNext w:val="0"/>
              <w:rPr>
                <w:sz w:val="16"/>
                <w:szCs w:val="16"/>
              </w:rPr>
            </w:pPr>
            <w:r w:rsidRPr="001B1679">
              <w:rPr>
                <w:sz w:val="16"/>
                <w:szCs w:val="16"/>
              </w:rPr>
              <w:t>Revision of SP-230100.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6DD9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7EAA43" w14:textId="77777777" w:rsidR="009B546A" w:rsidRPr="001B1679" w:rsidRDefault="009B546A" w:rsidP="00C11620">
            <w:pPr>
              <w:pStyle w:val="TAL"/>
              <w:keepNext w:val="0"/>
              <w:rPr>
                <w:sz w:val="16"/>
                <w:szCs w:val="16"/>
              </w:rPr>
            </w:pPr>
          </w:p>
        </w:tc>
      </w:tr>
      <w:tr w:rsidR="009B546A" w14:paraId="177BFA3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4004D" w14:textId="77777777" w:rsidR="009B546A" w:rsidRPr="001B1679" w:rsidRDefault="009B546A" w:rsidP="00C11620">
            <w:pPr>
              <w:pStyle w:val="TAL"/>
              <w:keepNext w:val="0"/>
              <w:rPr>
                <w:sz w:val="16"/>
                <w:szCs w:val="16"/>
              </w:rPr>
            </w:pPr>
            <w:r w:rsidRPr="001B1679">
              <w:rPr>
                <w:sz w:val="16"/>
                <w:szCs w:val="16"/>
              </w:rPr>
              <w:lastRenderedPageBreak/>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9C647C" w14:textId="6BCC4DA8" w:rsidR="009B546A" w:rsidRPr="001B1679" w:rsidRDefault="00F83058" w:rsidP="00C11620">
            <w:pPr>
              <w:pStyle w:val="TAL"/>
              <w:keepNext w:val="0"/>
              <w:rPr>
                <w:sz w:val="16"/>
                <w:szCs w:val="16"/>
              </w:rPr>
            </w:pPr>
            <w:r>
              <w:rPr>
                <w:sz w:val="16"/>
                <w:szCs w:val="16"/>
              </w:rPr>
              <w:t>SP-23</w:t>
            </w:r>
            <w:r w:rsidR="009B546A" w:rsidRPr="001B1679">
              <w:rPr>
                <w:sz w:val="16"/>
                <w:szCs w:val="16"/>
              </w:rPr>
              <w:t>0120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C7D313"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F93434" w14:textId="77777777" w:rsidR="009B546A" w:rsidRPr="001B1679" w:rsidRDefault="009B546A" w:rsidP="00C11620">
            <w:pPr>
              <w:pStyle w:val="TAL"/>
              <w:keepNext w:val="0"/>
              <w:rPr>
                <w:sz w:val="16"/>
                <w:szCs w:val="16"/>
              </w:rPr>
            </w:pPr>
            <w:r w:rsidRPr="001B1679">
              <w:rPr>
                <w:sz w:val="16"/>
                <w:szCs w:val="16"/>
              </w:rPr>
              <w:t>Revised WID on 5G System Enabler for Service Function Chaining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54807D" w14:textId="77777777" w:rsidR="009B546A" w:rsidRPr="001B1679" w:rsidRDefault="009B546A" w:rsidP="00C11620">
            <w:pPr>
              <w:pStyle w:val="TAL"/>
              <w:keepNext w:val="0"/>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D224D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DBEF05" w14:textId="77777777" w:rsidR="009B546A" w:rsidRPr="001B1679" w:rsidRDefault="009B546A" w:rsidP="00C11620">
            <w:pPr>
              <w:pStyle w:val="TAL"/>
              <w:keepNext w:val="0"/>
              <w:rPr>
                <w:sz w:val="16"/>
                <w:szCs w:val="16"/>
              </w:rPr>
            </w:pPr>
            <w:r w:rsidRPr="001B1679">
              <w:rPr>
                <w:sz w:val="16"/>
                <w:szCs w:val="16"/>
              </w:rPr>
              <w:t>SFC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6D856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A2E70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85DCFF" w14:textId="77777777" w:rsidR="009B546A" w:rsidRPr="001B1679" w:rsidRDefault="009B546A" w:rsidP="00C11620">
            <w:pPr>
              <w:pStyle w:val="TAL"/>
              <w:keepNext w:val="0"/>
              <w:rPr>
                <w:sz w:val="16"/>
                <w:szCs w:val="16"/>
              </w:rPr>
            </w:pPr>
          </w:p>
        </w:tc>
      </w:tr>
      <w:tr w:rsidR="009B546A" w14:paraId="1F38C31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3B69E0"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971F2" w14:textId="0BFAF388" w:rsidR="009B546A" w:rsidRPr="001B1679" w:rsidRDefault="00F83058" w:rsidP="00C11620">
            <w:pPr>
              <w:pStyle w:val="TAL"/>
              <w:keepNext w:val="0"/>
              <w:rPr>
                <w:sz w:val="16"/>
                <w:szCs w:val="16"/>
              </w:rPr>
            </w:pPr>
            <w:r>
              <w:rPr>
                <w:sz w:val="16"/>
                <w:szCs w:val="16"/>
              </w:rPr>
              <w:t>SP-23</w:t>
            </w:r>
            <w:r w:rsidR="009B546A" w:rsidRPr="001B1679">
              <w:rPr>
                <w:sz w:val="16"/>
                <w:szCs w:val="16"/>
              </w:rPr>
              <w:t>0163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7513E7"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89473B" w14:textId="77777777" w:rsidR="009B546A" w:rsidRPr="001B1679" w:rsidRDefault="009B546A" w:rsidP="00C11620">
            <w:pPr>
              <w:pStyle w:val="TAL"/>
              <w:keepNext w:val="0"/>
              <w:rPr>
                <w:sz w:val="16"/>
                <w:szCs w:val="16"/>
              </w:rPr>
            </w:pPr>
            <w:r w:rsidRPr="001B1679">
              <w:rPr>
                <w:sz w:val="16"/>
                <w:szCs w:val="16"/>
              </w:rPr>
              <w:t>Revised WID: Personal IoT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7E72C2" w14:textId="77777777" w:rsidR="009B546A" w:rsidRPr="001B1679" w:rsidRDefault="009B546A" w:rsidP="00C11620">
            <w:pPr>
              <w:pStyle w:val="TAL"/>
              <w:keepNext w:val="0"/>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054B8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2F45B9" w14:textId="77777777" w:rsidR="009B546A" w:rsidRPr="001B1679" w:rsidRDefault="009B546A" w:rsidP="00C11620">
            <w:pPr>
              <w:pStyle w:val="TAL"/>
              <w:keepNext w:val="0"/>
              <w:rPr>
                <w:sz w:val="16"/>
                <w:szCs w:val="16"/>
              </w:rPr>
            </w:pPr>
            <w:r w:rsidRPr="001B1679">
              <w:rPr>
                <w:sz w:val="16"/>
                <w:szCs w:val="16"/>
              </w:rPr>
              <w:t>PIN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928F38" w14:textId="77777777" w:rsidR="009B546A" w:rsidRPr="001B1679" w:rsidRDefault="009B546A" w:rsidP="00C11620">
            <w:pPr>
              <w:pStyle w:val="TAL"/>
              <w:keepNext w:val="0"/>
              <w:rPr>
                <w:sz w:val="16"/>
                <w:szCs w:val="16"/>
              </w:rPr>
            </w:pPr>
            <w:r w:rsidRPr="001B1679">
              <w:rPr>
                <w:sz w:val="16"/>
                <w:szCs w:val="16"/>
              </w:rPr>
              <w:t>Revision of SP-221343.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8D15F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9138B2" w14:textId="77777777" w:rsidR="009B546A" w:rsidRPr="001B1679" w:rsidRDefault="009B546A" w:rsidP="00C11620">
            <w:pPr>
              <w:pStyle w:val="TAL"/>
              <w:keepNext w:val="0"/>
              <w:rPr>
                <w:sz w:val="16"/>
                <w:szCs w:val="16"/>
              </w:rPr>
            </w:pPr>
          </w:p>
        </w:tc>
      </w:tr>
      <w:tr w:rsidR="009B546A" w14:paraId="78BEEB1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A0BBDE"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54192D" w14:textId="5C160231" w:rsidR="009B546A" w:rsidRPr="001B1679" w:rsidRDefault="00F83058" w:rsidP="00C11620">
            <w:pPr>
              <w:pStyle w:val="TAL"/>
              <w:keepNext w:val="0"/>
              <w:rPr>
                <w:sz w:val="16"/>
                <w:szCs w:val="16"/>
              </w:rPr>
            </w:pPr>
            <w:r>
              <w:rPr>
                <w:sz w:val="16"/>
                <w:szCs w:val="16"/>
              </w:rPr>
              <w:t>SP-23</w:t>
            </w:r>
            <w:r w:rsidR="009B546A" w:rsidRPr="001B1679">
              <w:rPr>
                <w:sz w:val="16"/>
                <w:szCs w:val="16"/>
              </w:rPr>
              <w:t>0171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56B1E9"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F3F3F7" w14:textId="77777777" w:rsidR="009B546A" w:rsidRPr="001B1679" w:rsidRDefault="009B546A" w:rsidP="00C11620">
            <w:pPr>
              <w:pStyle w:val="TAL"/>
              <w:keepNext w:val="0"/>
              <w:rPr>
                <w:sz w:val="16"/>
                <w:szCs w:val="16"/>
              </w:rPr>
            </w:pPr>
            <w:r w:rsidRPr="001B1679">
              <w:rPr>
                <w:sz w:val="16"/>
                <w:szCs w:val="16"/>
              </w:rPr>
              <w:t>Revised WID: 5GS support of NR RedCap UE with long eDRX for RRC_INACTIVE State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E306AD" w14:textId="77777777" w:rsidR="009B546A" w:rsidRPr="001B1679" w:rsidRDefault="009B546A" w:rsidP="00C11620">
            <w:pPr>
              <w:pStyle w:val="TAL"/>
              <w:keepNext w:val="0"/>
              <w:rPr>
                <w:sz w:val="16"/>
                <w:szCs w:val="16"/>
              </w:rPr>
            </w:pPr>
            <w:r w:rsidRPr="001B1679">
              <w:rPr>
                <w:sz w:val="16"/>
                <w:szCs w:val="16"/>
              </w:rPr>
              <w:t>Ericsson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83DA5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5B0323" w14:textId="77777777" w:rsidR="009B546A" w:rsidRPr="001B1679" w:rsidRDefault="009B546A" w:rsidP="00C11620">
            <w:pPr>
              <w:pStyle w:val="TAL"/>
              <w:keepNext w:val="0"/>
              <w:rPr>
                <w:sz w:val="16"/>
                <w:szCs w:val="16"/>
              </w:rPr>
            </w:pPr>
            <w:r w:rsidRPr="001B1679">
              <w:rPr>
                <w:sz w:val="16"/>
                <w:szCs w:val="16"/>
              </w:rPr>
              <w:t>NR_REDCAP_Ph2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94188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7EB3F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ABCEF" w14:textId="77777777" w:rsidR="009B546A" w:rsidRPr="001B1679" w:rsidRDefault="009B546A" w:rsidP="00C11620">
            <w:pPr>
              <w:pStyle w:val="TAL"/>
              <w:keepNext w:val="0"/>
              <w:rPr>
                <w:sz w:val="16"/>
                <w:szCs w:val="16"/>
              </w:rPr>
            </w:pPr>
          </w:p>
        </w:tc>
      </w:tr>
      <w:tr w:rsidR="009B546A" w14:paraId="10E30D1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4EFD58"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A0731" w14:textId="7CEFD3D2" w:rsidR="009B546A" w:rsidRPr="001B1679" w:rsidRDefault="00F83058" w:rsidP="00C11620">
            <w:pPr>
              <w:pStyle w:val="TAL"/>
              <w:keepNext w:val="0"/>
              <w:rPr>
                <w:sz w:val="16"/>
                <w:szCs w:val="16"/>
              </w:rPr>
            </w:pPr>
            <w:r>
              <w:rPr>
                <w:sz w:val="16"/>
                <w:szCs w:val="16"/>
              </w:rPr>
              <w:t>SP-23</w:t>
            </w:r>
            <w:r w:rsidR="009B546A" w:rsidRPr="001B1679">
              <w:rPr>
                <w:sz w:val="16"/>
                <w:szCs w:val="16"/>
              </w:rPr>
              <w:t>0172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D29DB2"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F886AA" w14:textId="77777777" w:rsidR="009B546A" w:rsidRPr="001B1679" w:rsidRDefault="009B546A" w:rsidP="00C11620">
            <w:pPr>
              <w:pStyle w:val="TAL"/>
              <w:keepNext w:val="0"/>
              <w:rPr>
                <w:sz w:val="16"/>
                <w:szCs w:val="16"/>
              </w:rPr>
            </w:pPr>
            <w:r w:rsidRPr="001B1679">
              <w:rPr>
                <w:sz w:val="16"/>
                <w:szCs w:val="16"/>
              </w:rPr>
              <w:t>Revised WID: Extensions to the TSC Framework to support DetNet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52E8CC" w14:textId="77777777" w:rsidR="009B546A" w:rsidRPr="001B1679" w:rsidRDefault="009B546A" w:rsidP="00C11620">
            <w:pPr>
              <w:pStyle w:val="TAL"/>
              <w:keepNext w:val="0"/>
              <w:rPr>
                <w:sz w:val="16"/>
                <w:szCs w:val="16"/>
              </w:rPr>
            </w:pPr>
            <w:r w:rsidRPr="001B1679">
              <w:rPr>
                <w:sz w:val="16"/>
                <w:szCs w:val="16"/>
              </w:rPr>
              <w:t>Ericsson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B9A71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4AD932" w14:textId="77777777" w:rsidR="009B546A" w:rsidRPr="001B1679" w:rsidRDefault="009B546A" w:rsidP="00C11620">
            <w:pPr>
              <w:pStyle w:val="TAL"/>
              <w:keepNext w:val="0"/>
              <w:rPr>
                <w:sz w:val="16"/>
                <w:szCs w:val="16"/>
              </w:rPr>
            </w:pPr>
            <w:r w:rsidRPr="001B1679">
              <w:rPr>
                <w:sz w:val="16"/>
                <w:szCs w:val="16"/>
              </w:rPr>
              <w:t>DetNet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7B187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66B47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26499F" w14:textId="77777777" w:rsidR="009B546A" w:rsidRPr="001B1679" w:rsidRDefault="009B546A" w:rsidP="00C11620">
            <w:pPr>
              <w:pStyle w:val="TAL"/>
              <w:keepNext w:val="0"/>
              <w:rPr>
                <w:sz w:val="16"/>
                <w:szCs w:val="16"/>
              </w:rPr>
            </w:pPr>
          </w:p>
        </w:tc>
      </w:tr>
      <w:tr w:rsidR="009B546A" w14:paraId="675F8DA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78F068"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ABBE91" w14:textId="2A27BF8E" w:rsidR="009B546A" w:rsidRPr="001B1679" w:rsidRDefault="00F83058" w:rsidP="00C11620">
            <w:pPr>
              <w:pStyle w:val="TAL"/>
              <w:keepNext w:val="0"/>
              <w:rPr>
                <w:sz w:val="16"/>
                <w:szCs w:val="16"/>
              </w:rPr>
            </w:pPr>
            <w:r>
              <w:rPr>
                <w:sz w:val="16"/>
                <w:szCs w:val="16"/>
              </w:rPr>
              <w:t>SP-23</w:t>
            </w:r>
            <w:r w:rsidR="009B546A" w:rsidRPr="001B1679">
              <w:rPr>
                <w:sz w:val="16"/>
                <w:szCs w:val="16"/>
              </w:rPr>
              <w:t>0089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BA9306"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7188E" w14:textId="77777777" w:rsidR="009B546A" w:rsidRPr="001B1679" w:rsidRDefault="009B546A" w:rsidP="00C11620">
            <w:pPr>
              <w:pStyle w:val="TAL"/>
              <w:keepNext w:val="0"/>
              <w:rPr>
                <w:sz w:val="16"/>
                <w:szCs w:val="16"/>
              </w:rPr>
            </w:pPr>
            <w:r w:rsidRPr="001B1679">
              <w:rPr>
                <w:sz w:val="16"/>
                <w:szCs w:val="16"/>
              </w:rPr>
              <w:t>Revised SID: Study on Personal IoT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65F573"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860BE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836F90" w14:textId="77777777" w:rsidR="009B546A" w:rsidRPr="001B1679" w:rsidRDefault="009B546A" w:rsidP="00C11620">
            <w:pPr>
              <w:pStyle w:val="TAL"/>
              <w:keepNext w:val="0"/>
              <w:rPr>
                <w:sz w:val="16"/>
                <w:szCs w:val="16"/>
              </w:rPr>
            </w:pPr>
            <w:r w:rsidRPr="001B1679">
              <w:rPr>
                <w:sz w:val="16"/>
                <w:szCs w:val="16"/>
              </w:rPr>
              <w:t>FS_PIN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5BCE90" w14:textId="77777777" w:rsidR="009B546A" w:rsidRPr="001B1679" w:rsidRDefault="009B546A" w:rsidP="00C11620">
            <w:pPr>
              <w:pStyle w:val="TAL"/>
              <w:keepNext w:val="0"/>
              <w:rPr>
                <w:sz w:val="16"/>
                <w:szCs w:val="16"/>
              </w:rPr>
            </w:pPr>
            <w:r w:rsidRPr="001B1679">
              <w:rPr>
                <w:sz w:val="16"/>
                <w:szCs w:val="16"/>
              </w:rPr>
              <w:t>Revision of SP-211643.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104FB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CE09EC" w14:textId="77777777" w:rsidR="009B546A" w:rsidRPr="001B1679" w:rsidRDefault="009B546A" w:rsidP="00C11620">
            <w:pPr>
              <w:pStyle w:val="TAL"/>
              <w:keepNext w:val="0"/>
              <w:rPr>
                <w:sz w:val="16"/>
                <w:szCs w:val="16"/>
              </w:rPr>
            </w:pPr>
          </w:p>
        </w:tc>
      </w:tr>
      <w:tr w:rsidR="009B546A" w14:paraId="37C3FCF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CA4796"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29325E" w14:textId="797BBCF3" w:rsidR="009B546A" w:rsidRPr="001B1679" w:rsidRDefault="00F83058" w:rsidP="00C11620">
            <w:pPr>
              <w:pStyle w:val="TAL"/>
              <w:keepNext w:val="0"/>
              <w:rPr>
                <w:sz w:val="16"/>
                <w:szCs w:val="16"/>
              </w:rPr>
            </w:pPr>
            <w:r>
              <w:rPr>
                <w:sz w:val="16"/>
                <w:szCs w:val="16"/>
              </w:rPr>
              <w:t>SP-23</w:t>
            </w:r>
            <w:r w:rsidR="009B546A" w:rsidRPr="001B1679">
              <w:rPr>
                <w:sz w:val="16"/>
                <w:szCs w:val="16"/>
              </w:rPr>
              <w:t>0090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7DF0B3"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87F7D6" w14:textId="77777777" w:rsidR="009B546A" w:rsidRPr="001B1679" w:rsidRDefault="009B546A" w:rsidP="00C11620">
            <w:pPr>
              <w:pStyle w:val="TAL"/>
              <w:keepNext w:val="0"/>
              <w:rPr>
                <w:sz w:val="16"/>
                <w:szCs w:val="16"/>
              </w:rPr>
            </w:pPr>
            <w:r w:rsidRPr="001B1679">
              <w:rPr>
                <w:sz w:val="16"/>
                <w:szCs w:val="16"/>
              </w:rPr>
              <w:t>Revised SID: Study on system architecture for Next Generation Real Time Communication Services (FS_NG_RTC).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3BD3D7"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3AA5C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F60EB1" w14:textId="77777777" w:rsidR="009B546A" w:rsidRPr="001B1679" w:rsidRDefault="009B546A" w:rsidP="00C11620">
            <w:pPr>
              <w:pStyle w:val="TAL"/>
              <w:keepNext w:val="0"/>
              <w:rPr>
                <w:sz w:val="16"/>
                <w:szCs w:val="16"/>
              </w:rPr>
            </w:pPr>
            <w:r w:rsidRPr="001B1679">
              <w:rPr>
                <w:sz w:val="16"/>
                <w:szCs w:val="16"/>
              </w:rPr>
              <w:t>FS_NG_RTC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9E88DF" w14:textId="77777777" w:rsidR="009B546A" w:rsidRPr="001B1679" w:rsidRDefault="009B546A" w:rsidP="00C11620">
            <w:pPr>
              <w:pStyle w:val="TAL"/>
              <w:keepNext w:val="0"/>
              <w:rPr>
                <w:sz w:val="16"/>
                <w:szCs w:val="16"/>
              </w:rPr>
            </w:pPr>
            <w:r w:rsidRPr="001B1679">
              <w:rPr>
                <w:sz w:val="16"/>
                <w:szCs w:val="16"/>
              </w:rPr>
              <w:t>Revision of SP-220288.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F5B46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174BCF" w14:textId="77777777" w:rsidR="009B546A" w:rsidRPr="001B1679" w:rsidRDefault="009B546A" w:rsidP="00C11620">
            <w:pPr>
              <w:pStyle w:val="TAL"/>
              <w:keepNext w:val="0"/>
              <w:rPr>
                <w:sz w:val="16"/>
                <w:szCs w:val="16"/>
              </w:rPr>
            </w:pPr>
          </w:p>
        </w:tc>
      </w:tr>
      <w:tr w:rsidR="009B546A" w14:paraId="7EE2F05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CD9056"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271AF2" w14:textId="4E37E718" w:rsidR="009B546A" w:rsidRPr="001B1679" w:rsidRDefault="00F83058" w:rsidP="00C11620">
            <w:pPr>
              <w:pStyle w:val="TAL"/>
              <w:keepNext w:val="0"/>
              <w:rPr>
                <w:sz w:val="16"/>
                <w:szCs w:val="16"/>
              </w:rPr>
            </w:pPr>
            <w:r>
              <w:rPr>
                <w:sz w:val="16"/>
                <w:szCs w:val="16"/>
              </w:rPr>
              <w:t>SP-23</w:t>
            </w:r>
            <w:r w:rsidR="009B546A" w:rsidRPr="001B1679">
              <w:rPr>
                <w:sz w:val="16"/>
                <w:szCs w:val="16"/>
              </w:rPr>
              <w:t>0091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417860"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B3D922" w14:textId="77777777" w:rsidR="009B546A" w:rsidRPr="001B1679" w:rsidRDefault="009B546A" w:rsidP="00C11620">
            <w:pPr>
              <w:pStyle w:val="TAL"/>
              <w:keepNext w:val="0"/>
              <w:rPr>
                <w:sz w:val="16"/>
                <w:szCs w:val="16"/>
              </w:rPr>
            </w:pPr>
            <w:r w:rsidRPr="001B1679">
              <w:rPr>
                <w:sz w:val="16"/>
                <w:szCs w:val="16"/>
              </w:rPr>
              <w:t>Revised WID on Further Architecture Enhancement for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9DDA8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D5131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4AD723" w14:textId="77777777" w:rsidR="009B546A" w:rsidRPr="001B1679" w:rsidRDefault="009B546A" w:rsidP="00C11620">
            <w:pPr>
              <w:pStyle w:val="TAL"/>
              <w:keepNext w:val="0"/>
              <w:rPr>
                <w:sz w:val="16"/>
                <w:szCs w:val="16"/>
              </w:rPr>
            </w:pPr>
            <w:r w:rsidRPr="001B1679">
              <w:rPr>
                <w:sz w:val="16"/>
                <w:szCs w:val="16"/>
              </w:rPr>
              <w:t>UAS_Ph2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2C3BE0" w14:textId="77777777" w:rsidR="009B546A" w:rsidRPr="001B1679" w:rsidRDefault="009B546A" w:rsidP="00C11620">
            <w:pPr>
              <w:pStyle w:val="TAL"/>
              <w:keepNext w:val="0"/>
              <w:rPr>
                <w:sz w:val="16"/>
                <w:szCs w:val="16"/>
              </w:rPr>
            </w:pPr>
            <w:r w:rsidRPr="001B1679">
              <w:rPr>
                <w:sz w:val="16"/>
                <w:szCs w:val="16"/>
              </w:rPr>
              <w:t>Revision of SP-221323.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01C8E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853F86" w14:textId="77777777" w:rsidR="009B546A" w:rsidRPr="001B1679" w:rsidRDefault="009B546A" w:rsidP="00C11620">
            <w:pPr>
              <w:pStyle w:val="TAL"/>
              <w:keepNext w:val="0"/>
              <w:rPr>
                <w:sz w:val="16"/>
                <w:szCs w:val="16"/>
              </w:rPr>
            </w:pPr>
          </w:p>
        </w:tc>
      </w:tr>
      <w:tr w:rsidR="009B546A" w14:paraId="7792614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2A17D5"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E1406F" w14:textId="68773421" w:rsidR="009B546A" w:rsidRPr="001B1679" w:rsidRDefault="00F83058" w:rsidP="00C11620">
            <w:pPr>
              <w:pStyle w:val="TAL"/>
              <w:keepNext w:val="0"/>
              <w:rPr>
                <w:sz w:val="16"/>
                <w:szCs w:val="16"/>
              </w:rPr>
            </w:pPr>
            <w:r>
              <w:rPr>
                <w:sz w:val="16"/>
                <w:szCs w:val="16"/>
              </w:rPr>
              <w:t>SP-23</w:t>
            </w:r>
            <w:r w:rsidR="009B546A" w:rsidRPr="001B1679">
              <w:rPr>
                <w:sz w:val="16"/>
                <w:szCs w:val="16"/>
              </w:rPr>
              <w:t>0092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71DE68"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6E0DD3" w14:textId="77777777" w:rsidR="009B546A" w:rsidRPr="001B1679" w:rsidRDefault="009B546A" w:rsidP="00C11620">
            <w:pPr>
              <w:pStyle w:val="TAL"/>
              <w:keepNext w:val="0"/>
              <w:rPr>
                <w:sz w:val="16"/>
                <w:szCs w:val="16"/>
              </w:rPr>
            </w:pPr>
            <w:r w:rsidRPr="001B1679">
              <w:rPr>
                <w:sz w:val="16"/>
                <w:szCs w:val="16"/>
              </w:rPr>
              <w:t>Revised WID: Architecture Enhancements for XR and media services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1553E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3FE53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4A0A5D" w14:textId="77777777" w:rsidR="009B546A" w:rsidRPr="001B1679" w:rsidRDefault="009B546A" w:rsidP="00C11620">
            <w:pPr>
              <w:pStyle w:val="TAL"/>
              <w:keepNext w:val="0"/>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7C43EB" w14:textId="77777777" w:rsidR="009B546A" w:rsidRPr="001B1679" w:rsidRDefault="009B546A" w:rsidP="00C11620">
            <w:pPr>
              <w:pStyle w:val="TAL"/>
              <w:keepNext w:val="0"/>
              <w:rPr>
                <w:sz w:val="16"/>
                <w:szCs w:val="16"/>
              </w:rPr>
            </w:pPr>
            <w:r w:rsidRPr="001B1679">
              <w:rPr>
                <w:sz w:val="16"/>
                <w:szCs w:val="16"/>
              </w:rPr>
              <w:t>Revision of SP-221326.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462F5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92F373" w14:textId="77777777" w:rsidR="009B546A" w:rsidRPr="001B1679" w:rsidRDefault="009B546A" w:rsidP="00C11620">
            <w:pPr>
              <w:pStyle w:val="TAL"/>
              <w:keepNext w:val="0"/>
              <w:rPr>
                <w:sz w:val="16"/>
                <w:szCs w:val="16"/>
              </w:rPr>
            </w:pPr>
          </w:p>
        </w:tc>
      </w:tr>
      <w:tr w:rsidR="009B546A" w14:paraId="563D41D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AA230D"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0F9027" w14:textId="6AE8E558" w:rsidR="009B546A" w:rsidRPr="001B1679" w:rsidRDefault="00F83058" w:rsidP="00C11620">
            <w:pPr>
              <w:pStyle w:val="TAL"/>
              <w:keepNext w:val="0"/>
              <w:rPr>
                <w:sz w:val="16"/>
                <w:szCs w:val="16"/>
              </w:rPr>
            </w:pPr>
            <w:r>
              <w:rPr>
                <w:sz w:val="16"/>
                <w:szCs w:val="16"/>
              </w:rPr>
              <w:t>SP-23</w:t>
            </w:r>
            <w:r w:rsidR="009B546A" w:rsidRPr="001B1679">
              <w:rPr>
                <w:sz w:val="16"/>
                <w:szCs w:val="16"/>
              </w:rPr>
              <w:t>0093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19E743"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C9A691" w14:textId="77777777" w:rsidR="009B546A" w:rsidRPr="001B1679" w:rsidRDefault="009B546A" w:rsidP="00C11620">
            <w:pPr>
              <w:pStyle w:val="TAL"/>
              <w:keepNext w:val="0"/>
              <w:rPr>
                <w:sz w:val="16"/>
                <w:szCs w:val="16"/>
              </w:rPr>
            </w:pPr>
            <w:r w:rsidRPr="001B1679">
              <w:rPr>
                <w:sz w:val="16"/>
                <w:szCs w:val="16"/>
              </w:rPr>
              <w:t>Revised WID on Enhancement to the 5GC LoCation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07EF7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7AFD4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52699A" w14:textId="77777777" w:rsidR="009B546A" w:rsidRPr="001B1679" w:rsidRDefault="009B546A" w:rsidP="00C11620">
            <w:pPr>
              <w:pStyle w:val="TAL"/>
              <w:keepNext w:val="0"/>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A9FB41" w14:textId="77777777" w:rsidR="009B546A" w:rsidRPr="001B1679" w:rsidRDefault="009B546A" w:rsidP="00C11620">
            <w:pPr>
              <w:pStyle w:val="TAL"/>
              <w:keepNext w:val="0"/>
              <w:rPr>
                <w:sz w:val="16"/>
                <w:szCs w:val="16"/>
              </w:rPr>
            </w:pPr>
            <w:r w:rsidRPr="001B1679">
              <w:rPr>
                <w:sz w:val="16"/>
                <w:szCs w:val="16"/>
              </w:rPr>
              <w:t>Revision of SP-221338.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18E34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D4D006" w14:textId="77777777" w:rsidR="009B546A" w:rsidRPr="001B1679" w:rsidRDefault="009B546A" w:rsidP="00C11620">
            <w:pPr>
              <w:pStyle w:val="TAL"/>
              <w:keepNext w:val="0"/>
              <w:rPr>
                <w:sz w:val="16"/>
                <w:szCs w:val="16"/>
              </w:rPr>
            </w:pPr>
          </w:p>
        </w:tc>
      </w:tr>
      <w:tr w:rsidR="009B546A" w14:paraId="402D2A1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1459EF"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CAE477" w14:textId="128153DF" w:rsidR="009B546A" w:rsidRPr="001B1679" w:rsidRDefault="00F83058" w:rsidP="00C11620">
            <w:pPr>
              <w:pStyle w:val="TAL"/>
              <w:keepNext w:val="0"/>
              <w:rPr>
                <w:sz w:val="16"/>
                <w:szCs w:val="16"/>
              </w:rPr>
            </w:pPr>
            <w:r>
              <w:rPr>
                <w:sz w:val="16"/>
                <w:szCs w:val="16"/>
              </w:rPr>
              <w:t>SP-23</w:t>
            </w:r>
            <w:r w:rsidR="009B546A" w:rsidRPr="001B1679">
              <w:rPr>
                <w:sz w:val="16"/>
                <w:szCs w:val="16"/>
              </w:rPr>
              <w:t>0094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AB7D60"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F5A50A" w14:textId="77777777" w:rsidR="009B546A" w:rsidRPr="001B1679" w:rsidRDefault="009B546A" w:rsidP="00C11620">
            <w:pPr>
              <w:pStyle w:val="TAL"/>
              <w:keepNext w:val="0"/>
              <w:rPr>
                <w:sz w:val="16"/>
                <w:szCs w:val="16"/>
              </w:rPr>
            </w:pPr>
            <w:r w:rsidRPr="001B1679">
              <w:rPr>
                <w:sz w:val="16"/>
                <w:szCs w:val="16"/>
              </w:rPr>
              <w:t>Revised WID: Enhancement of 5G UE Policy (eUEPO).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C9505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1B0B8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969E5A" w14:textId="77777777" w:rsidR="009B546A" w:rsidRPr="001B1679" w:rsidRDefault="009B546A" w:rsidP="00C11620">
            <w:pPr>
              <w:pStyle w:val="TAL"/>
              <w:keepNext w:val="0"/>
              <w:rPr>
                <w:sz w:val="16"/>
                <w:szCs w:val="16"/>
              </w:rPr>
            </w:pPr>
            <w:r w:rsidRPr="001B1679">
              <w:rPr>
                <w:sz w:val="16"/>
                <w:szCs w:val="16"/>
              </w:rPr>
              <w:t>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45A7C7" w14:textId="77777777" w:rsidR="009B546A" w:rsidRPr="001B1679" w:rsidRDefault="009B546A" w:rsidP="00C11620">
            <w:pPr>
              <w:pStyle w:val="TAL"/>
              <w:keepNext w:val="0"/>
              <w:rPr>
                <w:sz w:val="16"/>
                <w:szCs w:val="16"/>
              </w:rPr>
            </w:pPr>
            <w:r w:rsidRPr="001B1679">
              <w:rPr>
                <w:sz w:val="16"/>
                <w:szCs w:val="16"/>
              </w:rPr>
              <w:t>Revision of SP-221342.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42694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CD25BB" w14:textId="77777777" w:rsidR="009B546A" w:rsidRPr="001B1679" w:rsidRDefault="009B546A" w:rsidP="00C11620">
            <w:pPr>
              <w:pStyle w:val="TAL"/>
              <w:keepNext w:val="0"/>
              <w:rPr>
                <w:sz w:val="16"/>
                <w:szCs w:val="16"/>
              </w:rPr>
            </w:pPr>
          </w:p>
        </w:tc>
      </w:tr>
      <w:tr w:rsidR="009B546A" w14:paraId="4472107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B55056"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D7B6C2" w14:textId="434DB0C3" w:rsidR="009B546A" w:rsidRPr="001B1679" w:rsidRDefault="00F83058" w:rsidP="00C11620">
            <w:pPr>
              <w:pStyle w:val="TAL"/>
              <w:keepNext w:val="0"/>
              <w:rPr>
                <w:sz w:val="16"/>
                <w:szCs w:val="16"/>
              </w:rPr>
            </w:pPr>
            <w:r>
              <w:rPr>
                <w:sz w:val="16"/>
                <w:szCs w:val="16"/>
              </w:rPr>
              <w:t>SP-23</w:t>
            </w:r>
            <w:r w:rsidR="009B546A" w:rsidRPr="001B1679">
              <w:rPr>
                <w:sz w:val="16"/>
                <w:szCs w:val="16"/>
              </w:rPr>
              <w:t>0095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8AD6D7"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0CFF1" w14:textId="77777777" w:rsidR="009B546A" w:rsidRPr="001B1679" w:rsidRDefault="009B546A" w:rsidP="00C11620">
            <w:pPr>
              <w:pStyle w:val="TAL"/>
              <w:keepNext w:val="0"/>
              <w:rPr>
                <w:sz w:val="16"/>
                <w:szCs w:val="16"/>
              </w:rPr>
            </w:pPr>
            <w:r w:rsidRPr="001B1679">
              <w:rPr>
                <w:sz w:val="16"/>
                <w:szCs w:val="16"/>
              </w:rPr>
              <w:t>Revised WID: System Support for AI/ML-based Services (AIMLsys).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16489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EB7C0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021B11" w14:textId="77777777" w:rsidR="009B546A" w:rsidRPr="001B1679" w:rsidRDefault="009B546A" w:rsidP="00C11620">
            <w:pPr>
              <w:pStyle w:val="TAL"/>
              <w:keepNext w:val="0"/>
              <w:rPr>
                <w:sz w:val="16"/>
                <w:szCs w:val="16"/>
              </w:rPr>
            </w:pPr>
            <w:r w:rsidRPr="001B1679">
              <w:rPr>
                <w:sz w:val="16"/>
                <w:szCs w:val="16"/>
              </w:rPr>
              <w:t>AIMLsys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D54533" w14:textId="77777777" w:rsidR="009B546A" w:rsidRPr="001B1679" w:rsidRDefault="009B546A" w:rsidP="00C11620">
            <w:pPr>
              <w:pStyle w:val="TAL"/>
              <w:keepNext w:val="0"/>
              <w:rPr>
                <w:sz w:val="16"/>
                <w:szCs w:val="16"/>
              </w:rPr>
            </w:pPr>
            <w:r w:rsidRPr="001B1679">
              <w:rPr>
                <w:sz w:val="16"/>
                <w:szCs w:val="16"/>
              </w:rPr>
              <w:t>Revision of SP-221329.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CC903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C47967" w14:textId="77777777" w:rsidR="009B546A" w:rsidRPr="001B1679" w:rsidRDefault="009B546A" w:rsidP="00C11620">
            <w:pPr>
              <w:pStyle w:val="TAL"/>
              <w:keepNext w:val="0"/>
              <w:rPr>
                <w:sz w:val="16"/>
                <w:szCs w:val="16"/>
              </w:rPr>
            </w:pPr>
          </w:p>
        </w:tc>
      </w:tr>
      <w:tr w:rsidR="009B546A" w14:paraId="71EF311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EEEAAA"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AD6D7F" w14:textId="3A9A83ED" w:rsidR="009B546A" w:rsidRPr="001B1679" w:rsidRDefault="00F83058" w:rsidP="00C11620">
            <w:pPr>
              <w:pStyle w:val="TAL"/>
              <w:keepNext w:val="0"/>
              <w:rPr>
                <w:sz w:val="16"/>
                <w:szCs w:val="16"/>
              </w:rPr>
            </w:pPr>
            <w:r>
              <w:rPr>
                <w:sz w:val="16"/>
                <w:szCs w:val="16"/>
              </w:rPr>
              <w:t>SP-23</w:t>
            </w:r>
            <w:r w:rsidR="009B546A" w:rsidRPr="001B1679">
              <w:rPr>
                <w:sz w:val="16"/>
                <w:szCs w:val="16"/>
              </w:rPr>
              <w:t>0096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4E96FF"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03AA33" w14:textId="77777777" w:rsidR="009B546A" w:rsidRPr="001B1679" w:rsidRDefault="009B546A" w:rsidP="00C11620">
            <w:pPr>
              <w:pStyle w:val="TAL"/>
              <w:keepNext w:val="0"/>
              <w:rPr>
                <w:sz w:val="16"/>
                <w:szCs w:val="16"/>
              </w:rPr>
            </w:pPr>
            <w:r w:rsidRPr="001B1679">
              <w:rPr>
                <w:sz w:val="16"/>
                <w:szCs w:val="16"/>
              </w:rPr>
              <w:t>Revised WID: Enhanced support of Non-Public Networks Phase 2 (eNPN_Ph2).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A54037"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9D681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AEA8E6" w14:textId="77777777" w:rsidR="009B546A" w:rsidRPr="001B1679" w:rsidRDefault="009B546A" w:rsidP="00C11620">
            <w:pPr>
              <w:pStyle w:val="TAL"/>
              <w:keepNext w:val="0"/>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924D07" w14:textId="77777777" w:rsidR="009B546A" w:rsidRPr="001B1679" w:rsidRDefault="009B546A" w:rsidP="00C11620">
            <w:pPr>
              <w:pStyle w:val="TAL"/>
              <w:keepNext w:val="0"/>
              <w:rPr>
                <w:sz w:val="16"/>
                <w:szCs w:val="16"/>
              </w:rPr>
            </w:pPr>
            <w:r w:rsidRPr="001B1679">
              <w:rPr>
                <w:sz w:val="16"/>
                <w:szCs w:val="16"/>
              </w:rPr>
              <w:t>Revision of SP-221340.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A1FEB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B50E37" w14:textId="77777777" w:rsidR="009B546A" w:rsidRPr="001B1679" w:rsidRDefault="009B546A" w:rsidP="00C11620">
            <w:pPr>
              <w:pStyle w:val="TAL"/>
              <w:keepNext w:val="0"/>
              <w:rPr>
                <w:sz w:val="16"/>
                <w:szCs w:val="16"/>
              </w:rPr>
            </w:pPr>
          </w:p>
        </w:tc>
      </w:tr>
      <w:tr w:rsidR="009B546A" w14:paraId="3955D80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3C1D46"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BC419" w14:textId="7D9E0116" w:rsidR="009B546A" w:rsidRPr="001B1679" w:rsidRDefault="00F83058" w:rsidP="00C11620">
            <w:pPr>
              <w:pStyle w:val="TAL"/>
              <w:keepNext w:val="0"/>
              <w:rPr>
                <w:sz w:val="16"/>
                <w:szCs w:val="16"/>
              </w:rPr>
            </w:pPr>
            <w:r>
              <w:rPr>
                <w:sz w:val="16"/>
                <w:szCs w:val="16"/>
              </w:rPr>
              <w:t>SP-23</w:t>
            </w:r>
            <w:r w:rsidR="009B546A" w:rsidRPr="001B1679">
              <w:rPr>
                <w:sz w:val="16"/>
                <w:szCs w:val="16"/>
              </w:rPr>
              <w:t>0097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DEB95E"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7A1B8C" w14:textId="77777777" w:rsidR="009B546A" w:rsidRPr="001B1679" w:rsidRDefault="009B546A" w:rsidP="00C11620">
            <w:pPr>
              <w:pStyle w:val="TAL"/>
              <w:keepNext w:val="0"/>
              <w:rPr>
                <w:sz w:val="16"/>
                <w:szCs w:val="16"/>
              </w:rPr>
            </w:pPr>
            <w:r w:rsidRPr="001B1679">
              <w:rPr>
                <w:sz w:val="16"/>
                <w:szCs w:val="16"/>
              </w:rPr>
              <w:t>Revised WID on Proximity-based Services in 5GS Phase 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7F9FE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25424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6D2311" w14:textId="77777777" w:rsidR="009B546A" w:rsidRPr="001B1679" w:rsidRDefault="009B546A" w:rsidP="00C11620">
            <w:pPr>
              <w:pStyle w:val="TAL"/>
              <w:keepNext w:val="0"/>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E72BA0" w14:textId="77777777" w:rsidR="009B546A" w:rsidRPr="001B1679" w:rsidRDefault="009B546A" w:rsidP="00C11620">
            <w:pPr>
              <w:pStyle w:val="TAL"/>
              <w:keepNext w:val="0"/>
              <w:rPr>
                <w:sz w:val="16"/>
                <w:szCs w:val="16"/>
              </w:rPr>
            </w:pPr>
            <w:r w:rsidRPr="001B1679">
              <w:rPr>
                <w:sz w:val="16"/>
                <w:szCs w:val="16"/>
              </w:rPr>
              <w:t>Revision of SP-221206.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817B0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5AB170" w14:textId="77777777" w:rsidR="009B546A" w:rsidRPr="001B1679" w:rsidRDefault="009B546A" w:rsidP="00C11620">
            <w:pPr>
              <w:pStyle w:val="TAL"/>
              <w:keepNext w:val="0"/>
              <w:rPr>
                <w:sz w:val="16"/>
                <w:szCs w:val="16"/>
              </w:rPr>
            </w:pPr>
          </w:p>
        </w:tc>
      </w:tr>
      <w:tr w:rsidR="009B546A" w14:paraId="38CEC93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4C4853"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F6733" w14:textId="634D06BD" w:rsidR="009B546A" w:rsidRPr="001B1679" w:rsidRDefault="00F83058" w:rsidP="00C11620">
            <w:pPr>
              <w:pStyle w:val="TAL"/>
              <w:keepNext w:val="0"/>
              <w:rPr>
                <w:sz w:val="16"/>
                <w:szCs w:val="16"/>
              </w:rPr>
            </w:pPr>
            <w:r>
              <w:rPr>
                <w:sz w:val="16"/>
                <w:szCs w:val="16"/>
              </w:rPr>
              <w:t>SP-23</w:t>
            </w:r>
            <w:r w:rsidR="009B546A" w:rsidRPr="001B1679">
              <w:rPr>
                <w:sz w:val="16"/>
                <w:szCs w:val="16"/>
              </w:rPr>
              <w:t>0098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A70191"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F4030C" w14:textId="77777777" w:rsidR="009B546A" w:rsidRPr="001B1679" w:rsidRDefault="009B546A" w:rsidP="00C11620">
            <w:pPr>
              <w:pStyle w:val="TAL"/>
              <w:keepNext w:val="0"/>
              <w:rPr>
                <w:sz w:val="16"/>
                <w:szCs w:val="16"/>
              </w:rPr>
            </w:pPr>
            <w:r w:rsidRPr="001B1679">
              <w:rPr>
                <w:sz w:val="16"/>
                <w:szCs w:val="16"/>
              </w:rPr>
              <w:t>WID update: System architecture for Next Generation Real time Communication services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25C85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846BE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2D62A0" w14:textId="77777777" w:rsidR="009B546A" w:rsidRPr="001B1679" w:rsidRDefault="009B546A" w:rsidP="00C11620">
            <w:pPr>
              <w:pStyle w:val="TAL"/>
              <w:keepNext w:val="0"/>
              <w:rPr>
                <w:sz w:val="16"/>
                <w:szCs w:val="16"/>
              </w:rPr>
            </w:pPr>
            <w:r w:rsidRPr="001B1679">
              <w:rPr>
                <w:sz w:val="16"/>
                <w:szCs w:val="16"/>
              </w:rPr>
              <w:t>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2D73CF" w14:textId="77777777" w:rsidR="009B546A" w:rsidRPr="001B1679" w:rsidRDefault="009B546A" w:rsidP="00C11620">
            <w:pPr>
              <w:pStyle w:val="TAL"/>
              <w:keepNext w:val="0"/>
              <w:rPr>
                <w:sz w:val="16"/>
                <w:szCs w:val="16"/>
              </w:rPr>
            </w:pPr>
            <w:r w:rsidRPr="001B1679">
              <w:rPr>
                <w:sz w:val="16"/>
                <w:szCs w:val="16"/>
              </w:rPr>
              <w:t>Revision of SP-220804.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C0A45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6C8248" w14:textId="77777777" w:rsidR="009B546A" w:rsidRPr="001B1679" w:rsidRDefault="009B546A" w:rsidP="00C11620">
            <w:pPr>
              <w:pStyle w:val="TAL"/>
              <w:keepNext w:val="0"/>
              <w:rPr>
                <w:sz w:val="16"/>
                <w:szCs w:val="16"/>
              </w:rPr>
            </w:pPr>
          </w:p>
        </w:tc>
      </w:tr>
      <w:tr w:rsidR="009B546A" w14:paraId="61B1F64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0B1521"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36895F" w14:textId="661FBFAD" w:rsidR="009B546A" w:rsidRPr="001B1679" w:rsidRDefault="00F83058" w:rsidP="00C11620">
            <w:pPr>
              <w:pStyle w:val="TAL"/>
              <w:keepNext w:val="0"/>
              <w:rPr>
                <w:sz w:val="16"/>
                <w:szCs w:val="16"/>
              </w:rPr>
            </w:pPr>
            <w:r>
              <w:rPr>
                <w:sz w:val="16"/>
                <w:szCs w:val="16"/>
              </w:rPr>
              <w:t>SP-23</w:t>
            </w:r>
            <w:r w:rsidR="009B546A" w:rsidRPr="001B1679">
              <w:rPr>
                <w:sz w:val="16"/>
                <w:szCs w:val="16"/>
              </w:rPr>
              <w:t>0099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410169"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E01BBF" w14:textId="77777777" w:rsidR="009B546A" w:rsidRPr="001B1679" w:rsidRDefault="009B546A" w:rsidP="00C11620">
            <w:pPr>
              <w:pStyle w:val="TAL"/>
              <w:keepNext w:val="0"/>
              <w:rPr>
                <w:sz w:val="16"/>
                <w:szCs w:val="16"/>
              </w:rPr>
            </w:pPr>
            <w:r w:rsidRPr="001B1679">
              <w:rPr>
                <w:sz w:val="16"/>
                <w:szCs w:val="16"/>
              </w:rPr>
              <w:t>Revised WID: Architectural enhancements for 5G multicast-broadcast services Phase 2 (5MBS_Ph2).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9538F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B6452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86B2B7" w14:textId="77777777" w:rsidR="009B546A" w:rsidRPr="001B1679" w:rsidRDefault="009B546A" w:rsidP="00C11620">
            <w:pPr>
              <w:pStyle w:val="TAL"/>
              <w:keepNext w:val="0"/>
              <w:rPr>
                <w:sz w:val="16"/>
                <w:szCs w:val="16"/>
              </w:rPr>
            </w:pPr>
            <w:r w:rsidRPr="001B1679">
              <w:rPr>
                <w:sz w:val="16"/>
                <w:szCs w:val="16"/>
              </w:rPr>
              <w:t>5MBS_Ph2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830B5E" w14:textId="77777777" w:rsidR="009B546A" w:rsidRPr="001B1679" w:rsidRDefault="009B546A" w:rsidP="00C11620">
            <w:pPr>
              <w:pStyle w:val="TAL"/>
              <w:keepNext w:val="0"/>
              <w:rPr>
                <w:sz w:val="16"/>
                <w:szCs w:val="16"/>
              </w:rPr>
            </w:pPr>
            <w:r w:rsidRPr="001B1679">
              <w:rPr>
                <w:sz w:val="16"/>
                <w:szCs w:val="16"/>
              </w:rPr>
              <w:t>Revision of SP-221131.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57FCC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8919DC" w14:textId="77777777" w:rsidR="009B546A" w:rsidRPr="001B1679" w:rsidRDefault="009B546A" w:rsidP="00C11620">
            <w:pPr>
              <w:pStyle w:val="TAL"/>
              <w:keepNext w:val="0"/>
              <w:rPr>
                <w:sz w:val="16"/>
                <w:szCs w:val="16"/>
              </w:rPr>
            </w:pPr>
          </w:p>
        </w:tc>
      </w:tr>
      <w:tr w:rsidR="009B546A" w14:paraId="3D0ACC7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419DE5"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531217" w14:textId="5D2BCD18" w:rsidR="009B546A" w:rsidRPr="001B1679" w:rsidRDefault="00F83058" w:rsidP="00C11620">
            <w:pPr>
              <w:pStyle w:val="TAL"/>
              <w:keepNext w:val="0"/>
              <w:rPr>
                <w:sz w:val="16"/>
                <w:szCs w:val="16"/>
              </w:rPr>
            </w:pPr>
            <w:r>
              <w:rPr>
                <w:sz w:val="16"/>
                <w:szCs w:val="16"/>
              </w:rPr>
              <w:t>SP-23</w:t>
            </w:r>
            <w:r w:rsidR="009B546A" w:rsidRPr="001B1679">
              <w:rPr>
                <w:sz w:val="16"/>
                <w:szCs w:val="16"/>
              </w:rPr>
              <w:t>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E9C32B"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F105AD" w14:textId="77777777" w:rsidR="009B546A" w:rsidRPr="001B1679" w:rsidRDefault="009B546A" w:rsidP="00C11620">
            <w:pPr>
              <w:pStyle w:val="TAL"/>
              <w:keepNext w:val="0"/>
              <w:rPr>
                <w:sz w:val="16"/>
                <w:szCs w:val="16"/>
              </w:rPr>
            </w:pPr>
            <w:r w:rsidRPr="001B1679">
              <w:rPr>
                <w:sz w:val="16"/>
                <w:szCs w:val="16"/>
              </w:rPr>
              <w:t>Revised WID on generic group management, exposure and communication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73B039"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3C724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F97D31" w14:textId="77777777" w:rsidR="009B546A" w:rsidRPr="001B1679" w:rsidRDefault="009B546A" w:rsidP="00C11620">
            <w:pPr>
              <w:pStyle w:val="TAL"/>
              <w:keepNext w:val="0"/>
              <w:rPr>
                <w:sz w:val="16"/>
                <w:szCs w:val="16"/>
              </w:rPr>
            </w:pPr>
            <w:r w:rsidRPr="001B1679">
              <w:rPr>
                <w:sz w:val="16"/>
                <w:szCs w:val="16"/>
              </w:rPr>
              <w:t>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448164" w14:textId="77777777" w:rsidR="009B546A" w:rsidRPr="001B1679" w:rsidRDefault="009B546A" w:rsidP="00C11620">
            <w:pPr>
              <w:pStyle w:val="TAL"/>
              <w:keepNext w:val="0"/>
              <w:rPr>
                <w:sz w:val="16"/>
                <w:szCs w:val="16"/>
              </w:rPr>
            </w:pPr>
            <w:r w:rsidRPr="001B1679">
              <w:rPr>
                <w:sz w:val="16"/>
                <w:szCs w:val="16"/>
              </w:rPr>
              <w:t>Revision of SP-221339.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24A2D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87A67D" w14:textId="77777777" w:rsidR="009B546A" w:rsidRPr="001B1679" w:rsidRDefault="009B546A" w:rsidP="00C11620">
            <w:pPr>
              <w:pStyle w:val="TAL"/>
              <w:keepNext w:val="0"/>
              <w:rPr>
                <w:sz w:val="16"/>
                <w:szCs w:val="16"/>
              </w:rPr>
            </w:pPr>
          </w:p>
        </w:tc>
      </w:tr>
      <w:tr w:rsidR="009B546A" w14:paraId="6446E6B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53073C"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97B5D" w14:textId="54AFFCFF" w:rsidR="009B546A" w:rsidRPr="001B1679" w:rsidRDefault="00F83058" w:rsidP="00C11620">
            <w:pPr>
              <w:pStyle w:val="TAL"/>
              <w:keepNext w:val="0"/>
              <w:rPr>
                <w:sz w:val="16"/>
                <w:szCs w:val="16"/>
              </w:rPr>
            </w:pPr>
            <w:r>
              <w:rPr>
                <w:sz w:val="16"/>
                <w:szCs w:val="16"/>
              </w:rPr>
              <w:t>SP-23</w:t>
            </w:r>
            <w:r w:rsidR="009B546A" w:rsidRPr="001B1679">
              <w:rPr>
                <w:sz w:val="16"/>
                <w:szCs w:val="16"/>
              </w:rPr>
              <w:t>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0E6E35"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A6D5C7" w14:textId="77777777" w:rsidR="009B546A" w:rsidRPr="001B1679" w:rsidRDefault="009B546A" w:rsidP="00C11620">
            <w:pPr>
              <w:pStyle w:val="TAL"/>
              <w:keepNext w:val="0"/>
              <w:rPr>
                <w:sz w:val="16"/>
                <w:szCs w:val="16"/>
              </w:rPr>
            </w:pPr>
            <w:r w:rsidRPr="001B1679">
              <w:rPr>
                <w:sz w:val="16"/>
                <w:szCs w:val="16"/>
              </w:rPr>
              <w:t>Revised WID: Dynamically Changing AM Policies in the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63E3C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5EA6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9EAE6C" w14:textId="77777777" w:rsidR="009B546A" w:rsidRPr="001B1679" w:rsidRDefault="009B546A" w:rsidP="00C11620">
            <w:pPr>
              <w:pStyle w:val="TAL"/>
              <w:keepNext w:val="0"/>
              <w:rPr>
                <w:sz w:val="16"/>
                <w:szCs w:val="16"/>
              </w:rPr>
            </w:pPr>
            <w:r w:rsidRPr="001B1679">
              <w:rPr>
                <w:sz w:val="16"/>
                <w:szCs w:val="16"/>
              </w:rPr>
              <w:t>TEI18_DCAMP_Ph2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965986" w14:textId="77777777" w:rsidR="009B546A" w:rsidRPr="001B1679" w:rsidRDefault="009B546A" w:rsidP="00C11620">
            <w:pPr>
              <w:pStyle w:val="TAL"/>
              <w:keepNext w:val="0"/>
              <w:rPr>
                <w:sz w:val="16"/>
                <w:szCs w:val="16"/>
              </w:rPr>
            </w:pPr>
            <w:r w:rsidRPr="001B1679">
              <w:rPr>
                <w:sz w:val="16"/>
                <w:szCs w:val="16"/>
              </w:rPr>
              <w:t>Revision of SP-220799.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F53FE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21D33" w14:textId="77777777" w:rsidR="009B546A" w:rsidRPr="001B1679" w:rsidRDefault="009B546A" w:rsidP="00C11620">
            <w:pPr>
              <w:pStyle w:val="TAL"/>
              <w:keepNext w:val="0"/>
              <w:rPr>
                <w:sz w:val="16"/>
                <w:szCs w:val="16"/>
              </w:rPr>
            </w:pPr>
          </w:p>
        </w:tc>
      </w:tr>
      <w:tr w:rsidR="009B546A" w14:paraId="4376572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D2B36"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F635A" w14:textId="00A0C1DC" w:rsidR="009B546A" w:rsidRPr="001B1679" w:rsidRDefault="00F83058" w:rsidP="00C11620">
            <w:pPr>
              <w:pStyle w:val="TAL"/>
              <w:keepNext w:val="0"/>
              <w:rPr>
                <w:sz w:val="16"/>
                <w:szCs w:val="16"/>
              </w:rPr>
            </w:pPr>
            <w:r>
              <w:rPr>
                <w:sz w:val="16"/>
                <w:szCs w:val="16"/>
              </w:rPr>
              <w:t>SP-23</w:t>
            </w:r>
            <w:r w:rsidR="009B546A" w:rsidRPr="001B1679">
              <w:rPr>
                <w:sz w:val="16"/>
                <w:szCs w:val="16"/>
              </w:rPr>
              <w:t>0103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D33808"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19578F" w14:textId="77777777" w:rsidR="009B546A" w:rsidRPr="001B1679" w:rsidRDefault="009B546A" w:rsidP="00C11620">
            <w:pPr>
              <w:pStyle w:val="TAL"/>
              <w:keepNext w:val="0"/>
              <w:rPr>
                <w:sz w:val="16"/>
                <w:szCs w:val="16"/>
              </w:rPr>
            </w:pPr>
            <w:r w:rsidRPr="001B1679">
              <w:rPr>
                <w:sz w:val="16"/>
                <w:szCs w:val="16"/>
              </w:rPr>
              <w:t>Revised WID: UPF enhancement for Exposure and SBA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40DBD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3DDD1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5747B7"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67368F" w14:textId="77777777" w:rsidR="009B546A" w:rsidRPr="001B1679" w:rsidRDefault="009B546A" w:rsidP="00C11620">
            <w:pPr>
              <w:pStyle w:val="TAL"/>
              <w:keepNext w:val="0"/>
              <w:rPr>
                <w:sz w:val="16"/>
                <w:szCs w:val="16"/>
              </w:rPr>
            </w:pPr>
            <w:r w:rsidRPr="001B1679">
              <w:rPr>
                <w:sz w:val="16"/>
                <w:szCs w:val="16"/>
              </w:rPr>
              <w:t>Revision of SP-220809.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A4E82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6C43EB" w14:textId="77777777" w:rsidR="009B546A" w:rsidRPr="001B1679" w:rsidRDefault="009B546A" w:rsidP="00C11620">
            <w:pPr>
              <w:pStyle w:val="TAL"/>
              <w:keepNext w:val="0"/>
              <w:rPr>
                <w:sz w:val="16"/>
                <w:szCs w:val="16"/>
              </w:rPr>
            </w:pPr>
          </w:p>
        </w:tc>
      </w:tr>
      <w:tr w:rsidR="009B546A" w14:paraId="670718D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F94EC7"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4FEE33" w14:textId="6B3A6036" w:rsidR="009B546A" w:rsidRPr="001B1679" w:rsidRDefault="00F83058" w:rsidP="00C11620">
            <w:pPr>
              <w:pStyle w:val="TAL"/>
              <w:keepNext w:val="0"/>
              <w:rPr>
                <w:sz w:val="16"/>
                <w:szCs w:val="16"/>
              </w:rPr>
            </w:pPr>
            <w:r>
              <w:rPr>
                <w:sz w:val="16"/>
                <w:szCs w:val="16"/>
              </w:rPr>
              <w:t>SP-23</w:t>
            </w:r>
            <w:r w:rsidR="009B546A" w:rsidRPr="001B1679">
              <w:rPr>
                <w:sz w:val="16"/>
                <w:szCs w:val="16"/>
              </w:rPr>
              <w:t>0104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72066D"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D4CA8" w14:textId="77777777" w:rsidR="009B546A" w:rsidRPr="001B1679" w:rsidRDefault="009B546A" w:rsidP="00C11620">
            <w:pPr>
              <w:pStyle w:val="TAL"/>
              <w:keepNext w:val="0"/>
              <w:rPr>
                <w:sz w:val="16"/>
                <w:szCs w:val="16"/>
              </w:rPr>
            </w:pPr>
            <w:r w:rsidRPr="001B1679">
              <w:rPr>
                <w:sz w:val="16"/>
                <w:szCs w:val="16"/>
              </w:rPr>
              <w:t>Revised WID: Enhancement of Network Slicing Phase 3 (eNS_Ph3).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228054"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A1F24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D9615E" w14:textId="77777777" w:rsidR="009B546A" w:rsidRPr="001B1679" w:rsidRDefault="009B546A" w:rsidP="00C11620">
            <w:pPr>
              <w:pStyle w:val="TAL"/>
              <w:keepNext w:val="0"/>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79347B" w14:textId="77777777" w:rsidR="009B546A" w:rsidRPr="001B1679" w:rsidRDefault="009B546A" w:rsidP="00C11620">
            <w:pPr>
              <w:pStyle w:val="TAL"/>
              <w:keepNext w:val="0"/>
              <w:rPr>
                <w:sz w:val="16"/>
                <w:szCs w:val="16"/>
              </w:rPr>
            </w:pPr>
            <w:r w:rsidRPr="001B1679">
              <w:rPr>
                <w:sz w:val="16"/>
                <w:szCs w:val="16"/>
              </w:rPr>
              <w:t>Revision of SP-221135.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DF2AA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740595" w14:textId="77777777" w:rsidR="009B546A" w:rsidRPr="001B1679" w:rsidRDefault="009B546A" w:rsidP="00C11620">
            <w:pPr>
              <w:pStyle w:val="TAL"/>
              <w:keepNext w:val="0"/>
              <w:rPr>
                <w:sz w:val="16"/>
                <w:szCs w:val="16"/>
              </w:rPr>
            </w:pPr>
          </w:p>
        </w:tc>
      </w:tr>
      <w:tr w:rsidR="009B546A" w14:paraId="37836BA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4FF527"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C89E0" w14:textId="7BB1A39E" w:rsidR="009B546A" w:rsidRPr="001B1679" w:rsidRDefault="00F83058" w:rsidP="00C11620">
            <w:pPr>
              <w:pStyle w:val="TAL"/>
              <w:keepNext w:val="0"/>
              <w:rPr>
                <w:sz w:val="16"/>
                <w:szCs w:val="16"/>
              </w:rPr>
            </w:pPr>
            <w:r>
              <w:rPr>
                <w:sz w:val="16"/>
                <w:szCs w:val="16"/>
              </w:rPr>
              <w:t>SP-23</w:t>
            </w:r>
            <w:r w:rsidR="009B546A" w:rsidRPr="001B1679">
              <w:rPr>
                <w:sz w:val="16"/>
                <w:szCs w:val="16"/>
              </w:rPr>
              <w:t>0105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C20C67"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627D79" w14:textId="77777777" w:rsidR="009B546A" w:rsidRPr="001B1679" w:rsidRDefault="009B546A" w:rsidP="00C11620">
            <w:pPr>
              <w:pStyle w:val="TAL"/>
              <w:keepNext w:val="0"/>
              <w:rPr>
                <w:sz w:val="16"/>
                <w:szCs w:val="16"/>
              </w:rPr>
            </w:pPr>
            <w:r w:rsidRPr="001B1679">
              <w:rPr>
                <w:sz w:val="16"/>
                <w:szCs w:val="16"/>
              </w:rPr>
              <w:t>Updated WID on Architecture Enhancements for Vehicle Mounted Relays (VMR).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744B5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A63C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51AA38" w14:textId="77777777" w:rsidR="009B546A" w:rsidRPr="001B1679" w:rsidRDefault="009B546A" w:rsidP="00C11620">
            <w:pPr>
              <w:pStyle w:val="TAL"/>
              <w:keepNext w:val="0"/>
              <w:rPr>
                <w:sz w:val="16"/>
                <w:szCs w:val="16"/>
              </w:rPr>
            </w:pPr>
            <w:r w:rsidRPr="001B1679">
              <w:rPr>
                <w:sz w:val="16"/>
                <w:szCs w:val="16"/>
              </w:rPr>
              <w:t>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FC0EA5" w14:textId="77777777" w:rsidR="009B546A" w:rsidRPr="001B1679" w:rsidRDefault="009B546A" w:rsidP="00C11620">
            <w:pPr>
              <w:pStyle w:val="TAL"/>
              <w:keepNext w:val="0"/>
              <w:rPr>
                <w:sz w:val="16"/>
                <w:szCs w:val="16"/>
              </w:rPr>
            </w:pPr>
            <w:r w:rsidRPr="001B1679">
              <w:rPr>
                <w:sz w:val="16"/>
                <w:szCs w:val="16"/>
              </w:rPr>
              <w:t>Revision of SP-221328.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CAA3C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FA39AD" w14:textId="77777777" w:rsidR="009B546A" w:rsidRPr="001B1679" w:rsidRDefault="009B546A" w:rsidP="00C11620">
            <w:pPr>
              <w:pStyle w:val="TAL"/>
              <w:keepNext w:val="0"/>
              <w:rPr>
                <w:sz w:val="16"/>
                <w:szCs w:val="16"/>
              </w:rPr>
            </w:pPr>
          </w:p>
        </w:tc>
      </w:tr>
      <w:tr w:rsidR="009B546A" w14:paraId="0F1749E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C5BC49"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D51577" w14:textId="4BF182BA" w:rsidR="009B546A" w:rsidRPr="001B1679" w:rsidRDefault="00F83058" w:rsidP="00C11620">
            <w:pPr>
              <w:pStyle w:val="TAL"/>
              <w:keepNext w:val="0"/>
              <w:rPr>
                <w:sz w:val="16"/>
                <w:szCs w:val="16"/>
              </w:rPr>
            </w:pPr>
            <w:r>
              <w:rPr>
                <w:sz w:val="16"/>
                <w:szCs w:val="16"/>
              </w:rPr>
              <w:t>SP-23</w:t>
            </w:r>
            <w:r w:rsidR="009B546A" w:rsidRPr="001B1679">
              <w:rPr>
                <w:sz w:val="16"/>
                <w:szCs w:val="16"/>
              </w:rPr>
              <w:t>0106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A51AA6"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FC106C" w14:textId="77777777" w:rsidR="009B546A" w:rsidRPr="001B1679" w:rsidRDefault="009B546A" w:rsidP="00C11620">
            <w:pPr>
              <w:pStyle w:val="TAL"/>
              <w:keepNext w:val="0"/>
              <w:rPr>
                <w:sz w:val="16"/>
                <w:szCs w:val="16"/>
              </w:rPr>
            </w:pPr>
            <w:r w:rsidRPr="001B1679">
              <w:rPr>
                <w:sz w:val="16"/>
                <w:szCs w:val="16"/>
              </w:rPr>
              <w:t>Revised WID on Architecture Enhancement to support Ranging based services and sidelink positioning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0EC8F8"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407B6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CA154D" w14:textId="77777777" w:rsidR="009B546A" w:rsidRPr="001B1679" w:rsidRDefault="009B546A" w:rsidP="00C11620">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9FF561" w14:textId="77777777" w:rsidR="009B546A" w:rsidRPr="001B1679" w:rsidRDefault="009B546A" w:rsidP="00C11620">
            <w:pPr>
              <w:pStyle w:val="TAL"/>
              <w:keepNext w:val="0"/>
              <w:rPr>
                <w:sz w:val="16"/>
                <w:szCs w:val="16"/>
              </w:rPr>
            </w:pPr>
            <w:r w:rsidRPr="001B1679">
              <w:rPr>
                <w:sz w:val="16"/>
                <w:szCs w:val="16"/>
              </w:rPr>
              <w:t>Revision of SP-221325.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954BE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CAEB5" w14:textId="77777777" w:rsidR="009B546A" w:rsidRPr="001B1679" w:rsidRDefault="009B546A" w:rsidP="00C11620">
            <w:pPr>
              <w:pStyle w:val="TAL"/>
              <w:keepNext w:val="0"/>
              <w:rPr>
                <w:sz w:val="16"/>
                <w:szCs w:val="16"/>
              </w:rPr>
            </w:pPr>
          </w:p>
        </w:tc>
      </w:tr>
      <w:tr w:rsidR="009B546A" w14:paraId="036BB9A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7A9EA7"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251294" w14:textId="6FD1767F" w:rsidR="009B546A" w:rsidRPr="001B1679" w:rsidRDefault="00F83058" w:rsidP="00C11620">
            <w:pPr>
              <w:pStyle w:val="TAL"/>
              <w:keepNext w:val="0"/>
              <w:rPr>
                <w:sz w:val="16"/>
                <w:szCs w:val="16"/>
              </w:rPr>
            </w:pPr>
            <w:r>
              <w:rPr>
                <w:sz w:val="16"/>
                <w:szCs w:val="16"/>
              </w:rPr>
              <w:t>SP-23</w:t>
            </w:r>
            <w:r w:rsidR="009B546A" w:rsidRPr="001B1679">
              <w:rPr>
                <w:sz w:val="16"/>
                <w:szCs w:val="16"/>
              </w:rPr>
              <w:t>0107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46B485"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883CCA" w14:textId="77777777" w:rsidR="009B546A" w:rsidRPr="001B1679" w:rsidRDefault="009B546A" w:rsidP="00C11620">
            <w:pPr>
              <w:pStyle w:val="TAL"/>
              <w:keepNext w:val="0"/>
              <w:rPr>
                <w:sz w:val="16"/>
                <w:szCs w:val="16"/>
              </w:rPr>
            </w:pPr>
            <w:r w:rsidRPr="001B1679">
              <w:rPr>
                <w:sz w:val="16"/>
                <w:szCs w:val="16"/>
              </w:rPr>
              <w:t>Revised WID: Timing Resiliency and URLLC enhancements (TRS_URLLC).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90EF9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4373E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C14F4A" w14:textId="77777777" w:rsidR="009B546A" w:rsidRPr="001B1679" w:rsidRDefault="009B546A" w:rsidP="00C11620">
            <w:pPr>
              <w:pStyle w:val="TAL"/>
              <w:keepNext w:val="0"/>
              <w:rPr>
                <w:sz w:val="16"/>
                <w:szCs w:val="16"/>
              </w:rPr>
            </w:pPr>
            <w:r w:rsidRPr="001B1679">
              <w:rPr>
                <w:sz w:val="16"/>
                <w:szCs w:val="16"/>
              </w:rPr>
              <w:t>TRS_URLLC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0B8779" w14:textId="77777777" w:rsidR="009B546A" w:rsidRPr="001B1679" w:rsidRDefault="009B546A" w:rsidP="00C11620">
            <w:pPr>
              <w:pStyle w:val="TAL"/>
              <w:keepNext w:val="0"/>
              <w:rPr>
                <w:sz w:val="16"/>
                <w:szCs w:val="16"/>
              </w:rPr>
            </w:pPr>
            <w:r w:rsidRPr="001B1679">
              <w:rPr>
                <w:sz w:val="16"/>
                <w:szCs w:val="16"/>
              </w:rPr>
              <w:t>Revision of SP-221341.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5912A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2CBD6C" w14:textId="77777777" w:rsidR="009B546A" w:rsidRPr="001B1679" w:rsidRDefault="009B546A" w:rsidP="00C11620">
            <w:pPr>
              <w:pStyle w:val="TAL"/>
              <w:keepNext w:val="0"/>
              <w:rPr>
                <w:sz w:val="16"/>
                <w:szCs w:val="16"/>
              </w:rPr>
            </w:pPr>
          </w:p>
        </w:tc>
      </w:tr>
      <w:tr w:rsidR="009B546A" w14:paraId="1DACA0A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BDA783"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D02BC0" w14:textId="2CF6F204" w:rsidR="009B546A" w:rsidRPr="001B1679" w:rsidRDefault="00F83058" w:rsidP="00C11620">
            <w:pPr>
              <w:pStyle w:val="TAL"/>
              <w:keepNext w:val="0"/>
              <w:rPr>
                <w:sz w:val="16"/>
                <w:szCs w:val="16"/>
              </w:rPr>
            </w:pPr>
            <w:r>
              <w:rPr>
                <w:sz w:val="16"/>
                <w:szCs w:val="16"/>
              </w:rPr>
              <w:t>SP-23</w:t>
            </w:r>
            <w:r w:rsidR="009B546A" w:rsidRPr="001B1679">
              <w:rPr>
                <w:sz w:val="16"/>
                <w:szCs w:val="16"/>
              </w:rPr>
              <w:t>0108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2B3274"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3B4D7A" w14:textId="77777777" w:rsidR="009B546A" w:rsidRPr="001B1679" w:rsidRDefault="009B546A" w:rsidP="00C11620">
            <w:pPr>
              <w:pStyle w:val="TAL"/>
              <w:keepNext w:val="0"/>
              <w:rPr>
                <w:sz w:val="16"/>
                <w:szCs w:val="16"/>
              </w:rPr>
            </w:pPr>
            <w:r w:rsidRPr="001B1679">
              <w:rPr>
                <w:sz w:val="16"/>
                <w:szCs w:val="16"/>
              </w:rPr>
              <w:t>Revised WID: MPS when access to EPC/5GC is WLAN.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182A2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15B75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266B28" w14:textId="77777777" w:rsidR="009B546A" w:rsidRPr="001B1679" w:rsidRDefault="009B546A" w:rsidP="00C11620">
            <w:pPr>
              <w:pStyle w:val="TAL"/>
              <w:keepNext w:val="0"/>
              <w:rPr>
                <w:sz w:val="16"/>
                <w:szCs w:val="16"/>
              </w:rPr>
            </w:pPr>
            <w:r w:rsidRPr="001B1679">
              <w:rPr>
                <w:sz w:val="16"/>
                <w:szCs w:val="16"/>
              </w:rPr>
              <w:t>MPS_WLAN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E99103" w14:textId="77777777" w:rsidR="009B546A" w:rsidRPr="001B1679" w:rsidRDefault="009B546A" w:rsidP="00C11620">
            <w:pPr>
              <w:pStyle w:val="TAL"/>
              <w:keepNext w:val="0"/>
              <w:rPr>
                <w:sz w:val="16"/>
                <w:szCs w:val="16"/>
              </w:rPr>
            </w:pPr>
            <w:r w:rsidRPr="001B1679">
              <w:rPr>
                <w:sz w:val="16"/>
                <w:szCs w:val="16"/>
              </w:rPr>
              <w:t>Revision of SP-211595.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6CCB6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C3E172" w14:textId="77777777" w:rsidR="009B546A" w:rsidRPr="001B1679" w:rsidRDefault="009B546A" w:rsidP="00C11620">
            <w:pPr>
              <w:pStyle w:val="TAL"/>
              <w:keepNext w:val="0"/>
              <w:rPr>
                <w:sz w:val="16"/>
                <w:szCs w:val="16"/>
              </w:rPr>
            </w:pPr>
          </w:p>
        </w:tc>
      </w:tr>
      <w:tr w:rsidR="009B546A" w14:paraId="444BDEF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9B7F56" w14:textId="77777777" w:rsidR="009B546A" w:rsidRPr="001B1679" w:rsidRDefault="009B546A" w:rsidP="00C11620">
            <w:pPr>
              <w:pStyle w:val="TAL"/>
              <w:keepNext w:val="0"/>
              <w:rPr>
                <w:sz w:val="16"/>
                <w:szCs w:val="16"/>
              </w:rPr>
            </w:pPr>
            <w:r w:rsidRPr="001B1679">
              <w:rPr>
                <w:sz w:val="16"/>
                <w:szCs w:val="16"/>
              </w:rPr>
              <w:lastRenderedPageBreak/>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0ABDC" w14:textId="199B036E" w:rsidR="009B546A" w:rsidRPr="001B1679" w:rsidRDefault="00F83058" w:rsidP="00C11620">
            <w:pPr>
              <w:pStyle w:val="TAL"/>
              <w:keepNext w:val="0"/>
              <w:rPr>
                <w:sz w:val="16"/>
                <w:szCs w:val="16"/>
              </w:rPr>
            </w:pPr>
            <w:r>
              <w:rPr>
                <w:sz w:val="16"/>
                <w:szCs w:val="16"/>
              </w:rPr>
              <w:t>SP-23</w:t>
            </w:r>
            <w:r w:rsidR="009B546A" w:rsidRPr="001B1679">
              <w:rPr>
                <w:sz w:val="16"/>
                <w:szCs w:val="16"/>
              </w:rPr>
              <w:t>0109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7DD171"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D8C793" w14:textId="77777777" w:rsidR="009B546A" w:rsidRPr="001B1679" w:rsidRDefault="009B546A" w:rsidP="00C11620">
            <w:pPr>
              <w:pStyle w:val="TAL"/>
              <w:keepNext w:val="0"/>
              <w:rPr>
                <w:sz w:val="16"/>
                <w:szCs w:val="16"/>
              </w:rPr>
            </w:pPr>
            <w:r w:rsidRPr="001B1679">
              <w:rPr>
                <w:sz w:val="16"/>
                <w:szCs w:val="16"/>
              </w:rPr>
              <w:t>Revised WID: 5GC/EPC enhancement for satellite access Phase 2 (5GSAT_Ph2).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6D1EF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A4F1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C8D8E9"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3614EC" w14:textId="77777777" w:rsidR="009B546A" w:rsidRPr="001B1679" w:rsidRDefault="009B546A" w:rsidP="00C11620">
            <w:pPr>
              <w:pStyle w:val="TAL"/>
              <w:keepNext w:val="0"/>
              <w:rPr>
                <w:sz w:val="16"/>
                <w:szCs w:val="16"/>
              </w:rPr>
            </w:pPr>
            <w:r w:rsidRPr="001B1679">
              <w:rPr>
                <w:sz w:val="16"/>
                <w:szCs w:val="16"/>
              </w:rPr>
              <w:t>Revision of SP-221344.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CD770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B2FF7" w14:textId="77777777" w:rsidR="009B546A" w:rsidRPr="001B1679" w:rsidRDefault="009B546A" w:rsidP="00C11620">
            <w:pPr>
              <w:pStyle w:val="TAL"/>
              <w:keepNext w:val="0"/>
              <w:rPr>
                <w:sz w:val="16"/>
                <w:szCs w:val="16"/>
              </w:rPr>
            </w:pPr>
          </w:p>
        </w:tc>
      </w:tr>
      <w:tr w:rsidR="009B546A" w14:paraId="01A797A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5611B"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5B0534" w14:textId="15C5C406" w:rsidR="009B546A" w:rsidRPr="001B1679" w:rsidRDefault="00F83058" w:rsidP="00C11620">
            <w:pPr>
              <w:pStyle w:val="TAL"/>
              <w:keepNext w:val="0"/>
              <w:rPr>
                <w:sz w:val="16"/>
                <w:szCs w:val="16"/>
              </w:rPr>
            </w:pPr>
            <w:r>
              <w:rPr>
                <w:sz w:val="16"/>
                <w:szCs w:val="16"/>
              </w:rPr>
              <w:t>SP-23</w:t>
            </w:r>
            <w:r w:rsidR="009B546A" w:rsidRPr="001B1679">
              <w:rPr>
                <w:sz w:val="16"/>
                <w:szCs w:val="16"/>
              </w:rPr>
              <w:t>0110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E35ECE"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B8C02D" w14:textId="77777777" w:rsidR="009B546A" w:rsidRPr="001B1679" w:rsidRDefault="009B546A" w:rsidP="00C11620">
            <w:pPr>
              <w:pStyle w:val="TAL"/>
              <w:keepNext w:val="0"/>
              <w:rPr>
                <w:sz w:val="16"/>
                <w:szCs w:val="16"/>
              </w:rPr>
            </w:pPr>
            <w:r w:rsidRPr="001B1679">
              <w:rPr>
                <w:sz w:val="16"/>
                <w:szCs w:val="16"/>
              </w:rPr>
              <w:t>WID update for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B17927"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81C23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043A9B" w14:textId="77777777" w:rsidR="009B546A" w:rsidRPr="001B1679" w:rsidRDefault="009B546A" w:rsidP="00C11620">
            <w:pPr>
              <w:pStyle w:val="TAL"/>
              <w:keepNext w:val="0"/>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490D7E" w14:textId="77777777" w:rsidR="009B546A" w:rsidRPr="001B1679" w:rsidRDefault="009B546A" w:rsidP="00C11620">
            <w:pPr>
              <w:pStyle w:val="TAL"/>
              <w:keepNext w:val="0"/>
              <w:rPr>
                <w:sz w:val="16"/>
                <w:szCs w:val="16"/>
              </w:rPr>
            </w:pPr>
            <w:r w:rsidRPr="001B1679">
              <w:rPr>
                <w:sz w:val="16"/>
                <w:szCs w:val="16"/>
              </w:rPr>
              <w:t>Revision of SP-221345.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979C0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4978AF" w14:textId="77777777" w:rsidR="009B546A" w:rsidRPr="001B1679" w:rsidRDefault="009B546A" w:rsidP="00C11620">
            <w:pPr>
              <w:pStyle w:val="TAL"/>
              <w:keepNext w:val="0"/>
              <w:rPr>
                <w:sz w:val="16"/>
                <w:szCs w:val="16"/>
              </w:rPr>
            </w:pPr>
          </w:p>
        </w:tc>
      </w:tr>
      <w:tr w:rsidR="009B546A" w14:paraId="342D25F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0F553"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8031F8" w14:textId="48A804A3" w:rsidR="009B546A" w:rsidRPr="001B1679" w:rsidRDefault="00F83058" w:rsidP="00C11620">
            <w:pPr>
              <w:pStyle w:val="TAL"/>
              <w:keepNext w:val="0"/>
              <w:rPr>
                <w:sz w:val="16"/>
                <w:szCs w:val="16"/>
              </w:rPr>
            </w:pPr>
            <w:r>
              <w:rPr>
                <w:sz w:val="16"/>
                <w:szCs w:val="16"/>
              </w:rPr>
              <w:t>SP-23</w:t>
            </w:r>
            <w:r w:rsidR="009B546A" w:rsidRPr="001B1679">
              <w:rPr>
                <w:sz w:val="16"/>
                <w:szCs w:val="16"/>
              </w:rPr>
              <w:t>0111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09BAA4"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A08F9" w14:textId="77777777" w:rsidR="009B546A" w:rsidRPr="001B1679" w:rsidRDefault="009B546A" w:rsidP="00C11620">
            <w:pPr>
              <w:pStyle w:val="TAL"/>
              <w:keepNext w:val="0"/>
              <w:rPr>
                <w:sz w:val="16"/>
                <w:szCs w:val="16"/>
              </w:rPr>
            </w:pPr>
            <w:r w:rsidRPr="001B1679">
              <w:rPr>
                <w:sz w:val="16"/>
                <w:szCs w:val="16"/>
              </w:rPr>
              <w:t>WID update for 5GSATB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46FD17"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6843E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00F77D" w14:textId="77777777" w:rsidR="009B546A" w:rsidRPr="001B1679" w:rsidRDefault="009B546A" w:rsidP="00C11620">
            <w:pPr>
              <w:pStyle w:val="TAL"/>
              <w:keepNext w:val="0"/>
              <w:rPr>
                <w:sz w:val="16"/>
                <w:szCs w:val="16"/>
              </w:rPr>
            </w:pPr>
            <w:r w:rsidRPr="001B1679">
              <w:rPr>
                <w:sz w:val="16"/>
                <w:szCs w:val="16"/>
              </w:rPr>
              <w:t>5GSATB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234DB3" w14:textId="77777777" w:rsidR="009B546A" w:rsidRPr="001B1679" w:rsidRDefault="009B546A" w:rsidP="00C11620">
            <w:pPr>
              <w:pStyle w:val="TAL"/>
              <w:keepNext w:val="0"/>
              <w:rPr>
                <w:sz w:val="16"/>
                <w:szCs w:val="16"/>
              </w:rPr>
            </w:pPr>
            <w:r w:rsidRPr="001B1679">
              <w:rPr>
                <w:sz w:val="16"/>
                <w:szCs w:val="16"/>
              </w:rPr>
              <w:t>Revision of SP-220808.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68BD5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33BED8" w14:textId="77777777" w:rsidR="009B546A" w:rsidRPr="001B1679" w:rsidRDefault="009B546A" w:rsidP="00C11620">
            <w:pPr>
              <w:pStyle w:val="TAL"/>
              <w:keepNext w:val="0"/>
              <w:rPr>
                <w:sz w:val="16"/>
                <w:szCs w:val="16"/>
              </w:rPr>
            </w:pPr>
          </w:p>
        </w:tc>
      </w:tr>
      <w:tr w:rsidR="009B546A" w14:paraId="796445A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15F867"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75D70" w14:textId="11762B9C" w:rsidR="009B546A" w:rsidRPr="001B1679" w:rsidRDefault="00F83058" w:rsidP="00C11620">
            <w:pPr>
              <w:pStyle w:val="TAL"/>
              <w:keepNext w:val="0"/>
              <w:rPr>
                <w:sz w:val="16"/>
                <w:szCs w:val="16"/>
              </w:rPr>
            </w:pPr>
            <w:r>
              <w:rPr>
                <w:sz w:val="16"/>
                <w:szCs w:val="16"/>
              </w:rPr>
              <w:t>SP-23</w:t>
            </w:r>
            <w:r w:rsidR="009B546A" w:rsidRPr="001B1679">
              <w:rPr>
                <w:sz w:val="16"/>
                <w:szCs w:val="16"/>
              </w:rPr>
              <w:t>0112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F8593F"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848B45" w14:textId="77777777" w:rsidR="009B546A" w:rsidRPr="001B1679" w:rsidRDefault="009B546A" w:rsidP="00C11620">
            <w:pPr>
              <w:pStyle w:val="TAL"/>
              <w:keepNext w:val="0"/>
              <w:rPr>
                <w:sz w:val="16"/>
                <w:szCs w:val="16"/>
              </w:rPr>
            </w:pPr>
            <w:r w:rsidRPr="001B1679">
              <w:rPr>
                <w:sz w:val="16"/>
                <w:szCs w:val="16"/>
              </w:rPr>
              <w:t>Revised WID: Edge Computing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DFB78C"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915BC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7A22E1" w14:textId="77777777" w:rsidR="009B546A" w:rsidRPr="001B1679" w:rsidRDefault="009B546A" w:rsidP="00C11620">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98DFD0" w14:textId="77777777" w:rsidR="009B546A" w:rsidRPr="001B1679" w:rsidRDefault="009B546A" w:rsidP="00C11620">
            <w:pPr>
              <w:pStyle w:val="TAL"/>
              <w:keepNext w:val="0"/>
              <w:rPr>
                <w:sz w:val="16"/>
                <w:szCs w:val="16"/>
              </w:rPr>
            </w:pPr>
            <w:r w:rsidRPr="001B1679">
              <w:rPr>
                <w:sz w:val="16"/>
                <w:szCs w:val="16"/>
              </w:rPr>
              <w:t>Revision of SP-221337.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CF12B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0ED73E" w14:textId="77777777" w:rsidR="009B546A" w:rsidRPr="001B1679" w:rsidRDefault="009B546A" w:rsidP="00C11620">
            <w:pPr>
              <w:pStyle w:val="TAL"/>
              <w:keepNext w:val="0"/>
              <w:rPr>
                <w:sz w:val="16"/>
                <w:szCs w:val="16"/>
              </w:rPr>
            </w:pPr>
          </w:p>
        </w:tc>
      </w:tr>
      <w:tr w:rsidR="009B546A" w14:paraId="3BB73A0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D11999"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CFB4DB" w14:textId="599896E4" w:rsidR="009B546A" w:rsidRPr="001B1679" w:rsidRDefault="00F83058" w:rsidP="00C11620">
            <w:pPr>
              <w:pStyle w:val="TAL"/>
              <w:keepNext w:val="0"/>
              <w:rPr>
                <w:sz w:val="16"/>
                <w:szCs w:val="16"/>
              </w:rPr>
            </w:pPr>
            <w:r>
              <w:rPr>
                <w:sz w:val="16"/>
                <w:szCs w:val="16"/>
              </w:rPr>
              <w:t>SP-23</w:t>
            </w:r>
            <w:r w:rsidR="009B546A" w:rsidRPr="001B1679">
              <w:rPr>
                <w:sz w:val="16"/>
                <w:szCs w:val="16"/>
              </w:rPr>
              <w:t>0113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5A3131"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1DF38C" w14:textId="77777777" w:rsidR="009B546A" w:rsidRPr="001B1679" w:rsidRDefault="009B546A" w:rsidP="00C11620">
            <w:pPr>
              <w:pStyle w:val="TAL"/>
              <w:keepNext w:val="0"/>
              <w:rPr>
                <w:sz w:val="16"/>
                <w:szCs w:val="16"/>
              </w:rPr>
            </w:pPr>
            <w:r w:rsidRPr="001B1679">
              <w:rPr>
                <w:sz w:val="16"/>
                <w:szCs w:val="16"/>
              </w:rPr>
              <w:t>Revised WID: Enhancement of NSAC for maximum number of UEs with at least one PDU session/PDN connection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153E64"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0757F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C6B68A" w14:textId="77777777" w:rsidR="009B546A" w:rsidRPr="001B1679" w:rsidRDefault="009B546A" w:rsidP="00C11620">
            <w:pPr>
              <w:pStyle w:val="TAL"/>
              <w:keepNext w:val="0"/>
              <w:rPr>
                <w:sz w:val="16"/>
                <w:szCs w:val="16"/>
              </w:rPr>
            </w:pPr>
            <w:r w:rsidRPr="001B1679">
              <w:rPr>
                <w:sz w:val="16"/>
                <w:szCs w:val="16"/>
              </w:rPr>
              <w:t>eNSAC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557FC3" w14:textId="77777777" w:rsidR="009B546A" w:rsidRPr="001B1679" w:rsidRDefault="009B546A" w:rsidP="00C11620">
            <w:pPr>
              <w:pStyle w:val="TAL"/>
              <w:keepNext w:val="0"/>
              <w:rPr>
                <w:sz w:val="16"/>
                <w:szCs w:val="16"/>
              </w:rPr>
            </w:pPr>
            <w:r w:rsidRPr="001B1679">
              <w:rPr>
                <w:sz w:val="16"/>
                <w:szCs w:val="16"/>
              </w:rPr>
              <w:t>Revision of SP-220988.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13151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1CBE23" w14:textId="77777777" w:rsidR="009B546A" w:rsidRPr="001B1679" w:rsidRDefault="009B546A" w:rsidP="00C11620">
            <w:pPr>
              <w:pStyle w:val="TAL"/>
              <w:keepNext w:val="0"/>
              <w:rPr>
                <w:sz w:val="16"/>
                <w:szCs w:val="16"/>
              </w:rPr>
            </w:pPr>
          </w:p>
        </w:tc>
      </w:tr>
      <w:tr w:rsidR="009B546A" w14:paraId="785D7C2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3AEFF1"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13EDFC" w14:textId="611F179E" w:rsidR="009B546A" w:rsidRPr="001B1679" w:rsidRDefault="00F83058" w:rsidP="00C11620">
            <w:pPr>
              <w:pStyle w:val="TAL"/>
              <w:keepNext w:val="0"/>
              <w:rPr>
                <w:sz w:val="16"/>
                <w:szCs w:val="16"/>
              </w:rPr>
            </w:pPr>
            <w:r>
              <w:rPr>
                <w:sz w:val="16"/>
                <w:szCs w:val="16"/>
              </w:rPr>
              <w:t>SP-23</w:t>
            </w:r>
            <w:r w:rsidR="009B546A" w:rsidRPr="001B1679">
              <w:rPr>
                <w:sz w:val="16"/>
                <w:szCs w:val="16"/>
              </w:rPr>
              <w:t>0241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9D92B7"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28331" w14:textId="77777777" w:rsidR="009B546A" w:rsidRPr="001B1679" w:rsidRDefault="009B546A" w:rsidP="00C11620">
            <w:pPr>
              <w:pStyle w:val="TAL"/>
              <w:keepNext w:val="0"/>
              <w:rPr>
                <w:sz w:val="16"/>
                <w:szCs w:val="16"/>
              </w:rPr>
            </w:pPr>
            <w:r w:rsidRPr="001B1679">
              <w:rPr>
                <w:sz w:val="16"/>
                <w:szCs w:val="16"/>
              </w:rPr>
              <w:t>Lawful Interception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3FF3CD"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78C2D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D74A88" w14:textId="77777777" w:rsidR="009B546A" w:rsidRPr="001B1679" w:rsidRDefault="009B546A" w:rsidP="00C11620">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53257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D1FD5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F0864F" w14:textId="77777777" w:rsidR="009B546A" w:rsidRPr="001B1679" w:rsidRDefault="009B546A" w:rsidP="00C11620">
            <w:pPr>
              <w:pStyle w:val="TAL"/>
              <w:keepNext w:val="0"/>
              <w:rPr>
                <w:sz w:val="16"/>
                <w:szCs w:val="16"/>
              </w:rPr>
            </w:pPr>
          </w:p>
        </w:tc>
      </w:tr>
      <w:tr w:rsidR="009B546A" w14:paraId="6C3F924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7012DF"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0CBDB" w14:textId="431C4092" w:rsidR="009B546A" w:rsidRPr="001B1679" w:rsidRDefault="00F83058" w:rsidP="00C11620">
            <w:pPr>
              <w:pStyle w:val="TAL"/>
              <w:keepNext w:val="0"/>
              <w:rPr>
                <w:sz w:val="16"/>
                <w:szCs w:val="16"/>
              </w:rPr>
            </w:pPr>
            <w:r>
              <w:rPr>
                <w:sz w:val="16"/>
                <w:szCs w:val="16"/>
              </w:rPr>
              <w:t>SP-23</w:t>
            </w:r>
            <w:r w:rsidR="009B546A" w:rsidRPr="001B1679">
              <w:rPr>
                <w:sz w:val="16"/>
                <w:szCs w:val="16"/>
              </w:rPr>
              <w:t>0165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E95809"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E35C6A" w14:textId="77777777" w:rsidR="009B546A" w:rsidRPr="001B1679" w:rsidRDefault="009B546A" w:rsidP="00C11620">
            <w:pPr>
              <w:pStyle w:val="TAL"/>
              <w:keepNext w:val="0"/>
              <w:rPr>
                <w:sz w:val="16"/>
                <w:szCs w:val="16"/>
              </w:rPr>
            </w:pPr>
            <w:r w:rsidRPr="001B1679">
              <w:rPr>
                <w:sz w:val="16"/>
                <w:szCs w:val="16"/>
              </w:rPr>
              <w:t>Revised WID on IMS-based AR Conversational Services (IBACS)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5D0DD2"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81DC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CB8275" w14:textId="77777777" w:rsidR="009B546A" w:rsidRPr="001B1679" w:rsidRDefault="009B546A" w:rsidP="00C11620">
            <w:pPr>
              <w:pStyle w:val="TAL"/>
              <w:keepNext w:val="0"/>
              <w:rPr>
                <w:sz w:val="16"/>
                <w:szCs w:val="16"/>
              </w:rPr>
            </w:pPr>
            <w:r w:rsidRPr="001B1679">
              <w:rPr>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58A590" w14:textId="77777777" w:rsidR="009B546A" w:rsidRPr="001B1679" w:rsidRDefault="009B546A" w:rsidP="00C11620">
            <w:pPr>
              <w:pStyle w:val="TAL"/>
              <w:keepNext w:val="0"/>
              <w:rPr>
                <w:sz w:val="16"/>
                <w:szCs w:val="16"/>
              </w:rPr>
            </w:pPr>
            <w:r w:rsidRPr="001B1679">
              <w:rPr>
                <w:sz w:val="16"/>
                <w:szCs w:val="16"/>
              </w:rPr>
              <w:t>Revision of SP-220668.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D43DB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512685" w14:textId="77777777" w:rsidR="009B546A" w:rsidRPr="001B1679" w:rsidRDefault="009B546A" w:rsidP="00C11620">
            <w:pPr>
              <w:pStyle w:val="TAL"/>
              <w:keepNext w:val="0"/>
              <w:rPr>
                <w:sz w:val="16"/>
                <w:szCs w:val="16"/>
              </w:rPr>
            </w:pPr>
          </w:p>
        </w:tc>
      </w:tr>
      <w:tr w:rsidR="009B546A" w14:paraId="25F4139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DAD4ED"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27781E" w14:textId="6CA2522E" w:rsidR="009B546A" w:rsidRPr="001B1679" w:rsidRDefault="00F83058" w:rsidP="00C11620">
            <w:pPr>
              <w:pStyle w:val="TAL"/>
              <w:keepNext w:val="0"/>
              <w:rPr>
                <w:sz w:val="16"/>
                <w:szCs w:val="16"/>
              </w:rPr>
            </w:pPr>
            <w:r>
              <w:rPr>
                <w:sz w:val="16"/>
                <w:szCs w:val="16"/>
              </w:rPr>
              <w:t>SP-23</w:t>
            </w:r>
            <w:r w:rsidR="009B546A" w:rsidRPr="001B1679">
              <w:rPr>
                <w:sz w:val="16"/>
                <w:szCs w:val="16"/>
              </w:rPr>
              <w:t>0166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37DF95"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8911F3" w14:textId="77777777" w:rsidR="009B546A" w:rsidRPr="001B1679" w:rsidRDefault="009B546A" w:rsidP="00C11620">
            <w:pPr>
              <w:pStyle w:val="TAL"/>
              <w:keepNext w:val="0"/>
              <w:rPr>
                <w:sz w:val="16"/>
                <w:szCs w:val="16"/>
              </w:rPr>
            </w:pPr>
            <w:r w:rsidRPr="001B1679">
              <w:rPr>
                <w:sz w:val="16"/>
                <w:szCs w:val="16"/>
              </w:rPr>
              <w:t>Feasibility Study on the enhancements for immersive Real-time Communication for WebRTC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82614E"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DBD8D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1B3C80" w14:textId="77777777" w:rsidR="009B546A" w:rsidRPr="001B1679" w:rsidRDefault="009B546A" w:rsidP="00C11620">
            <w:pPr>
              <w:pStyle w:val="TAL"/>
              <w:keepNext w:val="0"/>
              <w:rPr>
                <w:sz w:val="16"/>
                <w:szCs w:val="16"/>
              </w:rPr>
            </w:pPr>
            <w:r w:rsidRPr="001B1679">
              <w:rPr>
                <w:sz w:val="16"/>
                <w:szCs w:val="16"/>
              </w:rPr>
              <w:t>FS_eiRTCW</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ECC667" w14:textId="77777777" w:rsidR="009B546A" w:rsidRPr="001B1679" w:rsidRDefault="009B546A" w:rsidP="00C11620">
            <w:pPr>
              <w:pStyle w:val="TAL"/>
              <w:keepNext w:val="0"/>
              <w:rPr>
                <w:sz w:val="16"/>
                <w:szCs w:val="16"/>
              </w:rPr>
            </w:pPr>
            <w:r w:rsidRPr="001B1679">
              <w:rPr>
                <w:sz w:val="16"/>
                <w:szCs w:val="16"/>
              </w:rPr>
              <w:t>Revision of SP-220239.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84375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4B9086" w14:textId="77777777" w:rsidR="009B546A" w:rsidRPr="001B1679" w:rsidRDefault="009B546A" w:rsidP="00C11620">
            <w:pPr>
              <w:pStyle w:val="TAL"/>
              <w:keepNext w:val="0"/>
              <w:rPr>
                <w:sz w:val="16"/>
                <w:szCs w:val="16"/>
              </w:rPr>
            </w:pPr>
          </w:p>
        </w:tc>
      </w:tr>
      <w:tr w:rsidR="009B546A" w14:paraId="730F28C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A03018"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61D0F3" w14:textId="32E553DC" w:rsidR="009B546A" w:rsidRPr="001B1679" w:rsidRDefault="00F83058" w:rsidP="00C11620">
            <w:pPr>
              <w:pStyle w:val="TAL"/>
              <w:keepNext w:val="0"/>
              <w:rPr>
                <w:sz w:val="16"/>
                <w:szCs w:val="16"/>
              </w:rPr>
            </w:pPr>
            <w:r>
              <w:rPr>
                <w:sz w:val="16"/>
                <w:szCs w:val="16"/>
              </w:rPr>
              <w:t>SP-23</w:t>
            </w:r>
            <w:r w:rsidR="009B546A" w:rsidRPr="001B1679">
              <w:rPr>
                <w:sz w:val="16"/>
                <w:szCs w:val="16"/>
              </w:rPr>
              <w:t>0164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99D803"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00CDD9" w14:textId="77777777" w:rsidR="009B546A" w:rsidRPr="001B1679" w:rsidRDefault="009B546A" w:rsidP="00C11620">
            <w:pPr>
              <w:pStyle w:val="TAL"/>
              <w:keepNext w:val="0"/>
              <w:rPr>
                <w:sz w:val="16"/>
                <w:szCs w:val="16"/>
              </w:rPr>
            </w:pPr>
            <w:r w:rsidRPr="001B1679">
              <w:rPr>
                <w:sz w:val="16"/>
                <w:szCs w:val="16"/>
              </w:rPr>
              <w:t>WID on 5G Media Streaming Architecture Phase2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E5C0BF"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201AB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AE4C60" w14:textId="77777777" w:rsidR="009B546A" w:rsidRPr="001B1679" w:rsidRDefault="009B546A" w:rsidP="00C11620">
            <w:pPr>
              <w:pStyle w:val="TAL"/>
              <w:keepNext w:val="0"/>
              <w:rPr>
                <w:sz w:val="16"/>
                <w:szCs w:val="16"/>
              </w:rPr>
            </w:pPr>
            <w:r w:rsidRPr="001B1679">
              <w:rPr>
                <w:sz w:val="16"/>
                <w:szCs w:val="16"/>
              </w:rPr>
              <w:t>5GMS_Ph2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B4F3EA" w14:textId="77777777" w:rsidR="009B546A" w:rsidRPr="001B1679" w:rsidRDefault="009B546A" w:rsidP="00C11620">
            <w:pPr>
              <w:pStyle w:val="TAL"/>
              <w:keepNext w:val="0"/>
              <w:rPr>
                <w:sz w:val="16"/>
                <w:szCs w:val="16"/>
              </w:rPr>
            </w:pPr>
            <w:r w:rsidRPr="001B1679">
              <w:rPr>
                <w:sz w:val="16"/>
                <w:szCs w:val="16"/>
              </w:rPr>
              <w:t>Revision of SP-220667.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FE273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32F5DE" w14:textId="77777777" w:rsidR="009B546A" w:rsidRPr="001B1679" w:rsidRDefault="009B546A" w:rsidP="00C11620">
            <w:pPr>
              <w:pStyle w:val="TAL"/>
              <w:keepNext w:val="0"/>
              <w:rPr>
                <w:sz w:val="16"/>
                <w:szCs w:val="16"/>
              </w:rPr>
            </w:pPr>
          </w:p>
        </w:tc>
      </w:tr>
      <w:tr w:rsidR="009B546A" w14:paraId="43FCD3B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9C400C"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51D99D" w14:textId="7807CF92" w:rsidR="009B546A" w:rsidRPr="001B1679" w:rsidRDefault="00F83058" w:rsidP="00C11620">
            <w:pPr>
              <w:pStyle w:val="TAL"/>
              <w:keepNext w:val="0"/>
              <w:rPr>
                <w:sz w:val="16"/>
                <w:szCs w:val="16"/>
              </w:rPr>
            </w:pPr>
            <w:r>
              <w:rPr>
                <w:sz w:val="16"/>
                <w:szCs w:val="16"/>
              </w:rPr>
              <w:t>SP-23</w:t>
            </w:r>
            <w:r w:rsidR="009B546A" w:rsidRPr="001B1679">
              <w:rPr>
                <w:sz w:val="16"/>
                <w:szCs w:val="16"/>
              </w:rPr>
              <w:t>0178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1619ED"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ED744A" w14:textId="77777777" w:rsidR="009B546A" w:rsidRPr="001B1679" w:rsidRDefault="009B546A" w:rsidP="00C11620">
            <w:pPr>
              <w:pStyle w:val="TAL"/>
              <w:keepNext w:val="0"/>
              <w:rPr>
                <w:sz w:val="16"/>
                <w:szCs w:val="16"/>
              </w:rPr>
            </w:pPr>
            <w:r w:rsidRPr="001B1679">
              <w:rPr>
                <w:sz w:val="16"/>
                <w:szCs w:val="16"/>
              </w:rPr>
              <w:t>Revised Study on Structure of Charging for Verticals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92F088"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226D5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C99DF0" w14:textId="77777777" w:rsidR="009B546A" w:rsidRPr="001B1679" w:rsidRDefault="009B546A" w:rsidP="00C11620">
            <w:pPr>
              <w:pStyle w:val="TAL"/>
              <w:keepNext w:val="0"/>
              <w:rPr>
                <w:sz w:val="16"/>
                <w:szCs w:val="16"/>
              </w:rPr>
            </w:pPr>
            <w:r w:rsidRPr="001B1679">
              <w:rPr>
                <w:sz w:val="16"/>
                <w:szCs w:val="16"/>
              </w:rPr>
              <w:t>FS_SCV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BCD94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E8518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8BC477" w14:textId="77777777" w:rsidR="009B546A" w:rsidRPr="001B1679" w:rsidRDefault="009B546A" w:rsidP="00C11620">
            <w:pPr>
              <w:pStyle w:val="TAL"/>
              <w:keepNext w:val="0"/>
              <w:rPr>
                <w:sz w:val="16"/>
                <w:szCs w:val="16"/>
              </w:rPr>
            </w:pPr>
          </w:p>
        </w:tc>
      </w:tr>
      <w:tr w:rsidR="009B546A" w14:paraId="7AC77CE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52B5B9"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12546B" w14:textId="162DCAEF" w:rsidR="009B546A" w:rsidRPr="001B1679" w:rsidRDefault="00F83058" w:rsidP="00C11620">
            <w:pPr>
              <w:pStyle w:val="TAL"/>
              <w:keepNext w:val="0"/>
              <w:rPr>
                <w:sz w:val="16"/>
                <w:szCs w:val="16"/>
              </w:rPr>
            </w:pPr>
            <w:r>
              <w:rPr>
                <w:sz w:val="16"/>
                <w:szCs w:val="16"/>
              </w:rPr>
              <w:t>SP-23</w:t>
            </w:r>
            <w:r w:rsidR="009B546A" w:rsidRPr="001B1679">
              <w:rPr>
                <w:sz w:val="16"/>
                <w:szCs w:val="16"/>
              </w:rPr>
              <w:t>0176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3D8163"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9977C0" w14:textId="77777777" w:rsidR="009B546A" w:rsidRPr="001B1679" w:rsidRDefault="009B546A" w:rsidP="00C11620">
            <w:pPr>
              <w:pStyle w:val="TAL"/>
              <w:keepNext w:val="0"/>
              <w:rPr>
                <w:sz w:val="16"/>
                <w:szCs w:val="16"/>
              </w:rPr>
            </w:pPr>
            <w:r w:rsidRPr="001B1679">
              <w:rPr>
                <w:sz w:val="16"/>
                <w:szCs w:val="16"/>
              </w:rPr>
              <w:t>Revised WID on 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93D0D8"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BFF55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33E2A5" w14:textId="77777777" w:rsidR="009B546A" w:rsidRPr="001B1679" w:rsidRDefault="009B546A" w:rsidP="00C11620">
            <w:pPr>
              <w:pStyle w:val="TAL"/>
              <w:keepNext w:val="0"/>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8ABE3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AF270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83CF7" w14:textId="77777777" w:rsidR="009B546A" w:rsidRPr="001B1679" w:rsidRDefault="009B546A" w:rsidP="00C11620">
            <w:pPr>
              <w:pStyle w:val="TAL"/>
              <w:keepNext w:val="0"/>
              <w:rPr>
                <w:sz w:val="16"/>
                <w:szCs w:val="16"/>
              </w:rPr>
            </w:pPr>
          </w:p>
        </w:tc>
      </w:tr>
      <w:tr w:rsidR="009B546A" w14:paraId="435C0A8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0FE4CA"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8F3D2" w14:textId="1CD90FFC" w:rsidR="009B546A" w:rsidRPr="001B1679" w:rsidRDefault="00F83058" w:rsidP="00C11620">
            <w:pPr>
              <w:pStyle w:val="TAL"/>
              <w:keepNext w:val="0"/>
              <w:rPr>
                <w:sz w:val="16"/>
                <w:szCs w:val="16"/>
              </w:rPr>
            </w:pPr>
            <w:r>
              <w:rPr>
                <w:sz w:val="16"/>
                <w:szCs w:val="16"/>
              </w:rPr>
              <w:t>SP-23</w:t>
            </w:r>
            <w:r w:rsidR="009B546A" w:rsidRPr="001B1679">
              <w:rPr>
                <w:sz w:val="16"/>
                <w:szCs w:val="16"/>
              </w:rPr>
              <w:t>0173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3EA259"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E6E8C1" w14:textId="77777777" w:rsidR="009B546A" w:rsidRPr="001B1679" w:rsidRDefault="009B546A" w:rsidP="00C11620">
            <w:pPr>
              <w:pStyle w:val="TAL"/>
              <w:keepNext w:val="0"/>
              <w:rPr>
                <w:sz w:val="16"/>
                <w:szCs w:val="16"/>
              </w:rPr>
            </w:pPr>
            <w:r w:rsidRPr="001B1679">
              <w:rPr>
                <w:sz w:val="16"/>
                <w:szCs w:val="16"/>
              </w:rPr>
              <w:t>Revised WID on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7C0555"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58A2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F3141B" w14:textId="77777777" w:rsidR="009B546A" w:rsidRPr="001B1679" w:rsidRDefault="009B546A" w:rsidP="00C11620">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56F9E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BE895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A851EF" w14:textId="77777777" w:rsidR="009B546A" w:rsidRPr="001B1679" w:rsidRDefault="009B546A" w:rsidP="00C11620">
            <w:pPr>
              <w:pStyle w:val="TAL"/>
              <w:keepNext w:val="0"/>
              <w:rPr>
                <w:sz w:val="16"/>
                <w:szCs w:val="16"/>
              </w:rPr>
            </w:pPr>
          </w:p>
        </w:tc>
      </w:tr>
      <w:tr w:rsidR="009B546A" w14:paraId="04CEE66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0D9D10"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4F407C" w14:textId="1302690B" w:rsidR="009B546A" w:rsidRPr="001B1679" w:rsidRDefault="00F83058" w:rsidP="00C11620">
            <w:pPr>
              <w:pStyle w:val="TAL"/>
              <w:keepNext w:val="0"/>
              <w:rPr>
                <w:sz w:val="16"/>
                <w:szCs w:val="16"/>
              </w:rPr>
            </w:pPr>
            <w:r>
              <w:rPr>
                <w:sz w:val="16"/>
                <w:szCs w:val="16"/>
              </w:rPr>
              <w:t>SP-23</w:t>
            </w:r>
            <w:r w:rsidR="009B546A" w:rsidRPr="001B1679">
              <w:rPr>
                <w:sz w:val="16"/>
                <w:szCs w:val="16"/>
              </w:rPr>
              <w:t>0185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69AE70"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55CCE9" w14:textId="77777777" w:rsidR="009B546A" w:rsidRPr="001B1679" w:rsidRDefault="009B546A" w:rsidP="00C11620">
            <w:pPr>
              <w:pStyle w:val="TAL"/>
              <w:keepNext w:val="0"/>
              <w:rPr>
                <w:sz w:val="16"/>
                <w:szCs w:val="16"/>
              </w:rPr>
            </w:pPr>
            <w:r w:rsidRPr="001B1679">
              <w:rPr>
                <w:sz w:val="16"/>
                <w:szCs w:val="16"/>
              </w:rPr>
              <w:t>Revised SID on enhancement of management of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A2F8C3"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2E1CD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145ED0" w14:textId="77777777" w:rsidR="009B546A" w:rsidRPr="001B1679" w:rsidRDefault="009B546A" w:rsidP="00C11620">
            <w:pPr>
              <w:pStyle w:val="TAL"/>
              <w:keepNext w:val="0"/>
              <w:rPr>
                <w:sz w:val="16"/>
                <w:szCs w:val="16"/>
              </w:rPr>
            </w:pPr>
            <w:r w:rsidRPr="001B1679">
              <w:rPr>
                <w:sz w:val="16"/>
                <w:szCs w:val="16"/>
              </w:rPr>
              <w:t>FS_OAM_eNPN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85FFB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B00B7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B5857D" w14:textId="77777777" w:rsidR="009B546A" w:rsidRPr="001B1679" w:rsidRDefault="009B546A" w:rsidP="00C11620">
            <w:pPr>
              <w:pStyle w:val="TAL"/>
              <w:keepNext w:val="0"/>
              <w:rPr>
                <w:sz w:val="16"/>
                <w:szCs w:val="16"/>
              </w:rPr>
            </w:pPr>
          </w:p>
        </w:tc>
      </w:tr>
      <w:tr w:rsidR="009B546A" w14:paraId="704FFD4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69B6AB"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9168E8" w14:textId="1C173814" w:rsidR="009B546A" w:rsidRPr="001B1679" w:rsidRDefault="00F83058" w:rsidP="00C11620">
            <w:pPr>
              <w:pStyle w:val="TAL"/>
              <w:keepNext w:val="0"/>
              <w:rPr>
                <w:sz w:val="16"/>
                <w:szCs w:val="16"/>
              </w:rPr>
            </w:pPr>
            <w:r>
              <w:rPr>
                <w:sz w:val="16"/>
                <w:szCs w:val="16"/>
              </w:rPr>
              <w:t>SP-23</w:t>
            </w:r>
            <w:r w:rsidR="009B546A" w:rsidRPr="001B1679">
              <w:rPr>
                <w:sz w:val="16"/>
                <w:szCs w:val="16"/>
              </w:rPr>
              <w:t>0336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725B41"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23B7B0" w14:textId="77777777" w:rsidR="009B546A" w:rsidRPr="001B1679" w:rsidRDefault="009B546A" w:rsidP="00C11620">
            <w:pPr>
              <w:pStyle w:val="TAL"/>
              <w:keepNext w:val="0"/>
              <w:rPr>
                <w:sz w:val="16"/>
                <w:szCs w:val="16"/>
              </w:rPr>
            </w:pPr>
            <w:r w:rsidRPr="001B1679">
              <w:rPr>
                <w:sz w:val="16"/>
                <w:szCs w:val="16"/>
              </w:rPr>
              <w:t>Revised Study on alignment with ETSI MEC for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4AA412"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8504C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162A81" w14:textId="77777777" w:rsidR="009B546A" w:rsidRPr="001B1679" w:rsidRDefault="009B546A" w:rsidP="00C11620">
            <w:pPr>
              <w:pStyle w:val="TAL"/>
              <w:keepNext w:val="0"/>
              <w:rPr>
                <w:sz w:val="16"/>
                <w:szCs w:val="16"/>
              </w:rPr>
            </w:pPr>
            <w:r w:rsidRPr="001B1679">
              <w:rPr>
                <w:sz w:val="16"/>
                <w:szCs w:val="16"/>
              </w:rPr>
              <w:t>FS_MEC_ECM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695E4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525AE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752D18" w14:textId="77777777" w:rsidR="009B546A" w:rsidRPr="001B1679" w:rsidRDefault="009B546A" w:rsidP="00C11620">
            <w:pPr>
              <w:pStyle w:val="TAL"/>
              <w:keepNext w:val="0"/>
              <w:rPr>
                <w:sz w:val="16"/>
                <w:szCs w:val="16"/>
              </w:rPr>
            </w:pPr>
          </w:p>
        </w:tc>
      </w:tr>
      <w:tr w:rsidR="009B546A" w14:paraId="5E37B37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B5A8D3"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1A7A80" w14:textId="42E0FE66" w:rsidR="009B546A" w:rsidRPr="001B1679" w:rsidRDefault="00F83058" w:rsidP="00C11620">
            <w:pPr>
              <w:pStyle w:val="TAL"/>
              <w:keepNext w:val="0"/>
              <w:rPr>
                <w:sz w:val="16"/>
                <w:szCs w:val="16"/>
              </w:rPr>
            </w:pPr>
            <w:r>
              <w:rPr>
                <w:sz w:val="16"/>
                <w:szCs w:val="16"/>
              </w:rPr>
              <w:t>SP-23</w:t>
            </w:r>
            <w:r w:rsidR="009B546A" w:rsidRPr="001B1679">
              <w:rPr>
                <w:sz w:val="16"/>
                <w:szCs w:val="16"/>
              </w:rPr>
              <w:t>0275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DA3DCA"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815E8D" w14:textId="77777777" w:rsidR="009B546A" w:rsidRPr="001B1679" w:rsidRDefault="009B546A" w:rsidP="00C11620">
            <w:pPr>
              <w:pStyle w:val="TAL"/>
              <w:keepNext w:val="0"/>
              <w:rPr>
                <w:sz w:val="16"/>
                <w:szCs w:val="16"/>
              </w:rPr>
            </w:pPr>
            <w:r w:rsidRPr="001B1679">
              <w:rPr>
                <w:sz w:val="16"/>
                <w:szCs w:val="16"/>
              </w:rPr>
              <w:t>Revised WID on Application Data Analytics Enablement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151DD6"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269A0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F08936" w14:textId="77777777" w:rsidR="009B546A" w:rsidRPr="001B1679" w:rsidRDefault="009B546A" w:rsidP="00C11620">
            <w:pPr>
              <w:pStyle w:val="TAL"/>
              <w:keepNext w:val="0"/>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CCC81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23F9C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32641F" w14:textId="77777777" w:rsidR="009B546A" w:rsidRPr="001B1679" w:rsidRDefault="009B546A" w:rsidP="00C11620">
            <w:pPr>
              <w:pStyle w:val="TAL"/>
              <w:keepNext w:val="0"/>
              <w:rPr>
                <w:sz w:val="16"/>
                <w:szCs w:val="16"/>
              </w:rPr>
            </w:pPr>
          </w:p>
        </w:tc>
      </w:tr>
      <w:tr w:rsidR="009B546A" w14:paraId="53DC183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ED54B2"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6F06E" w14:textId="3EEF09E7" w:rsidR="009B546A" w:rsidRPr="001B1679" w:rsidRDefault="00F83058" w:rsidP="00C11620">
            <w:pPr>
              <w:pStyle w:val="TAL"/>
              <w:keepNext w:val="0"/>
              <w:rPr>
                <w:sz w:val="16"/>
                <w:szCs w:val="16"/>
              </w:rPr>
            </w:pPr>
            <w:r>
              <w:rPr>
                <w:sz w:val="16"/>
                <w:szCs w:val="16"/>
              </w:rPr>
              <w:t>SP-23</w:t>
            </w:r>
            <w:r w:rsidR="009B546A" w:rsidRPr="001B1679">
              <w:rPr>
                <w:sz w:val="16"/>
                <w:szCs w:val="16"/>
              </w:rPr>
              <w:t>0276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D2758B"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F41735" w14:textId="77777777" w:rsidR="009B546A" w:rsidRPr="001B1679" w:rsidRDefault="009B546A" w:rsidP="00C11620">
            <w:pPr>
              <w:pStyle w:val="TAL"/>
              <w:keepNext w:val="0"/>
              <w:rPr>
                <w:sz w:val="16"/>
                <w:szCs w:val="16"/>
              </w:rPr>
            </w:pPr>
            <w:r w:rsidRPr="001B1679">
              <w:rPr>
                <w:sz w:val="16"/>
                <w:szCs w:val="16"/>
              </w:rPr>
              <w:t>Revised WID on Enhanced Service Enabler Architecture Layer for Verticals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2B318E"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19049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D276FD" w14:textId="77777777" w:rsidR="009B546A" w:rsidRPr="001B1679" w:rsidRDefault="009B546A" w:rsidP="00C11620">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2BA91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02C7B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B5D5E9" w14:textId="77777777" w:rsidR="009B546A" w:rsidRPr="001B1679" w:rsidRDefault="009B546A" w:rsidP="00C11620">
            <w:pPr>
              <w:pStyle w:val="TAL"/>
              <w:keepNext w:val="0"/>
              <w:rPr>
                <w:sz w:val="16"/>
                <w:szCs w:val="16"/>
              </w:rPr>
            </w:pPr>
          </w:p>
        </w:tc>
      </w:tr>
      <w:tr w:rsidR="009B546A" w14:paraId="790F895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9A0E9C" w14:textId="77777777" w:rsidR="009B546A" w:rsidRPr="001B1679" w:rsidRDefault="009B546A" w:rsidP="00C11620">
            <w:pPr>
              <w:pStyle w:val="TAL"/>
              <w:keepNext w:val="0"/>
              <w:rPr>
                <w:sz w:val="16"/>
                <w:szCs w:val="16"/>
              </w:rPr>
            </w:pPr>
            <w:r w:rsidRPr="001B1679">
              <w:rPr>
                <w:sz w:val="16"/>
                <w:szCs w:val="16"/>
              </w:rPr>
              <w:t>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2F5096" w14:textId="2011FF69" w:rsidR="009B546A" w:rsidRPr="001B1679" w:rsidRDefault="00F83058" w:rsidP="00C11620">
            <w:pPr>
              <w:pStyle w:val="TAL"/>
              <w:keepNext w:val="0"/>
              <w:rPr>
                <w:sz w:val="16"/>
                <w:szCs w:val="16"/>
              </w:rPr>
            </w:pPr>
            <w:r>
              <w:rPr>
                <w:sz w:val="16"/>
                <w:szCs w:val="16"/>
              </w:rPr>
              <w:t>SP-23</w:t>
            </w:r>
            <w:r w:rsidR="009B546A" w:rsidRPr="001B1679">
              <w:rPr>
                <w:sz w:val="16"/>
                <w:szCs w:val="16"/>
              </w:rPr>
              <w:t>0236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336321" w14:textId="77777777" w:rsidR="009B546A" w:rsidRPr="001B1679" w:rsidRDefault="009B546A" w:rsidP="00C11620">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EE49F" w14:textId="77777777" w:rsidR="009B546A" w:rsidRPr="001B1679" w:rsidRDefault="009B546A" w:rsidP="00C11620">
            <w:pPr>
              <w:pStyle w:val="TAL"/>
              <w:keepNext w:val="0"/>
              <w:rPr>
                <w:sz w:val="16"/>
                <w:szCs w:val="16"/>
              </w:rPr>
            </w:pPr>
            <w:r w:rsidRPr="001B1679">
              <w:rPr>
                <w:sz w:val="16"/>
                <w:szCs w:val="16"/>
              </w:rPr>
              <w:t>New SID on Interconnect of SNPN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45765D"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DA9604"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B9F53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00154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3CC1F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E93E7F" w14:textId="77777777" w:rsidR="009B546A" w:rsidRPr="001B1679" w:rsidRDefault="009B546A" w:rsidP="00C11620">
            <w:pPr>
              <w:pStyle w:val="TAL"/>
              <w:keepNext w:val="0"/>
              <w:rPr>
                <w:sz w:val="16"/>
                <w:szCs w:val="16"/>
              </w:rPr>
            </w:pPr>
          </w:p>
        </w:tc>
      </w:tr>
      <w:tr w:rsidR="009B546A" w14:paraId="25C22F2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13D9F1"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9CD395" w14:textId="69288376" w:rsidR="009B546A" w:rsidRPr="001B1679" w:rsidRDefault="00F83058" w:rsidP="00C11620">
            <w:pPr>
              <w:pStyle w:val="TAL"/>
              <w:keepNext w:val="0"/>
              <w:rPr>
                <w:sz w:val="16"/>
                <w:szCs w:val="16"/>
              </w:rPr>
            </w:pPr>
            <w:r>
              <w:rPr>
                <w:sz w:val="16"/>
                <w:szCs w:val="16"/>
              </w:rPr>
              <w:t>SP-23</w:t>
            </w:r>
            <w:r w:rsidR="009B546A" w:rsidRPr="001B1679">
              <w:rPr>
                <w:sz w:val="16"/>
                <w:szCs w:val="16"/>
              </w:rPr>
              <w:t>0231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6DDD95"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DA90E6" w14:textId="77777777" w:rsidR="009B546A" w:rsidRPr="001B1679" w:rsidRDefault="009B546A" w:rsidP="00C11620">
            <w:pPr>
              <w:pStyle w:val="TAL"/>
              <w:keepNext w:val="0"/>
              <w:rPr>
                <w:sz w:val="16"/>
                <w:szCs w:val="16"/>
              </w:rPr>
            </w:pPr>
            <w:r w:rsidRPr="001B1679">
              <w:rPr>
                <w:sz w:val="16"/>
                <w:szCs w:val="16"/>
              </w:rPr>
              <w:t>New WID on Roaming Value-Added Services (RVAS)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F56D05"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642BC3"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EFB49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F04CD7" w14:textId="77777777" w:rsidR="009B546A" w:rsidRPr="001B1679" w:rsidRDefault="009B546A" w:rsidP="00C11620">
            <w:pPr>
              <w:pStyle w:val="TAL"/>
              <w:keepNext w:val="0"/>
              <w:rPr>
                <w:sz w:val="16"/>
                <w:szCs w:val="16"/>
              </w:rPr>
            </w:pPr>
            <w:r w:rsidRPr="001B1679">
              <w:rPr>
                <w:sz w:val="16"/>
                <w:szCs w:val="16"/>
              </w:rPr>
              <w:t>Deutsche Telekom suggest sending an LS on this.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C0A63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5DBE8" w14:textId="77777777" w:rsidR="009B546A" w:rsidRPr="001B1679" w:rsidRDefault="009B546A" w:rsidP="00C11620">
            <w:pPr>
              <w:pStyle w:val="TAL"/>
              <w:keepNext w:val="0"/>
              <w:rPr>
                <w:sz w:val="16"/>
                <w:szCs w:val="16"/>
              </w:rPr>
            </w:pPr>
          </w:p>
        </w:tc>
      </w:tr>
      <w:tr w:rsidR="009B546A" w14:paraId="3FFF096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76C72"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280843" w14:textId="36A71563" w:rsidR="009B546A" w:rsidRPr="001B1679" w:rsidRDefault="00F83058" w:rsidP="00C11620">
            <w:pPr>
              <w:pStyle w:val="TAL"/>
              <w:keepNext w:val="0"/>
              <w:rPr>
                <w:sz w:val="16"/>
                <w:szCs w:val="16"/>
              </w:rPr>
            </w:pPr>
            <w:r>
              <w:rPr>
                <w:sz w:val="16"/>
                <w:szCs w:val="16"/>
              </w:rPr>
              <w:t>SP-23</w:t>
            </w:r>
            <w:r w:rsidR="009B546A" w:rsidRPr="001B1679">
              <w:rPr>
                <w:sz w:val="16"/>
                <w:szCs w:val="16"/>
              </w:rPr>
              <w:t>0232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D1CAA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5954F8" w14:textId="77777777" w:rsidR="009B546A" w:rsidRPr="001B1679" w:rsidRDefault="009B546A" w:rsidP="00C11620">
            <w:pPr>
              <w:pStyle w:val="TAL"/>
              <w:keepNext w:val="0"/>
              <w:rPr>
                <w:sz w:val="16"/>
                <w:szCs w:val="16"/>
              </w:rPr>
            </w:pPr>
            <w:r w:rsidRPr="001B1679">
              <w:rPr>
                <w:sz w:val="16"/>
                <w:szCs w:val="16"/>
              </w:rPr>
              <w:t>Stage 1 CRs on RVAS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1D8D2E"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BDE472"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F1AED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CE8977" w14:textId="77777777" w:rsidR="009B546A" w:rsidRPr="001B1679" w:rsidRDefault="009B546A" w:rsidP="00C11620">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7C55A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E9CB8" w14:textId="77777777" w:rsidR="009B546A" w:rsidRPr="001B1679" w:rsidRDefault="009B546A" w:rsidP="00C11620">
            <w:pPr>
              <w:pStyle w:val="TAL"/>
              <w:keepNext w:val="0"/>
              <w:rPr>
                <w:sz w:val="16"/>
                <w:szCs w:val="16"/>
              </w:rPr>
            </w:pPr>
          </w:p>
        </w:tc>
      </w:tr>
      <w:tr w:rsidR="009B546A" w14:paraId="26627C4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185DA1"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CBF94" w14:textId="001572CE" w:rsidR="009B546A" w:rsidRPr="001B1679" w:rsidRDefault="00F83058" w:rsidP="00C11620">
            <w:pPr>
              <w:pStyle w:val="TAL"/>
              <w:keepNext w:val="0"/>
              <w:rPr>
                <w:sz w:val="16"/>
                <w:szCs w:val="16"/>
              </w:rPr>
            </w:pPr>
            <w:r>
              <w:rPr>
                <w:sz w:val="16"/>
                <w:szCs w:val="16"/>
              </w:rPr>
              <w:t>SP-23</w:t>
            </w:r>
            <w:r w:rsidR="009B546A" w:rsidRPr="001B1679">
              <w:rPr>
                <w:sz w:val="16"/>
                <w:szCs w:val="16"/>
              </w:rPr>
              <w:t>0375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DE85A7"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BA3F4C" w14:textId="77777777" w:rsidR="009B546A" w:rsidRPr="001B1679" w:rsidRDefault="009B546A" w:rsidP="00C11620">
            <w:pPr>
              <w:pStyle w:val="TAL"/>
              <w:keepNext w:val="0"/>
              <w:rPr>
                <w:sz w:val="16"/>
                <w:szCs w:val="16"/>
              </w:rPr>
            </w:pPr>
            <w:r w:rsidRPr="001B1679">
              <w:rPr>
                <w:sz w:val="16"/>
                <w:szCs w:val="16"/>
              </w:rPr>
              <w:t>LS to GSMA 5GMRR on finalisation of normative requirements on Roaming Value-Added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1B0219"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C81D3"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7D688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FB399" w14:textId="77777777" w:rsidR="009B546A" w:rsidRPr="001B1679" w:rsidRDefault="009B546A" w:rsidP="00C11620">
            <w:pPr>
              <w:pStyle w:val="TAL"/>
              <w:keepNext w:val="0"/>
              <w:rPr>
                <w:sz w:val="16"/>
                <w:szCs w:val="16"/>
              </w:rPr>
            </w:pPr>
            <w:r w:rsidRPr="001B1679">
              <w:rPr>
                <w:sz w:val="16"/>
                <w:szCs w:val="16"/>
              </w:rPr>
              <w:t>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39C308" w14:textId="77777777" w:rsidR="009B546A" w:rsidRPr="001B1679" w:rsidRDefault="009B546A" w:rsidP="00C11620">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FBEA90" w14:textId="77777777" w:rsidR="009B546A" w:rsidRPr="001B1679" w:rsidRDefault="009B546A" w:rsidP="00C11620">
            <w:pPr>
              <w:pStyle w:val="TAL"/>
              <w:keepNext w:val="0"/>
              <w:rPr>
                <w:sz w:val="16"/>
                <w:szCs w:val="16"/>
              </w:rPr>
            </w:pPr>
          </w:p>
        </w:tc>
      </w:tr>
      <w:tr w:rsidR="009B546A" w14:paraId="7C59736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4704E4"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9368C8" w14:textId="634EF51E" w:rsidR="009B546A" w:rsidRPr="001B1679" w:rsidRDefault="00F83058" w:rsidP="00C11620">
            <w:pPr>
              <w:pStyle w:val="TAL"/>
              <w:keepNext w:val="0"/>
              <w:rPr>
                <w:sz w:val="16"/>
                <w:szCs w:val="16"/>
              </w:rPr>
            </w:pPr>
            <w:r>
              <w:rPr>
                <w:sz w:val="16"/>
                <w:szCs w:val="16"/>
              </w:rPr>
              <w:t>SP-23</w:t>
            </w:r>
            <w:r w:rsidR="009B546A" w:rsidRPr="001B1679">
              <w:rPr>
                <w:sz w:val="16"/>
                <w:szCs w:val="16"/>
              </w:rPr>
              <w:t>0228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27A53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F9D952" w14:textId="77777777" w:rsidR="009B546A" w:rsidRPr="001B1679" w:rsidRDefault="009B546A" w:rsidP="00C11620">
            <w:pPr>
              <w:pStyle w:val="TAL"/>
              <w:keepNext w:val="0"/>
              <w:rPr>
                <w:sz w:val="16"/>
                <w:szCs w:val="16"/>
              </w:rPr>
            </w:pPr>
            <w:r w:rsidRPr="001B1679">
              <w:rPr>
                <w:sz w:val="16"/>
                <w:szCs w:val="16"/>
              </w:rPr>
              <w:t>Stage 1 CRs on IMSDCDataOff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12C3F5"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44514"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0AD72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ECA03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CAA4B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1EA2D4" w14:textId="77777777" w:rsidR="009B546A" w:rsidRPr="001B1679" w:rsidRDefault="009B546A" w:rsidP="00C11620">
            <w:pPr>
              <w:pStyle w:val="TAL"/>
              <w:keepNext w:val="0"/>
              <w:rPr>
                <w:sz w:val="16"/>
                <w:szCs w:val="16"/>
              </w:rPr>
            </w:pPr>
          </w:p>
        </w:tc>
      </w:tr>
      <w:tr w:rsidR="009B546A" w14:paraId="77C7385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AC64AD"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9EEDE2" w14:textId="13E0E844" w:rsidR="009B546A" w:rsidRPr="001B1679" w:rsidRDefault="00F83058" w:rsidP="00C11620">
            <w:pPr>
              <w:pStyle w:val="TAL"/>
              <w:keepNext w:val="0"/>
              <w:rPr>
                <w:sz w:val="16"/>
                <w:szCs w:val="16"/>
              </w:rPr>
            </w:pPr>
            <w:r>
              <w:rPr>
                <w:sz w:val="16"/>
                <w:szCs w:val="16"/>
              </w:rPr>
              <w:t>SP-23</w:t>
            </w:r>
            <w:r w:rsidR="009B546A" w:rsidRPr="001B1679">
              <w:rPr>
                <w:sz w:val="16"/>
                <w:szCs w:val="16"/>
              </w:rPr>
              <w:t>0229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18B0F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491672" w14:textId="77777777" w:rsidR="009B546A" w:rsidRPr="001B1679" w:rsidRDefault="009B546A" w:rsidP="00C11620">
            <w:pPr>
              <w:pStyle w:val="TAL"/>
              <w:keepNext w:val="0"/>
              <w:rPr>
                <w:sz w:val="16"/>
                <w:szCs w:val="16"/>
              </w:rPr>
            </w:pPr>
            <w:r w:rsidRPr="001B1679">
              <w:rPr>
                <w:sz w:val="16"/>
                <w:szCs w:val="16"/>
              </w:rPr>
              <w:t>New WID on Edge Computing for Industrial Scenarios (EDGINDUS)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EEE7C8"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3ED1BA"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009FE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02C71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9BBDD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CE4204" w14:textId="77777777" w:rsidR="009B546A" w:rsidRPr="001B1679" w:rsidRDefault="009B546A" w:rsidP="00C11620">
            <w:pPr>
              <w:pStyle w:val="TAL"/>
              <w:keepNext w:val="0"/>
              <w:rPr>
                <w:sz w:val="16"/>
                <w:szCs w:val="16"/>
              </w:rPr>
            </w:pPr>
          </w:p>
        </w:tc>
      </w:tr>
      <w:tr w:rsidR="009B546A" w14:paraId="2CC3B98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C8635A"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984B24" w14:textId="1600FF0F" w:rsidR="009B546A" w:rsidRPr="001B1679" w:rsidRDefault="00F83058" w:rsidP="00C11620">
            <w:pPr>
              <w:pStyle w:val="TAL"/>
              <w:keepNext w:val="0"/>
              <w:rPr>
                <w:sz w:val="16"/>
                <w:szCs w:val="16"/>
              </w:rPr>
            </w:pPr>
            <w:r>
              <w:rPr>
                <w:sz w:val="16"/>
                <w:szCs w:val="16"/>
              </w:rPr>
              <w:t>SP-23</w:t>
            </w:r>
            <w:r w:rsidR="009B546A" w:rsidRPr="001B1679">
              <w:rPr>
                <w:sz w:val="16"/>
                <w:szCs w:val="16"/>
              </w:rPr>
              <w:t>0230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87569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155F1" w14:textId="77777777" w:rsidR="009B546A" w:rsidRPr="001B1679" w:rsidRDefault="009B546A" w:rsidP="00C11620">
            <w:pPr>
              <w:pStyle w:val="TAL"/>
              <w:keepNext w:val="0"/>
              <w:rPr>
                <w:sz w:val="16"/>
                <w:szCs w:val="16"/>
              </w:rPr>
            </w:pPr>
            <w:r w:rsidRPr="001B1679">
              <w:rPr>
                <w:sz w:val="16"/>
                <w:szCs w:val="16"/>
              </w:rPr>
              <w:t>Stage 1 CRs on EDGINDUS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1AC0DD"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65AE9D"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E865B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9335E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870A7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A9A8F5" w14:textId="77777777" w:rsidR="009B546A" w:rsidRPr="001B1679" w:rsidRDefault="009B546A" w:rsidP="00C11620">
            <w:pPr>
              <w:pStyle w:val="TAL"/>
              <w:keepNext w:val="0"/>
              <w:rPr>
                <w:sz w:val="16"/>
                <w:szCs w:val="16"/>
              </w:rPr>
            </w:pPr>
          </w:p>
        </w:tc>
      </w:tr>
      <w:tr w:rsidR="009B546A" w14:paraId="2582839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B0AFC1"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535ECB" w14:textId="6E8C54A0" w:rsidR="009B546A" w:rsidRPr="001B1679" w:rsidRDefault="00F83058" w:rsidP="00C11620">
            <w:pPr>
              <w:pStyle w:val="TAL"/>
              <w:keepNext w:val="0"/>
              <w:rPr>
                <w:sz w:val="16"/>
                <w:szCs w:val="16"/>
              </w:rPr>
            </w:pPr>
            <w:r>
              <w:rPr>
                <w:sz w:val="16"/>
                <w:szCs w:val="16"/>
              </w:rPr>
              <w:t>SP-23</w:t>
            </w:r>
            <w:r w:rsidR="009B546A" w:rsidRPr="001B1679">
              <w:rPr>
                <w:sz w:val="16"/>
                <w:szCs w:val="16"/>
              </w:rPr>
              <w:t>0227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68904D"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74ABDE" w14:textId="77777777" w:rsidR="009B546A" w:rsidRPr="001B1679" w:rsidRDefault="009B546A" w:rsidP="00C11620">
            <w:pPr>
              <w:pStyle w:val="TAL"/>
              <w:keepNext w:val="0"/>
              <w:rPr>
                <w:sz w:val="16"/>
                <w:szCs w:val="16"/>
              </w:rPr>
            </w:pPr>
            <w:r w:rsidRPr="001B1679">
              <w:rPr>
                <w:sz w:val="16"/>
                <w:szCs w:val="16"/>
              </w:rPr>
              <w:t>New WID on PS Data Off for IMS Data Channel Service (IMSDCDataOff)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F251F1"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3E72C7"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C6092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5A9E6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7B787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CA0730" w14:textId="77777777" w:rsidR="009B546A" w:rsidRPr="001B1679" w:rsidRDefault="009B546A" w:rsidP="00C11620">
            <w:pPr>
              <w:pStyle w:val="TAL"/>
              <w:keepNext w:val="0"/>
              <w:rPr>
                <w:sz w:val="16"/>
                <w:szCs w:val="16"/>
              </w:rPr>
            </w:pPr>
          </w:p>
        </w:tc>
      </w:tr>
      <w:tr w:rsidR="009B546A" w14:paraId="42D53B6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0033AB" w14:textId="77777777" w:rsidR="009B546A" w:rsidRPr="001B1679" w:rsidRDefault="009B546A" w:rsidP="00C11620">
            <w:pPr>
              <w:pStyle w:val="TAL"/>
              <w:keepNext w:val="0"/>
              <w:rPr>
                <w:sz w:val="16"/>
                <w:szCs w:val="16"/>
              </w:rPr>
            </w:pPr>
            <w:r w:rsidRPr="001B1679">
              <w:rPr>
                <w:sz w:val="16"/>
                <w:szCs w:val="16"/>
              </w:rPr>
              <w:lastRenderedPageBreak/>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AF6D8" w14:textId="04B406D7" w:rsidR="009B546A" w:rsidRPr="001B1679" w:rsidRDefault="00F83058" w:rsidP="00C11620">
            <w:pPr>
              <w:pStyle w:val="TAL"/>
              <w:keepNext w:val="0"/>
              <w:rPr>
                <w:sz w:val="16"/>
                <w:szCs w:val="16"/>
              </w:rPr>
            </w:pPr>
            <w:r>
              <w:rPr>
                <w:sz w:val="16"/>
                <w:szCs w:val="16"/>
              </w:rPr>
              <w:t>SP-23</w:t>
            </w:r>
            <w:r w:rsidR="009B546A" w:rsidRPr="001B1679">
              <w:rPr>
                <w:sz w:val="16"/>
                <w:szCs w:val="16"/>
              </w:rPr>
              <w:t>0233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6CA080"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5614DB" w14:textId="77777777" w:rsidR="009B546A" w:rsidRPr="001B1679" w:rsidRDefault="009B546A" w:rsidP="00C11620">
            <w:pPr>
              <w:pStyle w:val="TAL"/>
              <w:keepNext w:val="0"/>
              <w:rPr>
                <w:sz w:val="16"/>
                <w:szCs w:val="16"/>
              </w:rPr>
            </w:pPr>
            <w:r w:rsidRPr="001B1679">
              <w:rPr>
                <w:sz w:val="16"/>
                <w:szCs w:val="16"/>
              </w:rPr>
              <w:t>New WID on Supporting UE Mobility for XR services (XRMobility)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6B04E7"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A7E8C2"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99485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78569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9DDE4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652F53" w14:textId="77777777" w:rsidR="009B546A" w:rsidRPr="001B1679" w:rsidRDefault="009B546A" w:rsidP="00C11620">
            <w:pPr>
              <w:pStyle w:val="TAL"/>
              <w:keepNext w:val="0"/>
              <w:rPr>
                <w:sz w:val="16"/>
                <w:szCs w:val="16"/>
              </w:rPr>
            </w:pPr>
          </w:p>
        </w:tc>
      </w:tr>
      <w:tr w:rsidR="009B546A" w14:paraId="07E9A73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587E3"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4AC74A" w14:textId="36B3369B" w:rsidR="009B546A" w:rsidRPr="001B1679" w:rsidRDefault="00F83058" w:rsidP="00C11620">
            <w:pPr>
              <w:pStyle w:val="TAL"/>
              <w:keepNext w:val="0"/>
              <w:rPr>
                <w:sz w:val="16"/>
                <w:szCs w:val="16"/>
              </w:rPr>
            </w:pPr>
            <w:r>
              <w:rPr>
                <w:sz w:val="16"/>
                <w:szCs w:val="16"/>
              </w:rPr>
              <w:t>SP-23</w:t>
            </w:r>
            <w:r w:rsidR="009B546A" w:rsidRPr="001B1679">
              <w:rPr>
                <w:sz w:val="16"/>
                <w:szCs w:val="16"/>
              </w:rPr>
              <w:t>0234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CC21B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686C1" w14:textId="77777777" w:rsidR="009B546A" w:rsidRPr="001B1679" w:rsidRDefault="009B546A" w:rsidP="00C11620">
            <w:pPr>
              <w:pStyle w:val="TAL"/>
              <w:keepNext w:val="0"/>
              <w:rPr>
                <w:sz w:val="16"/>
                <w:szCs w:val="16"/>
              </w:rPr>
            </w:pPr>
            <w:r w:rsidRPr="001B1679">
              <w:rPr>
                <w:sz w:val="16"/>
                <w:szCs w:val="16"/>
              </w:rPr>
              <w:t>Stage 1 CRs on XRMobility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DC7E11"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DD37DA"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B492C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6F4A9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8E219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AC168A" w14:textId="77777777" w:rsidR="009B546A" w:rsidRPr="001B1679" w:rsidRDefault="009B546A" w:rsidP="00C11620">
            <w:pPr>
              <w:pStyle w:val="TAL"/>
              <w:keepNext w:val="0"/>
              <w:rPr>
                <w:sz w:val="16"/>
                <w:szCs w:val="16"/>
              </w:rPr>
            </w:pPr>
          </w:p>
        </w:tc>
      </w:tr>
      <w:tr w:rsidR="009B546A" w14:paraId="78B6CD6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C1B9C9" w14:textId="77777777" w:rsidR="009B546A" w:rsidRPr="001B1679" w:rsidRDefault="009B546A" w:rsidP="00C11620">
            <w:pPr>
              <w:pStyle w:val="TAL"/>
              <w:keepNext w:val="0"/>
              <w:rPr>
                <w:sz w:val="16"/>
                <w:szCs w:val="16"/>
              </w:rPr>
            </w:pPr>
            <w:r w:rsidRPr="001B1679">
              <w:rPr>
                <w:sz w:val="16"/>
                <w:szCs w:val="16"/>
              </w:rPr>
              <w:t>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119B5" w14:textId="5E34C7EA" w:rsidR="009B546A" w:rsidRPr="001B1679" w:rsidRDefault="00F83058" w:rsidP="00C11620">
            <w:pPr>
              <w:pStyle w:val="TAL"/>
              <w:keepNext w:val="0"/>
              <w:rPr>
                <w:sz w:val="16"/>
                <w:szCs w:val="16"/>
              </w:rPr>
            </w:pPr>
            <w:r>
              <w:rPr>
                <w:sz w:val="16"/>
                <w:szCs w:val="16"/>
              </w:rPr>
              <w:t>SP-23</w:t>
            </w:r>
            <w:r w:rsidR="009B546A" w:rsidRPr="001B1679">
              <w:rPr>
                <w:sz w:val="16"/>
                <w:szCs w:val="16"/>
              </w:rPr>
              <w:t>0235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43E562"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C3B606" w14:textId="77777777" w:rsidR="009B546A" w:rsidRPr="001B1679" w:rsidRDefault="009B546A" w:rsidP="00C11620">
            <w:pPr>
              <w:pStyle w:val="TAL"/>
              <w:keepNext w:val="0"/>
              <w:rPr>
                <w:sz w:val="16"/>
                <w:szCs w:val="16"/>
              </w:rPr>
            </w:pPr>
            <w:r w:rsidRPr="001B1679">
              <w:rPr>
                <w:sz w:val="16"/>
                <w:szCs w:val="16"/>
              </w:rPr>
              <w:t>Revised SID on Energy Efficiency as service criteria (FS_EnergyServ)</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2ABA5B"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BF50B"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34ABD9" w14:textId="77777777" w:rsidR="009B546A" w:rsidRPr="001B1679" w:rsidRDefault="009B546A" w:rsidP="00C11620">
            <w:pPr>
              <w:pStyle w:val="TAL"/>
              <w:keepNext w:val="0"/>
              <w:rPr>
                <w:sz w:val="16"/>
                <w:szCs w:val="16"/>
              </w:rPr>
            </w:pPr>
            <w:r w:rsidRPr="001B1679">
              <w:rPr>
                <w:sz w:val="16"/>
                <w:szCs w:val="16"/>
              </w:rPr>
              <w:t>FS_EnergyServ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B1594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BA000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9F2E0F" w14:textId="77777777" w:rsidR="009B546A" w:rsidRPr="001B1679" w:rsidRDefault="009B546A" w:rsidP="00C11620">
            <w:pPr>
              <w:pStyle w:val="TAL"/>
              <w:keepNext w:val="0"/>
              <w:rPr>
                <w:sz w:val="16"/>
                <w:szCs w:val="16"/>
              </w:rPr>
            </w:pPr>
          </w:p>
        </w:tc>
      </w:tr>
      <w:tr w:rsidR="009B546A" w14:paraId="402380E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33ECA" w14:textId="77777777" w:rsidR="009B546A" w:rsidRPr="001B1679" w:rsidRDefault="009B546A" w:rsidP="00C11620">
            <w:pPr>
              <w:pStyle w:val="TAL"/>
              <w:keepNext w:val="0"/>
              <w:rPr>
                <w:sz w:val="16"/>
                <w:szCs w:val="16"/>
              </w:rPr>
            </w:pPr>
            <w:r w:rsidRPr="001B1679">
              <w:rPr>
                <w:sz w:val="16"/>
                <w:szCs w:val="16"/>
              </w:rPr>
              <w:t>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BC98C8" w14:textId="01CBDF11" w:rsidR="009B546A" w:rsidRPr="001B1679" w:rsidRDefault="00F83058" w:rsidP="00C11620">
            <w:pPr>
              <w:pStyle w:val="TAL"/>
              <w:keepNext w:val="0"/>
              <w:rPr>
                <w:sz w:val="16"/>
                <w:szCs w:val="16"/>
              </w:rPr>
            </w:pPr>
            <w:r>
              <w:rPr>
                <w:sz w:val="16"/>
                <w:szCs w:val="16"/>
              </w:rPr>
              <w:t>SP-23</w:t>
            </w:r>
            <w:r w:rsidR="009B546A" w:rsidRPr="001B1679">
              <w:rPr>
                <w:sz w:val="16"/>
                <w:szCs w:val="16"/>
              </w:rPr>
              <w:t>0242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3E22DA"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CBB1C8" w14:textId="77777777" w:rsidR="009B546A" w:rsidRPr="001B1679" w:rsidRDefault="009B546A" w:rsidP="00C11620">
            <w:pPr>
              <w:pStyle w:val="TAL"/>
              <w:keepNext w:val="0"/>
              <w:rPr>
                <w:sz w:val="16"/>
                <w:szCs w:val="16"/>
              </w:rPr>
            </w:pPr>
            <w:r w:rsidRPr="001B1679">
              <w:rPr>
                <w:sz w:val="16"/>
                <w:szCs w:val="16"/>
              </w:rPr>
              <w:t>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6FFC0E"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2590FB"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37AEC0" w14:textId="77777777" w:rsidR="009B546A" w:rsidRPr="001B1679" w:rsidRDefault="009B546A" w:rsidP="00C11620">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37ACC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EB3A0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1D4D19" w14:textId="77777777" w:rsidR="009B546A" w:rsidRPr="001B1679" w:rsidRDefault="009B546A" w:rsidP="00C11620">
            <w:pPr>
              <w:pStyle w:val="TAL"/>
              <w:keepNext w:val="0"/>
              <w:rPr>
                <w:sz w:val="16"/>
                <w:szCs w:val="16"/>
              </w:rPr>
            </w:pPr>
          </w:p>
        </w:tc>
      </w:tr>
      <w:tr w:rsidR="009B546A" w14:paraId="54F7B34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559C4"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2175FE" w14:textId="7EF00729" w:rsidR="009B546A" w:rsidRPr="001B1679" w:rsidRDefault="00F83058" w:rsidP="00C11620">
            <w:pPr>
              <w:pStyle w:val="TAL"/>
              <w:keepNext w:val="0"/>
              <w:rPr>
                <w:sz w:val="16"/>
                <w:szCs w:val="16"/>
              </w:rPr>
            </w:pPr>
            <w:r>
              <w:rPr>
                <w:sz w:val="16"/>
                <w:szCs w:val="16"/>
              </w:rPr>
              <w:t>SP-23</w:t>
            </w:r>
            <w:r w:rsidR="009B546A" w:rsidRPr="001B1679">
              <w:rPr>
                <w:sz w:val="16"/>
                <w:szCs w:val="16"/>
              </w:rPr>
              <w:t>0219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B8572E"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56B9C" w14:textId="77777777" w:rsidR="009B546A" w:rsidRPr="001B1679" w:rsidRDefault="009B546A" w:rsidP="00C11620">
            <w:pPr>
              <w:pStyle w:val="TAL"/>
              <w:keepNext w:val="0"/>
              <w:rPr>
                <w:sz w:val="16"/>
                <w:szCs w:val="16"/>
              </w:rPr>
            </w:pPr>
            <w:r w:rsidRPr="001B1679">
              <w:rPr>
                <w:sz w:val="16"/>
                <w:szCs w:val="16"/>
              </w:rPr>
              <w:t>TR 22.837 on 'Study on Integrated Sensing and Communication (FS_Sensing)'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2E08BA"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11A53C"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FCA438" w14:textId="77777777" w:rsidR="009B546A" w:rsidRPr="001B1679" w:rsidRDefault="009B546A" w:rsidP="00C11620">
            <w:pPr>
              <w:pStyle w:val="TAL"/>
              <w:keepNext w:val="0"/>
              <w:rPr>
                <w:sz w:val="16"/>
                <w:szCs w:val="16"/>
              </w:rPr>
            </w:pPr>
            <w:r w:rsidRPr="001B1679">
              <w:rPr>
                <w:sz w:val="16"/>
                <w:szCs w:val="16"/>
              </w:rPr>
              <w:t>FS_Sensing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34E5BC"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E64F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553C51" w14:textId="77777777" w:rsidR="009B546A" w:rsidRPr="001B1679" w:rsidRDefault="009B546A" w:rsidP="00C11620">
            <w:pPr>
              <w:pStyle w:val="TAL"/>
              <w:keepNext w:val="0"/>
              <w:rPr>
                <w:sz w:val="16"/>
                <w:szCs w:val="16"/>
              </w:rPr>
            </w:pPr>
          </w:p>
        </w:tc>
      </w:tr>
      <w:tr w:rsidR="009B546A" w14:paraId="6E57643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A6CD45"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1D954D" w14:textId="6076AC93" w:rsidR="009B546A" w:rsidRPr="001B1679" w:rsidRDefault="00F83058" w:rsidP="00C11620">
            <w:pPr>
              <w:pStyle w:val="TAL"/>
              <w:keepNext w:val="0"/>
              <w:rPr>
                <w:sz w:val="16"/>
                <w:szCs w:val="16"/>
              </w:rPr>
            </w:pPr>
            <w:r>
              <w:rPr>
                <w:sz w:val="16"/>
                <w:szCs w:val="16"/>
              </w:rPr>
              <w:t>SP-23</w:t>
            </w:r>
            <w:r w:rsidR="009B546A" w:rsidRPr="001B1679">
              <w:rPr>
                <w:sz w:val="16"/>
                <w:szCs w:val="16"/>
              </w:rPr>
              <w:t>0225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F57E84"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037C19" w14:textId="77777777" w:rsidR="009B546A" w:rsidRPr="001B1679" w:rsidRDefault="009B546A" w:rsidP="00C11620">
            <w:pPr>
              <w:pStyle w:val="TAL"/>
              <w:keepNext w:val="0"/>
              <w:rPr>
                <w:sz w:val="16"/>
                <w:szCs w:val="16"/>
              </w:rPr>
            </w:pPr>
            <w:r w:rsidRPr="001B1679">
              <w:rPr>
                <w:sz w:val="16"/>
                <w:szCs w:val="16"/>
              </w:rPr>
              <w:t>TR 22.876 on 'Study on AI/ML Model Transfer_Phase2 (FS_AIML_MT_Ph2)'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BCA55F"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2102A2"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6EC183" w14:textId="77777777" w:rsidR="009B546A" w:rsidRPr="001B1679" w:rsidRDefault="009B546A" w:rsidP="00C11620">
            <w:pPr>
              <w:pStyle w:val="TAL"/>
              <w:keepNext w:val="0"/>
              <w:rPr>
                <w:sz w:val="16"/>
                <w:szCs w:val="16"/>
              </w:rPr>
            </w:pPr>
            <w:r w:rsidRPr="001B1679">
              <w:rPr>
                <w:sz w:val="16"/>
                <w:szCs w:val="16"/>
              </w:rPr>
              <w:t>FS_AIML_MT_Ph2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02B56D"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F6F39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EB84EE" w14:textId="77777777" w:rsidR="009B546A" w:rsidRPr="001B1679" w:rsidRDefault="009B546A" w:rsidP="00C11620">
            <w:pPr>
              <w:pStyle w:val="TAL"/>
              <w:keepNext w:val="0"/>
              <w:rPr>
                <w:sz w:val="16"/>
                <w:szCs w:val="16"/>
              </w:rPr>
            </w:pPr>
          </w:p>
        </w:tc>
      </w:tr>
      <w:tr w:rsidR="009B546A" w14:paraId="5BD5956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AC964E"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0EFFC8" w14:textId="5589E014" w:rsidR="009B546A" w:rsidRPr="001B1679" w:rsidRDefault="00F83058" w:rsidP="00C11620">
            <w:pPr>
              <w:pStyle w:val="TAL"/>
              <w:keepNext w:val="0"/>
              <w:rPr>
                <w:sz w:val="16"/>
                <w:szCs w:val="16"/>
              </w:rPr>
            </w:pPr>
            <w:r>
              <w:rPr>
                <w:sz w:val="16"/>
                <w:szCs w:val="16"/>
              </w:rPr>
              <w:t>SP-23</w:t>
            </w:r>
            <w:r w:rsidR="009B546A" w:rsidRPr="001B1679">
              <w:rPr>
                <w:sz w:val="16"/>
                <w:szCs w:val="16"/>
              </w:rPr>
              <w:t>0224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778682"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6FDD74" w14:textId="77777777" w:rsidR="009B546A" w:rsidRPr="001B1679" w:rsidRDefault="009B546A" w:rsidP="00C11620">
            <w:pPr>
              <w:pStyle w:val="TAL"/>
              <w:keepNext w:val="0"/>
              <w:rPr>
                <w:sz w:val="16"/>
                <w:szCs w:val="16"/>
              </w:rPr>
            </w:pPr>
            <w:r w:rsidRPr="001B1679">
              <w:rPr>
                <w:sz w:val="16"/>
                <w:szCs w:val="16"/>
              </w:rPr>
              <w:t>TR 22.865 on 'Study on Satellite Access Phase 3 (FS_5GSAT_Ph3)'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8F75C5"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5DD1D"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204D24" w14:textId="77777777" w:rsidR="009B546A" w:rsidRPr="001B1679" w:rsidRDefault="009B546A" w:rsidP="00C11620">
            <w:pPr>
              <w:pStyle w:val="TAL"/>
              <w:keepNext w:val="0"/>
              <w:rPr>
                <w:sz w:val="16"/>
                <w:szCs w:val="16"/>
              </w:rPr>
            </w:pPr>
            <w:r w:rsidRPr="001B1679">
              <w:rPr>
                <w:sz w:val="16"/>
                <w:szCs w:val="16"/>
              </w:rPr>
              <w:t>FS_5GSAT_Ph3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3C5357"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614B6"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65575E" w14:textId="77777777" w:rsidR="009B546A" w:rsidRPr="001B1679" w:rsidRDefault="009B546A" w:rsidP="00C11620">
            <w:pPr>
              <w:pStyle w:val="TAL"/>
              <w:keepNext w:val="0"/>
              <w:rPr>
                <w:sz w:val="16"/>
                <w:szCs w:val="16"/>
              </w:rPr>
            </w:pPr>
          </w:p>
        </w:tc>
      </w:tr>
      <w:tr w:rsidR="009B546A" w14:paraId="2430C80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D16B9B"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19F553" w14:textId="5E926801" w:rsidR="009B546A" w:rsidRPr="001B1679" w:rsidRDefault="00F83058" w:rsidP="00C11620">
            <w:pPr>
              <w:pStyle w:val="TAL"/>
              <w:keepNext w:val="0"/>
              <w:rPr>
                <w:sz w:val="16"/>
                <w:szCs w:val="16"/>
              </w:rPr>
            </w:pPr>
            <w:r>
              <w:rPr>
                <w:sz w:val="16"/>
                <w:szCs w:val="16"/>
              </w:rPr>
              <w:t>SP-23</w:t>
            </w:r>
            <w:r w:rsidR="009B546A" w:rsidRPr="001B1679">
              <w:rPr>
                <w:sz w:val="16"/>
                <w:szCs w:val="16"/>
              </w:rPr>
              <w:t>0226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E526BA"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0B828A" w14:textId="77777777" w:rsidR="009B546A" w:rsidRPr="001B1679" w:rsidRDefault="009B546A" w:rsidP="00C11620">
            <w:pPr>
              <w:pStyle w:val="TAL"/>
              <w:keepNext w:val="0"/>
              <w:rPr>
                <w:sz w:val="16"/>
                <w:szCs w:val="16"/>
              </w:rPr>
            </w:pPr>
            <w:r w:rsidRPr="001B1679">
              <w:rPr>
                <w:sz w:val="16"/>
                <w:szCs w:val="16"/>
              </w:rPr>
              <w:t>TR 22.882 on 'Study on Energy Efficiency as service criteria (FS_EnergyServ)'</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9BC139"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50806C"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5B8B79" w14:textId="77777777" w:rsidR="009B546A" w:rsidRPr="001B1679" w:rsidRDefault="009B546A" w:rsidP="00C11620">
            <w:pPr>
              <w:pStyle w:val="TAL"/>
              <w:keepNext w:val="0"/>
              <w:rPr>
                <w:sz w:val="16"/>
                <w:szCs w:val="16"/>
              </w:rPr>
            </w:pPr>
            <w:r w:rsidRPr="001B1679">
              <w:rPr>
                <w:sz w:val="16"/>
                <w:szCs w:val="16"/>
              </w:rPr>
              <w:t>FS_EnergyServ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026B70"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E0704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40C775" w14:textId="77777777" w:rsidR="009B546A" w:rsidRPr="001B1679" w:rsidRDefault="009B546A" w:rsidP="00C11620">
            <w:pPr>
              <w:pStyle w:val="TAL"/>
              <w:keepNext w:val="0"/>
              <w:rPr>
                <w:sz w:val="16"/>
                <w:szCs w:val="16"/>
              </w:rPr>
            </w:pPr>
          </w:p>
        </w:tc>
      </w:tr>
      <w:tr w:rsidR="009B546A" w14:paraId="2036E3D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762C99"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99E00C" w14:textId="4E2FD18D" w:rsidR="009B546A" w:rsidRPr="001B1679" w:rsidRDefault="00F83058" w:rsidP="00C11620">
            <w:pPr>
              <w:pStyle w:val="TAL"/>
              <w:keepNext w:val="0"/>
              <w:rPr>
                <w:sz w:val="16"/>
                <w:szCs w:val="16"/>
              </w:rPr>
            </w:pPr>
            <w:r>
              <w:rPr>
                <w:sz w:val="16"/>
                <w:szCs w:val="16"/>
              </w:rPr>
              <w:t>SP-23</w:t>
            </w:r>
            <w:r w:rsidR="009B546A" w:rsidRPr="001B1679">
              <w:rPr>
                <w:sz w:val="16"/>
                <w:szCs w:val="16"/>
              </w:rPr>
              <w:t>0223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34E695"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7E9AC7" w14:textId="77777777" w:rsidR="009B546A" w:rsidRPr="001B1679" w:rsidRDefault="009B546A" w:rsidP="00C11620">
            <w:pPr>
              <w:pStyle w:val="TAL"/>
              <w:keepNext w:val="0"/>
              <w:rPr>
                <w:sz w:val="16"/>
                <w:szCs w:val="16"/>
              </w:rPr>
            </w:pPr>
            <w:r w:rsidRPr="001B1679">
              <w:rPr>
                <w:sz w:val="16"/>
                <w:szCs w:val="16"/>
              </w:rPr>
              <w:t>TR 22.856 on 'Study on Localized Mobile Metaverse Services (FS_Metaverse)'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04840E"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4AFD08"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D9DD9F" w14:textId="77777777" w:rsidR="009B546A" w:rsidRPr="001B1679" w:rsidRDefault="009B546A" w:rsidP="00C11620">
            <w:pPr>
              <w:pStyle w:val="TAL"/>
              <w:keepNext w:val="0"/>
              <w:rPr>
                <w:sz w:val="16"/>
                <w:szCs w:val="16"/>
              </w:rPr>
            </w:pPr>
            <w:r w:rsidRPr="001B1679">
              <w:rPr>
                <w:sz w:val="16"/>
                <w:szCs w:val="16"/>
              </w:rPr>
              <w:t>FS_Metaverse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17DBB3"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54520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DC5F0B" w14:textId="77777777" w:rsidR="009B546A" w:rsidRPr="001B1679" w:rsidRDefault="009B546A" w:rsidP="00C11620">
            <w:pPr>
              <w:pStyle w:val="TAL"/>
              <w:keepNext w:val="0"/>
              <w:rPr>
                <w:sz w:val="16"/>
                <w:szCs w:val="16"/>
              </w:rPr>
            </w:pPr>
          </w:p>
        </w:tc>
      </w:tr>
      <w:tr w:rsidR="009B546A" w14:paraId="6CC4733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CE92F4"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E8862A" w14:textId="22A3D26D" w:rsidR="009B546A" w:rsidRPr="001B1679" w:rsidRDefault="00F83058" w:rsidP="00C11620">
            <w:pPr>
              <w:pStyle w:val="TAL"/>
              <w:keepNext w:val="0"/>
              <w:rPr>
                <w:sz w:val="16"/>
                <w:szCs w:val="16"/>
              </w:rPr>
            </w:pPr>
            <w:r>
              <w:rPr>
                <w:sz w:val="16"/>
                <w:szCs w:val="16"/>
              </w:rPr>
              <w:t>SP-23</w:t>
            </w:r>
            <w:r w:rsidR="009B546A" w:rsidRPr="001B1679">
              <w:rPr>
                <w:sz w:val="16"/>
                <w:szCs w:val="16"/>
              </w:rPr>
              <w:t>0221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6FC5E8"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84E84" w14:textId="77777777" w:rsidR="009B546A" w:rsidRPr="001B1679" w:rsidRDefault="009B546A" w:rsidP="00C11620">
            <w:pPr>
              <w:pStyle w:val="TAL"/>
              <w:keepNext w:val="0"/>
              <w:rPr>
                <w:sz w:val="16"/>
                <w:szCs w:val="16"/>
              </w:rPr>
            </w:pPr>
            <w:r w:rsidRPr="001B1679">
              <w:rPr>
                <w:sz w:val="16"/>
                <w:szCs w:val="16"/>
              </w:rPr>
              <w:t>TR 22.843 on 'Study on UAV Phase 3 (FS_UAV_Ph3)'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B8F3E6"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717F24"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2777F3" w14:textId="77777777" w:rsidR="009B546A" w:rsidRPr="001B1679" w:rsidRDefault="009B546A" w:rsidP="00C11620">
            <w:pPr>
              <w:pStyle w:val="TAL"/>
              <w:keepNext w:val="0"/>
              <w:rPr>
                <w:sz w:val="16"/>
                <w:szCs w:val="16"/>
              </w:rPr>
            </w:pPr>
            <w:r w:rsidRPr="001B1679">
              <w:rPr>
                <w:sz w:val="16"/>
                <w:szCs w:val="16"/>
              </w:rPr>
              <w:t>FS_UAV_Ph3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316018"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40691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0D42B1" w14:textId="77777777" w:rsidR="009B546A" w:rsidRPr="001B1679" w:rsidRDefault="009B546A" w:rsidP="00C11620">
            <w:pPr>
              <w:pStyle w:val="TAL"/>
              <w:keepNext w:val="0"/>
              <w:rPr>
                <w:sz w:val="16"/>
                <w:szCs w:val="16"/>
              </w:rPr>
            </w:pPr>
          </w:p>
        </w:tc>
      </w:tr>
      <w:tr w:rsidR="009B546A" w14:paraId="2896869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85F46E"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FEF0CE" w14:textId="1767E865" w:rsidR="009B546A" w:rsidRPr="001B1679" w:rsidRDefault="00F83058" w:rsidP="00C11620">
            <w:pPr>
              <w:pStyle w:val="TAL"/>
              <w:keepNext w:val="0"/>
              <w:rPr>
                <w:sz w:val="16"/>
                <w:szCs w:val="16"/>
              </w:rPr>
            </w:pPr>
            <w:r>
              <w:rPr>
                <w:sz w:val="16"/>
                <w:szCs w:val="16"/>
              </w:rPr>
              <w:t>SP-23</w:t>
            </w:r>
            <w:r w:rsidR="009B546A" w:rsidRPr="001B1679">
              <w:rPr>
                <w:sz w:val="16"/>
                <w:szCs w:val="16"/>
              </w:rPr>
              <w:t>0220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690EA9"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64651A" w14:textId="77777777" w:rsidR="009B546A" w:rsidRPr="001B1679" w:rsidRDefault="009B546A" w:rsidP="00C11620">
            <w:pPr>
              <w:pStyle w:val="TAL"/>
              <w:keepNext w:val="0"/>
              <w:rPr>
                <w:sz w:val="16"/>
                <w:szCs w:val="16"/>
              </w:rPr>
            </w:pPr>
            <w:r w:rsidRPr="001B1679">
              <w:rPr>
                <w:sz w:val="16"/>
                <w:szCs w:val="16"/>
              </w:rPr>
              <w:t>TR 22.841on 'Study on Upper layer traffic steering, switching and split over dual 3GPP access (FS_DualSteer)'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876C03"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479991"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DB076D" w14:textId="77777777" w:rsidR="009B546A" w:rsidRPr="001B1679" w:rsidRDefault="009B546A" w:rsidP="00C11620">
            <w:pPr>
              <w:pStyle w:val="TAL"/>
              <w:keepNext w:val="0"/>
              <w:rPr>
                <w:sz w:val="16"/>
                <w:szCs w:val="16"/>
              </w:rPr>
            </w:pPr>
            <w:r w:rsidRPr="001B1679">
              <w:rPr>
                <w:sz w:val="16"/>
                <w:szCs w:val="16"/>
              </w:rPr>
              <w:t>FS_DualSteer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B89978"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E4654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D9EEB" w14:textId="77777777" w:rsidR="009B546A" w:rsidRPr="001B1679" w:rsidRDefault="009B546A" w:rsidP="00C11620">
            <w:pPr>
              <w:pStyle w:val="TAL"/>
              <w:keepNext w:val="0"/>
              <w:rPr>
                <w:sz w:val="16"/>
                <w:szCs w:val="16"/>
              </w:rPr>
            </w:pPr>
          </w:p>
        </w:tc>
      </w:tr>
      <w:tr w:rsidR="009B546A" w14:paraId="65990E3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B569C7"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A7CFDC" w14:textId="46E5085F" w:rsidR="009B546A" w:rsidRPr="001B1679" w:rsidRDefault="00F83058" w:rsidP="00C11620">
            <w:pPr>
              <w:pStyle w:val="TAL"/>
              <w:keepNext w:val="0"/>
              <w:rPr>
                <w:sz w:val="16"/>
                <w:szCs w:val="16"/>
              </w:rPr>
            </w:pPr>
            <w:r>
              <w:rPr>
                <w:sz w:val="16"/>
                <w:szCs w:val="16"/>
              </w:rPr>
              <w:t>SP-23</w:t>
            </w:r>
            <w:r w:rsidR="009B546A" w:rsidRPr="001B1679">
              <w:rPr>
                <w:sz w:val="16"/>
                <w:szCs w:val="16"/>
              </w:rPr>
              <w:t>0134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DDF939"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AED26E" w14:textId="77777777" w:rsidR="009B546A" w:rsidRPr="001B1679" w:rsidRDefault="009B546A" w:rsidP="00C11620">
            <w:pPr>
              <w:pStyle w:val="TAL"/>
              <w:keepNext w:val="0"/>
              <w:rPr>
                <w:sz w:val="16"/>
                <w:szCs w:val="16"/>
              </w:rPr>
            </w:pPr>
            <w:r w:rsidRPr="001B1679">
              <w:rPr>
                <w:sz w:val="16"/>
                <w:szCs w:val="16"/>
              </w:rPr>
              <w:t>TR 33.858 'Study on security aspects of enhanced support of Non-Public Networks (NPN)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CB8DD2"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0C6C2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9F1812" w14:textId="77777777" w:rsidR="009B546A" w:rsidRPr="001B1679" w:rsidRDefault="009B546A" w:rsidP="00C11620">
            <w:pPr>
              <w:pStyle w:val="TAL"/>
              <w:keepNext w:val="0"/>
              <w:rPr>
                <w:sz w:val="16"/>
                <w:szCs w:val="16"/>
              </w:rPr>
            </w:pPr>
            <w:r w:rsidRPr="001B1679">
              <w:rPr>
                <w:sz w:val="16"/>
                <w:szCs w:val="16"/>
              </w:rPr>
              <w:t>FS_eNPN_Ph2_SEC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6B51F0"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33578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B0B83F" w14:textId="77777777" w:rsidR="009B546A" w:rsidRPr="001B1679" w:rsidRDefault="009B546A" w:rsidP="00C11620">
            <w:pPr>
              <w:pStyle w:val="TAL"/>
              <w:keepNext w:val="0"/>
              <w:rPr>
                <w:sz w:val="16"/>
                <w:szCs w:val="16"/>
              </w:rPr>
            </w:pPr>
          </w:p>
        </w:tc>
      </w:tr>
      <w:tr w:rsidR="009B546A" w14:paraId="56337D4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C26EAE"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CCCDF" w14:textId="313E5C63" w:rsidR="009B546A" w:rsidRPr="001B1679" w:rsidRDefault="00F83058" w:rsidP="00C11620">
            <w:pPr>
              <w:pStyle w:val="TAL"/>
              <w:keepNext w:val="0"/>
              <w:rPr>
                <w:sz w:val="16"/>
                <w:szCs w:val="16"/>
              </w:rPr>
            </w:pPr>
            <w:r>
              <w:rPr>
                <w:sz w:val="16"/>
                <w:szCs w:val="16"/>
              </w:rPr>
              <w:t>SP-23</w:t>
            </w:r>
            <w:r w:rsidR="009B546A" w:rsidRPr="001B1679">
              <w:rPr>
                <w:sz w:val="16"/>
                <w:szCs w:val="16"/>
              </w:rPr>
              <w:t>0135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EC61AD"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6BFB72" w14:textId="77777777" w:rsidR="009B546A" w:rsidRPr="001B1679" w:rsidRDefault="009B546A" w:rsidP="00C11620">
            <w:pPr>
              <w:pStyle w:val="TAL"/>
              <w:keepNext w:val="0"/>
              <w:rPr>
                <w:sz w:val="16"/>
                <w:szCs w:val="16"/>
              </w:rPr>
            </w:pPr>
            <w:r w:rsidRPr="001B1679">
              <w:rPr>
                <w:sz w:val="16"/>
                <w:szCs w:val="16"/>
              </w:rPr>
              <w:t>TR 33.892 'Study on URSP rules to securely identify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9A16D6"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6AE21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7057BC" w14:textId="77777777" w:rsidR="009B546A" w:rsidRPr="001B1679" w:rsidRDefault="009B546A" w:rsidP="00C11620">
            <w:pPr>
              <w:pStyle w:val="TAL"/>
              <w:keepNext w:val="0"/>
              <w:rPr>
                <w:sz w:val="16"/>
                <w:szCs w:val="16"/>
              </w:rPr>
            </w:pPr>
            <w:r w:rsidRPr="001B1679">
              <w:rPr>
                <w:sz w:val="16"/>
                <w:szCs w:val="16"/>
              </w:rPr>
              <w:t>FS_USIA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E296CD"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BFDF3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E3D372" w14:textId="77777777" w:rsidR="009B546A" w:rsidRPr="001B1679" w:rsidRDefault="009B546A" w:rsidP="00C11620">
            <w:pPr>
              <w:pStyle w:val="TAL"/>
              <w:keepNext w:val="0"/>
              <w:rPr>
                <w:sz w:val="16"/>
                <w:szCs w:val="16"/>
              </w:rPr>
            </w:pPr>
          </w:p>
        </w:tc>
      </w:tr>
      <w:tr w:rsidR="009B546A" w14:paraId="1173B68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5AD85B"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2AC552" w14:textId="661116C9" w:rsidR="009B546A" w:rsidRPr="001B1679" w:rsidRDefault="00F83058" w:rsidP="00C11620">
            <w:pPr>
              <w:pStyle w:val="TAL"/>
              <w:keepNext w:val="0"/>
              <w:rPr>
                <w:sz w:val="16"/>
                <w:szCs w:val="16"/>
              </w:rPr>
            </w:pPr>
            <w:r>
              <w:rPr>
                <w:sz w:val="16"/>
                <w:szCs w:val="16"/>
              </w:rPr>
              <w:t>SP-23</w:t>
            </w:r>
            <w:r w:rsidR="009B546A" w:rsidRPr="001B1679">
              <w:rPr>
                <w:sz w:val="16"/>
                <w:szCs w:val="16"/>
              </w:rPr>
              <w:t>0125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E09F59"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4DFAE4" w14:textId="77777777" w:rsidR="009B546A" w:rsidRPr="001B1679" w:rsidRDefault="009B546A" w:rsidP="00C11620">
            <w:pPr>
              <w:pStyle w:val="TAL"/>
              <w:keepNext w:val="0"/>
              <w:rPr>
                <w:sz w:val="16"/>
                <w:szCs w:val="16"/>
              </w:rPr>
            </w:pPr>
            <w:r w:rsidRPr="001B1679">
              <w:rPr>
                <w:sz w:val="16"/>
                <w:szCs w:val="16"/>
              </w:rPr>
              <w:t>TS 33.526 'Security Assurance Specification for Management Function (MnF)'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9EC37D"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BE50E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327421" w14:textId="77777777" w:rsidR="009B546A" w:rsidRPr="001B1679" w:rsidRDefault="009B546A" w:rsidP="00C11620">
            <w:pPr>
              <w:pStyle w:val="TAL"/>
              <w:keepNext w:val="0"/>
              <w:rPr>
                <w:sz w:val="16"/>
                <w:szCs w:val="16"/>
              </w:rPr>
            </w:pPr>
            <w:r w:rsidRPr="001B1679">
              <w:rPr>
                <w:sz w:val="16"/>
                <w:szCs w:val="16"/>
              </w:rPr>
              <w:t>SCAS_5G_MF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9DDC80"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20CB0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1AA689" w14:textId="77777777" w:rsidR="009B546A" w:rsidRPr="001B1679" w:rsidRDefault="009B546A" w:rsidP="00C11620">
            <w:pPr>
              <w:pStyle w:val="TAL"/>
              <w:keepNext w:val="0"/>
              <w:rPr>
                <w:sz w:val="16"/>
                <w:szCs w:val="16"/>
              </w:rPr>
            </w:pPr>
          </w:p>
        </w:tc>
      </w:tr>
      <w:tr w:rsidR="009B546A" w14:paraId="08FB197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2D3973"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01A84D" w14:textId="071F5221" w:rsidR="009B546A" w:rsidRPr="001B1679" w:rsidRDefault="00F83058" w:rsidP="00C11620">
            <w:pPr>
              <w:pStyle w:val="TAL"/>
              <w:keepNext w:val="0"/>
              <w:rPr>
                <w:sz w:val="16"/>
                <w:szCs w:val="16"/>
              </w:rPr>
            </w:pPr>
            <w:r>
              <w:rPr>
                <w:sz w:val="16"/>
                <w:szCs w:val="16"/>
              </w:rPr>
              <w:t>SP-23</w:t>
            </w:r>
            <w:r w:rsidR="009B546A" w:rsidRPr="001B1679">
              <w:rPr>
                <w:sz w:val="16"/>
                <w:szCs w:val="16"/>
              </w:rPr>
              <w:t>0128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A25C4D"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BD702" w14:textId="77777777" w:rsidR="009B546A" w:rsidRPr="001B1679" w:rsidRDefault="009B546A" w:rsidP="00C11620">
            <w:pPr>
              <w:pStyle w:val="TAL"/>
              <w:keepNext w:val="0"/>
              <w:rPr>
                <w:sz w:val="16"/>
                <w:szCs w:val="16"/>
              </w:rPr>
            </w:pPr>
            <w:r w:rsidRPr="001B1679">
              <w:rPr>
                <w:sz w:val="16"/>
                <w:szCs w:val="16"/>
              </w:rPr>
              <w:t>TS 33.523 '5G Security Assurance Specification (SCAS); Split gNB product classes'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3423D1"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4EFCB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40DE34" w14:textId="77777777" w:rsidR="009B546A" w:rsidRPr="001B1679" w:rsidRDefault="009B546A" w:rsidP="00C11620">
            <w:pPr>
              <w:pStyle w:val="TAL"/>
              <w:keepNext w:val="0"/>
              <w:rPr>
                <w:sz w:val="16"/>
                <w:szCs w:val="16"/>
              </w:rPr>
            </w:pPr>
            <w:r w:rsidRPr="001B1679">
              <w:rPr>
                <w:sz w:val="16"/>
                <w:szCs w:val="16"/>
              </w:rPr>
              <w:t>SCAS_5G_split_gNB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994ACE"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D7997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27B297" w14:textId="77777777" w:rsidR="009B546A" w:rsidRPr="001B1679" w:rsidRDefault="009B546A" w:rsidP="00C11620">
            <w:pPr>
              <w:pStyle w:val="TAL"/>
              <w:keepNext w:val="0"/>
              <w:rPr>
                <w:sz w:val="16"/>
                <w:szCs w:val="16"/>
              </w:rPr>
            </w:pPr>
          </w:p>
        </w:tc>
      </w:tr>
      <w:tr w:rsidR="009B546A" w14:paraId="316C7B6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0C65BD"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A7BB09" w14:textId="750CEF8E" w:rsidR="009B546A" w:rsidRPr="001B1679" w:rsidRDefault="00F83058" w:rsidP="00C11620">
            <w:pPr>
              <w:pStyle w:val="TAL"/>
              <w:keepNext w:val="0"/>
              <w:rPr>
                <w:sz w:val="16"/>
                <w:szCs w:val="16"/>
              </w:rPr>
            </w:pPr>
            <w:r>
              <w:rPr>
                <w:sz w:val="16"/>
                <w:szCs w:val="16"/>
              </w:rPr>
              <w:t>SP-23</w:t>
            </w:r>
            <w:r w:rsidR="009B546A" w:rsidRPr="001B1679">
              <w:rPr>
                <w:sz w:val="16"/>
                <w:szCs w:val="16"/>
              </w:rPr>
              <w:t>0133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BF04A9"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22B0AB" w14:textId="77777777" w:rsidR="009B546A" w:rsidRPr="001B1679" w:rsidRDefault="009B546A" w:rsidP="00C11620">
            <w:pPr>
              <w:pStyle w:val="TAL"/>
              <w:keepNext w:val="0"/>
              <w:rPr>
                <w:sz w:val="16"/>
                <w:szCs w:val="16"/>
              </w:rPr>
            </w:pPr>
            <w:r w:rsidRPr="001B1679">
              <w:rPr>
                <w:sz w:val="16"/>
                <w:szCs w:val="16"/>
              </w:rPr>
              <w:t>TR 33.884 'Study on application enablement aspects for subscriber-aware northbound API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E071D4"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7BA67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ADCB8A" w14:textId="77777777" w:rsidR="009B546A" w:rsidRPr="001B1679" w:rsidRDefault="009B546A" w:rsidP="00C11620">
            <w:pPr>
              <w:pStyle w:val="TAL"/>
              <w:keepNext w:val="0"/>
              <w:rPr>
                <w:sz w:val="16"/>
                <w:szCs w:val="16"/>
              </w:rPr>
            </w:pPr>
            <w:r w:rsidRPr="001B1679">
              <w:rPr>
                <w:sz w:val="16"/>
                <w:szCs w:val="16"/>
              </w:rPr>
              <w:t>FS_SNAAPPY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6662B3"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E5205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1706CA" w14:textId="77777777" w:rsidR="009B546A" w:rsidRPr="001B1679" w:rsidRDefault="009B546A" w:rsidP="00C11620">
            <w:pPr>
              <w:pStyle w:val="TAL"/>
              <w:keepNext w:val="0"/>
              <w:rPr>
                <w:sz w:val="16"/>
                <w:szCs w:val="16"/>
              </w:rPr>
            </w:pPr>
          </w:p>
        </w:tc>
      </w:tr>
      <w:tr w:rsidR="009B546A" w14:paraId="7050FC4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C605CA"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D8F026" w14:textId="4E487138" w:rsidR="009B546A" w:rsidRPr="001B1679" w:rsidRDefault="00F83058" w:rsidP="00C11620">
            <w:pPr>
              <w:pStyle w:val="TAL"/>
              <w:keepNext w:val="0"/>
              <w:rPr>
                <w:sz w:val="16"/>
                <w:szCs w:val="16"/>
              </w:rPr>
            </w:pPr>
            <w:r>
              <w:rPr>
                <w:sz w:val="16"/>
                <w:szCs w:val="16"/>
              </w:rPr>
              <w:t>SP-23</w:t>
            </w:r>
            <w:r w:rsidR="009B546A" w:rsidRPr="001B1679">
              <w:rPr>
                <w:sz w:val="16"/>
                <w:szCs w:val="16"/>
              </w:rPr>
              <w:t>0132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81AC83"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C3D4BD" w14:textId="77777777" w:rsidR="009B546A" w:rsidRPr="001B1679" w:rsidRDefault="009B546A" w:rsidP="00C11620">
            <w:pPr>
              <w:pStyle w:val="TAL"/>
              <w:keepNext w:val="0"/>
              <w:rPr>
                <w:sz w:val="16"/>
                <w:szCs w:val="16"/>
              </w:rPr>
            </w:pPr>
            <w:r w:rsidRPr="001B1679">
              <w:rPr>
                <w:sz w:val="16"/>
                <w:szCs w:val="16"/>
              </w:rPr>
              <w:t>TR 33.738 'Study on security aspects of enablers for network automation for the 5G system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C52482"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1684D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F3F2DF" w14:textId="77777777" w:rsidR="009B546A" w:rsidRPr="001B1679" w:rsidRDefault="009B546A" w:rsidP="00C11620">
            <w:pPr>
              <w:pStyle w:val="TAL"/>
              <w:keepNext w:val="0"/>
              <w:rPr>
                <w:sz w:val="16"/>
                <w:szCs w:val="16"/>
              </w:rPr>
            </w:pPr>
            <w:r w:rsidRPr="001B1679">
              <w:rPr>
                <w:sz w:val="16"/>
                <w:szCs w:val="16"/>
              </w:rPr>
              <w:t>FS_eNA_SEC_Ph3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B90DBC"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50AC0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E4745D" w14:textId="77777777" w:rsidR="009B546A" w:rsidRPr="001B1679" w:rsidRDefault="009B546A" w:rsidP="00C11620">
            <w:pPr>
              <w:pStyle w:val="TAL"/>
              <w:keepNext w:val="0"/>
              <w:rPr>
                <w:sz w:val="16"/>
                <w:szCs w:val="16"/>
              </w:rPr>
            </w:pPr>
          </w:p>
        </w:tc>
      </w:tr>
      <w:tr w:rsidR="009B546A" w14:paraId="244558F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EC4B85"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1A3204" w14:textId="5D01DC94" w:rsidR="009B546A" w:rsidRPr="001B1679" w:rsidRDefault="00F83058" w:rsidP="00C11620">
            <w:pPr>
              <w:pStyle w:val="TAL"/>
              <w:keepNext w:val="0"/>
              <w:rPr>
                <w:sz w:val="16"/>
                <w:szCs w:val="16"/>
              </w:rPr>
            </w:pPr>
            <w:r>
              <w:rPr>
                <w:sz w:val="16"/>
                <w:szCs w:val="16"/>
              </w:rPr>
              <w:t>SP-23</w:t>
            </w:r>
            <w:r w:rsidR="009B546A" w:rsidRPr="001B1679">
              <w:rPr>
                <w:sz w:val="16"/>
                <w:szCs w:val="16"/>
              </w:rPr>
              <w:t>0191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FD914F"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BC2C9C" w14:textId="77777777" w:rsidR="009B546A" w:rsidRPr="001B1679" w:rsidRDefault="009B546A" w:rsidP="00C11620">
            <w:pPr>
              <w:pStyle w:val="TAL"/>
              <w:keepNext w:val="0"/>
              <w:rPr>
                <w:sz w:val="16"/>
                <w:szCs w:val="16"/>
              </w:rPr>
            </w:pPr>
            <w:r w:rsidRPr="001B1679">
              <w:rPr>
                <w:sz w:val="16"/>
                <w:szCs w:val="16"/>
              </w:rPr>
              <w:t>TR 28.829 'Study on network and service operations for energy utilities'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083D41"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22C59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044AE4" w14:textId="77777777" w:rsidR="009B546A" w:rsidRPr="001B1679" w:rsidRDefault="009B546A" w:rsidP="00C11620">
            <w:pPr>
              <w:pStyle w:val="TAL"/>
              <w:keepNext w:val="0"/>
              <w:rPr>
                <w:sz w:val="16"/>
                <w:szCs w:val="16"/>
              </w:rPr>
            </w:pPr>
            <w:r w:rsidRPr="001B1679">
              <w:rPr>
                <w:sz w:val="16"/>
                <w:szCs w:val="16"/>
              </w:rPr>
              <w:t>FS_NSOEU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B9D669"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633BD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FC25DD" w14:textId="77777777" w:rsidR="009B546A" w:rsidRPr="001B1679" w:rsidRDefault="009B546A" w:rsidP="00C11620">
            <w:pPr>
              <w:pStyle w:val="TAL"/>
              <w:keepNext w:val="0"/>
              <w:rPr>
                <w:sz w:val="16"/>
                <w:szCs w:val="16"/>
              </w:rPr>
            </w:pPr>
          </w:p>
        </w:tc>
      </w:tr>
      <w:tr w:rsidR="009B546A" w14:paraId="0B0BC87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71DE3C"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75E9E" w14:textId="345BEC63" w:rsidR="009B546A" w:rsidRPr="001B1679" w:rsidRDefault="00F83058" w:rsidP="00C11620">
            <w:pPr>
              <w:pStyle w:val="TAL"/>
              <w:keepNext w:val="0"/>
              <w:rPr>
                <w:sz w:val="16"/>
                <w:szCs w:val="16"/>
              </w:rPr>
            </w:pPr>
            <w:r>
              <w:rPr>
                <w:sz w:val="16"/>
                <w:szCs w:val="16"/>
              </w:rPr>
              <w:t>SP-23</w:t>
            </w:r>
            <w:r w:rsidR="009B546A" w:rsidRPr="001B1679">
              <w:rPr>
                <w:sz w:val="16"/>
                <w:szCs w:val="16"/>
              </w:rPr>
              <w:t>0189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A59D6E"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954A1F" w14:textId="77777777" w:rsidR="009B546A" w:rsidRPr="001B1679" w:rsidRDefault="009B546A" w:rsidP="00C11620">
            <w:pPr>
              <w:pStyle w:val="TAL"/>
              <w:keepNext w:val="0"/>
              <w:rPr>
                <w:sz w:val="16"/>
                <w:szCs w:val="16"/>
              </w:rPr>
            </w:pPr>
            <w:r w:rsidRPr="001B1679">
              <w:rPr>
                <w:sz w:val="16"/>
                <w:szCs w:val="16"/>
              </w:rPr>
              <w:t>TR 28.864 'Study on Enhancement of the management aspects related to NetWork Data Analytics Functions (NWDAF)'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4953D6"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222B0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D8C5A5" w14:textId="77777777" w:rsidR="009B546A" w:rsidRPr="001B1679" w:rsidRDefault="009B546A" w:rsidP="00C11620">
            <w:pPr>
              <w:pStyle w:val="TAL"/>
              <w:keepNext w:val="0"/>
              <w:rPr>
                <w:sz w:val="16"/>
                <w:szCs w:val="16"/>
              </w:rPr>
            </w:pPr>
            <w:r w:rsidRPr="001B1679">
              <w:rPr>
                <w:sz w:val="16"/>
                <w:szCs w:val="16"/>
              </w:rPr>
              <w:t>FS_MANWDAF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22FD38"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59229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1AFA2" w14:textId="77777777" w:rsidR="009B546A" w:rsidRPr="001B1679" w:rsidRDefault="009B546A" w:rsidP="00C11620">
            <w:pPr>
              <w:pStyle w:val="TAL"/>
              <w:keepNext w:val="0"/>
              <w:rPr>
                <w:sz w:val="16"/>
                <w:szCs w:val="16"/>
              </w:rPr>
            </w:pPr>
          </w:p>
        </w:tc>
      </w:tr>
      <w:tr w:rsidR="009B546A" w14:paraId="7926C8B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159B26"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DE38F" w14:textId="1ACB0FF9" w:rsidR="009B546A" w:rsidRPr="001B1679" w:rsidRDefault="00F83058" w:rsidP="00C11620">
            <w:pPr>
              <w:pStyle w:val="TAL"/>
              <w:keepNext w:val="0"/>
              <w:rPr>
                <w:sz w:val="16"/>
                <w:szCs w:val="16"/>
              </w:rPr>
            </w:pPr>
            <w:r>
              <w:rPr>
                <w:sz w:val="16"/>
                <w:szCs w:val="16"/>
              </w:rPr>
              <w:t>SP-23</w:t>
            </w:r>
            <w:r w:rsidR="009B546A" w:rsidRPr="001B1679">
              <w:rPr>
                <w:sz w:val="16"/>
                <w:szCs w:val="16"/>
              </w:rPr>
              <w:t>0190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3FCE3A"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D7427C" w14:textId="77777777" w:rsidR="009B546A" w:rsidRPr="001B1679" w:rsidRDefault="009B546A" w:rsidP="00C11620">
            <w:pPr>
              <w:pStyle w:val="TAL"/>
              <w:keepNext w:val="0"/>
              <w:rPr>
                <w:sz w:val="16"/>
                <w:szCs w:val="16"/>
              </w:rPr>
            </w:pPr>
            <w:r w:rsidRPr="001B1679">
              <w:rPr>
                <w:sz w:val="16"/>
                <w:szCs w:val="16"/>
              </w:rPr>
              <w:t>TR 28.834 'Study on management of cloud-native Virtualized Network Functions (VNF)'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1E90D3"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A6B93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1BF5D4" w14:textId="77777777" w:rsidR="009B546A" w:rsidRPr="001B1679" w:rsidRDefault="009B546A" w:rsidP="00C11620">
            <w:pPr>
              <w:pStyle w:val="TAL"/>
              <w:keepNext w:val="0"/>
              <w:rPr>
                <w:sz w:val="16"/>
                <w:szCs w:val="16"/>
              </w:rPr>
            </w:pPr>
            <w:r w:rsidRPr="001B1679">
              <w:rPr>
                <w:sz w:val="16"/>
                <w:szCs w:val="16"/>
              </w:rPr>
              <w:t>FS_MCVNF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B29C1D"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1BACB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BD104B" w14:textId="77777777" w:rsidR="009B546A" w:rsidRPr="001B1679" w:rsidRDefault="009B546A" w:rsidP="00C11620">
            <w:pPr>
              <w:pStyle w:val="TAL"/>
              <w:keepNext w:val="0"/>
              <w:rPr>
                <w:sz w:val="16"/>
                <w:szCs w:val="16"/>
              </w:rPr>
            </w:pPr>
          </w:p>
        </w:tc>
      </w:tr>
      <w:tr w:rsidR="009B546A" w14:paraId="004AE64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FE88A"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8F1B1" w14:textId="0D07A3BC" w:rsidR="009B546A" w:rsidRPr="001B1679" w:rsidRDefault="00F83058" w:rsidP="00C11620">
            <w:pPr>
              <w:pStyle w:val="TAL"/>
              <w:keepNext w:val="0"/>
              <w:rPr>
                <w:sz w:val="16"/>
                <w:szCs w:val="16"/>
              </w:rPr>
            </w:pPr>
            <w:r>
              <w:rPr>
                <w:sz w:val="16"/>
                <w:szCs w:val="16"/>
              </w:rPr>
              <w:t>SP-23</w:t>
            </w:r>
            <w:r w:rsidR="009B546A" w:rsidRPr="001B1679">
              <w:rPr>
                <w:sz w:val="16"/>
                <w:szCs w:val="16"/>
              </w:rPr>
              <w:t>0272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1CDAEE"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07CF2E" w14:textId="77777777" w:rsidR="009B546A" w:rsidRPr="001B1679" w:rsidRDefault="009B546A" w:rsidP="00C11620">
            <w:pPr>
              <w:pStyle w:val="TAL"/>
              <w:keepNext w:val="0"/>
              <w:rPr>
                <w:sz w:val="16"/>
                <w:szCs w:val="16"/>
              </w:rPr>
            </w:pPr>
            <w:r w:rsidRPr="001B1679">
              <w:rPr>
                <w:sz w:val="16"/>
                <w:szCs w:val="16"/>
              </w:rPr>
              <w:t>Presentation of TS 23.435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A3CEC8"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40BBE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756077" w14:textId="77777777" w:rsidR="009B546A" w:rsidRPr="001B1679" w:rsidRDefault="009B546A" w:rsidP="00C11620">
            <w:pPr>
              <w:pStyle w:val="TAL"/>
              <w:keepNext w:val="0"/>
              <w:rPr>
                <w:sz w:val="16"/>
                <w:szCs w:val="16"/>
              </w:rPr>
            </w:pPr>
            <w:r w:rsidRPr="001B1679">
              <w:rPr>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027D16" w14:textId="77777777" w:rsidR="009B546A" w:rsidRPr="001B1679" w:rsidRDefault="009B546A" w:rsidP="00C11620">
            <w:pPr>
              <w:pStyle w:val="TAL"/>
              <w:keepNext w:val="0"/>
              <w:rPr>
                <w:sz w:val="16"/>
                <w:szCs w:val="16"/>
              </w:rPr>
            </w:pPr>
            <w:r w:rsidRPr="001B1679">
              <w:rPr>
                <w:sz w:val="16"/>
                <w:szCs w:val="16"/>
              </w:rPr>
              <w:t>Revised to SP-230346 to correct pCR implementation.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859641"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E1E640" w14:textId="03965113" w:rsidR="009B546A" w:rsidRPr="001B1679" w:rsidRDefault="00F83058" w:rsidP="00C11620">
            <w:pPr>
              <w:pStyle w:val="TAL"/>
              <w:keepNext w:val="0"/>
              <w:rPr>
                <w:sz w:val="16"/>
                <w:szCs w:val="16"/>
              </w:rPr>
            </w:pPr>
            <w:r>
              <w:rPr>
                <w:sz w:val="16"/>
                <w:szCs w:val="16"/>
              </w:rPr>
              <w:t>SP-23</w:t>
            </w:r>
            <w:r w:rsidR="009B546A" w:rsidRPr="001B1679">
              <w:rPr>
                <w:sz w:val="16"/>
                <w:szCs w:val="16"/>
              </w:rPr>
              <w:t>0346</w:t>
            </w:r>
          </w:p>
        </w:tc>
      </w:tr>
      <w:tr w:rsidR="009B546A" w14:paraId="267E6BD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7171D5"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28E720" w14:textId="77535BCE" w:rsidR="009B546A" w:rsidRPr="001B1679" w:rsidRDefault="00F83058" w:rsidP="00C11620">
            <w:pPr>
              <w:pStyle w:val="TAL"/>
              <w:keepNext w:val="0"/>
              <w:rPr>
                <w:sz w:val="16"/>
                <w:szCs w:val="16"/>
              </w:rPr>
            </w:pPr>
            <w:r>
              <w:rPr>
                <w:sz w:val="16"/>
                <w:szCs w:val="16"/>
              </w:rPr>
              <w:t>SP-23</w:t>
            </w:r>
            <w:r w:rsidR="009B546A" w:rsidRPr="001B1679">
              <w:rPr>
                <w:sz w:val="16"/>
                <w:szCs w:val="16"/>
              </w:rPr>
              <w:t>0346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378A51"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C24183" w14:textId="77777777" w:rsidR="009B546A" w:rsidRPr="001B1679" w:rsidRDefault="009B546A" w:rsidP="00C11620">
            <w:pPr>
              <w:pStyle w:val="TAL"/>
              <w:keepNext w:val="0"/>
              <w:rPr>
                <w:sz w:val="16"/>
                <w:szCs w:val="16"/>
              </w:rPr>
            </w:pPr>
            <w:r w:rsidRPr="001B1679">
              <w:rPr>
                <w:sz w:val="16"/>
                <w:szCs w:val="16"/>
              </w:rPr>
              <w:t>Presentation of TS 23.435 v1.1.0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57EA47" w14:textId="77777777" w:rsidR="009B546A" w:rsidRPr="001B1679" w:rsidRDefault="009B546A" w:rsidP="00C11620">
            <w:pPr>
              <w:pStyle w:val="TAL"/>
              <w:keepNext w:val="0"/>
              <w:rPr>
                <w:sz w:val="16"/>
                <w:szCs w:val="16"/>
              </w:rPr>
            </w:pPr>
            <w:r w:rsidRPr="001B1679">
              <w:rPr>
                <w:sz w:val="16"/>
                <w:szCs w:val="16"/>
              </w:rPr>
              <w:t>SA WG6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C3554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AC2498" w14:textId="77777777" w:rsidR="009B546A" w:rsidRPr="001B1679" w:rsidRDefault="009B546A" w:rsidP="00C11620">
            <w:pPr>
              <w:pStyle w:val="TAL"/>
              <w:keepNext w:val="0"/>
              <w:rPr>
                <w:sz w:val="16"/>
                <w:szCs w:val="16"/>
              </w:rPr>
            </w:pPr>
            <w:r w:rsidRPr="001B1679">
              <w:rPr>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04A8D9" w14:textId="77777777" w:rsidR="009B546A" w:rsidRPr="001B1679" w:rsidRDefault="009B546A" w:rsidP="00C11620">
            <w:pPr>
              <w:pStyle w:val="TAL"/>
              <w:keepNext w:val="0"/>
              <w:rPr>
                <w:sz w:val="16"/>
                <w:szCs w:val="16"/>
              </w:rPr>
            </w:pPr>
            <w:r w:rsidRPr="001B1679">
              <w:rPr>
                <w:sz w:val="16"/>
                <w:szCs w:val="16"/>
              </w:rPr>
              <w:t>Revision of SP-230272.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CE473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8E5C79" w14:textId="77777777" w:rsidR="009B546A" w:rsidRPr="001B1679" w:rsidRDefault="009B546A" w:rsidP="00C11620">
            <w:pPr>
              <w:pStyle w:val="TAL"/>
              <w:keepNext w:val="0"/>
              <w:rPr>
                <w:sz w:val="16"/>
                <w:szCs w:val="16"/>
              </w:rPr>
            </w:pPr>
          </w:p>
        </w:tc>
      </w:tr>
      <w:tr w:rsidR="009B546A" w14:paraId="78B98A1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FC07CC" w14:textId="77777777" w:rsidR="009B546A" w:rsidRPr="001B1679" w:rsidRDefault="009B546A" w:rsidP="00C11620">
            <w:pPr>
              <w:pStyle w:val="TAL"/>
              <w:keepNext w:val="0"/>
              <w:rPr>
                <w:sz w:val="16"/>
                <w:szCs w:val="16"/>
              </w:rPr>
            </w:pPr>
            <w:r w:rsidRPr="001B1679">
              <w:rPr>
                <w:sz w:val="16"/>
                <w:szCs w:val="16"/>
              </w:rPr>
              <w:lastRenderedPageBreak/>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C3FE25" w14:textId="1BFC0FEB" w:rsidR="009B546A" w:rsidRPr="001B1679" w:rsidRDefault="00F83058" w:rsidP="00C11620">
            <w:pPr>
              <w:pStyle w:val="TAL"/>
              <w:keepNext w:val="0"/>
              <w:rPr>
                <w:sz w:val="16"/>
                <w:szCs w:val="16"/>
              </w:rPr>
            </w:pPr>
            <w:r>
              <w:rPr>
                <w:sz w:val="16"/>
                <w:szCs w:val="16"/>
              </w:rPr>
              <w:t>SP-23</w:t>
            </w:r>
            <w:r w:rsidR="009B546A" w:rsidRPr="001B1679">
              <w:rPr>
                <w:sz w:val="16"/>
                <w:szCs w:val="16"/>
              </w:rPr>
              <w:t>0273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F98D89"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B78E2B" w14:textId="77777777" w:rsidR="009B546A" w:rsidRPr="001B1679" w:rsidRDefault="009B546A" w:rsidP="00C11620">
            <w:pPr>
              <w:pStyle w:val="TAL"/>
              <w:keepNext w:val="0"/>
              <w:rPr>
                <w:sz w:val="16"/>
                <w:szCs w:val="16"/>
              </w:rPr>
            </w:pPr>
            <w:r w:rsidRPr="001B1679">
              <w:rPr>
                <w:sz w:val="16"/>
                <w:szCs w:val="16"/>
              </w:rPr>
              <w:t>Presentation of TS 23.436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D5F9CF"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DD738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A51F0F" w14:textId="77777777" w:rsidR="009B546A" w:rsidRPr="001B1679" w:rsidRDefault="009B546A" w:rsidP="00C11620">
            <w:pPr>
              <w:pStyle w:val="TAL"/>
              <w:keepNext w:val="0"/>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A584AD"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DFAF00"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4957C8" w14:textId="77777777" w:rsidR="009B546A" w:rsidRPr="001B1679" w:rsidRDefault="009B546A" w:rsidP="00C11620">
            <w:pPr>
              <w:pStyle w:val="TAL"/>
              <w:keepNext w:val="0"/>
              <w:rPr>
                <w:sz w:val="16"/>
                <w:szCs w:val="16"/>
              </w:rPr>
            </w:pPr>
          </w:p>
        </w:tc>
      </w:tr>
      <w:tr w:rsidR="009B546A" w14:paraId="3E5F826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F48169"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154AD3" w14:textId="5ACA6E4D" w:rsidR="009B546A" w:rsidRPr="001B1679" w:rsidRDefault="00F83058" w:rsidP="00C11620">
            <w:pPr>
              <w:pStyle w:val="TAL"/>
              <w:keepNext w:val="0"/>
              <w:rPr>
                <w:sz w:val="16"/>
                <w:szCs w:val="16"/>
              </w:rPr>
            </w:pPr>
            <w:r>
              <w:rPr>
                <w:sz w:val="16"/>
                <w:szCs w:val="16"/>
              </w:rPr>
              <w:t>SP-23</w:t>
            </w:r>
            <w:r w:rsidR="009B546A" w:rsidRPr="001B1679">
              <w:rPr>
                <w:sz w:val="16"/>
                <w:szCs w:val="16"/>
              </w:rPr>
              <w:t>0309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4448A" w14:textId="77777777" w:rsidR="009B546A" w:rsidRPr="001B1679" w:rsidRDefault="009B546A" w:rsidP="00C11620">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2636CE" w14:textId="77777777" w:rsidR="009B546A" w:rsidRPr="001B1679" w:rsidRDefault="009B546A" w:rsidP="00C11620">
            <w:pPr>
              <w:pStyle w:val="TAL"/>
              <w:keepNext w:val="0"/>
              <w:rPr>
                <w:sz w:val="16"/>
                <w:szCs w:val="16"/>
              </w:rPr>
            </w:pPr>
            <w:r w:rsidRPr="001B1679">
              <w:rPr>
                <w:sz w:val="16"/>
                <w:szCs w:val="16"/>
              </w:rPr>
              <w:t>Editorial changes to TR 23.700-87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113A0E" w14:textId="77777777" w:rsidR="009B546A" w:rsidRPr="001B1679" w:rsidRDefault="009B546A" w:rsidP="00C11620">
            <w:pPr>
              <w:pStyle w:val="TAL"/>
              <w:keepNext w:val="0"/>
              <w:rPr>
                <w:sz w:val="16"/>
                <w:szCs w:val="16"/>
              </w:rPr>
            </w:pPr>
            <w:r w:rsidRPr="001B1679">
              <w:rPr>
                <w:sz w:val="16"/>
                <w:szCs w:val="16"/>
              </w:rPr>
              <w:t>China Mobile Com.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ECEDE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70517A" w14:textId="77777777" w:rsidR="009B546A" w:rsidRPr="001B1679" w:rsidRDefault="009B546A" w:rsidP="00C11620">
            <w:pPr>
              <w:pStyle w:val="TAL"/>
              <w:keepNext w:val="0"/>
              <w:rPr>
                <w:sz w:val="16"/>
                <w:szCs w:val="16"/>
              </w:rPr>
            </w:pPr>
            <w:r w:rsidRPr="001B1679">
              <w:rPr>
                <w:sz w:val="16"/>
                <w:szCs w:val="16"/>
              </w:rPr>
              <w:t>FS_NG_RTC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F27E87" w14:textId="77777777" w:rsidR="009B546A" w:rsidRPr="001B1679" w:rsidRDefault="009B546A" w:rsidP="00C11620">
            <w:pPr>
              <w:pStyle w:val="TAL"/>
              <w:keepNext w:val="0"/>
              <w:rPr>
                <w:sz w:val="16"/>
                <w:szCs w:val="16"/>
              </w:rPr>
            </w:pPr>
            <w:r w:rsidRPr="001B1679">
              <w:rPr>
                <w:sz w:val="16"/>
                <w:szCs w:val="16"/>
              </w:rPr>
              <w:t>Update to TR in SP-230087.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CC64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F6556" w14:textId="77777777" w:rsidR="009B546A" w:rsidRPr="001B1679" w:rsidRDefault="009B546A" w:rsidP="00C11620">
            <w:pPr>
              <w:pStyle w:val="TAL"/>
              <w:keepNext w:val="0"/>
              <w:rPr>
                <w:sz w:val="16"/>
                <w:szCs w:val="16"/>
              </w:rPr>
            </w:pPr>
          </w:p>
        </w:tc>
      </w:tr>
      <w:tr w:rsidR="009B546A" w14:paraId="57DA2DD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19EA67"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42547A" w14:textId="63E843CE" w:rsidR="009B546A" w:rsidRPr="001B1679" w:rsidRDefault="00F83058" w:rsidP="00C11620">
            <w:pPr>
              <w:pStyle w:val="TAL"/>
              <w:keepNext w:val="0"/>
              <w:rPr>
                <w:sz w:val="16"/>
                <w:szCs w:val="16"/>
              </w:rPr>
            </w:pPr>
            <w:r>
              <w:rPr>
                <w:sz w:val="16"/>
                <w:szCs w:val="16"/>
              </w:rPr>
              <w:t>SP-23</w:t>
            </w:r>
            <w:r w:rsidR="009B546A" w:rsidRPr="001B1679">
              <w:rPr>
                <w:sz w:val="16"/>
                <w:szCs w:val="16"/>
              </w:rPr>
              <w:t>0087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AF84E5"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89FDFD" w14:textId="77777777" w:rsidR="009B546A" w:rsidRPr="001B1679" w:rsidRDefault="009B546A" w:rsidP="00C11620">
            <w:pPr>
              <w:pStyle w:val="TAL"/>
              <w:keepNext w:val="0"/>
              <w:rPr>
                <w:sz w:val="16"/>
                <w:szCs w:val="16"/>
              </w:rPr>
            </w:pPr>
            <w:r w:rsidRPr="001B1679">
              <w:rPr>
                <w:sz w:val="16"/>
                <w:szCs w:val="16"/>
              </w:rPr>
              <w:t>Presentation of 23.700-87: Study on system architecture enhancement for next generation real time communication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E1A09C"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DB686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3FED56" w14:textId="77777777" w:rsidR="009B546A" w:rsidRPr="001B1679" w:rsidRDefault="009B546A" w:rsidP="00C11620">
            <w:pPr>
              <w:pStyle w:val="TAL"/>
              <w:keepNext w:val="0"/>
              <w:rPr>
                <w:sz w:val="16"/>
                <w:szCs w:val="16"/>
              </w:rPr>
            </w:pPr>
            <w:r w:rsidRPr="001B1679">
              <w:rPr>
                <w:sz w:val="16"/>
                <w:szCs w:val="16"/>
              </w:rPr>
              <w:t>FS_NG_RTC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80DA80" w14:textId="77777777" w:rsidR="009B546A" w:rsidRPr="001B1679" w:rsidRDefault="009B546A" w:rsidP="00C11620">
            <w:pPr>
              <w:pStyle w:val="TAL"/>
              <w:keepNext w:val="0"/>
              <w:rPr>
                <w:sz w:val="16"/>
                <w:szCs w:val="16"/>
              </w:rPr>
            </w:pPr>
            <w:r w:rsidRPr="001B1679">
              <w:rPr>
                <w:sz w:val="16"/>
                <w:szCs w:val="16"/>
              </w:rPr>
              <w:t>This was approved and will be updated to include the pCR in SP-230309 before publication as version 18.0.0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4B4DA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F8BFC" w14:textId="77777777" w:rsidR="009B546A" w:rsidRPr="001B1679" w:rsidRDefault="009B546A" w:rsidP="00C11620">
            <w:pPr>
              <w:pStyle w:val="TAL"/>
              <w:keepNext w:val="0"/>
              <w:rPr>
                <w:sz w:val="16"/>
                <w:szCs w:val="16"/>
              </w:rPr>
            </w:pPr>
          </w:p>
        </w:tc>
      </w:tr>
      <w:tr w:rsidR="009B546A" w14:paraId="74D5599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1D9580"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D4E21" w14:textId="619BF574" w:rsidR="009B546A" w:rsidRPr="001B1679" w:rsidRDefault="00F83058" w:rsidP="00C11620">
            <w:pPr>
              <w:pStyle w:val="TAL"/>
              <w:keepNext w:val="0"/>
              <w:rPr>
                <w:sz w:val="16"/>
                <w:szCs w:val="16"/>
              </w:rPr>
            </w:pPr>
            <w:r>
              <w:rPr>
                <w:sz w:val="16"/>
                <w:szCs w:val="16"/>
              </w:rPr>
              <w:t>SP-23</w:t>
            </w:r>
            <w:r w:rsidR="009B546A" w:rsidRPr="001B1679">
              <w:rPr>
                <w:sz w:val="16"/>
                <w:szCs w:val="16"/>
              </w:rPr>
              <w:t>0274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AB20C6"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155580" w14:textId="77777777" w:rsidR="009B546A" w:rsidRPr="001B1679" w:rsidRDefault="009B546A" w:rsidP="00C11620">
            <w:pPr>
              <w:pStyle w:val="TAL"/>
              <w:keepNext w:val="0"/>
              <w:rPr>
                <w:sz w:val="16"/>
                <w:szCs w:val="16"/>
              </w:rPr>
            </w:pPr>
            <w:r w:rsidRPr="001B1679">
              <w:rPr>
                <w:sz w:val="16"/>
                <w:szCs w:val="16"/>
              </w:rPr>
              <w:t>Presentation of TR 23.700-97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7DD5DC"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8221E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5B719C" w14:textId="77777777" w:rsidR="009B546A" w:rsidRPr="001B1679" w:rsidRDefault="009B546A" w:rsidP="00C11620">
            <w:pPr>
              <w:pStyle w:val="TAL"/>
              <w:keepNext w:val="0"/>
              <w:rPr>
                <w:sz w:val="16"/>
                <w:szCs w:val="16"/>
              </w:rPr>
            </w:pPr>
            <w:r w:rsidRPr="001B1679">
              <w:rPr>
                <w:sz w:val="16"/>
                <w:szCs w:val="16"/>
              </w:rPr>
              <w:t>FS_ACE_IOT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224D9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0713C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8EEAE0" w14:textId="77777777" w:rsidR="009B546A" w:rsidRPr="001B1679" w:rsidRDefault="009B546A" w:rsidP="00C11620">
            <w:pPr>
              <w:pStyle w:val="TAL"/>
              <w:keepNext w:val="0"/>
              <w:rPr>
                <w:sz w:val="16"/>
                <w:szCs w:val="16"/>
              </w:rPr>
            </w:pPr>
          </w:p>
        </w:tc>
      </w:tr>
      <w:tr w:rsidR="009B546A" w14:paraId="24F8CE7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DA8A89"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0188B4" w14:textId="0829ADFC" w:rsidR="009B546A" w:rsidRPr="001B1679" w:rsidRDefault="00F83058" w:rsidP="00C11620">
            <w:pPr>
              <w:pStyle w:val="TAL"/>
              <w:keepNext w:val="0"/>
              <w:rPr>
                <w:sz w:val="16"/>
                <w:szCs w:val="16"/>
              </w:rPr>
            </w:pPr>
            <w:r>
              <w:rPr>
                <w:sz w:val="16"/>
                <w:szCs w:val="16"/>
              </w:rPr>
              <w:t>SP-23</w:t>
            </w:r>
            <w:r w:rsidR="009B546A" w:rsidRPr="001B1679">
              <w:rPr>
                <w:sz w:val="16"/>
                <w:szCs w:val="16"/>
              </w:rPr>
              <w:t>0186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E6408D"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472EED" w14:textId="77777777" w:rsidR="009B546A" w:rsidRPr="001B1679" w:rsidRDefault="009B546A" w:rsidP="00C11620">
            <w:pPr>
              <w:pStyle w:val="TAL"/>
              <w:keepNext w:val="0"/>
              <w:rPr>
                <w:sz w:val="16"/>
                <w:szCs w:val="16"/>
              </w:rPr>
            </w:pPr>
            <w:r w:rsidRPr="001B1679">
              <w:rPr>
                <w:sz w:val="16"/>
                <w:szCs w:val="16"/>
              </w:rPr>
              <w:t>TR 28.907 'Study on enhancement of management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DFFB6F"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BDBA2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9B3911" w14:textId="77777777" w:rsidR="009B546A" w:rsidRPr="001B1679" w:rsidRDefault="009B546A" w:rsidP="00C11620">
            <w:pPr>
              <w:pStyle w:val="TAL"/>
              <w:keepNext w:val="0"/>
              <w:rPr>
                <w:sz w:val="16"/>
                <w:szCs w:val="16"/>
              </w:rPr>
            </w:pPr>
            <w:r w:rsidRPr="001B1679">
              <w:rPr>
                <w:sz w:val="16"/>
                <w:szCs w:val="16"/>
              </w:rPr>
              <w:t>FS_OAM_eNPN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E9254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48086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776209" w14:textId="77777777" w:rsidR="009B546A" w:rsidRPr="001B1679" w:rsidRDefault="009B546A" w:rsidP="00C11620">
            <w:pPr>
              <w:pStyle w:val="TAL"/>
              <w:keepNext w:val="0"/>
              <w:rPr>
                <w:sz w:val="16"/>
                <w:szCs w:val="16"/>
              </w:rPr>
            </w:pPr>
          </w:p>
        </w:tc>
      </w:tr>
      <w:tr w:rsidR="009B546A" w14:paraId="2C45065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153A83"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72B5E3" w14:textId="38D83ADD" w:rsidR="009B546A" w:rsidRPr="001B1679" w:rsidRDefault="00F83058" w:rsidP="00C11620">
            <w:pPr>
              <w:pStyle w:val="TAL"/>
              <w:keepNext w:val="0"/>
              <w:rPr>
                <w:sz w:val="16"/>
                <w:szCs w:val="16"/>
              </w:rPr>
            </w:pPr>
            <w:r>
              <w:rPr>
                <w:sz w:val="16"/>
                <w:szCs w:val="16"/>
              </w:rPr>
              <w:t>SP-23</w:t>
            </w:r>
            <w:r w:rsidR="009B546A" w:rsidRPr="001B1679">
              <w:rPr>
                <w:sz w:val="16"/>
                <w:szCs w:val="16"/>
              </w:rPr>
              <w:t>0126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B8C0E0"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CC0B12" w14:textId="77777777" w:rsidR="009B546A" w:rsidRPr="001B1679" w:rsidRDefault="009B546A" w:rsidP="00C11620">
            <w:pPr>
              <w:pStyle w:val="TAL"/>
              <w:keepNext w:val="0"/>
              <w:rPr>
                <w:sz w:val="16"/>
                <w:szCs w:val="16"/>
              </w:rPr>
            </w:pPr>
            <w:r w:rsidRPr="001B1679">
              <w:rPr>
                <w:sz w:val="16"/>
                <w:szCs w:val="16"/>
              </w:rPr>
              <w:t>TR 33.891 'Study on security of architecture enhancements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D18622"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13A2F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5FA4B1" w14:textId="77777777" w:rsidR="009B546A" w:rsidRPr="001B1679" w:rsidRDefault="009B546A" w:rsidP="00C11620">
            <w:pPr>
              <w:pStyle w:val="TAL"/>
              <w:keepNext w:val="0"/>
              <w:rPr>
                <w:sz w:val="16"/>
                <w:szCs w:val="16"/>
              </w:rPr>
            </w:pPr>
            <w:r w:rsidRPr="001B1679">
              <w:rPr>
                <w:sz w:val="16"/>
                <w:szCs w:val="16"/>
              </w:rPr>
              <w:t>FS_UAS_Ph2_SEC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3DCE60" w14:textId="77777777" w:rsidR="009B546A" w:rsidRPr="001B1679" w:rsidRDefault="009B546A" w:rsidP="00C11620">
            <w:pPr>
              <w:pStyle w:val="TAL"/>
              <w:keepNext w:val="0"/>
              <w:rPr>
                <w:sz w:val="16"/>
                <w:szCs w:val="16"/>
              </w:rPr>
            </w:pPr>
            <w:r w:rsidRPr="001B1679">
              <w:rPr>
                <w:sz w:val="16"/>
                <w:szCs w:val="16"/>
              </w:rPr>
              <w:t>Wrong TS version uploaded. Revised to SP-230337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231BEE"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F363B5" w14:textId="56E76DE9" w:rsidR="009B546A" w:rsidRPr="001B1679" w:rsidRDefault="00F83058" w:rsidP="00C11620">
            <w:pPr>
              <w:pStyle w:val="TAL"/>
              <w:keepNext w:val="0"/>
              <w:rPr>
                <w:sz w:val="16"/>
                <w:szCs w:val="16"/>
              </w:rPr>
            </w:pPr>
            <w:r>
              <w:rPr>
                <w:sz w:val="16"/>
                <w:szCs w:val="16"/>
              </w:rPr>
              <w:t>SP-23</w:t>
            </w:r>
            <w:r w:rsidR="009B546A" w:rsidRPr="001B1679">
              <w:rPr>
                <w:sz w:val="16"/>
                <w:szCs w:val="16"/>
              </w:rPr>
              <w:t>0337</w:t>
            </w:r>
          </w:p>
        </w:tc>
      </w:tr>
      <w:tr w:rsidR="009B546A" w14:paraId="6825585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106375"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C48061" w14:textId="7D7A074F" w:rsidR="009B546A" w:rsidRPr="001B1679" w:rsidRDefault="00F83058" w:rsidP="00C11620">
            <w:pPr>
              <w:pStyle w:val="TAL"/>
              <w:keepNext w:val="0"/>
              <w:rPr>
                <w:sz w:val="16"/>
                <w:szCs w:val="16"/>
              </w:rPr>
            </w:pPr>
            <w:r>
              <w:rPr>
                <w:sz w:val="16"/>
                <w:szCs w:val="16"/>
              </w:rPr>
              <w:t>SP-23</w:t>
            </w:r>
            <w:r w:rsidR="009B546A" w:rsidRPr="001B1679">
              <w:rPr>
                <w:sz w:val="16"/>
                <w:szCs w:val="16"/>
              </w:rPr>
              <w:t>0337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7DF343"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EA2C01" w14:textId="77777777" w:rsidR="009B546A" w:rsidRPr="001B1679" w:rsidRDefault="009B546A" w:rsidP="00C11620">
            <w:pPr>
              <w:pStyle w:val="TAL"/>
              <w:keepNext w:val="0"/>
              <w:rPr>
                <w:sz w:val="16"/>
                <w:szCs w:val="16"/>
              </w:rPr>
            </w:pPr>
            <w:r w:rsidRPr="001B1679">
              <w:rPr>
                <w:sz w:val="16"/>
                <w:szCs w:val="16"/>
              </w:rPr>
              <w:t>TR 33.891 'Study on security of architecture enhancements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A6F3F6"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E9F6C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AD75BA" w14:textId="77777777" w:rsidR="009B546A" w:rsidRPr="001B1679" w:rsidRDefault="009B546A" w:rsidP="00C11620">
            <w:pPr>
              <w:pStyle w:val="TAL"/>
              <w:keepNext w:val="0"/>
              <w:rPr>
                <w:sz w:val="16"/>
                <w:szCs w:val="16"/>
              </w:rPr>
            </w:pPr>
            <w:r w:rsidRPr="001B1679">
              <w:rPr>
                <w:sz w:val="16"/>
                <w:szCs w:val="16"/>
              </w:rPr>
              <w:t>FS_UAS_Ph2_SEC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8A524F" w14:textId="77777777" w:rsidR="009B546A" w:rsidRPr="001B1679" w:rsidRDefault="009B546A" w:rsidP="00C11620">
            <w:pPr>
              <w:pStyle w:val="TAL"/>
              <w:keepNext w:val="0"/>
              <w:rPr>
                <w:sz w:val="16"/>
                <w:szCs w:val="16"/>
              </w:rPr>
            </w:pPr>
            <w:r w:rsidRPr="001B1679">
              <w:rPr>
                <w:sz w:val="16"/>
                <w:szCs w:val="16"/>
              </w:rPr>
              <w:t>Revision of SP-230126 due to wrong version of the specification uploaded.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84969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90E171" w14:textId="77777777" w:rsidR="009B546A" w:rsidRPr="001B1679" w:rsidRDefault="009B546A" w:rsidP="00C11620">
            <w:pPr>
              <w:pStyle w:val="TAL"/>
              <w:keepNext w:val="0"/>
              <w:rPr>
                <w:sz w:val="16"/>
                <w:szCs w:val="16"/>
              </w:rPr>
            </w:pPr>
          </w:p>
        </w:tc>
      </w:tr>
      <w:tr w:rsidR="009B546A" w14:paraId="78249E3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BA9C20"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04835E" w14:textId="77FC4C59" w:rsidR="009B546A" w:rsidRPr="001B1679" w:rsidRDefault="00F83058" w:rsidP="00C11620">
            <w:pPr>
              <w:pStyle w:val="TAL"/>
              <w:keepNext w:val="0"/>
              <w:rPr>
                <w:sz w:val="16"/>
                <w:szCs w:val="16"/>
              </w:rPr>
            </w:pPr>
            <w:r>
              <w:rPr>
                <w:sz w:val="16"/>
                <w:szCs w:val="16"/>
              </w:rPr>
              <w:t>SP-23</w:t>
            </w:r>
            <w:r w:rsidR="009B546A" w:rsidRPr="001B1679">
              <w:rPr>
                <w:sz w:val="16"/>
                <w:szCs w:val="16"/>
              </w:rPr>
              <w:t>0131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307DD8"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58B95D" w14:textId="77777777" w:rsidR="009B546A" w:rsidRPr="001B1679" w:rsidRDefault="009B546A" w:rsidP="00C11620">
            <w:pPr>
              <w:pStyle w:val="TAL"/>
              <w:keepNext w:val="0"/>
              <w:rPr>
                <w:sz w:val="16"/>
                <w:szCs w:val="16"/>
              </w:rPr>
            </w:pPr>
            <w:r w:rsidRPr="001B1679">
              <w:rPr>
                <w:sz w:val="16"/>
                <w:szCs w:val="16"/>
              </w:rPr>
              <w:t>TR 33.936 'Security Assurance Methodology (SECAM) for 3GPP virtualized network products'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CBDBDC"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E4DC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BBAB3B" w14:textId="77777777" w:rsidR="009B546A" w:rsidRPr="001B1679" w:rsidRDefault="009B546A" w:rsidP="00C11620">
            <w:pPr>
              <w:pStyle w:val="TAL"/>
              <w:keepNext w:val="0"/>
              <w:rPr>
                <w:sz w:val="16"/>
                <w:szCs w:val="16"/>
              </w:rPr>
            </w:pPr>
            <w:r w:rsidRPr="001B1679">
              <w:rPr>
                <w:sz w:val="16"/>
                <w:szCs w:val="16"/>
              </w:rPr>
              <w:t>VNP_SECAM_SCAS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A4D6A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CB341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9AEA8A" w14:textId="77777777" w:rsidR="009B546A" w:rsidRPr="001B1679" w:rsidRDefault="009B546A" w:rsidP="00C11620">
            <w:pPr>
              <w:pStyle w:val="TAL"/>
              <w:keepNext w:val="0"/>
              <w:rPr>
                <w:sz w:val="16"/>
                <w:szCs w:val="16"/>
              </w:rPr>
            </w:pPr>
          </w:p>
        </w:tc>
      </w:tr>
      <w:tr w:rsidR="009B546A" w14:paraId="11DA7E3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D60436"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C64DB" w14:textId="09D561A8" w:rsidR="009B546A" w:rsidRPr="001B1679" w:rsidRDefault="00F83058" w:rsidP="00C11620">
            <w:pPr>
              <w:pStyle w:val="TAL"/>
              <w:keepNext w:val="0"/>
              <w:rPr>
                <w:sz w:val="16"/>
                <w:szCs w:val="16"/>
              </w:rPr>
            </w:pPr>
            <w:r>
              <w:rPr>
                <w:sz w:val="16"/>
                <w:szCs w:val="16"/>
              </w:rPr>
              <w:t>SP-23</w:t>
            </w:r>
            <w:r w:rsidR="009B546A" w:rsidRPr="001B1679">
              <w:rPr>
                <w:sz w:val="16"/>
                <w:szCs w:val="16"/>
              </w:rPr>
              <w:t>0187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660C37"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EF479C" w14:textId="77777777" w:rsidR="009B546A" w:rsidRPr="001B1679" w:rsidRDefault="009B546A" w:rsidP="00C11620">
            <w:pPr>
              <w:pStyle w:val="TAL"/>
              <w:keepNext w:val="0"/>
              <w:rPr>
                <w:sz w:val="16"/>
                <w:szCs w:val="16"/>
              </w:rPr>
            </w:pPr>
            <w:r w:rsidRPr="001B1679">
              <w:rPr>
                <w:sz w:val="16"/>
                <w:szCs w:val="16"/>
              </w:rPr>
              <w:t>TR 28.828 'Study on charging aspects for enhanced support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9B1D43"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E7B4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8BB713" w14:textId="77777777" w:rsidR="009B546A" w:rsidRPr="001B1679" w:rsidRDefault="009B546A" w:rsidP="00C11620">
            <w:pPr>
              <w:pStyle w:val="TAL"/>
              <w:keepNext w:val="0"/>
              <w:rPr>
                <w:sz w:val="16"/>
                <w:szCs w:val="16"/>
              </w:rPr>
            </w:pPr>
            <w:r w:rsidRPr="001B1679">
              <w:rPr>
                <w:sz w:val="16"/>
                <w:szCs w:val="16"/>
              </w:rPr>
              <w:t>FS_eNPN_CH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FAFF7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264A9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0938F3" w14:textId="77777777" w:rsidR="009B546A" w:rsidRPr="001B1679" w:rsidRDefault="009B546A" w:rsidP="00C11620">
            <w:pPr>
              <w:pStyle w:val="TAL"/>
              <w:keepNext w:val="0"/>
              <w:rPr>
                <w:sz w:val="16"/>
                <w:szCs w:val="16"/>
              </w:rPr>
            </w:pPr>
          </w:p>
        </w:tc>
      </w:tr>
      <w:tr w:rsidR="009B546A" w14:paraId="61F9983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27A03D"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3B071C" w14:textId="35CA871A" w:rsidR="009B546A" w:rsidRPr="001B1679" w:rsidRDefault="00F83058" w:rsidP="00C11620">
            <w:pPr>
              <w:pStyle w:val="TAL"/>
              <w:keepNext w:val="0"/>
              <w:rPr>
                <w:sz w:val="16"/>
                <w:szCs w:val="16"/>
              </w:rPr>
            </w:pPr>
            <w:r>
              <w:rPr>
                <w:sz w:val="16"/>
                <w:szCs w:val="16"/>
              </w:rPr>
              <w:t>SP-23</w:t>
            </w:r>
            <w:r w:rsidR="009B546A" w:rsidRPr="001B1679">
              <w:rPr>
                <w:sz w:val="16"/>
                <w:szCs w:val="16"/>
              </w:rPr>
              <w:t>0127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8C8F2F"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5DBD51" w14:textId="77777777" w:rsidR="009B546A" w:rsidRPr="001B1679" w:rsidRDefault="009B546A" w:rsidP="00C11620">
            <w:pPr>
              <w:pStyle w:val="TAL"/>
              <w:keepNext w:val="0"/>
              <w:rPr>
                <w:sz w:val="16"/>
                <w:szCs w:val="16"/>
              </w:rPr>
            </w:pPr>
            <w:r w:rsidRPr="001B1679">
              <w:rPr>
                <w:sz w:val="16"/>
                <w:szCs w:val="16"/>
              </w:rPr>
              <w:t>TR 33.741 'Study of home network triggered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348B97"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DBFE6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BC0B31" w14:textId="77777777" w:rsidR="009B546A" w:rsidRPr="001B1679" w:rsidRDefault="009B546A" w:rsidP="00C11620">
            <w:pPr>
              <w:pStyle w:val="TAL"/>
              <w:keepNext w:val="0"/>
              <w:rPr>
                <w:sz w:val="16"/>
                <w:szCs w:val="16"/>
              </w:rPr>
            </w:pPr>
            <w:r w:rsidRPr="001B1679">
              <w:rPr>
                <w:sz w:val="16"/>
                <w:szCs w:val="16"/>
              </w:rPr>
              <w:t>FS_HN_Auth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0612B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09E8D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36DE43" w14:textId="77777777" w:rsidR="009B546A" w:rsidRPr="001B1679" w:rsidRDefault="009B546A" w:rsidP="00C11620">
            <w:pPr>
              <w:pStyle w:val="TAL"/>
              <w:keepNext w:val="0"/>
              <w:rPr>
                <w:sz w:val="16"/>
                <w:szCs w:val="16"/>
              </w:rPr>
            </w:pPr>
          </w:p>
        </w:tc>
      </w:tr>
      <w:tr w:rsidR="009B546A" w14:paraId="52FF87D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506033"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875A8C" w14:textId="630BB42B" w:rsidR="009B546A" w:rsidRPr="001B1679" w:rsidRDefault="00F83058" w:rsidP="00C11620">
            <w:pPr>
              <w:pStyle w:val="TAL"/>
              <w:keepNext w:val="0"/>
              <w:rPr>
                <w:sz w:val="16"/>
                <w:szCs w:val="16"/>
              </w:rPr>
            </w:pPr>
            <w:r>
              <w:rPr>
                <w:sz w:val="16"/>
                <w:szCs w:val="16"/>
              </w:rPr>
              <w:t>SP-23</w:t>
            </w:r>
            <w:r w:rsidR="009B546A" w:rsidRPr="001B1679">
              <w:rPr>
                <w:sz w:val="16"/>
                <w:szCs w:val="16"/>
              </w:rPr>
              <w:t>0192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A9746B"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E3F242" w14:textId="77777777" w:rsidR="009B546A" w:rsidRPr="001B1679" w:rsidRDefault="009B546A" w:rsidP="00C11620">
            <w:pPr>
              <w:pStyle w:val="TAL"/>
              <w:keepNext w:val="0"/>
              <w:rPr>
                <w:sz w:val="16"/>
                <w:szCs w:val="16"/>
              </w:rPr>
            </w:pPr>
            <w:r w:rsidRPr="001B1679">
              <w:rPr>
                <w:sz w:val="16"/>
                <w:szCs w:val="16"/>
              </w:rPr>
              <w:t>TR 32.847 'Study on Charging Aspects for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D18918"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5439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8005CD" w14:textId="77777777" w:rsidR="009B546A" w:rsidRPr="001B1679" w:rsidRDefault="009B546A" w:rsidP="00C11620">
            <w:pPr>
              <w:pStyle w:val="TAL"/>
              <w:keepNext w:val="0"/>
              <w:rPr>
                <w:sz w:val="16"/>
                <w:szCs w:val="16"/>
              </w:rPr>
            </w:pPr>
            <w:r w:rsidRPr="001B1679">
              <w:rPr>
                <w:sz w:val="16"/>
                <w:szCs w:val="16"/>
              </w:rPr>
              <w:t>FS_NETSLICE_CH_Ph2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6B578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0A7A0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F8A5DA" w14:textId="77777777" w:rsidR="009B546A" w:rsidRPr="001B1679" w:rsidRDefault="009B546A" w:rsidP="00C11620">
            <w:pPr>
              <w:pStyle w:val="TAL"/>
              <w:keepNext w:val="0"/>
              <w:rPr>
                <w:sz w:val="16"/>
                <w:szCs w:val="16"/>
              </w:rPr>
            </w:pPr>
          </w:p>
        </w:tc>
      </w:tr>
      <w:tr w:rsidR="009B546A" w14:paraId="4AB2A43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0ABA57"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9B6BC8" w14:textId="072DFBCE" w:rsidR="009B546A" w:rsidRPr="001B1679" w:rsidRDefault="00F83058" w:rsidP="00C11620">
            <w:pPr>
              <w:pStyle w:val="TAL"/>
              <w:keepNext w:val="0"/>
              <w:rPr>
                <w:sz w:val="16"/>
                <w:szCs w:val="16"/>
              </w:rPr>
            </w:pPr>
            <w:r>
              <w:rPr>
                <w:sz w:val="16"/>
                <w:szCs w:val="16"/>
              </w:rPr>
              <w:t>SP-23</w:t>
            </w:r>
            <w:r w:rsidR="009B546A" w:rsidRPr="001B1679">
              <w:rPr>
                <w:sz w:val="16"/>
                <w:szCs w:val="16"/>
              </w:rPr>
              <w:t>0129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8298C5"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2B917D" w14:textId="77777777" w:rsidR="009B546A" w:rsidRPr="001B1679" w:rsidRDefault="009B546A" w:rsidP="00C11620">
            <w:pPr>
              <w:pStyle w:val="TAL"/>
              <w:keepNext w:val="0"/>
              <w:rPr>
                <w:sz w:val="16"/>
                <w:szCs w:val="16"/>
              </w:rPr>
            </w:pPr>
            <w:r w:rsidRPr="001B1679">
              <w:rPr>
                <w:sz w:val="16"/>
                <w:szCs w:val="16"/>
              </w:rPr>
              <w:t>TS 33.537 'Security Assurance Specification (SCAS) for the Authentication and Key Management for Applications (AKMA) Anchor Function Function (AAnF)'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792CAC"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B3882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7BB09E" w14:textId="77777777" w:rsidR="009B546A" w:rsidRPr="001B1679" w:rsidRDefault="009B546A" w:rsidP="00C11620">
            <w:pPr>
              <w:pStyle w:val="TAL"/>
              <w:keepNext w:val="0"/>
              <w:rPr>
                <w:sz w:val="16"/>
                <w:szCs w:val="16"/>
              </w:rPr>
            </w:pPr>
            <w:r w:rsidRPr="001B1679">
              <w:rPr>
                <w:sz w:val="16"/>
                <w:szCs w:val="16"/>
              </w:rPr>
              <w:t>SCAS_5G_AAnF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334C8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0BBA8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006F18" w14:textId="77777777" w:rsidR="009B546A" w:rsidRPr="001B1679" w:rsidRDefault="009B546A" w:rsidP="00C11620">
            <w:pPr>
              <w:pStyle w:val="TAL"/>
              <w:keepNext w:val="0"/>
              <w:rPr>
                <w:sz w:val="16"/>
                <w:szCs w:val="16"/>
              </w:rPr>
            </w:pPr>
          </w:p>
        </w:tc>
      </w:tr>
      <w:tr w:rsidR="009B546A" w14:paraId="18FFE08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52AA2C"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572BCE" w14:textId="4A38E04C" w:rsidR="009B546A" w:rsidRPr="001B1679" w:rsidRDefault="00F83058" w:rsidP="00C11620">
            <w:pPr>
              <w:pStyle w:val="TAL"/>
              <w:keepNext w:val="0"/>
              <w:rPr>
                <w:sz w:val="16"/>
                <w:szCs w:val="16"/>
              </w:rPr>
            </w:pPr>
            <w:r>
              <w:rPr>
                <w:sz w:val="16"/>
                <w:szCs w:val="16"/>
              </w:rPr>
              <w:t>SP-23</w:t>
            </w:r>
            <w:r w:rsidR="009B546A" w:rsidRPr="001B1679">
              <w:rPr>
                <w:sz w:val="16"/>
                <w:szCs w:val="16"/>
              </w:rPr>
              <w:t>0130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38652A"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8DC250" w14:textId="77777777" w:rsidR="009B546A" w:rsidRPr="001B1679" w:rsidRDefault="009B546A" w:rsidP="00C11620">
            <w:pPr>
              <w:pStyle w:val="TAL"/>
              <w:keepNext w:val="0"/>
              <w:rPr>
                <w:sz w:val="16"/>
                <w:szCs w:val="16"/>
              </w:rPr>
            </w:pPr>
            <w:r w:rsidRPr="001B1679">
              <w:rPr>
                <w:sz w:val="16"/>
                <w:szCs w:val="16"/>
              </w:rPr>
              <w:t>TR 33.927 'Security Assurance Specification (SCAS) threats and critical assets in 3GPP virtualized network product classes'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6470E6"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4BE85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1E3C8E" w14:textId="77777777" w:rsidR="009B546A" w:rsidRPr="001B1679" w:rsidRDefault="009B546A" w:rsidP="00C11620">
            <w:pPr>
              <w:pStyle w:val="TAL"/>
              <w:keepNext w:val="0"/>
              <w:rPr>
                <w:sz w:val="16"/>
                <w:szCs w:val="16"/>
              </w:rPr>
            </w:pPr>
            <w:r w:rsidRPr="001B1679">
              <w:rPr>
                <w:sz w:val="16"/>
                <w:szCs w:val="16"/>
              </w:rPr>
              <w:t>VNP_SECAM_SCAS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060EB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6E86D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381810" w14:textId="77777777" w:rsidR="009B546A" w:rsidRPr="001B1679" w:rsidRDefault="009B546A" w:rsidP="00C11620">
            <w:pPr>
              <w:pStyle w:val="TAL"/>
              <w:keepNext w:val="0"/>
              <w:rPr>
                <w:sz w:val="16"/>
                <w:szCs w:val="16"/>
              </w:rPr>
            </w:pPr>
          </w:p>
        </w:tc>
      </w:tr>
      <w:tr w:rsidR="009B546A" w14:paraId="097A2F1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45B4E"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3F79C7" w14:textId="7066B1EC" w:rsidR="009B546A" w:rsidRPr="001B1679" w:rsidRDefault="00F83058" w:rsidP="00C11620">
            <w:pPr>
              <w:pStyle w:val="TAL"/>
              <w:keepNext w:val="0"/>
              <w:rPr>
                <w:sz w:val="16"/>
                <w:szCs w:val="16"/>
              </w:rPr>
            </w:pPr>
            <w:r>
              <w:rPr>
                <w:sz w:val="16"/>
                <w:szCs w:val="16"/>
              </w:rPr>
              <w:t>SP-23</w:t>
            </w:r>
            <w:r w:rsidR="009B546A" w:rsidRPr="001B1679">
              <w:rPr>
                <w:sz w:val="16"/>
                <w:szCs w:val="16"/>
              </w:rPr>
              <w:t>0136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2FBB35"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2DBA04" w14:textId="77777777" w:rsidR="009B546A" w:rsidRPr="001B1679" w:rsidRDefault="009B546A" w:rsidP="00C11620">
            <w:pPr>
              <w:pStyle w:val="TAL"/>
              <w:keepNext w:val="0"/>
              <w:rPr>
                <w:sz w:val="16"/>
                <w:szCs w:val="16"/>
              </w:rPr>
            </w:pPr>
            <w:r w:rsidRPr="001B1679">
              <w:rPr>
                <w:sz w:val="16"/>
                <w:szCs w:val="16"/>
              </w:rPr>
              <w:t>TR 33.875 'Study on enhanced security aspects of the 5G Service Based Architecture (eSBA)'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461C85"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C0F7E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F32DBC" w14:textId="77777777" w:rsidR="009B546A" w:rsidRPr="001B1679" w:rsidRDefault="009B546A" w:rsidP="00C11620">
            <w:pPr>
              <w:pStyle w:val="TAL"/>
              <w:keepNext w:val="0"/>
              <w:rPr>
                <w:sz w:val="16"/>
                <w:szCs w:val="16"/>
              </w:rPr>
            </w:pPr>
            <w:r w:rsidRPr="001B1679">
              <w:rPr>
                <w:sz w:val="16"/>
                <w:szCs w:val="16"/>
              </w:rPr>
              <w:t>FS_eSBA_SEC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2E76C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90EA8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81CBF4" w14:textId="77777777" w:rsidR="009B546A" w:rsidRPr="001B1679" w:rsidRDefault="009B546A" w:rsidP="00C11620">
            <w:pPr>
              <w:pStyle w:val="TAL"/>
              <w:keepNext w:val="0"/>
              <w:rPr>
                <w:sz w:val="16"/>
                <w:szCs w:val="16"/>
              </w:rPr>
            </w:pPr>
          </w:p>
        </w:tc>
      </w:tr>
      <w:tr w:rsidR="009B546A" w14:paraId="5E60E5D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DBBA8"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C4F340" w14:textId="456F3505" w:rsidR="009B546A" w:rsidRPr="001B1679" w:rsidRDefault="00F83058" w:rsidP="00C11620">
            <w:pPr>
              <w:pStyle w:val="TAL"/>
              <w:keepNext w:val="0"/>
              <w:rPr>
                <w:sz w:val="16"/>
                <w:szCs w:val="16"/>
              </w:rPr>
            </w:pPr>
            <w:r>
              <w:rPr>
                <w:sz w:val="16"/>
                <w:szCs w:val="16"/>
              </w:rPr>
              <w:t>SP-23</w:t>
            </w:r>
            <w:r w:rsidR="009B546A" w:rsidRPr="001B1679">
              <w:rPr>
                <w:sz w:val="16"/>
                <w:szCs w:val="16"/>
              </w:rPr>
              <w:t>0188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B4A235"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FC1CA" w14:textId="77777777" w:rsidR="009B546A" w:rsidRPr="001B1679" w:rsidRDefault="009B546A" w:rsidP="00C11620">
            <w:pPr>
              <w:pStyle w:val="TAL"/>
              <w:keepNext w:val="0"/>
              <w:rPr>
                <w:sz w:val="16"/>
                <w:szCs w:val="16"/>
              </w:rPr>
            </w:pPr>
            <w:r w:rsidRPr="001B1679">
              <w:rPr>
                <w:sz w:val="16"/>
                <w:szCs w:val="16"/>
              </w:rPr>
              <w:t>TR 28.833 'Study on management aspects of 5GLAN'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7A49DB"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7050D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DA32BB" w14:textId="77777777" w:rsidR="009B546A" w:rsidRPr="001B1679" w:rsidRDefault="009B546A" w:rsidP="00C11620">
            <w:pPr>
              <w:pStyle w:val="TAL"/>
              <w:keepNext w:val="0"/>
              <w:rPr>
                <w:sz w:val="16"/>
                <w:szCs w:val="16"/>
              </w:rPr>
            </w:pPr>
            <w:r w:rsidRPr="001B1679">
              <w:rPr>
                <w:sz w:val="16"/>
                <w:szCs w:val="16"/>
              </w:rPr>
              <w:t>FS_5GLAN_Mgt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D8F5B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56654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778CCA" w14:textId="77777777" w:rsidR="009B546A" w:rsidRPr="001B1679" w:rsidRDefault="009B546A" w:rsidP="00C11620">
            <w:pPr>
              <w:pStyle w:val="TAL"/>
              <w:keepNext w:val="0"/>
              <w:rPr>
                <w:sz w:val="16"/>
                <w:szCs w:val="16"/>
              </w:rPr>
            </w:pPr>
          </w:p>
        </w:tc>
      </w:tr>
      <w:tr w:rsidR="009B546A" w14:paraId="1A0A427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F503D"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95FECA" w14:textId="1F57B885" w:rsidR="009B546A" w:rsidRPr="001B1679" w:rsidRDefault="00F83058" w:rsidP="00C11620">
            <w:pPr>
              <w:pStyle w:val="TAL"/>
              <w:keepNext w:val="0"/>
              <w:rPr>
                <w:sz w:val="16"/>
                <w:szCs w:val="16"/>
              </w:rPr>
            </w:pPr>
            <w:r>
              <w:rPr>
                <w:sz w:val="16"/>
                <w:szCs w:val="16"/>
              </w:rPr>
              <w:t>SP-23</w:t>
            </w:r>
            <w:r w:rsidR="009B546A" w:rsidRPr="001B1679">
              <w:rPr>
                <w:sz w:val="16"/>
                <w:szCs w:val="16"/>
              </w:rPr>
              <w:t>0082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5C61EE"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259312" w14:textId="77777777" w:rsidR="009B546A" w:rsidRPr="001B1679" w:rsidRDefault="009B546A" w:rsidP="00C11620">
            <w:pPr>
              <w:pStyle w:val="TAL"/>
              <w:keepNext w:val="0"/>
              <w:rPr>
                <w:sz w:val="16"/>
                <w:szCs w:val="16"/>
              </w:rPr>
            </w:pPr>
            <w:r w:rsidRPr="001B1679">
              <w:rPr>
                <w:sz w:val="16"/>
                <w:szCs w:val="16"/>
              </w:rPr>
              <w:t>Presentation of 23.700-08: Study on enhanced support of Non-Public Networks; Phase 2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87E87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ED0BC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EA554C" w14:textId="77777777" w:rsidR="009B546A" w:rsidRPr="001B1679" w:rsidRDefault="009B546A" w:rsidP="00C11620">
            <w:pPr>
              <w:pStyle w:val="TAL"/>
              <w:keepNext w:val="0"/>
              <w:rPr>
                <w:sz w:val="16"/>
                <w:szCs w:val="16"/>
              </w:rPr>
            </w:pPr>
            <w:r w:rsidRPr="001B1679">
              <w:rPr>
                <w:sz w:val="16"/>
                <w:szCs w:val="16"/>
              </w:rPr>
              <w:t>FS_eNPN_Ph2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D7035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A7624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719FBF" w14:textId="77777777" w:rsidR="009B546A" w:rsidRPr="001B1679" w:rsidRDefault="009B546A" w:rsidP="00C11620">
            <w:pPr>
              <w:pStyle w:val="TAL"/>
              <w:keepNext w:val="0"/>
              <w:rPr>
                <w:sz w:val="16"/>
                <w:szCs w:val="16"/>
              </w:rPr>
            </w:pPr>
          </w:p>
        </w:tc>
      </w:tr>
      <w:tr w:rsidR="009B546A" w14:paraId="7D20A34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A3E403"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6EFD57" w14:textId="79D056CC" w:rsidR="009B546A" w:rsidRPr="001B1679" w:rsidRDefault="00F83058" w:rsidP="00C11620">
            <w:pPr>
              <w:pStyle w:val="TAL"/>
              <w:keepNext w:val="0"/>
              <w:rPr>
                <w:sz w:val="16"/>
                <w:szCs w:val="16"/>
              </w:rPr>
            </w:pPr>
            <w:r>
              <w:rPr>
                <w:sz w:val="16"/>
                <w:szCs w:val="16"/>
              </w:rPr>
              <w:t>SP-23</w:t>
            </w:r>
            <w:r w:rsidR="009B546A" w:rsidRPr="001B1679">
              <w:rPr>
                <w:sz w:val="16"/>
                <w:szCs w:val="16"/>
              </w:rPr>
              <w:t>0083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F9B990"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50A3AD" w14:textId="77777777" w:rsidR="009B546A" w:rsidRPr="001B1679" w:rsidRDefault="009B546A" w:rsidP="00C11620">
            <w:pPr>
              <w:pStyle w:val="TAL"/>
              <w:keepNext w:val="0"/>
              <w:rPr>
                <w:sz w:val="16"/>
                <w:szCs w:val="16"/>
              </w:rPr>
            </w:pPr>
            <w:r w:rsidRPr="001B1679">
              <w:rPr>
                <w:sz w:val="16"/>
                <w:szCs w:val="16"/>
              </w:rPr>
              <w:t>Presentation of 23.700-17: Study on Wireless and Wireline Convergence for the 5G System (5GS) (5WWC); Phase 2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A3FFF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9E56B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7214C8" w14:textId="77777777" w:rsidR="009B546A" w:rsidRPr="001B1679" w:rsidRDefault="009B546A" w:rsidP="00C11620">
            <w:pPr>
              <w:pStyle w:val="TAL"/>
              <w:keepNext w:val="0"/>
              <w:rPr>
                <w:sz w:val="16"/>
                <w:szCs w:val="16"/>
              </w:rPr>
            </w:pPr>
            <w:r w:rsidRPr="001B1679">
              <w:rPr>
                <w:sz w:val="16"/>
                <w:szCs w:val="16"/>
              </w:rPr>
              <w:t>FS_5WWC_Ph2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94163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24585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5D5207" w14:textId="77777777" w:rsidR="009B546A" w:rsidRPr="001B1679" w:rsidRDefault="009B546A" w:rsidP="00C11620">
            <w:pPr>
              <w:pStyle w:val="TAL"/>
              <w:keepNext w:val="0"/>
              <w:rPr>
                <w:sz w:val="16"/>
                <w:szCs w:val="16"/>
              </w:rPr>
            </w:pPr>
          </w:p>
        </w:tc>
      </w:tr>
      <w:tr w:rsidR="009B546A" w14:paraId="2838B85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2467E7" w14:textId="77777777" w:rsidR="009B546A" w:rsidRPr="001B1679" w:rsidRDefault="009B546A" w:rsidP="00C11620">
            <w:pPr>
              <w:pStyle w:val="TAL"/>
              <w:keepNext w:val="0"/>
              <w:rPr>
                <w:sz w:val="16"/>
                <w:szCs w:val="16"/>
              </w:rPr>
            </w:pPr>
            <w:r w:rsidRPr="001B1679">
              <w:rPr>
                <w:sz w:val="16"/>
                <w:szCs w:val="16"/>
              </w:rPr>
              <w:lastRenderedPageBreak/>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B30107" w14:textId="0C99B91F" w:rsidR="009B546A" w:rsidRPr="001B1679" w:rsidRDefault="00F83058" w:rsidP="00C11620">
            <w:pPr>
              <w:pStyle w:val="TAL"/>
              <w:keepNext w:val="0"/>
              <w:rPr>
                <w:sz w:val="16"/>
                <w:szCs w:val="16"/>
              </w:rPr>
            </w:pPr>
            <w:r>
              <w:rPr>
                <w:sz w:val="16"/>
                <w:szCs w:val="16"/>
              </w:rPr>
              <w:t>SP-23</w:t>
            </w:r>
            <w:r w:rsidR="009B546A" w:rsidRPr="001B1679">
              <w:rPr>
                <w:sz w:val="16"/>
                <w:szCs w:val="16"/>
              </w:rPr>
              <w:t>0084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3B49E8"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EED06" w14:textId="77777777" w:rsidR="009B546A" w:rsidRPr="001B1679" w:rsidRDefault="009B546A" w:rsidP="00C11620">
            <w:pPr>
              <w:pStyle w:val="TAL"/>
              <w:keepNext w:val="0"/>
              <w:rPr>
                <w:sz w:val="16"/>
                <w:szCs w:val="16"/>
              </w:rPr>
            </w:pPr>
            <w:r w:rsidRPr="001B1679">
              <w:rPr>
                <w:sz w:val="16"/>
                <w:szCs w:val="16"/>
              </w:rPr>
              <w:t>Presentation of 23.700-62: Study on UPF enhancement for Exposure And SBA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27CB5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AF5E2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BBF0D0" w14:textId="77777777" w:rsidR="009B546A" w:rsidRPr="001B1679" w:rsidRDefault="009B546A" w:rsidP="00C11620">
            <w:pPr>
              <w:pStyle w:val="TAL"/>
              <w:keepNext w:val="0"/>
              <w:rPr>
                <w:sz w:val="16"/>
                <w:szCs w:val="16"/>
              </w:rPr>
            </w:pPr>
            <w:r w:rsidRPr="001B1679">
              <w:rPr>
                <w:sz w:val="16"/>
                <w:szCs w:val="16"/>
              </w:rPr>
              <w:t>FS_UPEAS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1219F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7AB97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29874E" w14:textId="77777777" w:rsidR="009B546A" w:rsidRPr="001B1679" w:rsidRDefault="009B546A" w:rsidP="00C11620">
            <w:pPr>
              <w:pStyle w:val="TAL"/>
              <w:keepNext w:val="0"/>
              <w:rPr>
                <w:sz w:val="16"/>
                <w:szCs w:val="16"/>
              </w:rPr>
            </w:pPr>
          </w:p>
        </w:tc>
      </w:tr>
      <w:tr w:rsidR="009B546A" w14:paraId="342FDDB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03D45E"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F6E4ED" w14:textId="6E4BAC21" w:rsidR="009B546A" w:rsidRPr="001B1679" w:rsidRDefault="00F83058" w:rsidP="00C11620">
            <w:pPr>
              <w:pStyle w:val="TAL"/>
              <w:keepNext w:val="0"/>
              <w:rPr>
                <w:sz w:val="16"/>
                <w:szCs w:val="16"/>
              </w:rPr>
            </w:pPr>
            <w:r>
              <w:rPr>
                <w:sz w:val="16"/>
                <w:szCs w:val="16"/>
              </w:rPr>
              <w:t>SP-23</w:t>
            </w:r>
            <w:r w:rsidR="009B546A" w:rsidRPr="001B1679">
              <w:rPr>
                <w:sz w:val="16"/>
                <w:szCs w:val="16"/>
              </w:rPr>
              <w:t>0085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B93C93"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55C37F" w14:textId="77777777" w:rsidR="009B546A" w:rsidRPr="001B1679" w:rsidRDefault="009B546A" w:rsidP="00C11620">
            <w:pPr>
              <w:pStyle w:val="TAL"/>
              <w:keepNext w:val="0"/>
              <w:rPr>
                <w:sz w:val="16"/>
                <w:szCs w:val="16"/>
              </w:rPr>
            </w:pPr>
            <w:r w:rsidRPr="001B1679">
              <w:rPr>
                <w:sz w:val="16"/>
                <w:szCs w:val="16"/>
              </w:rPr>
              <w:t>Presentation of 23.700-74: Study on generic group management, exposure and communication enhancements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39AEC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3321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D51A08" w14:textId="77777777" w:rsidR="009B546A" w:rsidRPr="001B1679" w:rsidRDefault="009B546A" w:rsidP="00C11620">
            <w:pPr>
              <w:pStyle w:val="TAL"/>
              <w:keepNext w:val="0"/>
              <w:rPr>
                <w:sz w:val="16"/>
                <w:szCs w:val="16"/>
              </w:rPr>
            </w:pPr>
            <w:r w:rsidRPr="001B1679">
              <w:rPr>
                <w:sz w:val="16"/>
                <w:szCs w:val="16"/>
              </w:rPr>
              <w:t>FS_GMEC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548CF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B15E8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858AF0" w14:textId="77777777" w:rsidR="009B546A" w:rsidRPr="001B1679" w:rsidRDefault="009B546A" w:rsidP="00C11620">
            <w:pPr>
              <w:pStyle w:val="TAL"/>
              <w:keepNext w:val="0"/>
              <w:rPr>
                <w:sz w:val="16"/>
                <w:szCs w:val="16"/>
              </w:rPr>
            </w:pPr>
          </w:p>
        </w:tc>
      </w:tr>
      <w:tr w:rsidR="009B546A" w14:paraId="5952D24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AC9F2"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20F6C" w14:textId="643361A5" w:rsidR="009B546A" w:rsidRPr="001B1679" w:rsidRDefault="00F83058" w:rsidP="00C11620">
            <w:pPr>
              <w:pStyle w:val="TAL"/>
              <w:keepNext w:val="0"/>
              <w:rPr>
                <w:sz w:val="16"/>
                <w:szCs w:val="16"/>
              </w:rPr>
            </w:pPr>
            <w:r>
              <w:rPr>
                <w:sz w:val="16"/>
                <w:szCs w:val="16"/>
              </w:rPr>
              <w:t>SP-23</w:t>
            </w:r>
            <w:r w:rsidR="009B546A" w:rsidRPr="001B1679">
              <w:rPr>
                <w:sz w:val="16"/>
                <w:szCs w:val="16"/>
              </w:rPr>
              <w:t>0086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167927"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329B9E" w14:textId="77777777" w:rsidR="009B546A" w:rsidRPr="001B1679" w:rsidRDefault="009B546A" w:rsidP="00C11620">
            <w:pPr>
              <w:pStyle w:val="TAL"/>
              <w:keepNext w:val="0"/>
              <w:rPr>
                <w:sz w:val="16"/>
                <w:szCs w:val="16"/>
              </w:rPr>
            </w:pPr>
            <w:r w:rsidRPr="001B1679">
              <w:rPr>
                <w:sz w:val="16"/>
                <w:szCs w:val="16"/>
              </w:rPr>
              <w:t>Presentation of 23.700-85: Study on enhancement of 5G UE Policy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88DD0F"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95481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FA6FD2" w14:textId="77777777" w:rsidR="009B546A" w:rsidRPr="001B1679" w:rsidRDefault="009B546A" w:rsidP="00C11620">
            <w:pPr>
              <w:pStyle w:val="TAL"/>
              <w:keepNext w:val="0"/>
              <w:rPr>
                <w:sz w:val="16"/>
                <w:szCs w:val="16"/>
              </w:rPr>
            </w:pPr>
            <w:r w:rsidRPr="001B1679">
              <w:rPr>
                <w:sz w:val="16"/>
                <w:szCs w:val="16"/>
              </w:rPr>
              <w:t>FS_eUEPO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A0953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8A501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2EDFF7" w14:textId="77777777" w:rsidR="009B546A" w:rsidRPr="001B1679" w:rsidRDefault="009B546A" w:rsidP="00C11620">
            <w:pPr>
              <w:pStyle w:val="TAL"/>
              <w:keepNext w:val="0"/>
              <w:rPr>
                <w:sz w:val="16"/>
                <w:szCs w:val="16"/>
              </w:rPr>
            </w:pPr>
          </w:p>
        </w:tc>
      </w:tr>
      <w:tr w:rsidR="009B546A" w14:paraId="1FF83FA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590B69"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17A864" w14:textId="074F268C" w:rsidR="009B546A" w:rsidRPr="001B1679" w:rsidRDefault="00F83058" w:rsidP="00C11620">
            <w:pPr>
              <w:pStyle w:val="TAL"/>
              <w:keepNext w:val="0"/>
              <w:rPr>
                <w:sz w:val="16"/>
                <w:szCs w:val="16"/>
              </w:rPr>
            </w:pPr>
            <w:r>
              <w:rPr>
                <w:sz w:val="16"/>
                <w:szCs w:val="16"/>
              </w:rPr>
              <w:t>SP-23</w:t>
            </w:r>
            <w:r w:rsidR="009B546A" w:rsidRPr="001B1679">
              <w:rPr>
                <w:sz w:val="16"/>
                <w:szCs w:val="16"/>
              </w:rPr>
              <w:t>0088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A3D7B9"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7B469" w14:textId="77777777" w:rsidR="009B546A" w:rsidRPr="001B1679" w:rsidRDefault="009B546A" w:rsidP="00C11620">
            <w:pPr>
              <w:pStyle w:val="TAL"/>
              <w:keepNext w:val="0"/>
              <w:rPr>
                <w:sz w:val="16"/>
                <w:szCs w:val="16"/>
              </w:rPr>
            </w:pPr>
            <w:r w:rsidRPr="001B1679">
              <w:rPr>
                <w:sz w:val="16"/>
                <w:szCs w:val="16"/>
              </w:rPr>
              <w:t>Presentation of 23.700-88: Study on architecture enhancements for Personal IoT Network (PIN)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F1290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C0391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5A82F0" w14:textId="77777777" w:rsidR="009B546A" w:rsidRPr="001B1679" w:rsidRDefault="009B546A" w:rsidP="00C11620">
            <w:pPr>
              <w:pStyle w:val="TAL"/>
              <w:keepNext w:val="0"/>
              <w:rPr>
                <w:sz w:val="16"/>
                <w:szCs w:val="16"/>
              </w:rPr>
            </w:pPr>
            <w:r w:rsidRPr="001B1679">
              <w:rPr>
                <w:sz w:val="16"/>
                <w:szCs w:val="16"/>
              </w:rPr>
              <w:t>FS_PIN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5E26C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016D7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D04BCA" w14:textId="77777777" w:rsidR="009B546A" w:rsidRPr="001B1679" w:rsidRDefault="009B546A" w:rsidP="00C11620">
            <w:pPr>
              <w:pStyle w:val="TAL"/>
              <w:keepNext w:val="0"/>
              <w:rPr>
                <w:sz w:val="16"/>
                <w:szCs w:val="16"/>
              </w:rPr>
            </w:pPr>
          </w:p>
        </w:tc>
      </w:tr>
      <w:tr w:rsidR="009B546A" w14:paraId="46A13A7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AEB726"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B4D93C" w14:textId="79CA7E87" w:rsidR="009B546A" w:rsidRPr="001B1679" w:rsidRDefault="00F83058" w:rsidP="00C11620">
            <w:pPr>
              <w:pStyle w:val="TAL"/>
              <w:keepNext w:val="0"/>
              <w:rPr>
                <w:sz w:val="16"/>
                <w:szCs w:val="16"/>
              </w:rPr>
            </w:pPr>
            <w:r>
              <w:rPr>
                <w:sz w:val="16"/>
                <w:szCs w:val="16"/>
              </w:rPr>
              <w:t>SP-23</w:t>
            </w:r>
            <w:r w:rsidR="009B546A" w:rsidRPr="001B1679">
              <w:rPr>
                <w:sz w:val="16"/>
                <w:szCs w:val="16"/>
              </w:rPr>
              <w:t>0124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FEC7FD" w14:textId="77777777" w:rsidR="009B546A" w:rsidRPr="001B1679" w:rsidRDefault="009B546A" w:rsidP="00C11620">
            <w:pPr>
              <w:pStyle w:val="TAL"/>
              <w:keepNext w:val="0"/>
              <w:rPr>
                <w:sz w:val="16"/>
                <w:szCs w:val="16"/>
              </w:rPr>
            </w:pPr>
            <w:r w:rsidRPr="001B1679">
              <w:rPr>
                <w:sz w:val="16"/>
                <w:szCs w:val="16"/>
              </w:rPr>
              <w:t>TS OR TR COVER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4AEBAF" w14:textId="77777777" w:rsidR="009B546A" w:rsidRPr="001B1679" w:rsidRDefault="009B546A" w:rsidP="00C11620">
            <w:pPr>
              <w:pStyle w:val="TAL"/>
              <w:keepNext w:val="0"/>
              <w:rPr>
                <w:sz w:val="16"/>
                <w:szCs w:val="16"/>
              </w:rPr>
            </w:pPr>
            <w:r w:rsidRPr="001B1679">
              <w:rPr>
                <w:sz w:val="16"/>
                <w:szCs w:val="16"/>
              </w:rPr>
              <w:t>Presentation of Report to TSG: TR 23.700-86,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4069F1" w14:textId="77777777" w:rsidR="009B546A" w:rsidRPr="001B1679" w:rsidRDefault="009B546A" w:rsidP="00C11620">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2D4CC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E7E688" w14:textId="77777777" w:rsidR="009B546A" w:rsidRPr="001B1679" w:rsidRDefault="009B546A" w:rsidP="00C11620">
            <w:pPr>
              <w:pStyle w:val="TAL"/>
              <w:keepNext w:val="0"/>
              <w:rPr>
                <w:sz w:val="16"/>
                <w:szCs w:val="16"/>
              </w:rPr>
            </w:pPr>
            <w:r w:rsidRPr="001B1679">
              <w:rPr>
                <w:sz w:val="16"/>
                <w:szCs w:val="16"/>
              </w:rPr>
              <w:t>FS_Ranging_SL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83C0A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81B66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080FC" w14:textId="77777777" w:rsidR="009B546A" w:rsidRPr="001B1679" w:rsidRDefault="009B546A" w:rsidP="00C11620">
            <w:pPr>
              <w:pStyle w:val="TAL"/>
              <w:keepNext w:val="0"/>
              <w:rPr>
                <w:sz w:val="16"/>
                <w:szCs w:val="16"/>
              </w:rPr>
            </w:pPr>
          </w:p>
        </w:tc>
      </w:tr>
      <w:tr w:rsidR="009B546A" w14:paraId="7083D2C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4C7E89"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9F140E" w14:textId="038F31EE" w:rsidR="009B546A" w:rsidRPr="001B1679" w:rsidRDefault="00F83058" w:rsidP="00C11620">
            <w:pPr>
              <w:pStyle w:val="TAL"/>
              <w:keepNext w:val="0"/>
              <w:rPr>
                <w:sz w:val="16"/>
                <w:szCs w:val="16"/>
              </w:rPr>
            </w:pPr>
            <w:r>
              <w:rPr>
                <w:sz w:val="16"/>
                <w:szCs w:val="16"/>
              </w:rPr>
              <w:t>SP-23</w:t>
            </w:r>
            <w:r w:rsidR="009B546A" w:rsidRPr="001B1679">
              <w:rPr>
                <w:sz w:val="16"/>
                <w:szCs w:val="16"/>
              </w:rPr>
              <w:t>0117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D11F19"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A2DCE5" w14:textId="77777777" w:rsidR="009B546A" w:rsidRPr="001B1679" w:rsidRDefault="009B546A" w:rsidP="00C11620">
            <w:pPr>
              <w:pStyle w:val="TAL"/>
              <w:keepNext w:val="0"/>
              <w:rPr>
                <w:sz w:val="16"/>
                <w:szCs w:val="16"/>
              </w:rPr>
            </w:pPr>
            <w:r w:rsidRPr="001B1679">
              <w:rPr>
                <w:sz w:val="16"/>
                <w:szCs w:val="16"/>
              </w:rPr>
              <w:t>23.700-86: Study on Architecture Enhancement to support Ranging based services and sidelink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011CB9" w14:textId="77777777" w:rsidR="009B546A" w:rsidRPr="001B1679" w:rsidRDefault="009B546A" w:rsidP="00C11620">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B7D5B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8FF9FF" w14:textId="77777777" w:rsidR="009B546A" w:rsidRPr="001B1679" w:rsidRDefault="009B546A" w:rsidP="00C11620">
            <w:pPr>
              <w:pStyle w:val="TAL"/>
              <w:keepNext w:val="0"/>
              <w:rPr>
                <w:sz w:val="16"/>
                <w:szCs w:val="16"/>
              </w:rPr>
            </w:pPr>
            <w:r w:rsidRPr="001B1679">
              <w:rPr>
                <w:sz w:val="16"/>
                <w:szCs w:val="16"/>
              </w:rPr>
              <w:t>FS_Ranging_SL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767DFC" w14:textId="77777777" w:rsidR="009B546A" w:rsidRPr="001B1679" w:rsidRDefault="009B546A" w:rsidP="00C11620">
            <w:pPr>
              <w:pStyle w:val="TAL"/>
              <w:keepNext w:val="0"/>
              <w:rPr>
                <w:sz w:val="16"/>
                <w:szCs w:val="16"/>
              </w:rPr>
            </w:pPr>
            <w:r w:rsidRPr="001B1679">
              <w:rPr>
                <w:sz w:val="16"/>
                <w:szCs w:val="16"/>
              </w:rPr>
              <w:t>Presentation cover sheet in SP-230124.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CBF7E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F30E98" w14:textId="77777777" w:rsidR="009B546A" w:rsidRPr="001B1679" w:rsidRDefault="009B546A" w:rsidP="00C11620">
            <w:pPr>
              <w:pStyle w:val="TAL"/>
              <w:keepNext w:val="0"/>
              <w:rPr>
                <w:sz w:val="16"/>
                <w:szCs w:val="16"/>
              </w:rPr>
            </w:pPr>
          </w:p>
        </w:tc>
      </w:tr>
      <w:tr w:rsidR="009B546A" w14:paraId="1362A26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A1C59"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5E4625" w14:textId="38DDC55F" w:rsidR="009B546A" w:rsidRPr="001B1679" w:rsidRDefault="00F83058" w:rsidP="00C11620">
            <w:pPr>
              <w:pStyle w:val="TAL"/>
              <w:keepNext w:val="0"/>
              <w:rPr>
                <w:sz w:val="16"/>
                <w:szCs w:val="16"/>
              </w:rPr>
            </w:pPr>
            <w:r>
              <w:rPr>
                <w:sz w:val="16"/>
                <w:szCs w:val="16"/>
              </w:rPr>
              <w:t>SP-23</w:t>
            </w:r>
            <w:r w:rsidR="009B546A" w:rsidRPr="001B1679">
              <w:rPr>
                <w:sz w:val="16"/>
                <w:szCs w:val="16"/>
              </w:rPr>
              <w:t>0123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B5BBAE" w14:textId="77777777" w:rsidR="009B546A" w:rsidRPr="001B1679" w:rsidRDefault="009B546A" w:rsidP="00C11620">
            <w:pPr>
              <w:pStyle w:val="TAL"/>
              <w:keepNext w:val="0"/>
              <w:rPr>
                <w:sz w:val="16"/>
                <w:szCs w:val="16"/>
              </w:rPr>
            </w:pPr>
            <w:r w:rsidRPr="001B1679">
              <w:rPr>
                <w:sz w:val="16"/>
                <w:szCs w:val="16"/>
              </w:rPr>
              <w:t>TS OR TR COVER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EDCB91" w14:textId="77777777" w:rsidR="009B546A" w:rsidRPr="001B1679" w:rsidRDefault="009B546A" w:rsidP="00C11620">
            <w:pPr>
              <w:pStyle w:val="TAL"/>
              <w:keepNext w:val="0"/>
              <w:rPr>
                <w:sz w:val="16"/>
                <w:szCs w:val="16"/>
              </w:rPr>
            </w:pPr>
            <w:r w:rsidRPr="001B1679">
              <w:rPr>
                <w:sz w:val="16"/>
                <w:szCs w:val="16"/>
              </w:rPr>
              <w:t>Presentation of Report to TSG: TR 23.700-46,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A74CD9" w14:textId="77777777" w:rsidR="009B546A" w:rsidRPr="001B1679" w:rsidRDefault="009B546A" w:rsidP="00C11620">
            <w:pPr>
              <w:pStyle w:val="TAL"/>
              <w:keepNext w:val="0"/>
              <w:rPr>
                <w:sz w:val="16"/>
                <w:szCs w:val="16"/>
              </w:rPr>
            </w:pPr>
            <w:r w:rsidRPr="001B1679">
              <w:rPr>
                <w:sz w:val="16"/>
                <w:szCs w:val="16"/>
              </w:rPr>
              <w:t>Ericsson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3BEC2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DEC33E" w14:textId="77777777" w:rsidR="009B546A" w:rsidRPr="001B1679" w:rsidRDefault="009B546A" w:rsidP="00C11620">
            <w:pPr>
              <w:pStyle w:val="TAL"/>
              <w:keepNext w:val="0"/>
              <w:rPr>
                <w:sz w:val="16"/>
                <w:szCs w:val="16"/>
              </w:rPr>
            </w:pPr>
            <w:r w:rsidRPr="001B1679">
              <w:rPr>
                <w:sz w:val="16"/>
                <w:szCs w:val="16"/>
              </w:rPr>
              <w:t>FS_DetNet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F51B2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1EB9A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C3F389" w14:textId="77777777" w:rsidR="009B546A" w:rsidRPr="001B1679" w:rsidRDefault="009B546A" w:rsidP="00C11620">
            <w:pPr>
              <w:pStyle w:val="TAL"/>
              <w:keepNext w:val="0"/>
              <w:rPr>
                <w:sz w:val="16"/>
                <w:szCs w:val="16"/>
              </w:rPr>
            </w:pPr>
          </w:p>
        </w:tc>
      </w:tr>
      <w:tr w:rsidR="009B546A" w14:paraId="5BA453A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FCA514"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55C66E" w14:textId="54D458B8" w:rsidR="009B546A" w:rsidRPr="001B1679" w:rsidRDefault="00F83058" w:rsidP="00C11620">
            <w:pPr>
              <w:pStyle w:val="TAL"/>
              <w:keepNext w:val="0"/>
              <w:rPr>
                <w:sz w:val="16"/>
                <w:szCs w:val="16"/>
              </w:rPr>
            </w:pPr>
            <w:r>
              <w:rPr>
                <w:sz w:val="16"/>
                <w:szCs w:val="16"/>
              </w:rPr>
              <w:t>SP-23</w:t>
            </w:r>
            <w:r w:rsidR="009B546A" w:rsidRPr="001B1679">
              <w:rPr>
                <w:sz w:val="16"/>
                <w:szCs w:val="16"/>
              </w:rPr>
              <w:t>0118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AA65D2"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10E682" w14:textId="77777777" w:rsidR="009B546A" w:rsidRPr="001B1679" w:rsidRDefault="009B546A" w:rsidP="00C11620">
            <w:pPr>
              <w:pStyle w:val="TAL"/>
              <w:keepNext w:val="0"/>
              <w:rPr>
                <w:sz w:val="16"/>
                <w:szCs w:val="16"/>
              </w:rPr>
            </w:pPr>
            <w:r w:rsidRPr="001B1679">
              <w:rPr>
                <w:sz w:val="16"/>
                <w:szCs w:val="16"/>
              </w:rPr>
              <w:t>23.700-66: Study on DetNet Interworking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67CC12" w14:textId="77777777" w:rsidR="009B546A" w:rsidRPr="001B1679" w:rsidRDefault="009B546A" w:rsidP="00C11620">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0C738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B9A498" w14:textId="77777777" w:rsidR="009B546A" w:rsidRPr="001B1679" w:rsidRDefault="009B546A" w:rsidP="00C11620">
            <w:pPr>
              <w:pStyle w:val="TAL"/>
              <w:keepNext w:val="0"/>
              <w:rPr>
                <w:sz w:val="16"/>
                <w:szCs w:val="16"/>
              </w:rPr>
            </w:pPr>
            <w:r w:rsidRPr="001B1679">
              <w:rPr>
                <w:sz w:val="16"/>
                <w:szCs w:val="16"/>
              </w:rPr>
              <w:t>FS_DetNet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EC4F35" w14:textId="77777777" w:rsidR="009B546A" w:rsidRPr="001B1679" w:rsidRDefault="009B546A" w:rsidP="00C11620">
            <w:pPr>
              <w:pStyle w:val="TAL"/>
              <w:keepNext w:val="0"/>
              <w:rPr>
                <w:sz w:val="16"/>
                <w:szCs w:val="16"/>
              </w:rPr>
            </w:pPr>
            <w:r w:rsidRPr="001B1679">
              <w:rPr>
                <w:sz w:val="16"/>
                <w:szCs w:val="16"/>
              </w:rPr>
              <w:t>Presentation cover sheet in SP-230123.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A784F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A5A47E" w14:textId="77777777" w:rsidR="009B546A" w:rsidRPr="001B1679" w:rsidRDefault="009B546A" w:rsidP="00C11620">
            <w:pPr>
              <w:pStyle w:val="TAL"/>
              <w:keepNext w:val="0"/>
              <w:rPr>
                <w:sz w:val="16"/>
                <w:szCs w:val="16"/>
              </w:rPr>
            </w:pPr>
          </w:p>
        </w:tc>
      </w:tr>
      <w:tr w:rsidR="009B546A" w14:paraId="2B0FD32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2A44B9" w14:textId="77777777" w:rsidR="009B546A" w:rsidRPr="001B1679" w:rsidRDefault="009B546A" w:rsidP="00C11620">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9B4E3D" w14:textId="03276160" w:rsidR="009B546A" w:rsidRPr="001B1679" w:rsidRDefault="00F83058" w:rsidP="00C11620">
            <w:pPr>
              <w:pStyle w:val="TAL"/>
              <w:keepNext w:val="0"/>
              <w:rPr>
                <w:sz w:val="16"/>
                <w:szCs w:val="16"/>
              </w:rPr>
            </w:pPr>
            <w:r>
              <w:rPr>
                <w:sz w:val="16"/>
                <w:szCs w:val="16"/>
              </w:rPr>
              <w:t>SP-23</w:t>
            </w:r>
            <w:r w:rsidR="009B546A" w:rsidRPr="001B1679">
              <w:rPr>
                <w:sz w:val="16"/>
                <w:szCs w:val="16"/>
              </w:rPr>
              <w:t>0388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155C9E" w14:textId="77777777" w:rsidR="009B546A" w:rsidRPr="001B1679" w:rsidRDefault="009B546A" w:rsidP="00C1162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8EE6CC" w14:textId="77777777" w:rsidR="009B546A" w:rsidRPr="001B1679" w:rsidRDefault="009B546A" w:rsidP="00C11620">
            <w:pPr>
              <w:pStyle w:val="TAL"/>
              <w:keepNext w:val="0"/>
              <w:rPr>
                <w:sz w:val="16"/>
                <w:szCs w:val="16"/>
              </w:rPr>
            </w:pPr>
            <w:r w:rsidRPr="001B1679">
              <w:rPr>
                <w:sz w:val="16"/>
                <w:szCs w:val="16"/>
              </w:rPr>
              <w:t>Rel-19 Planning - way forward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39124D" w14:textId="77777777" w:rsidR="009B546A" w:rsidRPr="001B1679" w:rsidRDefault="009B546A" w:rsidP="00C11620">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7FE6EC"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CAA22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BAC740" w14:textId="77777777" w:rsidR="009B546A" w:rsidRPr="001B1679" w:rsidRDefault="009B546A" w:rsidP="00C11620">
            <w:pPr>
              <w:pStyle w:val="TAL"/>
              <w:keepNext w:val="0"/>
              <w:rPr>
                <w:sz w:val="16"/>
                <w:szCs w:val="16"/>
              </w:rPr>
            </w:pPr>
            <w:r w:rsidRPr="001B1679">
              <w:rPr>
                <w:sz w:val="16"/>
                <w:szCs w:val="16"/>
              </w:rPr>
              <w:t>Created at meeting. It was decided to minute guidance in this report instead and this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7A8E0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A6BF90" w14:textId="77777777" w:rsidR="009B546A" w:rsidRPr="001B1679" w:rsidRDefault="009B546A" w:rsidP="00C11620">
            <w:pPr>
              <w:pStyle w:val="TAL"/>
              <w:keepNext w:val="0"/>
              <w:rPr>
                <w:sz w:val="16"/>
                <w:szCs w:val="16"/>
              </w:rPr>
            </w:pPr>
          </w:p>
        </w:tc>
      </w:tr>
      <w:tr w:rsidR="009B546A" w14:paraId="2FB7F2F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25335A" w14:textId="77777777" w:rsidR="009B546A" w:rsidRPr="001B1679" w:rsidRDefault="009B546A" w:rsidP="00C11620">
            <w:pPr>
              <w:pStyle w:val="TAL"/>
              <w:keepNext w:val="0"/>
              <w:rPr>
                <w:sz w:val="16"/>
                <w:szCs w:val="16"/>
              </w:rPr>
            </w:pPr>
            <w:r w:rsidRPr="001B1679">
              <w:rPr>
                <w:sz w:val="16"/>
                <w:szCs w:val="16"/>
              </w:rPr>
              <w:t>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2FBA8B" w14:textId="65C029BA" w:rsidR="009B546A" w:rsidRPr="001B1679" w:rsidRDefault="00F83058" w:rsidP="00C11620">
            <w:pPr>
              <w:pStyle w:val="TAL"/>
              <w:keepNext w:val="0"/>
              <w:rPr>
                <w:sz w:val="16"/>
                <w:szCs w:val="16"/>
              </w:rPr>
            </w:pPr>
            <w:r>
              <w:rPr>
                <w:sz w:val="16"/>
                <w:szCs w:val="16"/>
              </w:rPr>
              <w:t>SP-23</w:t>
            </w:r>
            <w:r w:rsidR="009B546A" w:rsidRPr="001B1679">
              <w:rPr>
                <w:sz w:val="16"/>
                <w:szCs w:val="16"/>
              </w:rPr>
              <w:t>0202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143ED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BB7780" w14:textId="77777777" w:rsidR="009B546A" w:rsidRPr="001B1679" w:rsidRDefault="009B546A" w:rsidP="00C11620">
            <w:pPr>
              <w:pStyle w:val="TAL"/>
              <w:keepNext w:val="0"/>
              <w:rPr>
                <w:sz w:val="16"/>
                <w:szCs w:val="16"/>
              </w:rPr>
            </w:pPr>
            <w:r w:rsidRPr="001B1679">
              <w:rPr>
                <w:sz w:val="16"/>
                <w:szCs w:val="16"/>
              </w:rPr>
              <w:t>Rel-11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E44896"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C1693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EE9B88" w14:textId="77777777" w:rsidR="009B546A" w:rsidRPr="001B1679" w:rsidRDefault="009B546A" w:rsidP="00C11620">
            <w:pPr>
              <w:pStyle w:val="TAL"/>
              <w:keepNext w:val="0"/>
              <w:rPr>
                <w:sz w:val="16"/>
                <w:szCs w:val="16"/>
              </w:rPr>
            </w:pPr>
            <w:r w:rsidRPr="001B1679">
              <w:rPr>
                <w:sz w:val="16"/>
                <w:szCs w:val="16"/>
              </w:rPr>
              <w:t>TEI11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D17291" w14:textId="77777777" w:rsidR="009B546A" w:rsidRPr="001B1679" w:rsidRDefault="009B546A" w:rsidP="00C11620">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250D6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80F15B" w14:textId="77777777" w:rsidR="009B546A" w:rsidRPr="001B1679" w:rsidRDefault="009B546A" w:rsidP="00C11620">
            <w:pPr>
              <w:pStyle w:val="TAL"/>
              <w:keepNext w:val="0"/>
              <w:rPr>
                <w:sz w:val="16"/>
                <w:szCs w:val="16"/>
              </w:rPr>
            </w:pPr>
          </w:p>
        </w:tc>
      </w:tr>
      <w:tr w:rsidR="009B546A" w14:paraId="1246409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F0F5CD" w14:textId="77777777" w:rsidR="009B546A" w:rsidRPr="001B1679" w:rsidRDefault="009B546A" w:rsidP="00C11620">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128DEB" w14:textId="62CCD6E7" w:rsidR="009B546A" w:rsidRPr="001B1679" w:rsidRDefault="00F83058" w:rsidP="00C11620">
            <w:pPr>
              <w:pStyle w:val="TAL"/>
              <w:keepNext w:val="0"/>
              <w:rPr>
                <w:sz w:val="16"/>
                <w:szCs w:val="16"/>
              </w:rPr>
            </w:pPr>
            <w:r>
              <w:rPr>
                <w:sz w:val="16"/>
                <w:szCs w:val="16"/>
              </w:rPr>
              <w:t>SP-23</w:t>
            </w:r>
            <w:r w:rsidR="009B546A" w:rsidRPr="001B1679">
              <w:rPr>
                <w:sz w:val="16"/>
                <w:szCs w:val="16"/>
              </w:rPr>
              <w:t>0237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DB3F0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0E7E8E" w14:textId="77777777" w:rsidR="009B546A" w:rsidRPr="001B1679" w:rsidRDefault="009B546A" w:rsidP="00C11620">
            <w:pPr>
              <w:pStyle w:val="TAL"/>
              <w:keepNext w:val="0"/>
              <w:rPr>
                <w:sz w:val="16"/>
                <w:szCs w:val="16"/>
              </w:rPr>
            </w:pPr>
            <w:r w:rsidRPr="001B1679">
              <w:rPr>
                <w:sz w:val="16"/>
                <w:szCs w:val="16"/>
              </w:rPr>
              <w:t>Rel-15 CR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1A0D90"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873072" w14:textId="77777777" w:rsidR="009B546A" w:rsidRPr="001B1679" w:rsidRDefault="009B546A" w:rsidP="00C11620">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5A44C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0E5FEF" w14:textId="77777777" w:rsidR="009B546A" w:rsidRPr="001B1679" w:rsidRDefault="009B546A" w:rsidP="00C11620">
            <w:pPr>
              <w:pStyle w:val="TAL"/>
              <w:keepNext w:val="0"/>
              <w:rPr>
                <w:sz w:val="16"/>
                <w:szCs w:val="16"/>
              </w:rPr>
            </w:pPr>
            <w:r w:rsidRPr="001B1679">
              <w:rPr>
                <w:sz w:val="16"/>
                <w:szCs w:val="16"/>
              </w:rPr>
              <w:t>Rel-16 mirror CR in SP-230238, Rel-17 mirror CR in SP-230239, Rel-18 mirror CR in SP-230240.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83508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B4484C" w14:textId="77777777" w:rsidR="009B546A" w:rsidRPr="001B1679" w:rsidRDefault="009B546A" w:rsidP="00C11620">
            <w:pPr>
              <w:pStyle w:val="TAL"/>
              <w:keepNext w:val="0"/>
              <w:rPr>
                <w:sz w:val="16"/>
                <w:szCs w:val="16"/>
              </w:rPr>
            </w:pPr>
          </w:p>
        </w:tc>
      </w:tr>
      <w:tr w:rsidR="009B546A" w14:paraId="512E1F5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287E14" w14:textId="77777777" w:rsidR="009B546A" w:rsidRPr="001B1679" w:rsidRDefault="009B546A" w:rsidP="00C11620">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7998F6" w14:textId="0025EB28" w:rsidR="009B546A" w:rsidRPr="001B1679" w:rsidRDefault="00F83058" w:rsidP="00C11620">
            <w:pPr>
              <w:pStyle w:val="TAL"/>
              <w:keepNext w:val="0"/>
              <w:rPr>
                <w:sz w:val="16"/>
                <w:szCs w:val="16"/>
              </w:rPr>
            </w:pPr>
            <w:r>
              <w:rPr>
                <w:sz w:val="16"/>
                <w:szCs w:val="16"/>
              </w:rPr>
              <w:t>SP-23</w:t>
            </w:r>
            <w:r w:rsidR="009B546A" w:rsidRPr="001B1679">
              <w:rPr>
                <w:sz w:val="16"/>
                <w:szCs w:val="16"/>
              </w:rPr>
              <w:t>0200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EDEB1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607D0A" w14:textId="77777777" w:rsidR="009B546A" w:rsidRPr="001B1679" w:rsidRDefault="009B546A" w:rsidP="00C11620">
            <w:pPr>
              <w:pStyle w:val="TAL"/>
              <w:keepNext w:val="0"/>
              <w:rPr>
                <w:sz w:val="16"/>
                <w:szCs w:val="16"/>
              </w:rPr>
            </w:pPr>
            <w:r w:rsidRPr="001B1679">
              <w:rPr>
                <w:sz w:val="16"/>
                <w:szCs w:val="16"/>
              </w:rPr>
              <w:t>Rel-15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A9BE7F"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FE147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64A6BF" w14:textId="77777777" w:rsidR="009B546A" w:rsidRPr="001B1679" w:rsidRDefault="009B546A" w:rsidP="00C11620">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5DD52A" w14:textId="77777777" w:rsidR="009B546A" w:rsidRPr="001B1679" w:rsidRDefault="009B546A" w:rsidP="00C11620">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C775C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FD9AF3" w14:textId="77777777" w:rsidR="009B546A" w:rsidRPr="001B1679" w:rsidRDefault="009B546A" w:rsidP="00C11620">
            <w:pPr>
              <w:pStyle w:val="TAL"/>
              <w:keepNext w:val="0"/>
              <w:rPr>
                <w:sz w:val="16"/>
                <w:szCs w:val="16"/>
              </w:rPr>
            </w:pPr>
          </w:p>
        </w:tc>
      </w:tr>
      <w:tr w:rsidR="009B546A" w14:paraId="2BE7550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7515E2"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D571AB" w14:textId="2ACFD126" w:rsidR="009B546A" w:rsidRPr="001B1679" w:rsidRDefault="00F83058" w:rsidP="00C11620">
            <w:pPr>
              <w:pStyle w:val="TAL"/>
              <w:keepNext w:val="0"/>
              <w:rPr>
                <w:sz w:val="16"/>
                <w:szCs w:val="16"/>
              </w:rPr>
            </w:pPr>
            <w:r>
              <w:rPr>
                <w:sz w:val="16"/>
                <w:szCs w:val="16"/>
              </w:rPr>
              <w:t>SP-23</w:t>
            </w:r>
            <w:r w:rsidR="009B546A" w:rsidRPr="001B1679">
              <w:rPr>
                <w:sz w:val="16"/>
                <w:szCs w:val="16"/>
              </w:rPr>
              <w:t>0210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767C9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97AEE3" w14:textId="77777777" w:rsidR="009B546A" w:rsidRPr="001B1679" w:rsidRDefault="009B546A" w:rsidP="00C11620">
            <w:pPr>
              <w:pStyle w:val="TAL"/>
              <w:keepNext w:val="0"/>
              <w:rPr>
                <w:sz w:val="16"/>
                <w:szCs w:val="16"/>
              </w:rPr>
            </w:pPr>
            <w:r w:rsidRPr="001B1679">
              <w:rPr>
                <w:sz w:val="16"/>
                <w:szCs w:val="16"/>
              </w:rPr>
              <w:t>Rel-16 CRs on Management of MDT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1D0D1C"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8CD26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715E9E" w14:textId="77777777" w:rsidR="009B546A" w:rsidRPr="001B1679" w:rsidRDefault="009B546A" w:rsidP="00C11620">
            <w:pPr>
              <w:pStyle w:val="TAL"/>
              <w:keepNext w:val="0"/>
              <w:rPr>
                <w:sz w:val="16"/>
                <w:szCs w:val="16"/>
              </w:rPr>
            </w:pPr>
            <w:r w:rsidRPr="001B1679">
              <w:rPr>
                <w:sz w:val="16"/>
                <w:szCs w:val="16"/>
              </w:rPr>
              <w:t>5GMDT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477DA8" w14:textId="77777777" w:rsidR="009B546A" w:rsidRPr="001B1679" w:rsidRDefault="009B546A" w:rsidP="00C11620">
            <w:pPr>
              <w:pStyle w:val="TAL"/>
              <w:keepNext w:val="0"/>
              <w:rPr>
                <w:sz w:val="16"/>
                <w:szCs w:val="16"/>
              </w:rPr>
            </w:pPr>
            <w:r w:rsidRPr="001B1679">
              <w:rPr>
                <w:sz w:val="16"/>
                <w:szCs w:val="16"/>
              </w:rPr>
              <w:t>TS 28.623 CR0237 to be withdrawn due to overlap with another CR. 28.623 CR0237 was withdrawn. The other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AC80F4" w14:textId="77777777" w:rsidR="009B546A" w:rsidRPr="001B1679" w:rsidRDefault="009B546A" w:rsidP="00C1162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DBF232" w14:textId="77777777" w:rsidR="009B546A" w:rsidRPr="001B1679" w:rsidRDefault="009B546A" w:rsidP="00C11620">
            <w:pPr>
              <w:pStyle w:val="TAL"/>
              <w:keepNext w:val="0"/>
              <w:rPr>
                <w:sz w:val="16"/>
                <w:szCs w:val="16"/>
              </w:rPr>
            </w:pPr>
          </w:p>
        </w:tc>
      </w:tr>
      <w:tr w:rsidR="009B546A" w14:paraId="6A7BF8F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B6112F"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BE2CE3" w14:textId="286FA0F9" w:rsidR="009B546A" w:rsidRPr="001B1679" w:rsidRDefault="00F83058" w:rsidP="00C11620">
            <w:pPr>
              <w:pStyle w:val="TAL"/>
              <w:keepNext w:val="0"/>
              <w:rPr>
                <w:sz w:val="16"/>
                <w:szCs w:val="16"/>
              </w:rPr>
            </w:pPr>
            <w:r>
              <w:rPr>
                <w:sz w:val="16"/>
                <w:szCs w:val="16"/>
              </w:rPr>
              <w:t>SP-23</w:t>
            </w:r>
            <w:r w:rsidR="009B546A" w:rsidRPr="001B1679">
              <w:rPr>
                <w:sz w:val="16"/>
                <w:szCs w:val="16"/>
              </w:rPr>
              <w:t>0032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CCE12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5483D" w14:textId="77777777" w:rsidR="009B546A" w:rsidRPr="001B1679" w:rsidRDefault="009B546A" w:rsidP="00C11620">
            <w:pPr>
              <w:pStyle w:val="TAL"/>
              <w:keepNext w:val="0"/>
              <w:rPr>
                <w:sz w:val="16"/>
                <w:szCs w:val="16"/>
              </w:rPr>
            </w:pPr>
            <w:r w:rsidRPr="001B1679">
              <w:rPr>
                <w:sz w:val="16"/>
                <w:szCs w:val="16"/>
              </w:rPr>
              <w:t>CRs on 5G_eLCS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112E2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24F19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5478F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B11FB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1A07F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B17FAE" w14:textId="77777777" w:rsidR="009B546A" w:rsidRPr="001B1679" w:rsidRDefault="009B546A" w:rsidP="00C11620">
            <w:pPr>
              <w:pStyle w:val="TAL"/>
              <w:keepNext w:val="0"/>
              <w:rPr>
                <w:sz w:val="16"/>
                <w:szCs w:val="16"/>
              </w:rPr>
            </w:pPr>
          </w:p>
        </w:tc>
      </w:tr>
      <w:tr w:rsidR="009B546A" w14:paraId="7416364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B3C3A"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1259C2" w14:textId="73B76C4B" w:rsidR="009B546A" w:rsidRPr="001B1679" w:rsidRDefault="00F83058" w:rsidP="00C11620">
            <w:pPr>
              <w:pStyle w:val="TAL"/>
              <w:keepNext w:val="0"/>
              <w:rPr>
                <w:sz w:val="16"/>
                <w:szCs w:val="16"/>
              </w:rPr>
            </w:pPr>
            <w:r>
              <w:rPr>
                <w:sz w:val="16"/>
                <w:szCs w:val="16"/>
              </w:rPr>
              <w:t>SP-23</w:t>
            </w:r>
            <w:r w:rsidR="009B546A" w:rsidRPr="001B1679">
              <w:rPr>
                <w:sz w:val="16"/>
                <w:szCs w:val="16"/>
              </w:rPr>
              <w:t>0033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0A356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F86A9" w14:textId="77777777" w:rsidR="009B546A" w:rsidRPr="001B1679" w:rsidRDefault="009B546A" w:rsidP="00C11620">
            <w:pPr>
              <w:pStyle w:val="TAL"/>
              <w:keepNext w:val="0"/>
              <w:rPr>
                <w:sz w:val="16"/>
                <w:szCs w:val="16"/>
              </w:rPr>
            </w:pPr>
            <w:r w:rsidRPr="001B1679">
              <w:rPr>
                <w:sz w:val="16"/>
                <w:szCs w:val="16"/>
              </w:rPr>
              <w:t>CRs on 5G_URLLC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CDDDDC"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C4F9F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B5752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5C5AD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16E09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B3216D" w14:textId="77777777" w:rsidR="009B546A" w:rsidRPr="001B1679" w:rsidRDefault="009B546A" w:rsidP="00C11620">
            <w:pPr>
              <w:pStyle w:val="TAL"/>
              <w:keepNext w:val="0"/>
              <w:rPr>
                <w:sz w:val="16"/>
                <w:szCs w:val="16"/>
              </w:rPr>
            </w:pPr>
          </w:p>
        </w:tc>
      </w:tr>
      <w:tr w:rsidR="009B546A" w14:paraId="0D510AF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C2592"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AA104F" w14:textId="64E26C26" w:rsidR="009B546A" w:rsidRPr="001B1679" w:rsidRDefault="00F83058" w:rsidP="00C11620">
            <w:pPr>
              <w:pStyle w:val="TAL"/>
              <w:keepNext w:val="0"/>
              <w:rPr>
                <w:sz w:val="16"/>
                <w:szCs w:val="16"/>
              </w:rPr>
            </w:pPr>
            <w:r>
              <w:rPr>
                <w:sz w:val="16"/>
                <w:szCs w:val="16"/>
              </w:rPr>
              <w:t>SP-23</w:t>
            </w:r>
            <w:r w:rsidR="009B546A" w:rsidRPr="001B1679">
              <w:rPr>
                <w:sz w:val="16"/>
                <w:szCs w:val="16"/>
              </w:rPr>
              <w:t>0034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40580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7CE5C4" w14:textId="77777777" w:rsidR="009B546A" w:rsidRPr="001B1679" w:rsidRDefault="009B546A" w:rsidP="00C11620">
            <w:pPr>
              <w:pStyle w:val="TAL"/>
              <w:keepNext w:val="0"/>
              <w:rPr>
                <w:sz w:val="16"/>
                <w:szCs w:val="16"/>
              </w:rPr>
            </w:pPr>
            <w:r w:rsidRPr="001B1679">
              <w:rPr>
                <w:sz w:val="16"/>
                <w:szCs w:val="16"/>
              </w:rPr>
              <w:t>CRs on TEI16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87946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54109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0DA2B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28E88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6D61E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51B31C" w14:textId="77777777" w:rsidR="009B546A" w:rsidRPr="001B1679" w:rsidRDefault="009B546A" w:rsidP="00C11620">
            <w:pPr>
              <w:pStyle w:val="TAL"/>
              <w:keepNext w:val="0"/>
              <w:rPr>
                <w:sz w:val="16"/>
                <w:szCs w:val="16"/>
              </w:rPr>
            </w:pPr>
          </w:p>
        </w:tc>
      </w:tr>
      <w:tr w:rsidR="009B546A" w14:paraId="0C175FC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1F9999"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546EEE" w14:textId="2548F3A4" w:rsidR="009B546A" w:rsidRPr="001B1679" w:rsidRDefault="00F83058" w:rsidP="00C11620">
            <w:pPr>
              <w:pStyle w:val="TAL"/>
              <w:keepNext w:val="0"/>
              <w:rPr>
                <w:sz w:val="16"/>
                <w:szCs w:val="16"/>
              </w:rPr>
            </w:pPr>
            <w:r>
              <w:rPr>
                <w:sz w:val="16"/>
                <w:szCs w:val="16"/>
              </w:rPr>
              <w:t>SP-23</w:t>
            </w:r>
            <w:r w:rsidR="009B546A" w:rsidRPr="001B1679">
              <w:rPr>
                <w:sz w:val="16"/>
                <w:szCs w:val="16"/>
              </w:rPr>
              <w:t>0238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306D1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6C469" w14:textId="77777777" w:rsidR="009B546A" w:rsidRPr="001B1679" w:rsidRDefault="009B546A" w:rsidP="00C11620">
            <w:pPr>
              <w:pStyle w:val="TAL"/>
              <w:keepNext w:val="0"/>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399F94"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ABA36C"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A9289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87D71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52F9C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487B8" w14:textId="77777777" w:rsidR="009B546A" w:rsidRPr="001B1679" w:rsidRDefault="009B546A" w:rsidP="00C11620">
            <w:pPr>
              <w:pStyle w:val="TAL"/>
              <w:keepNext w:val="0"/>
              <w:rPr>
                <w:sz w:val="16"/>
                <w:szCs w:val="16"/>
              </w:rPr>
            </w:pPr>
          </w:p>
        </w:tc>
      </w:tr>
      <w:tr w:rsidR="009B546A" w14:paraId="28EBFAF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C24F7F"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70C527" w14:textId="71CB3E7C" w:rsidR="009B546A" w:rsidRPr="001B1679" w:rsidRDefault="00F83058" w:rsidP="00C11620">
            <w:pPr>
              <w:pStyle w:val="TAL"/>
              <w:keepNext w:val="0"/>
              <w:rPr>
                <w:sz w:val="16"/>
                <w:szCs w:val="16"/>
              </w:rPr>
            </w:pPr>
            <w:r>
              <w:rPr>
                <w:sz w:val="16"/>
                <w:szCs w:val="16"/>
              </w:rPr>
              <w:t>SP-23</w:t>
            </w:r>
            <w:r w:rsidR="009B546A" w:rsidRPr="001B1679">
              <w:rPr>
                <w:sz w:val="16"/>
                <w:szCs w:val="16"/>
              </w:rPr>
              <w:t>0140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48597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9DCEAC" w14:textId="77777777" w:rsidR="009B546A" w:rsidRPr="001B1679" w:rsidRDefault="009B546A" w:rsidP="00C11620">
            <w:pPr>
              <w:pStyle w:val="TAL"/>
              <w:keepNext w:val="0"/>
              <w:rPr>
                <w:sz w:val="16"/>
                <w:szCs w:val="16"/>
              </w:rPr>
            </w:pPr>
            <w:r w:rsidRPr="001B1679">
              <w:rPr>
                <w:sz w:val="16"/>
                <w:szCs w:val="16"/>
              </w:rPr>
              <w:t>Rel 16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0E9A84"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4A815D"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51843B" w14:textId="77777777" w:rsidR="009B546A" w:rsidRPr="001B1679" w:rsidRDefault="009B546A" w:rsidP="00C11620">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4AB52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14A4C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018F86" w14:textId="77777777" w:rsidR="009B546A" w:rsidRPr="001B1679" w:rsidRDefault="009B546A" w:rsidP="00C11620">
            <w:pPr>
              <w:pStyle w:val="TAL"/>
              <w:keepNext w:val="0"/>
              <w:rPr>
                <w:sz w:val="16"/>
                <w:szCs w:val="16"/>
              </w:rPr>
            </w:pPr>
          </w:p>
        </w:tc>
      </w:tr>
      <w:tr w:rsidR="009B546A" w14:paraId="1F5DF06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08D119"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4A51FE" w14:textId="4A49D78D" w:rsidR="009B546A" w:rsidRPr="001B1679" w:rsidRDefault="00F83058" w:rsidP="00C11620">
            <w:pPr>
              <w:pStyle w:val="TAL"/>
              <w:keepNext w:val="0"/>
              <w:rPr>
                <w:sz w:val="16"/>
                <w:szCs w:val="16"/>
              </w:rPr>
            </w:pPr>
            <w:r>
              <w:rPr>
                <w:sz w:val="16"/>
                <w:szCs w:val="16"/>
              </w:rPr>
              <w:t>SP-23</w:t>
            </w:r>
            <w:r w:rsidR="009B546A" w:rsidRPr="001B1679">
              <w:rPr>
                <w:sz w:val="16"/>
                <w:szCs w:val="16"/>
              </w:rPr>
              <w:t>0138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387A0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AE56A8" w14:textId="77777777" w:rsidR="009B546A" w:rsidRPr="001B1679" w:rsidRDefault="009B546A" w:rsidP="00C11620">
            <w:pPr>
              <w:pStyle w:val="TAL"/>
              <w:keepNext w:val="0"/>
              <w:rPr>
                <w:sz w:val="16"/>
                <w:szCs w:val="16"/>
              </w:rPr>
            </w:pPr>
            <w:r w:rsidRPr="001B1679">
              <w:rPr>
                <w:sz w:val="16"/>
                <w:szCs w:val="16"/>
              </w:rPr>
              <w:t>Rel-16 CRs on Security Assurance Specification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3F2507"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7C47A7"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D5776F" w14:textId="77777777" w:rsidR="009B546A" w:rsidRPr="001B1679" w:rsidRDefault="009B546A" w:rsidP="00C11620">
            <w:pPr>
              <w:pStyle w:val="TAL"/>
              <w:keepNext w:val="0"/>
              <w:rPr>
                <w:sz w:val="16"/>
                <w:szCs w:val="16"/>
              </w:rPr>
            </w:pPr>
            <w:r w:rsidRPr="001B1679">
              <w:rPr>
                <w:sz w:val="16"/>
                <w:szCs w:val="16"/>
              </w:rPr>
              <w:t>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53A5C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0BB5E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4F6838" w14:textId="77777777" w:rsidR="009B546A" w:rsidRPr="001B1679" w:rsidRDefault="009B546A" w:rsidP="00C11620">
            <w:pPr>
              <w:pStyle w:val="TAL"/>
              <w:keepNext w:val="0"/>
              <w:rPr>
                <w:sz w:val="16"/>
                <w:szCs w:val="16"/>
              </w:rPr>
            </w:pPr>
          </w:p>
        </w:tc>
      </w:tr>
      <w:tr w:rsidR="009B546A" w14:paraId="3FD961E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DB9061"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3EBC99" w14:textId="448EBC44" w:rsidR="009B546A" w:rsidRPr="001B1679" w:rsidRDefault="00F83058" w:rsidP="00C11620">
            <w:pPr>
              <w:pStyle w:val="TAL"/>
              <w:keepNext w:val="0"/>
              <w:rPr>
                <w:sz w:val="16"/>
                <w:szCs w:val="16"/>
              </w:rPr>
            </w:pPr>
            <w:r>
              <w:rPr>
                <w:sz w:val="16"/>
                <w:szCs w:val="16"/>
              </w:rPr>
              <w:t>SP-23</w:t>
            </w:r>
            <w:r w:rsidR="009B546A" w:rsidRPr="001B1679">
              <w:rPr>
                <w:sz w:val="16"/>
                <w:szCs w:val="16"/>
              </w:rPr>
              <w:t>0139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D5E7A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25336F" w14:textId="77777777" w:rsidR="009B546A" w:rsidRPr="001B1679" w:rsidRDefault="009B546A" w:rsidP="00C11620">
            <w:pPr>
              <w:pStyle w:val="TAL"/>
              <w:keepNext w:val="0"/>
              <w:rPr>
                <w:sz w:val="16"/>
                <w:szCs w:val="16"/>
              </w:rPr>
            </w:pPr>
            <w:r w:rsidRPr="001B1679">
              <w:rPr>
                <w:sz w:val="16"/>
                <w:szCs w:val="16"/>
              </w:rPr>
              <w:t>Rel-16 CRs on Mission Critical Services Security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32F8AD"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AC608"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0C2229" w14:textId="77777777" w:rsidR="009B546A" w:rsidRPr="001B1679" w:rsidRDefault="009B546A" w:rsidP="00C11620">
            <w:pPr>
              <w:pStyle w:val="TAL"/>
              <w:keepNext w:val="0"/>
              <w:rPr>
                <w:sz w:val="16"/>
                <w:szCs w:val="16"/>
              </w:rPr>
            </w:pPr>
            <w:r w:rsidRPr="001B1679">
              <w:rPr>
                <w:sz w:val="16"/>
                <w:szCs w:val="16"/>
              </w:rPr>
              <w:t>MCXSec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873F0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8A025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8823FC" w14:textId="77777777" w:rsidR="009B546A" w:rsidRPr="001B1679" w:rsidRDefault="009B546A" w:rsidP="00C11620">
            <w:pPr>
              <w:pStyle w:val="TAL"/>
              <w:keepNext w:val="0"/>
              <w:rPr>
                <w:sz w:val="16"/>
                <w:szCs w:val="16"/>
              </w:rPr>
            </w:pPr>
          </w:p>
        </w:tc>
      </w:tr>
      <w:tr w:rsidR="009B546A" w14:paraId="3722334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8C945C" w14:textId="77777777" w:rsidR="009B546A" w:rsidRPr="001B1679" w:rsidRDefault="009B546A" w:rsidP="00C11620">
            <w:pPr>
              <w:pStyle w:val="TAL"/>
              <w:keepNext w:val="0"/>
              <w:rPr>
                <w:sz w:val="16"/>
                <w:szCs w:val="16"/>
              </w:rPr>
            </w:pPr>
            <w:r w:rsidRPr="001B1679">
              <w:rPr>
                <w:sz w:val="16"/>
                <w:szCs w:val="16"/>
              </w:rPr>
              <w:lastRenderedPageBreak/>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2459EC" w14:textId="57164173" w:rsidR="009B546A" w:rsidRPr="001B1679" w:rsidRDefault="00F83058" w:rsidP="00C11620">
            <w:pPr>
              <w:pStyle w:val="TAL"/>
              <w:keepNext w:val="0"/>
              <w:rPr>
                <w:sz w:val="16"/>
                <w:szCs w:val="16"/>
              </w:rPr>
            </w:pPr>
            <w:r>
              <w:rPr>
                <w:sz w:val="16"/>
                <w:szCs w:val="16"/>
              </w:rPr>
              <w:t>SP-23</w:t>
            </w:r>
            <w:r w:rsidR="009B546A" w:rsidRPr="001B1679">
              <w:rPr>
                <w:sz w:val="16"/>
                <w:szCs w:val="16"/>
              </w:rPr>
              <w:t>0141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9A9E0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D76F1" w14:textId="77777777" w:rsidR="009B546A" w:rsidRPr="001B1679" w:rsidRDefault="009B546A" w:rsidP="00C11620">
            <w:pPr>
              <w:pStyle w:val="TAL"/>
              <w:keepNext w:val="0"/>
              <w:rPr>
                <w:sz w:val="16"/>
                <w:szCs w:val="16"/>
              </w:rPr>
            </w:pPr>
            <w:r w:rsidRPr="001B1679">
              <w:rPr>
                <w:sz w:val="16"/>
                <w:szCs w:val="16"/>
              </w:rPr>
              <w:t>Rel-16 CRs on Security for 5G_eSBA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B8D3D0"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2D1B7"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543CC2" w14:textId="77777777" w:rsidR="009B546A" w:rsidRPr="001B1679" w:rsidRDefault="009B546A" w:rsidP="00C11620">
            <w:pPr>
              <w:pStyle w:val="TAL"/>
              <w:keepNext w:val="0"/>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ABD22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AA807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0FC5C0" w14:textId="77777777" w:rsidR="009B546A" w:rsidRPr="001B1679" w:rsidRDefault="009B546A" w:rsidP="00C11620">
            <w:pPr>
              <w:pStyle w:val="TAL"/>
              <w:keepNext w:val="0"/>
              <w:rPr>
                <w:sz w:val="16"/>
                <w:szCs w:val="16"/>
              </w:rPr>
            </w:pPr>
          </w:p>
        </w:tc>
      </w:tr>
      <w:tr w:rsidR="009B546A" w14:paraId="4E6A777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165DDF"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1C1280" w14:textId="3DDC1893" w:rsidR="009B546A" w:rsidRPr="001B1679" w:rsidRDefault="00F83058" w:rsidP="00C11620">
            <w:pPr>
              <w:pStyle w:val="TAL"/>
              <w:keepNext w:val="0"/>
              <w:rPr>
                <w:sz w:val="16"/>
                <w:szCs w:val="16"/>
              </w:rPr>
            </w:pPr>
            <w:r>
              <w:rPr>
                <w:sz w:val="16"/>
                <w:szCs w:val="16"/>
              </w:rPr>
              <w:t>SP-23</w:t>
            </w:r>
            <w:r w:rsidR="009B546A" w:rsidRPr="001B1679">
              <w:rPr>
                <w:sz w:val="16"/>
                <w:szCs w:val="16"/>
              </w:rPr>
              <w:t>0253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FE6DD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C90442" w14:textId="77777777" w:rsidR="009B546A" w:rsidRPr="001B1679" w:rsidRDefault="009B546A" w:rsidP="00C11620">
            <w:pPr>
              <w:pStyle w:val="TAL"/>
              <w:keepNext w:val="0"/>
              <w:rPr>
                <w:sz w:val="16"/>
                <w:szCs w:val="16"/>
              </w:rPr>
            </w:pPr>
            <w:r w:rsidRPr="001B1679">
              <w:rPr>
                <w:sz w:val="16"/>
                <w:szCs w:val="16"/>
              </w:rPr>
              <w:t>CR Pack on WI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B53D6F"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027C8E"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71140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1A0C1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4F779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ABF1DD" w14:textId="77777777" w:rsidR="009B546A" w:rsidRPr="001B1679" w:rsidRDefault="009B546A" w:rsidP="00C11620">
            <w:pPr>
              <w:pStyle w:val="TAL"/>
              <w:keepNext w:val="0"/>
              <w:rPr>
                <w:sz w:val="16"/>
                <w:szCs w:val="16"/>
              </w:rPr>
            </w:pPr>
          </w:p>
        </w:tc>
      </w:tr>
      <w:tr w:rsidR="009B546A" w14:paraId="22A5245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76C5D5"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906AE7" w14:textId="19FCA4BA" w:rsidR="009B546A" w:rsidRPr="001B1679" w:rsidRDefault="00F83058" w:rsidP="00C11620">
            <w:pPr>
              <w:pStyle w:val="TAL"/>
              <w:keepNext w:val="0"/>
              <w:rPr>
                <w:sz w:val="16"/>
                <w:szCs w:val="16"/>
              </w:rPr>
            </w:pPr>
            <w:r>
              <w:rPr>
                <w:sz w:val="16"/>
                <w:szCs w:val="16"/>
              </w:rPr>
              <w:t>SP-23</w:t>
            </w:r>
            <w:r w:rsidR="009B546A" w:rsidRPr="001B1679">
              <w:rPr>
                <w:sz w:val="16"/>
                <w:szCs w:val="16"/>
              </w:rPr>
              <w:t>0250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61D05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1C0AA" w14:textId="77777777" w:rsidR="009B546A" w:rsidRPr="001B1679" w:rsidRDefault="009B546A" w:rsidP="00C11620">
            <w:pPr>
              <w:pStyle w:val="TAL"/>
              <w:keepNext w:val="0"/>
              <w:rPr>
                <w:sz w:val="16"/>
                <w:szCs w:val="16"/>
              </w:rPr>
            </w:pPr>
            <w:r w:rsidRPr="001B1679">
              <w:rPr>
                <w:sz w:val="16"/>
                <w:szCs w:val="16"/>
              </w:rPr>
              <w:t>CR Pack on QOED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C922BB"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464C35"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E652C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02D87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361E5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37181E" w14:textId="77777777" w:rsidR="009B546A" w:rsidRPr="001B1679" w:rsidRDefault="009B546A" w:rsidP="00C11620">
            <w:pPr>
              <w:pStyle w:val="TAL"/>
              <w:keepNext w:val="0"/>
              <w:rPr>
                <w:sz w:val="16"/>
                <w:szCs w:val="16"/>
              </w:rPr>
            </w:pPr>
          </w:p>
        </w:tc>
      </w:tr>
      <w:tr w:rsidR="009B546A" w14:paraId="5A0FD4B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711286"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0797D" w14:textId="48425B31" w:rsidR="009B546A" w:rsidRPr="001B1679" w:rsidRDefault="00F83058" w:rsidP="00C11620">
            <w:pPr>
              <w:pStyle w:val="TAL"/>
              <w:keepNext w:val="0"/>
              <w:rPr>
                <w:sz w:val="16"/>
                <w:szCs w:val="16"/>
              </w:rPr>
            </w:pPr>
            <w:r>
              <w:rPr>
                <w:sz w:val="16"/>
                <w:szCs w:val="16"/>
              </w:rPr>
              <w:t>SP-23</w:t>
            </w:r>
            <w:r w:rsidR="009B546A" w:rsidRPr="001B1679">
              <w:rPr>
                <w:sz w:val="16"/>
                <w:szCs w:val="16"/>
              </w:rPr>
              <w:t>0249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A1B64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DBBEF4" w14:textId="77777777" w:rsidR="009B546A" w:rsidRPr="001B1679" w:rsidRDefault="009B546A" w:rsidP="00C11620">
            <w:pPr>
              <w:pStyle w:val="TAL"/>
              <w:keepNext w:val="0"/>
              <w:rPr>
                <w:sz w:val="16"/>
                <w:szCs w:val="16"/>
              </w:rPr>
            </w:pPr>
            <w:r w:rsidRPr="001B1679">
              <w:rPr>
                <w:sz w:val="16"/>
                <w:szCs w:val="16"/>
              </w:rPr>
              <w:t>CR Pack on WIs eDASH, QOED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3970C8"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A86FD7"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D7540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BEC6C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DDFD9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567693" w14:textId="77777777" w:rsidR="009B546A" w:rsidRPr="001B1679" w:rsidRDefault="009B546A" w:rsidP="00C11620">
            <w:pPr>
              <w:pStyle w:val="TAL"/>
              <w:keepNext w:val="0"/>
              <w:rPr>
                <w:sz w:val="16"/>
                <w:szCs w:val="16"/>
              </w:rPr>
            </w:pPr>
          </w:p>
        </w:tc>
      </w:tr>
      <w:tr w:rsidR="009B546A" w14:paraId="3AF217C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617A15"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95312D" w14:textId="11E0E489" w:rsidR="009B546A" w:rsidRPr="001B1679" w:rsidRDefault="00F83058" w:rsidP="00C11620">
            <w:pPr>
              <w:pStyle w:val="TAL"/>
              <w:keepNext w:val="0"/>
              <w:rPr>
                <w:sz w:val="16"/>
                <w:szCs w:val="16"/>
              </w:rPr>
            </w:pPr>
            <w:r>
              <w:rPr>
                <w:sz w:val="16"/>
                <w:szCs w:val="16"/>
              </w:rPr>
              <w:t>SP-23</w:t>
            </w:r>
            <w:r w:rsidR="009B546A" w:rsidRPr="001B1679">
              <w:rPr>
                <w:sz w:val="16"/>
                <w:szCs w:val="16"/>
              </w:rPr>
              <w:t>0199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8C520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32D538" w14:textId="77777777" w:rsidR="009B546A" w:rsidRPr="001B1679" w:rsidRDefault="009B546A" w:rsidP="00C11620">
            <w:pPr>
              <w:pStyle w:val="TAL"/>
              <w:keepNext w:val="0"/>
              <w:rPr>
                <w:sz w:val="16"/>
                <w:szCs w:val="16"/>
              </w:rPr>
            </w:pPr>
            <w:r w:rsidRPr="001B1679">
              <w:rPr>
                <w:sz w:val="16"/>
                <w:szCs w:val="16"/>
              </w:rPr>
              <w:t>Rel-16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2A8B8D"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3881A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D1DC6C" w14:textId="77777777" w:rsidR="009B546A" w:rsidRPr="001B1679" w:rsidRDefault="009B546A" w:rsidP="00C11620">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01FA6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EFD96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3D654" w14:textId="77777777" w:rsidR="009B546A" w:rsidRPr="001B1679" w:rsidRDefault="009B546A" w:rsidP="00C11620">
            <w:pPr>
              <w:pStyle w:val="TAL"/>
              <w:keepNext w:val="0"/>
              <w:rPr>
                <w:sz w:val="16"/>
                <w:szCs w:val="16"/>
              </w:rPr>
            </w:pPr>
          </w:p>
        </w:tc>
      </w:tr>
      <w:tr w:rsidR="009B546A" w14:paraId="04558EC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87F1A8"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4EA03C" w14:textId="11BAE21B" w:rsidR="009B546A" w:rsidRPr="001B1679" w:rsidRDefault="00F83058" w:rsidP="00C11620">
            <w:pPr>
              <w:pStyle w:val="TAL"/>
              <w:keepNext w:val="0"/>
              <w:rPr>
                <w:sz w:val="16"/>
                <w:szCs w:val="16"/>
              </w:rPr>
            </w:pPr>
            <w:r>
              <w:rPr>
                <w:sz w:val="16"/>
                <w:szCs w:val="16"/>
              </w:rPr>
              <w:t>SP-23</w:t>
            </w:r>
            <w:r w:rsidR="009B546A" w:rsidRPr="001B1679">
              <w:rPr>
                <w:sz w:val="16"/>
                <w:szCs w:val="16"/>
              </w:rPr>
              <w:t>0203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65EE5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7589EC" w14:textId="77777777" w:rsidR="009B546A" w:rsidRPr="001B1679" w:rsidRDefault="009B546A" w:rsidP="00C11620">
            <w:pPr>
              <w:pStyle w:val="TAL"/>
              <w:keepNext w:val="0"/>
              <w:rPr>
                <w:sz w:val="16"/>
                <w:szCs w:val="16"/>
              </w:rPr>
            </w:pPr>
            <w:r w:rsidRPr="001B1679">
              <w:rPr>
                <w:sz w:val="16"/>
                <w:szCs w:val="16"/>
              </w:rPr>
              <w:t>Rel-16 CRs on Self-Organizing Networks (SON) for 5G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390869"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490A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2DBE04" w14:textId="77777777" w:rsidR="009B546A" w:rsidRPr="001B1679" w:rsidRDefault="009B546A" w:rsidP="00C11620">
            <w:pPr>
              <w:pStyle w:val="TAL"/>
              <w:keepNext w:val="0"/>
              <w:rPr>
                <w:sz w:val="16"/>
                <w:szCs w:val="16"/>
              </w:rPr>
            </w:pPr>
            <w:r w:rsidRPr="001B1679">
              <w:rPr>
                <w:sz w:val="16"/>
                <w:szCs w:val="16"/>
              </w:rPr>
              <w:t>SON_5G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DF828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9E942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6C80D" w14:textId="77777777" w:rsidR="009B546A" w:rsidRPr="001B1679" w:rsidRDefault="009B546A" w:rsidP="00C11620">
            <w:pPr>
              <w:pStyle w:val="TAL"/>
              <w:keepNext w:val="0"/>
              <w:rPr>
                <w:sz w:val="16"/>
                <w:szCs w:val="16"/>
              </w:rPr>
            </w:pPr>
          </w:p>
        </w:tc>
      </w:tr>
      <w:tr w:rsidR="009B546A" w14:paraId="033F093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539CB8"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B027AB" w14:textId="71783C08" w:rsidR="009B546A" w:rsidRPr="001B1679" w:rsidRDefault="00F83058" w:rsidP="00C11620">
            <w:pPr>
              <w:pStyle w:val="TAL"/>
              <w:keepNext w:val="0"/>
              <w:rPr>
                <w:sz w:val="16"/>
                <w:szCs w:val="16"/>
              </w:rPr>
            </w:pPr>
            <w:r>
              <w:rPr>
                <w:sz w:val="16"/>
                <w:szCs w:val="16"/>
              </w:rPr>
              <w:t>SP-23</w:t>
            </w:r>
            <w:r w:rsidR="009B546A" w:rsidRPr="001B1679">
              <w:rPr>
                <w:sz w:val="16"/>
                <w:szCs w:val="16"/>
              </w:rPr>
              <w:t>0198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EEA963"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E4DB68" w14:textId="77777777" w:rsidR="009B546A" w:rsidRPr="001B1679" w:rsidRDefault="009B546A" w:rsidP="00C11620">
            <w:pPr>
              <w:pStyle w:val="TAL"/>
              <w:keepNext w:val="0"/>
              <w:rPr>
                <w:sz w:val="16"/>
                <w:szCs w:val="16"/>
              </w:rPr>
            </w:pPr>
            <w:r w:rsidRPr="001B1679">
              <w:rPr>
                <w:sz w:val="16"/>
                <w:szCs w:val="16"/>
              </w:rPr>
              <w:t>Rel-16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C21792"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0F205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59984F" w14:textId="77777777" w:rsidR="009B546A" w:rsidRPr="001B1679" w:rsidRDefault="009B546A" w:rsidP="00C11620">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34C03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F4D6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087A0C" w14:textId="77777777" w:rsidR="009B546A" w:rsidRPr="001B1679" w:rsidRDefault="009B546A" w:rsidP="00C11620">
            <w:pPr>
              <w:pStyle w:val="TAL"/>
              <w:keepNext w:val="0"/>
              <w:rPr>
                <w:sz w:val="16"/>
                <w:szCs w:val="16"/>
              </w:rPr>
            </w:pPr>
          </w:p>
        </w:tc>
      </w:tr>
      <w:tr w:rsidR="009B546A" w14:paraId="0905F29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5110FE"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5B8D7" w14:textId="27374CAF" w:rsidR="009B546A" w:rsidRPr="001B1679" w:rsidRDefault="00F83058" w:rsidP="00C11620">
            <w:pPr>
              <w:pStyle w:val="TAL"/>
              <w:keepNext w:val="0"/>
              <w:rPr>
                <w:sz w:val="16"/>
                <w:szCs w:val="16"/>
              </w:rPr>
            </w:pPr>
            <w:r>
              <w:rPr>
                <w:sz w:val="16"/>
                <w:szCs w:val="16"/>
              </w:rPr>
              <w:t>SP-23</w:t>
            </w:r>
            <w:r w:rsidR="009B546A" w:rsidRPr="001B1679">
              <w:rPr>
                <w:sz w:val="16"/>
                <w:szCs w:val="16"/>
              </w:rPr>
              <w:t>0208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90F56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2386CC" w14:textId="77777777" w:rsidR="009B546A" w:rsidRPr="001B1679" w:rsidRDefault="009B546A" w:rsidP="00C11620">
            <w:pPr>
              <w:pStyle w:val="TAL"/>
              <w:keepNext w:val="0"/>
              <w:rPr>
                <w:sz w:val="16"/>
                <w:szCs w:val="16"/>
              </w:rPr>
            </w:pPr>
            <w:r w:rsidRPr="001B1679">
              <w:rPr>
                <w:sz w:val="16"/>
                <w:szCs w:val="16"/>
              </w:rPr>
              <w:t>Rel-16 CRs on NRM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F72F27"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D8CC7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2A2277" w14:textId="77777777" w:rsidR="009B546A" w:rsidRPr="001B1679" w:rsidRDefault="009B546A" w:rsidP="00C11620">
            <w:pPr>
              <w:pStyle w:val="TAL"/>
              <w:keepNext w:val="0"/>
              <w:rPr>
                <w:sz w:val="16"/>
                <w:szCs w:val="16"/>
              </w:rPr>
            </w:pPr>
            <w:r w:rsidRPr="001B1679">
              <w:rPr>
                <w:sz w:val="16"/>
                <w:szCs w:val="16"/>
              </w:rPr>
              <w:t>eNRM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79128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C7F8E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5143A" w14:textId="77777777" w:rsidR="009B546A" w:rsidRPr="001B1679" w:rsidRDefault="009B546A" w:rsidP="00C11620">
            <w:pPr>
              <w:pStyle w:val="TAL"/>
              <w:keepNext w:val="0"/>
              <w:rPr>
                <w:sz w:val="16"/>
                <w:szCs w:val="16"/>
              </w:rPr>
            </w:pPr>
          </w:p>
        </w:tc>
      </w:tr>
      <w:tr w:rsidR="009B546A" w14:paraId="3EC068C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37D4C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E9EAC6" w14:textId="13FE05D5" w:rsidR="009B546A" w:rsidRPr="001B1679" w:rsidRDefault="00F83058" w:rsidP="00C11620">
            <w:pPr>
              <w:pStyle w:val="TAL"/>
              <w:keepNext w:val="0"/>
              <w:rPr>
                <w:sz w:val="16"/>
                <w:szCs w:val="16"/>
              </w:rPr>
            </w:pPr>
            <w:r>
              <w:rPr>
                <w:sz w:val="16"/>
                <w:szCs w:val="16"/>
              </w:rPr>
              <w:t>SP-23</w:t>
            </w:r>
            <w:r w:rsidR="009B546A" w:rsidRPr="001B1679">
              <w:rPr>
                <w:sz w:val="16"/>
                <w:szCs w:val="16"/>
              </w:rPr>
              <w:t>0304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E06EAB"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026D90" w14:textId="77777777" w:rsidR="009B546A" w:rsidRPr="001B1679" w:rsidRDefault="009B546A" w:rsidP="00C11620">
            <w:pPr>
              <w:pStyle w:val="TAL"/>
              <w:keepNext w:val="0"/>
              <w:rPr>
                <w:sz w:val="16"/>
                <w:szCs w:val="16"/>
              </w:rPr>
            </w:pPr>
            <w:r w:rsidRPr="001B1679">
              <w:rPr>
                <w:sz w:val="16"/>
                <w:szCs w:val="16"/>
              </w:rPr>
              <w:t>23.503 CR0872R3 (Rel-17, 'F'): Corrections to use of RSD validation criteria in URSP rules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32062D" w14:textId="77777777" w:rsidR="009B546A" w:rsidRPr="001B1679" w:rsidRDefault="009B546A" w:rsidP="00C11620">
            <w:pPr>
              <w:pStyle w:val="TAL"/>
              <w:keepNext w:val="0"/>
              <w:rPr>
                <w:sz w:val="16"/>
                <w:szCs w:val="16"/>
              </w:rPr>
            </w:pPr>
            <w:r w:rsidRPr="001B1679">
              <w:rPr>
                <w:sz w:val="16"/>
                <w:szCs w:val="16"/>
              </w:rPr>
              <w:t>MediaTek Inc.,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23D685"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E994EB" w14:textId="77777777" w:rsidR="009B546A" w:rsidRPr="001B1679" w:rsidRDefault="009B546A" w:rsidP="00C11620">
            <w:pPr>
              <w:pStyle w:val="TAL"/>
              <w:keepNext w:val="0"/>
              <w:rPr>
                <w:sz w:val="16"/>
                <w:szCs w:val="16"/>
              </w:rPr>
            </w:pPr>
            <w:r w:rsidRPr="001B1679">
              <w:rPr>
                <w:sz w:val="16"/>
                <w:szCs w:val="16"/>
              </w:rPr>
              <w:t>5GS_Ph1,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02C4B9" w14:textId="138C389E" w:rsidR="009B546A" w:rsidRPr="001B1679" w:rsidRDefault="009B546A" w:rsidP="00C11620">
            <w:pPr>
              <w:pStyle w:val="TAL"/>
              <w:keepNext w:val="0"/>
              <w:rPr>
                <w:sz w:val="16"/>
                <w:szCs w:val="16"/>
              </w:rPr>
            </w:pPr>
            <w:r w:rsidRPr="001B1679">
              <w:rPr>
                <w:sz w:val="16"/>
                <w:szCs w:val="16"/>
              </w:rPr>
              <w:t xml:space="preserve">Revision of </w:t>
            </w:r>
            <w:r w:rsidR="00F83058">
              <w:rPr>
                <w:sz w:val="16"/>
                <w:szCs w:val="16"/>
              </w:rPr>
              <w:t>SP-23</w:t>
            </w:r>
            <w:r w:rsidRPr="001B1679">
              <w:rPr>
                <w:sz w:val="16"/>
                <w:szCs w:val="16"/>
              </w:rPr>
              <w:t>02439. (Update of 23.503 CR0872R1 in CR Pack SP-230114). Revised to SP-230370.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41E6BE"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3DD279" w14:textId="06514151" w:rsidR="009B546A" w:rsidRPr="001B1679" w:rsidRDefault="00F83058" w:rsidP="00C11620">
            <w:pPr>
              <w:pStyle w:val="TAL"/>
              <w:keepNext w:val="0"/>
              <w:rPr>
                <w:sz w:val="16"/>
                <w:szCs w:val="16"/>
              </w:rPr>
            </w:pPr>
            <w:r>
              <w:rPr>
                <w:sz w:val="16"/>
                <w:szCs w:val="16"/>
              </w:rPr>
              <w:t>SP-23</w:t>
            </w:r>
            <w:r w:rsidR="009B546A" w:rsidRPr="001B1679">
              <w:rPr>
                <w:sz w:val="16"/>
                <w:szCs w:val="16"/>
              </w:rPr>
              <w:t>0370</w:t>
            </w:r>
          </w:p>
        </w:tc>
      </w:tr>
      <w:tr w:rsidR="009B546A" w14:paraId="0A1E650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80D86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FA20FC" w14:textId="12863054" w:rsidR="009B546A" w:rsidRPr="001B1679" w:rsidRDefault="00F83058" w:rsidP="00C11620">
            <w:pPr>
              <w:pStyle w:val="TAL"/>
              <w:keepNext w:val="0"/>
              <w:rPr>
                <w:sz w:val="16"/>
                <w:szCs w:val="16"/>
              </w:rPr>
            </w:pPr>
            <w:r>
              <w:rPr>
                <w:sz w:val="16"/>
                <w:szCs w:val="16"/>
              </w:rPr>
              <w:t>SP-23</w:t>
            </w:r>
            <w:r w:rsidR="009B546A" w:rsidRPr="001B1679">
              <w:rPr>
                <w:sz w:val="16"/>
                <w:szCs w:val="16"/>
              </w:rPr>
              <w:t>0370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D04746"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4B3F92" w14:textId="77777777" w:rsidR="009B546A" w:rsidRPr="001B1679" w:rsidRDefault="009B546A" w:rsidP="00C11620">
            <w:pPr>
              <w:pStyle w:val="TAL"/>
              <w:keepNext w:val="0"/>
              <w:rPr>
                <w:sz w:val="16"/>
                <w:szCs w:val="16"/>
              </w:rPr>
            </w:pPr>
            <w:r w:rsidRPr="001B1679">
              <w:rPr>
                <w:sz w:val="16"/>
                <w:szCs w:val="16"/>
              </w:rPr>
              <w:t>23.503 CR0872R4 (Rel-17, 'F'): Corrections to use of RSD validation criteria in URSP rules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D2702B" w14:textId="77777777" w:rsidR="009B546A" w:rsidRPr="001B1679" w:rsidRDefault="009B546A" w:rsidP="00C11620">
            <w:pPr>
              <w:pStyle w:val="TAL"/>
              <w:keepNext w:val="0"/>
              <w:rPr>
                <w:sz w:val="16"/>
                <w:szCs w:val="16"/>
              </w:rPr>
            </w:pPr>
            <w:r w:rsidRPr="001B1679">
              <w:rPr>
                <w:sz w:val="16"/>
                <w:szCs w:val="16"/>
              </w:rPr>
              <w:t>MediaTek Inc., Ericsson,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26214C"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D84E3B" w14:textId="77777777" w:rsidR="009B546A" w:rsidRPr="001B1679" w:rsidRDefault="009B546A" w:rsidP="00C11620">
            <w:pPr>
              <w:pStyle w:val="TAL"/>
              <w:keepNext w:val="0"/>
              <w:rPr>
                <w:sz w:val="16"/>
                <w:szCs w:val="16"/>
              </w:rPr>
            </w:pPr>
            <w:r w:rsidRPr="001B1679">
              <w:rPr>
                <w:sz w:val="16"/>
                <w:szCs w:val="16"/>
              </w:rPr>
              <w:t>5GS_Ph1,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3DFD50" w14:textId="77777777" w:rsidR="009B546A" w:rsidRPr="001B1679" w:rsidRDefault="009B546A" w:rsidP="00C11620">
            <w:pPr>
              <w:pStyle w:val="TAL"/>
              <w:keepNext w:val="0"/>
              <w:rPr>
                <w:sz w:val="16"/>
                <w:szCs w:val="16"/>
              </w:rPr>
            </w:pPr>
            <w:r w:rsidRPr="001B1679">
              <w:rPr>
                <w:sz w:val="16"/>
                <w:szCs w:val="16"/>
              </w:rPr>
              <w:t>Revision of SP-230304.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2B8B4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8BED60" w14:textId="77777777" w:rsidR="009B546A" w:rsidRPr="001B1679" w:rsidRDefault="009B546A" w:rsidP="00C11620">
            <w:pPr>
              <w:pStyle w:val="TAL"/>
              <w:keepNext w:val="0"/>
              <w:rPr>
                <w:sz w:val="16"/>
                <w:szCs w:val="16"/>
              </w:rPr>
            </w:pPr>
          </w:p>
        </w:tc>
      </w:tr>
      <w:tr w:rsidR="009B546A" w14:paraId="5B4CFFE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1584C5"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935641" w14:textId="23207EA2" w:rsidR="009B546A" w:rsidRPr="001B1679" w:rsidRDefault="00F83058" w:rsidP="00C11620">
            <w:pPr>
              <w:pStyle w:val="TAL"/>
              <w:keepNext w:val="0"/>
              <w:rPr>
                <w:sz w:val="16"/>
                <w:szCs w:val="16"/>
              </w:rPr>
            </w:pPr>
            <w:r>
              <w:rPr>
                <w:sz w:val="16"/>
                <w:szCs w:val="16"/>
              </w:rPr>
              <w:t>SP-23</w:t>
            </w:r>
            <w:r w:rsidR="009B546A" w:rsidRPr="001B1679">
              <w:rPr>
                <w:sz w:val="16"/>
                <w:szCs w:val="16"/>
              </w:rPr>
              <w:t>0306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60C98B"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208961" w14:textId="77777777" w:rsidR="009B546A" w:rsidRPr="001B1679" w:rsidRDefault="009B546A" w:rsidP="00C11620">
            <w:pPr>
              <w:pStyle w:val="TAL"/>
              <w:keepNext w:val="0"/>
              <w:rPr>
                <w:sz w:val="16"/>
                <w:szCs w:val="16"/>
              </w:rPr>
            </w:pPr>
            <w:r w:rsidRPr="001B1679">
              <w:rPr>
                <w:sz w:val="16"/>
                <w:szCs w:val="16"/>
              </w:rPr>
              <w:t>23.503 CR0873R3 (Rel-18, 'A'): Corrections to use of RSD validation criteria in URSP rules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430456" w14:textId="77777777" w:rsidR="009B546A" w:rsidRPr="001B1679" w:rsidRDefault="009B546A" w:rsidP="00C11620">
            <w:pPr>
              <w:pStyle w:val="TAL"/>
              <w:keepNext w:val="0"/>
              <w:rPr>
                <w:sz w:val="16"/>
                <w:szCs w:val="16"/>
              </w:rPr>
            </w:pPr>
            <w:r w:rsidRPr="001B1679">
              <w:rPr>
                <w:sz w:val="16"/>
                <w:szCs w:val="16"/>
              </w:rPr>
              <w:t>MediaTek Inc.,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0A36A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DE7ACF" w14:textId="77777777" w:rsidR="009B546A" w:rsidRPr="001B1679" w:rsidRDefault="009B546A" w:rsidP="00C11620">
            <w:pPr>
              <w:pStyle w:val="TAL"/>
              <w:keepNext w:val="0"/>
              <w:rPr>
                <w:sz w:val="16"/>
                <w:szCs w:val="16"/>
              </w:rPr>
            </w:pPr>
            <w:r w:rsidRPr="001B1679">
              <w:rPr>
                <w:sz w:val="16"/>
                <w:szCs w:val="16"/>
              </w:rPr>
              <w:t>5GS_Ph1,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1A1324" w14:textId="0CBC33AF" w:rsidR="009B546A" w:rsidRPr="001B1679" w:rsidRDefault="009B546A" w:rsidP="00C11620">
            <w:pPr>
              <w:pStyle w:val="TAL"/>
              <w:keepNext w:val="0"/>
              <w:rPr>
                <w:sz w:val="16"/>
                <w:szCs w:val="16"/>
              </w:rPr>
            </w:pPr>
            <w:r w:rsidRPr="001B1679">
              <w:rPr>
                <w:sz w:val="16"/>
                <w:szCs w:val="16"/>
              </w:rPr>
              <w:t xml:space="preserve">Revision of </w:t>
            </w:r>
            <w:r w:rsidR="00F83058">
              <w:rPr>
                <w:sz w:val="16"/>
                <w:szCs w:val="16"/>
              </w:rPr>
              <w:t>SP-23</w:t>
            </w:r>
            <w:r w:rsidRPr="001B1679">
              <w:rPr>
                <w:sz w:val="16"/>
                <w:szCs w:val="16"/>
              </w:rPr>
              <w:t>02440 (Update of 23.503 CR0873R1 in CR Pack SP-230114). Revised to SP-230371.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5D31E8"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50655A" w14:textId="3FF3CF90" w:rsidR="009B546A" w:rsidRPr="001B1679" w:rsidRDefault="00F83058" w:rsidP="00C11620">
            <w:pPr>
              <w:pStyle w:val="TAL"/>
              <w:keepNext w:val="0"/>
              <w:rPr>
                <w:sz w:val="16"/>
                <w:szCs w:val="16"/>
              </w:rPr>
            </w:pPr>
            <w:r>
              <w:rPr>
                <w:sz w:val="16"/>
                <w:szCs w:val="16"/>
              </w:rPr>
              <w:t>SP-23</w:t>
            </w:r>
            <w:r w:rsidR="009B546A" w:rsidRPr="001B1679">
              <w:rPr>
                <w:sz w:val="16"/>
                <w:szCs w:val="16"/>
              </w:rPr>
              <w:t>0371</w:t>
            </w:r>
          </w:p>
        </w:tc>
      </w:tr>
      <w:tr w:rsidR="009B546A" w14:paraId="6BAD9EC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01B1A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086B98" w14:textId="3C3FCEC9" w:rsidR="009B546A" w:rsidRPr="001B1679" w:rsidRDefault="00F83058" w:rsidP="00C11620">
            <w:pPr>
              <w:pStyle w:val="TAL"/>
              <w:keepNext w:val="0"/>
              <w:rPr>
                <w:sz w:val="16"/>
                <w:szCs w:val="16"/>
              </w:rPr>
            </w:pPr>
            <w:r>
              <w:rPr>
                <w:sz w:val="16"/>
                <w:szCs w:val="16"/>
              </w:rPr>
              <w:t>SP-23</w:t>
            </w:r>
            <w:r w:rsidR="009B546A" w:rsidRPr="001B1679">
              <w:rPr>
                <w:sz w:val="16"/>
                <w:szCs w:val="16"/>
              </w:rPr>
              <w:t>0371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147499"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C9C4E9" w14:textId="77777777" w:rsidR="009B546A" w:rsidRPr="001B1679" w:rsidRDefault="009B546A" w:rsidP="00C11620">
            <w:pPr>
              <w:pStyle w:val="TAL"/>
              <w:keepNext w:val="0"/>
              <w:rPr>
                <w:sz w:val="16"/>
                <w:szCs w:val="16"/>
              </w:rPr>
            </w:pPr>
            <w:r w:rsidRPr="001B1679">
              <w:rPr>
                <w:sz w:val="16"/>
                <w:szCs w:val="16"/>
              </w:rPr>
              <w:t>23.503 CR0873R4 (Rel-18, 'A'): Corrections to use of RSD validation criteria in URSP rules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93E262" w14:textId="77777777" w:rsidR="009B546A" w:rsidRPr="001B1679" w:rsidRDefault="009B546A" w:rsidP="00C11620">
            <w:pPr>
              <w:pStyle w:val="TAL"/>
              <w:keepNext w:val="0"/>
              <w:rPr>
                <w:sz w:val="16"/>
                <w:szCs w:val="16"/>
              </w:rPr>
            </w:pPr>
            <w:r w:rsidRPr="001B1679">
              <w:rPr>
                <w:sz w:val="16"/>
                <w:szCs w:val="16"/>
              </w:rPr>
              <w:t>MediaTek Inc., Ericsson,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6084D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D62C7C" w14:textId="77777777" w:rsidR="009B546A" w:rsidRPr="001B1679" w:rsidRDefault="009B546A" w:rsidP="00C11620">
            <w:pPr>
              <w:pStyle w:val="TAL"/>
              <w:keepNext w:val="0"/>
              <w:rPr>
                <w:sz w:val="16"/>
                <w:szCs w:val="16"/>
              </w:rPr>
            </w:pPr>
            <w:r w:rsidRPr="001B1679">
              <w:rPr>
                <w:sz w:val="16"/>
                <w:szCs w:val="16"/>
              </w:rPr>
              <w:t>5GS_Ph1,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758A34" w14:textId="77777777" w:rsidR="009B546A" w:rsidRPr="001B1679" w:rsidRDefault="009B546A" w:rsidP="00C11620">
            <w:pPr>
              <w:pStyle w:val="TAL"/>
              <w:keepNext w:val="0"/>
              <w:rPr>
                <w:sz w:val="16"/>
                <w:szCs w:val="16"/>
              </w:rPr>
            </w:pPr>
            <w:r w:rsidRPr="001B1679">
              <w:rPr>
                <w:sz w:val="16"/>
                <w:szCs w:val="16"/>
              </w:rPr>
              <w:t>Revision of SP-230306.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43E21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44F667" w14:textId="77777777" w:rsidR="009B546A" w:rsidRPr="001B1679" w:rsidRDefault="009B546A" w:rsidP="00C11620">
            <w:pPr>
              <w:pStyle w:val="TAL"/>
              <w:keepNext w:val="0"/>
              <w:rPr>
                <w:sz w:val="16"/>
                <w:szCs w:val="16"/>
              </w:rPr>
            </w:pPr>
          </w:p>
        </w:tc>
      </w:tr>
      <w:tr w:rsidR="009B546A" w14:paraId="3284EF4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B18F4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D1DC1F" w14:textId="75D41F13" w:rsidR="009B546A" w:rsidRPr="001B1679" w:rsidRDefault="00F83058" w:rsidP="00C11620">
            <w:pPr>
              <w:pStyle w:val="TAL"/>
              <w:keepNext w:val="0"/>
              <w:rPr>
                <w:sz w:val="16"/>
                <w:szCs w:val="16"/>
              </w:rPr>
            </w:pPr>
            <w:r>
              <w:rPr>
                <w:sz w:val="16"/>
                <w:szCs w:val="16"/>
              </w:rPr>
              <w:t>SP-23</w:t>
            </w:r>
            <w:r w:rsidR="009B546A" w:rsidRPr="001B1679">
              <w:rPr>
                <w:sz w:val="16"/>
                <w:szCs w:val="16"/>
              </w:rPr>
              <w:t>0114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F688E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EFA2B9" w14:textId="77777777" w:rsidR="009B546A" w:rsidRPr="001B1679" w:rsidRDefault="009B546A" w:rsidP="00C11620">
            <w:pPr>
              <w:pStyle w:val="TAL"/>
              <w:keepNext w:val="0"/>
              <w:rPr>
                <w:sz w:val="16"/>
                <w:szCs w:val="16"/>
              </w:rPr>
            </w:pPr>
            <w:r w:rsidRPr="001B1679">
              <w:rPr>
                <w:sz w:val="16"/>
                <w:szCs w:val="16"/>
              </w:rPr>
              <w:t>SA WG2 CRs where company inputs are expected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4256A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02BDB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3459F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6D1BAC" w14:textId="77777777" w:rsidR="009B546A" w:rsidRPr="001B1679" w:rsidRDefault="009B546A" w:rsidP="00C11620">
            <w:pPr>
              <w:pStyle w:val="TAL"/>
              <w:keepNext w:val="0"/>
              <w:rPr>
                <w:sz w:val="16"/>
                <w:szCs w:val="16"/>
              </w:rPr>
            </w:pPr>
            <w:r w:rsidRPr="001B1679">
              <w:rPr>
                <w:sz w:val="16"/>
                <w:szCs w:val="16"/>
              </w:rPr>
              <w:t>Proposed revisions of these CRs in SP-230304 and SP-230306. The CRs were revised and this CR pack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CB6A60"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CDD5C" w14:textId="77777777" w:rsidR="009B546A" w:rsidRPr="001B1679" w:rsidRDefault="009B546A" w:rsidP="00C11620">
            <w:pPr>
              <w:pStyle w:val="TAL"/>
              <w:keepNext w:val="0"/>
              <w:rPr>
                <w:sz w:val="16"/>
                <w:szCs w:val="16"/>
              </w:rPr>
            </w:pPr>
          </w:p>
        </w:tc>
      </w:tr>
      <w:tr w:rsidR="009B546A" w14:paraId="56AA76B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DB92D7"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9D101A" w14:textId="06F42687" w:rsidR="009B546A" w:rsidRPr="001B1679" w:rsidRDefault="00F83058" w:rsidP="00C11620">
            <w:pPr>
              <w:pStyle w:val="TAL"/>
              <w:keepNext w:val="0"/>
              <w:rPr>
                <w:sz w:val="16"/>
                <w:szCs w:val="16"/>
              </w:rPr>
            </w:pPr>
            <w:r>
              <w:rPr>
                <w:sz w:val="16"/>
                <w:szCs w:val="16"/>
              </w:rPr>
              <w:t>SP-23</w:t>
            </w:r>
            <w:r w:rsidR="009B546A" w:rsidRPr="001B1679">
              <w:rPr>
                <w:sz w:val="16"/>
                <w:szCs w:val="16"/>
              </w:rPr>
              <w:t>0035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7FB90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E9CD28" w14:textId="77777777" w:rsidR="009B546A" w:rsidRPr="001B1679" w:rsidRDefault="009B546A" w:rsidP="00C11620">
            <w:pPr>
              <w:pStyle w:val="TAL"/>
              <w:keepNext w:val="0"/>
              <w:rPr>
                <w:sz w:val="16"/>
                <w:szCs w:val="16"/>
              </w:rPr>
            </w:pPr>
            <w:r w:rsidRPr="001B1679">
              <w:rPr>
                <w:sz w:val="16"/>
                <w:szCs w:val="16"/>
              </w:rPr>
              <w:t>CRs on 5G_eLCS_Ph2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70574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D190F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B340D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CACA7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C66C6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39B391" w14:textId="77777777" w:rsidR="009B546A" w:rsidRPr="001B1679" w:rsidRDefault="009B546A" w:rsidP="00C11620">
            <w:pPr>
              <w:pStyle w:val="TAL"/>
              <w:keepNext w:val="0"/>
              <w:rPr>
                <w:sz w:val="16"/>
                <w:szCs w:val="16"/>
              </w:rPr>
            </w:pPr>
          </w:p>
        </w:tc>
      </w:tr>
      <w:tr w:rsidR="009B546A" w14:paraId="6DD7CF9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99881F"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080332" w14:textId="6A811C99" w:rsidR="009B546A" w:rsidRPr="001B1679" w:rsidRDefault="00F83058" w:rsidP="00C11620">
            <w:pPr>
              <w:pStyle w:val="TAL"/>
              <w:keepNext w:val="0"/>
              <w:rPr>
                <w:sz w:val="16"/>
                <w:szCs w:val="16"/>
              </w:rPr>
            </w:pPr>
            <w:r>
              <w:rPr>
                <w:sz w:val="16"/>
                <w:szCs w:val="16"/>
              </w:rPr>
              <w:t>SP-23</w:t>
            </w:r>
            <w:r w:rsidR="009B546A" w:rsidRPr="001B1679">
              <w:rPr>
                <w:sz w:val="16"/>
                <w:szCs w:val="16"/>
              </w:rPr>
              <w:t>0036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6F919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324F5C" w14:textId="77777777" w:rsidR="009B546A" w:rsidRPr="001B1679" w:rsidRDefault="009B546A" w:rsidP="00C11620">
            <w:pPr>
              <w:pStyle w:val="TAL"/>
              <w:keepNext w:val="0"/>
              <w:rPr>
                <w:sz w:val="16"/>
                <w:szCs w:val="16"/>
              </w:rPr>
            </w:pPr>
            <w:r w:rsidRPr="001B1679">
              <w:rPr>
                <w:sz w:val="16"/>
                <w:szCs w:val="16"/>
              </w:rPr>
              <w:t>CRs on 5G_ProSe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1B6B04"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E5563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28523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E60B1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43B99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346A1D" w14:textId="77777777" w:rsidR="009B546A" w:rsidRPr="001B1679" w:rsidRDefault="009B546A" w:rsidP="00C11620">
            <w:pPr>
              <w:pStyle w:val="TAL"/>
              <w:keepNext w:val="0"/>
              <w:rPr>
                <w:sz w:val="16"/>
                <w:szCs w:val="16"/>
              </w:rPr>
            </w:pPr>
          </w:p>
        </w:tc>
      </w:tr>
      <w:tr w:rsidR="009B546A" w14:paraId="4245D04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43209C"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6AADC" w14:textId="1CDF1A54" w:rsidR="009B546A" w:rsidRPr="001B1679" w:rsidRDefault="00F83058" w:rsidP="00C11620">
            <w:pPr>
              <w:pStyle w:val="TAL"/>
              <w:keepNext w:val="0"/>
              <w:rPr>
                <w:sz w:val="16"/>
                <w:szCs w:val="16"/>
              </w:rPr>
            </w:pPr>
            <w:r>
              <w:rPr>
                <w:sz w:val="16"/>
                <w:szCs w:val="16"/>
              </w:rPr>
              <w:t>SP-23</w:t>
            </w:r>
            <w:r w:rsidR="009B546A" w:rsidRPr="001B1679">
              <w:rPr>
                <w:sz w:val="16"/>
                <w:szCs w:val="16"/>
              </w:rPr>
              <w:t>0037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15778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96C245" w14:textId="77777777" w:rsidR="009B546A" w:rsidRPr="001B1679" w:rsidRDefault="009B546A" w:rsidP="00C11620">
            <w:pPr>
              <w:pStyle w:val="TAL"/>
              <w:keepNext w:val="0"/>
              <w:rPr>
                <w:sz w:val="16"/>
                <w:szCs w:val="16"/>
              </w:rPr>
            </w:pPr>
            <w:r w:rsidRPr="001B1679">
              <w:rPr>
                <w:sz w:val="16"/>
                <w:szCs w:val="16"/>
              </w:rPr>
              <w:t>CRs on 5MBS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A79734"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6059F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683BC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CA6CCD" w14:textId="77777777" w:rsidR="009B546A" w:rsidRPr="001B1679" w:rsidRDefault="009B546A" w:rsidP="00C11620">
            <w:pPr>
              <w:pStyle w:val="TAL"/>
              <w:keepNext w:val="0"/>
              <w:rPr>
                <w:sz w:val="16"/>
                <w:szCs w:val="16"/>
              </w:rPr>
            </w:pPr>
            <w:r w:rsidRPr="001B1679">
              <w:rPr>
                <w:sz w:val="16"/>
                <w:szCs w:val="16"/>
              </w:rPr>
              <w:t>23.247 CR0140R4 is a revision of the CR in SP-221211, postponed from TSG SA#98-e.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BCEC0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B8D164" w14:textId="77777777" w:rsidR="009B546A" w:rsidRPr="001B1679" w:rsidRDefault="009B546A" w:rsidP="00C11620">
            <w:pPr>
              <w:pStyle w:val="TAL"/>
              <w:keepNext w:val="0"/>
              <w:rPr>
                <w:sz w:val="16"/>
                <w:szCs w:val="16"/>
              </w:rPr>
            </w:pPr>
          </w:p>
        </w:tc>
      </w:tr>
      <w:tr w:rsidR="009B546A" w14:paraId="049C921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5423D0"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EEAB3E" w14:textId="7FAC21DE" w:rsidR="009B546A" w:rsidRPr="001B1679" w:rsidRDefault="00F83058" w:rsidP="00C11620">
            <w:pPr>
              <w:pStyle w:val="TAL"/>
              <w:keepNext w:val="0"/>
              <w:rPr>
                <w:sz w:val="16"/>
                <w:szCs w:val="16"/>
              </w:rPr>
            </w:pPr>
            <w:r>
              <w:rPr>
                <w:sz w:val="16"/>
                <w:szCs w:val="16"/>
              </w:rPr>
              <w:t>SP-23</w:t>
            </w:r>
            <w:r w:rsidR="009B546A" w:rsidRPr="001B1679">
              <w:rPr>
                <w:sz w:val="16"/>
                <w:szCs w:val="16"/>
              </w:rPr>
              <w:t>0038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2C4AB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ACBC8" w14:textId="77777777" w:rsidR="009B546A" w:rsidRPr="001B1679" w:rsidRDefault="009B546A" w:rsidP="00C11620">
            <w:pPr>
              <w:pStyle w:val="TAL"/>
              <w:keepNext w:val="0"/>
              <w:rPr>
                <w:sz w:val="16"/>
                <w:szCs w:val="16"/>
              </w:rPr>
            </w:pPr>
            <w:r w:rsidRPr="001B1679">
              <w:rPr>
                <w:sz w:val="16"/>
                <w:szCs w:val="16"/>
              </w:rPr>
              <w:t>CRs on eEDGE_5GC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A8A32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88E84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442AC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2A3AE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23BB7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DB997F" w14:textId="77777777" w:rsidR="009B546A" w:rsidRPr="001B1679" w:rsidRDefault="009B546A" w:rsidP="00C11620">
            <w:pPr>
              <w:pStyle w:val="TAL"/>
              <w:keepNext w:val="0"/>
              <w:rPr>
                <w:sz w:val="16"/>
                <w:szCs w:val="16"/>
              </w:rPr>
            </w:pPr>
          </w:p>
        </w:tc>
      </w:tr>
      <w:tr w:rsidR="009B546A" w14:paraId="0984E52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9DC624"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70CA0" w14:textId="49F06171" w:rsidR="009B546A" w:rsidRPr="001B1679" w:rsidRDefault="00F83058" w:rsidP="00C11620">
            <w:pPr>
              <w:pStyle w:val="TAL"/>
              <w:keepNext w:val="0"/>
              <w:rPr>
                <w:sz w:val="16"/>
                <w:szCs w:val="16"/>
              </w:rPr>
            </w:pPr>
            <w:r>
              <w:rPr>
                <w:sz w:val="16"/>
                <w:szCs w:val="16"/>
              </w:rPr>
              <w:t>SP-23</w:t>
            </w:r>
            <w:r w:rsidR="009B546A" w:rsidRPr="001B1679">
              <w:rPr>
                <w:sz w:val="16"/>
                <w:szCs w:val="16"/>
              </w:rPr>
              <w:t>0039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3C1CC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90984" w14:textId="77777777" w:rsidR="009B546A" w:rsidRPr="001B1679" w:rsidRDefault="009B546A" w:rsidP="00C11620">
            <w:pPr>
              <w:pStyle w:val="TAL"/>
              <w:keepNext w:val="0"/>
              <w:rPr>
                <w:sz w:val="16"/>
                <w:szCs w:val="16"/>
              </w:rPr>
            </w:pPr>
            <w:r w:rsidRPr="001B1679">
              <w:rPr>
                <w:sz w:val="16"/>
                <w:szCs w:val="16"/>
              </w:rPr>
              <w:t>CRs on eNA_Ph2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5EACCC"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17EF8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4C884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14BFC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0EAAF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25007" w14:textId="77777777" w:rsidR="009B546A" w:rsidRPr="001B1679" w:rsidRDefault="009B546A" w:rsidP="00C11620">
            <w:pPr>
              <w:pStyle w:val="TAL"/>
              <w:keepNext w:val="0"/>
              <w:rPr>
                <w:sz w:val="16"/>
                <w:szCs w:val="16"/>
              </w:rPr>
            </w:pPr>
          </w:p>
        </w:tc>
      </w:tr>
      <w:tr w:rsidR="009B546A" w14:paraId="5BA9068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57BD05"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FB36F8" w14:textId="475712FD" w:rsidR="009B546A" w:rsidRPr="001B1679" w:rsidRDefault="00F83058" w:rsidP="00C11620">
            <w:pPr>
              <w:pStyle w:val="TAL"/>
              <w:keepNext w:val="0"/>
              <w:rPr>
                <w:sz w:val="16"/>
                <w:szCs w:val="16"/>
              </w:rPr>
            </w:pPr>
            <w:r>
              <w:rPr>
                <w:sz w:val="16"/>
                <w:szCs w:val="16"/>
              </w:rPr>
              <w:t>SP-23</w:t>
            </w:r>
            <w:r w:rsidR="009B546A" w:rsidRPr="001B1679">
              <w:rPr>
                <w:sz w:val="16"/>
                <w:szCs w:val="16"/>
              </w:rPr>
              <w:t>0040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788CE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C163D7" w14:textId="77777777" w:rsidR="009B546A" w:rsidRPr="001B1679" w:rsidRDefault="009B546A" w:rsidP="00C11620">
            <w:pPr>
              <w:pStyle w:val="TAL"/>
              <w:keepNext w:val="0"/>
              <w:rPr>
                <w:sz w:val="16"/>
                <w:szCs w:val="16"/>
              </w:rPr>
            </w:pPr>
            <w:r w:rsidRPr="001B1679">
              <w:rPr>
                <w:sz w:val="16"/>
                <w:szCs w:val="16"/>
              </w:rPr>
              <w:t>CRs on eNS_Ph2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1FE94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44144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CB452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27F28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911D2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19679F" w14:textId="77777777" w:rsidR="009B546A" w:rsidRPr="001B1679" w:rsidRDefault="009B546A" w:rsidP="00C11620">
            <w:pPr>
              <w:pStyle w:val="TAL"/>
              <w:keepNext w:val="0"/>
              <w:rPr>
                <w:sz w:val="16"/>
                <w:szCs w:val="16"/>
              </w:rPr>
            </w:pPr>
          </w:p>
        </w:tc>
      </w:tr>
      <w:tr w:rsidR="009B546A" w14:paraId="44B3622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CDCC8"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EE024" w14:textId="3F02B29F" w:rsidR="009B546A" w:rsidRPr="001B1679" w:rsidRDefault="00F83058" w:rsidP="00C11620">
            <w:pPr>
              <w:pStyle w:val="TAL"/>
              <w:keepNext w:val="0"/>
              <w:rPr>
                <w:sz w:val="16"/>
                <w:szCs w:val="16"/>
              </w:rPr>
            </w:pPr>
            <w:r>
              <w:rPr>
                <w:sz w:val="16"/>
                <w:szCs w:val="16"/>
              </w:rPr>
              <w:t>SP-23</w:t>
            </w:r>
            <w:r w:rsidR="009B546A" w:rsidRPr="001B1679">
              <w:rPr>
                <w:sz w:val="16"/>
                <w:szCs w:val="16"/>
              </w:rPr>
              <w:t>0041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C985B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1C9A80" w14:textId="77777777" w:rsidR="009B546A" w:rsidRPr="001B1679" w:rsidRDefault="009B546A" w:rsidP="00C11620">
            <w:pPr>
              <w:pStyle w:val="TAL"/>
              <w:keepNext w:val="0"/>
              <w:rPr>
                <w:sz w:val="16"/>
                <w:szCs w:val="16"/>
              </w:rPr>
            </w:pPr>
            <w:r w:rsidRPr="001B1679">
              <w:rPr>
                <w:sz w:val="16"/>
                <w:szCs w:val="16"/>
              </w:rPr>
              <w:t>CR on ID_UAS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5FD72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CCAA1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A4ED9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3AD80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7D494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1C585" w14:textId="77777777" w:rsidR="009B546A" w:rsidRPr="001B1679" w:rsidRDefault="009B546A" w:rsidP="00C11620">
            <w:pPr>
              <w:pStyle w:val="TAL"/>
              <w:keepNext w:val="0"/>
              <w:rPr>
                <w:sz w:val="16"/>
                <w:szCs w:val="16"/>
              </w:rPr>
            </w:pPr>
          </w:p>
        </w:tc>
      </w:tr>
      <w:tr w:rsidR="009B546A" w14:paraId="163CAE9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C915AF"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1B829" w14:textId="2C9E4CC6" w:rsidR="009B546A" w:rsidRPr="001B1679" w:rsidRDefault="00F83058" w:rsidP="00C11620">
            <w:pPr>
              <w:pStyle w:val="TAL"/>
              <w:keepNext w:val="0"/>
              <w:rPr>
                <w:sz w:val="16"/>
                <w:szCs w:val="16"/>
              </w:rPr>
            </w:pPr>
            <w:r>
              <w:rPr>
                <w:sz w:val="16"/>
                <w:szCs w:val="16"/>
              </w:rPr>
              <w:t>SP-23</w:t>
            </w:r>
            <w:r w:rsidR="009B546A" w:rsidRPr="001B1679">
              <w:rPr>
                <w:sz w:val="16"/>
                <w:szCs w:val="16"/>
              </w:rPr>
              <w:t>0042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12D1B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0424A1" w14:textId="77777777" w:rsidR="009B546A" w:rsidRPr="001B1679" w:rsidRDefault="009B546A" w:rsidP="00C11620">
            <w:pPr>
              <w:pStyle w:val="TAL"/>
              <w:keepNext w:val="0"/>
              <w:rPr>
                <w:sz w:val="16"/>
                <w:szCs w:val="16"/>
              </w:rPr>
            </w:pPr>
            <w:r w:rsidRPr="001B1679">
              <w:rPr>
                <w:sz w:val="16"/>
                <w:szCs w:val="16"/>
              </w:rPr>
              <w:t>CRs on IIoT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FE3BCF"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94FD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88A43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10224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FED66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741B01" w14:textId="77777777" w:rsidR="009B546A" w:rsidRPr="001B1679" w:rsidRDefault="009B546A" w:rsidP="00C11620">
            <w:pPr>
              <w:pStyle w:val="TAL"/>
              <w:keepNext w:val="0"/>
              <w:rPr>
                <w:sz w:val="16"/>
                <w:szCs w:val="16"/>
              </w:rPr>
            </w:pPr>
          </w:p>
        </w:tc>
      </w:tr>
      <w:tr w:rsidR="009B546A" w14:paraId="1EF5367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1F7E3"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8F7D52" w14:textId="643ECE8C" w:rsidR="009B546A" w:rsidRPr="001B1679" w:rsidRDefault="00F83058" w:rsidP="00C11620">
            <w:pPr>
              <w:pStyle w:val="TAL"/>
              <w:keepNext w:val="0"/>
              <w:rPr>
                <w:sz w:val="16"/>
                <w:szCs w:val="16"/>
              </w:rPr>
            </w:pPr>
            <w:r>
              <w:rPr>
                <w:sz w:val="16"/>
                <w:szCs w:val="16"/>
              </w:rPr>
              <w:t>SP-23</w:t>
            </w:r>
            <w:r w:rsidR="009B546A" w:rsidRPr="001B1679">
              <w:rPr>
                <w:sz w:val="16"/>
                <w:szCs w:val="16"/>
              </w:rPr>
              <w:t>0043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C7775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3902F4" w14:textId="77777777" w:rsidR="009B546A" w:rsidRPr="001B1679" w:rsidRDefault="009B546A" w:rsidP="00C11620">
            <w:pPr>
              <w:pStyle w:val="TAL"/>
              <w:keepNext w:val="0"/>
              <w:rPr>
                <w:sz w:val="16"/>
                <w:szCs w:val="16"/>
              </w:rPr>
            </w:pPr>
            <w:r w:rsidRPr="001B1679">
              <w:rPr>
                <w:sz w:val="16"/>
                <w:szCs w:val="16"/>
              </w:rPr>
              <w:t>CRs on NSWO_5G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332663"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54A11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B4FCB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50FBE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DDE3D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7B0ED8" w14:textId="77777777" w:rsidR="009B546A" w:rsidRPr="001B1679" w:rsidRDefault="009B546A" w:rsidP="00C11620">
            <w:pPr>
              <w:pStyle w:val="TAL"/>
              <w:keepNext w:val="0"/>
              <w:rPr>
                <w:sz w:val="16"/>
                <w:szCs w:val="16"/>
              </w:rPr>
            </w:pPr>
          </w:p>
        </w:tc>
      </w:tr>
      <w:tr w:rsidR="009B546A" w14:paraId="6A8D8EE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37E77F"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B8D2AC" w14:textId="42D0955F" w:rsidR="009B546A" w:rsidRPr="001B1679" w:rsidRDefault="00F83058" w:rsidP="00C11620">
            <w:pPr>
              <w:pStyle w:val="TAL"/>
              <w:keepNext w:val="0"/>
              <w:rPr>
                <w:sz w:val="16"/>
                <w:szCs w:val="16"/>
              </w:rPr>
            </w:pPr>
            <w:r>
              <w:rPr>
                <w:sz w:val="16"/>
                <w:szCs w:val="16"/>
              </w:rPr>
              <w:t>SP-23</w:t>
            </w:r>
            <w:r w:rsidR="009B546A" w:rsidRPr="001B1679">
              <w:rPr>
                <w:sz w:val="16"/>
                <w:szCs w:val="16"/>
              </w:rPr>
              <w:t>0044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76DAA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F7EDB" w14:textId="77777777" w:rsidR="009B546A" w:rsidRPr="001B1679" w:rsidRDefault="009B546A" w:rsidP="00C11620">
            <w:pPr>
              <w:pStyle w:val="TAL"/>
              <w:keepNext w:val="0"/>
              <w:rPr>
                <w:sz w:val="16"/>
                <w:szCs w:val="16"/>
              </w:rPr>
            </w:pPr>
            <w:r w:rsidRPr="001B1679">
              <w:rPr>
                <w:sz w:val="16"/>
                <w:szCs w:val="16"/>
              </w:rPr>
              <w:t>CRs on TEI17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A25BE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AC2CD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412D5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75386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017A1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B4D64A" w14:textId="77777777" w:rsidR="009B546A" w:rsidRPr="001B1679" w:rsidRDefault="009B546A" w:rsidP="00C11620">
            <w:pPr>
              <w:pStyle w:val="TAL"/>
              <w:keepNext w:val="0"/>
              <w:rPr>
                <w:sz w:val="16"/>
                <w:szCs w:val="16"/>
              </w:rPr>
            </w:pPr>
          </w:p>
        </w:tc>
      </w:tr>
      <w:tr w:rsidR="009B546A" w14:paraId="60DCAC2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AF17D7"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328598" w14:textId="15A56445" w:rsidR="009B546A" w:rsidRPr="001B1679" w:rsidRDefault="00F83058" w:rsidP="00C11620">
            <w:pPr>
              <w:pStyle w:val="TAL"/>
              <w:keepNext w:val="0"/>
              <w:rPr>
                <w:sz w:val="16"/>
                <w:szCs w:val="16"/>
              </w:rPr>
            </w:pPr>
            <w:r>
              <w:rPr>
                <w:sz w:val="16"/>
                <w:szCs w:val="16"/>
              </w:rPr>
              <w:t>SP-23</w:t>
            </w:r>
            <w:r w:rsidR="009B546A" w:rsidRPr="001B1679">
              <w:rPr>
                <w:sz w:val="16"/>
                <w:szCs w:val="16"/>
              </w:rPr>
              <w:t>0239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3C070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6D6FD" w14:textId="77777777" w:rsidR="009B546A" w:rsidRPr="001B1679" w:rsidRDefault="009B546A" w:rsidP="00C11620">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D25EE9"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8FD08E"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40D57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4A161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3D49D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478C42" w14:textId="77777777" w:rsidR="009B546A" w:rsidRPr="001B1679" w:rsidRDefault="009B546A" w:rsidP="00C11620">
            <w:pPr>
              <w:pStyle w:val="TAL"/>
              <w:keepNext w:val="0"/>
              <w:rPr>
                <w:sz w:val="16"/>
                <w:szCs w:val="16"/>
              </w:rPr>
            </w:pPr>
          </w:p>
        </w:tc>
      </w:tr>
      <w:tr w:rsidR="009B546A" w14:paraId="3BCA430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C5F8EB"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AF630" w14:textId="1594762F" w:rsidR="009B546A" w:rsidRPr="001B1679" w:rsidRDefault="00F83058" w:rsidP="00C11620">
            <w:pPr>
              <w:pStyle w:val="TAL"/>
              <w:keepNext w:val="0"/>
              <w:rPr>
                <w:sz w:val="16"/>
                <w:szCs w:val="16"/>
              </w:rPr>
            </w:pPr>
            <w:r>
              <w:rPr>
                <w:sz w:val="16"/>
                <w:szCs w:val="16"/>
              </w:rPr>
              <w:t>SP-23</w:t>
            </w:r>
            <w:r w:rsidR="009B546A" w:rsidRPr="001B1679">
              <w:rPr>
                <w:sz w:val="16"/>
                <w:szCs w:val="16"/>
              </w:rPr>
              <w:t>0146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F3465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DF16BC" w14:textId="77777777" w:rsidR="009B546A" w:rsidRPr="001B1679" w:rsidRDefault="009B546A" w:rsidP="00C11620">
            <w:pPr>
              <w:pStyle w:val="TAL"/>
              <w:keepNext w:val="0"/>
              <w:rPr>
                <w:sz w:val="16"/>
                <w:szCs w:val="16"/>
              </w:rPr>
            </w:pPr>
            <w:r w:rsidRPr="001B1679">
              <w:rPr>
                <w:sz w:val="16"/>
                <w:szCs w:val="16"/>
              </w:rPr>
              <w:t>Rel-17 CRs on Security Aspects of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77DF91"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C8C380"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00C8DD" w14:textId="77777777" w:rsidR="009B546A" w:rsidRPr="001B1679" w:rsidRDefault="009B546A" w:rsidP="00C11620">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26851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CC0BF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F49378" w14:textId="77777777" w:rsidR="009B546A" w:rsidRPr="001B1679" w:rsidRDefault="009B546A" w:rsidP="00C11620">
            <w:pPr>
              <w:pStyle w:val="TAL"/>
              <w:keepNext w:val="0"/>
              <w:rPr>
                <w:sz w:val="16"/>
                <w:szCs w:val="16"/>
              </w:rPr>
            </w:pPr>
          </w:p>
        </w:tc>
      </w:tr>
      <w:tr w:rsidR="009B546A" w14:paraId="1C0C1A1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7A349D"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415968" w14:textId="7A5DEEC8" w:rsidR="009B546A" w:rsidRPr="001B1679" w:rsidRDefault="00F83058" w:rsidP="00C11620">
            <w:pPr>
              <w:pStyle w:val="TAL"/>
              <w:keepNext w:val="0"/>
              <w:rPr>
                <w:sz w:val="16"/>
                <w:szCs w:val="16"/>
              </w:rPr>
            </w:pPr>
            <w:r>
              <w:rPr>
                <w:sz w:val="16"/>
                <w:szCs w:val="16"/>
              </w:rPr>
              <w:t>SP-23</w:t>
            </w:r>
            <w:r w:rsidR="009B546A" w:rsidRPr="001B1679">
              <w:rPr>
                <w:sz w:val="16"/>
                <w:szCs w:val="16"/>
              </w:rPr>
              <w:t>0144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0FB39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6A56CA" w14:textId="77777777" w:rsidR="009B546A" w:rsidRPr="001B1679" w:rsidRDefault="009B546A" w:rsidP="00C11620">
            <w:pPr>
              <w:pStyle w:val="TAL"/>
              <w:keepNext w:val="0"/>
              <w:rPr>
                <w:sz w:val="16"/>
                <w:szCs w:val="16"/>
              </w:rPr>
            </w:pPr>
            <w:r w:rsidRPr="001B1679">
              <w:rPr>
                <w:sz w:val="16"/>
                <w:szCs w:val="16"/>
              </w:rPr>
              <w:t>Rel-17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906B88"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7A2CAD"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10D4BE" w14:textId="77777777" w:rsidR="009B546A" w:rsidRPr="001B1679" w:rsidRDefault="009B546A" w:rsidP="00C11620">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BE6C7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5308C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84E9DA" w14:textId="77777777" w:rsidR="009B546A" w:rsidRPr="001B1679" w:rsidRDefault="009B546A" w:rsidP="00C11620">
            <w:pPr>
              <w:pStyle w:val="TAL"/>
              <w:keepNext w:val="0"/>
              <w:rPr>
                <w:sz w:val="16"/>
                <w:szCs w:val="16"/>
              </w:rPr>
            </w:pPr>
          </w:p>
        </w:tc>
      </w:tr>
      <w:tr w:rsidR="009B546A" w14:paraId="3DA3191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51287E"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8B183B" w14:textId="593DBD99" w:rsidR="009B546A" w:rsidRPr="001B1679" w:rsidRDefault="00F83058" w:rsidP="00C11620">
            <w:pPr>
              <w:pStyle w:val="TAL"/>
              <w:keepNext w:val="0"/>
              <w:rPr>
                <w:sz w:val="16"/>
                <w:szCs w:val="16"/>
              </w:rPr>
            </w:pPr>
            <w:r>
              <w:rPr>
                <w:sz w:val="16"/>
                <w:szCs w:val="16"/>
              </w:rPr>
              <w:t>SP-23</w:t>
            </w:r>
            <w:r w:rsidR="009B546A" w:rsidRPr="001B1679">
              <w:rPr>
                <w:sz w:val="16"/>
                <w:szCs w:val="16"/>
              </w:rPr>
              <w:t>0147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2D5A9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F90D74" w14:textId="77777777" w:rsidR="009B546A" w:rsidRPr="001B1679" w:rsidRDefault="009B546A" w:rsidP="00C11620">
            <w:pPr>
              <w:pStyle w:val="TAL"/>
              <w:keepNext w:val="0"/>
              <w:rPr>
                <w:sz w:val="16"/>
                <w:szCs w:val="16"/>
              </w:rPr>
            </w:pPr>
            <w:r w:rsidRPr="001B1679">
              <w:rPr>
                <w:sz w:val="16"/>
                <w:szCs w:val="16"/>
              </w:rPr>
              <w:t>Rel-17 CRs on SA WG3 aspects of AKMA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85D043"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939239"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5D8685" w14:textId="77777777" w:rsidR="009B546A" w:rsidRPr="001B1679" w:rsidRDefault="009B546A" w:rsidP="00C11620">
            <w:pPr>
              <w:pStyle w:val="TAL"/>
              <w:keepNext w:val="0"/>
              <w:rPr>
                <w:sz w:val="16"/>
                <w:szCs w:val="16"/>
              </w:rPr>
            </w:pPr>
            <w:r w:rsidRPr="001B1679">
              <w:rPr>
                <w:sz w:val="16"/>
                <w:szCs w:val="16"/>
              </w:rPr>
              <w:t>AKMA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FE992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4611D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260539" w14:textId="77777777" w:rsidR="009B546A" w:rsidRPr="001B1679" w:rsidRDefault="009B546A" w:rsidP="00C11620">
            <w:pPr>
              <w:pStyle w:val="TAL"/>
              <w:keepNext w:val="0"/>
              <w:rPr>
                <w:sz w:val="16"/>
                <w:szCs w:val="16"/>
              </w:rPr>
            </w:pPr>
          </w:p>
        </w:tc>
      </w:tr>
      <w:tr w:rsidR="009B546A" w14:paraId="7C26800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05BEAD" w14:textId="77777777" w:rsidR="009B546A" w:rsidRPr="001B1679" w:rsidRDefault="009B546A" w:rsidP="00C11620">
            <w:pPr>
              <w:pStyle w:val="TAL"/>
              <w:keepNext w:val="0"/>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70C558" w14:textId="7240BE7E" w:rsidR="009B546A" w:rsidRPr="001B1679" w:rsidRDefault="00F83058" w:rsidP="00C11620">
            <w:pPr>
              <w:pStyle w:val="TAL"/>
              <w:keepNext w:val="0"/>
              <w:rPr>
                <w:sz w:val="16"/>
                <w:szCs w:val="16"/>
              </w:rPr>
            </w:pPr>
            <w:r>
              <w:rPr>
                <w:sz w:val="16"/>
                <w:szCs w:val="16"/>
              </w:rPr>
              <w:t>SP-23</w:t>
            </w:r>
            <w:r w:rsidR="009B546A" w:rsidRPr="001B1679">
              <w:rPr>
                <w:sz w:val="16"/>
                <w:szCs w:val="16"/>
              </w:rPr>
              <w:t>0137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4F9A4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DEA9C6" w14:textId="77777777" w:rsidR="009B546A" w:rsidRPr="001B1679" w:rsidRDefault="009B546A" w:rsidP="00C11620">
            <w:pPr>
              <w:pStyle w:val="TAL"/>
              <w:keepNext w:val="0"/>
              <w:rPr>
                <w:sz w:val="16"/>
                <w:szCs w:val="16"/>
              </w:rPr>
            </w:pPr>
            <w:r w:rsidRPr="001B1679">
              <w:rPr>
                <w:sz w:val="16"/>
                <w:szCs w:val="16"/>
              </w:rPr>
              <w:t>Rel-17 CRs on Security Assurance Specification for 5G (eSCAS_5G)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24072B"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33C838"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95171D" w14:textId="77777777" w:rsidR="009B546A" w:rsidRPr="001B1679" w:rsidRDefault="009B546A" w:rsidP="00C11620">
            <w:pPr>
              <w:pStyle w:val="TAL"/>
              <w:keepNext w:val="0"/>
              <w:rPr>
                <w:sz w:val="16"/>
                <w:szCs w:val="16"/>
              </w:rPr>
            </w:pPr>
            <w:r w:rsidRPr="001B1679">
              <w:rPr>
                <w:sz w:val="16"/>
                <w:szCs w:val="16"/>
              </w:rPr>
              <w:t>eSCAS_5G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A4764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5B156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5006ED" w14:textId="77777777" w:rsidR="009B546A" w:rsidRPr="001B1679" w:rsidRDefault="009B546A" w:rsidP="00C11620">
            <w:pPr>
              <w:pStyle w:val="TAL"/>
              <w:keepNext w:val="0"/>
              <w:rPr>
                <w:sz w:val="16"/>
                <w:szCs w:val="16"/>
              </w:rPr>
            </w:pPr>
          </w:p>
        </w:tc>
      </w:tr>
      <w:tr w:rsidR="009B546A" w14:paraId="602C4DD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0A3C6B"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BCD7C5" w14:textId="741475E4" w:rsidR="009B546A" w:rsidRPr="001B1679" w:rsidRDefault="00F83058" w:rsidP="00C11620">
            <w:pPr>
              <w:pStyle w:val="TAL"/>
              <w:keepNext w:val="0"/>
              <w:rPr>
                <w:sz w:val="16"/>
                <w:szCs w:val="16"/>
              </w:rPr>
            </w:pPr>
            <w:r>
              <w:rPr>
                <w:sz w:val="16"/>
                <w:szCs w:val="16"/>
              </w:rPr>
              <w:t>SP-23</w:t>
            </w:r>
            <w:r w:rsidR="009B546A" w:rsidRPr="001B1679">
              <w:rPr>
                <w:sz w:val="16"/>
                <w:szCs w:val="16"/>
              </w:rPr>
              <w:t>0255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AE86F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7DA3BA" w14:textId="77777777" w:rsidR="009B546A" w:rsidRPr="001B1679" w:rsidRDefault="009B546A" w:rsidP="00C11620">
            <w:pPr>
              <w:pStyle w:val="TAL"/>
              <w:keepNext w:val="0"/>
              <w:rPr>
                <w:sz w:val="16"/>
                <w:szCs w:val="16"/>
              </w:rPr>
            </w:pPr>
            <w:r w:rsidRPr="001B1679">
              <w:rPr>
                <w:sz w:val="16"/>
                <w:szCs w:val="16"/>
              </w:rPr>
              <w:t>CR Pack on WI 5MBUSA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FEEE2A"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0381B3"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936B9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938F9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F7965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4FCB06" w14:textId="77777777" w:rsidR="009B546A" w:rsidRPr="001B1679" w:rsidRDefault="009B546A" w:rsidP="00C11620">
            <w:pPr>
              <w:pStyle w:val="TAL"/>
              <w:keepNext w:val="0"/>
              <w:rPr>
                <w:sz w:val="16"/>
                <w:szCs w:val="16"/>
              </w:rPr>
            </w:pPr>
          </w:p>
        </w:tc>
      </w:tr>
      <w:tr w:rsidR="009B546A" w14:paraId="3E309E1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40954"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6A085" w14:textId="059BD9BA" w:rsidR="009B546A" w:rsidRPr="001B1679" w:rsidRDefault="00F83058" w:rsidP="00C11620">
            <w:pPr>
              <w:pStyle w:val="TAL"/>
              <w:keepNext w:val="0"/>
              <w:rPr>
                <w:sz w:val="16"/>
                <w:szCs w:val="16"/>
              </w:rPr>
            </w:pPr>
            <w:r>
              <w:rPr>
                <w:sz w:val="16"/>
                <w:szCs w:val="16"/>
              </w:rPr>
              <w:t>SP-23</w:t>
            </w:r>
            <w:r w:rsidR="009B546A" w:rsidRPr="001B1679">
              <w:rPr>
                <w:sz w:val="16"/>
                <w:szCs w:val="16"/>
              </w:rPr>
              <w:t>0262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D919A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BB22B7" w14:textId="77777777" w:rsidR="009B546A" w:rsidRPr="001B1679" w:rsidRDefault="009B546A" w:rsidP="00C11620">
            <w:pPr>
              <w:pStyle w:val="TAL"/>
              <w:keepNext w:val="0"/>
              <w:rPr>
                <w:sz w:val="16"/>
                <w:szCs w:val="16"/>
              </w:rPr>
            </w:pPr>
            <w:r w:rsidRPr="001B1679">
              <w:rPr>
                <w:sz w:val="16"/>
                <w:szCs w:val="16"/>
              </w:rPr>
              <w:t>CR Pack on WI NR_QoE-Core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2FC616"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CEFA48"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64702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2F536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9F319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3F51C3" w14:textId="77777777" w:rsidR="009B546A" w:rsidRPr="001B1679" w:rsidRDefault="009B546A" w:rsidP="00C11620">
            <w:pPr>
              <w:pStyle w:val="TAL"/>
              <w:keepNext w:val="0"/>
              <w:rPr>
                <w:sz w:val="16"/>
                <w:szCs w:val="16"/>
              </w:rPr>
            </w:pPr>
          </w:p>
        </w:tc>
      </w:tr>
      <w:tr w:rsidR="009B546A" w14:paraId="705CC84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2E1360"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AA321B" w14:textId="5DE27280" w:rsidR="009B546A" w:rsidRPr="001B1679" w:rsidRDefault="00F83058" w:rsidP="00C11620">
            <w:pPr>
              <w:pStyle w:val="TAL"/>
              <w:keepNext w:val="0"/>
              <w:rPr>
                <w:sz w:val="16"/>
                <w:szCs w:val="16"/>
              </w:rPr>
            </w:pPr>
            <w:r>
              <w:rPr>
                <w:sz w:val="16"/>
                <w:szCs w:val="16"/>
              </w:rPr>
              <w:t>SP-23</w:t>
            </w:r>
            <w:r w:rsidR="009B546A" w:rsidRPr="001B1679">
              <w:rPr>
                <w:sz w:val="16"/>
                <w:szCs w:val="16"/>
              </w:rPr>
              <w:t>0254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50DC53"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211D92" w14:textId="77777777" w:rsidR="009B546A" w:rsidRPr="001B1679" w:rsidRDefault="009B546A" w:rsidP="00C11620">
            <w:pPr>
              <w:pStyle w:val="TAL"/>
              <w:keepNext w:val="0"/>
              <w:rPr>
                <w:sz w:val="16"/>
                <w:szCs w:val="16"/>
              </w:rPr>
            </w:pPr>
            <w:r w:rsidRPr="001B1679">
              <w:rPr>
                <w:sz w:val="16"/>
                <w:szCs w:val="16"/>
              </w:rPr>
              <w:t>CR Pack on WI 5MBP3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780D1B"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9B9EF2"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2D977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1852C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2C45A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78FBB3" w14:textId="77777777" w:rsidR="009B546A" w:rsidRPr="001B1679" w:rsidRDefault="009B546A" w:rsidP="00C11620">
            <w:pPr>
              <w:pStyle w:val="TAL"/>
              <w:keepNext w:val="0"/>
              <w:rPr>
                <w:sz w:val="16"/>
                <w:szCs w:val="16"/>
              </w:rPr>
            </w:pPr>
          </w:p>
        </w:tc>
      </w:tr>
      <w:tr w:rsidR="009B546A" w14:paraId="0C13430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7D6713"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E81ECB" w14:textId="2E4BF274" w:rsidR="009B546A" w:rsidRPr="001B1679" w:rsidRDefault="00F83058" w:rsidP="00C11620">
            <w:pPr>
              <w:pStyle w:val="TAL"/>
              <w:keepNext w:val="0"/>
              <w:rPr>
                <w:sz w:val="16"/>
                <w:szCs w:val="16"/>
              </w:rPr>
            </w:pPr>
            <w:r>
              <w:rPr>
                <w:sz w:val="16"/>
                <w:szCs w:val="16"/>
              </w:rPr>
              <w:t>SP-23</w:t>
            </w:r>
            <w:r w:rsidR="009B546A" w:rsidRPr="001B1679">
              <w:rPr>
                <w:sz w:val="16"/>
                <w:szCs w:val="16"/>
              </w:rPr>
              <w:t>0261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F211E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A4F786" w14:textId="77777777" w:rsidR="009B546A" w:rsidRPr="001B1679" w:rsidRDefault="009B546A" w:rsidP="00C11620">
            <w:pPr>
              <w:pStyle w:val="TAL"/>
              <w:keepNext w:val="0"/>
              <w:rPr>
                <w:sz w:val="16"/>
                <w:szCs w:val="16"/>
              </w:rPr>
            </w:pPr>
            <w:r w:rsidRPr="001B1679">
              <w:rPr>
                <w:sz w:val="16"/>
                <w:szCs w:val="16"/>
              </w:rPr>
              <w:t>CR Pack on WI ITT4RT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B8A327"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7CFFB"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D2AE9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80D1F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03B4F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4339F4" w14:textId="77777777" w:rsidR="009B546A" w:rsidRPr="001B1679" w:rsidRDefault="009B546A" w:rsidP="00C11620">
            <w:pPr>
              <w:pStyle w:val="TAL"/>
              <w:keepNext w:val="0"/>
              <w:rPr>
                <w:sz w:val="16"/>
                <w:szCs w:val="16"/>
              </w:rPr>
            </w:pPr>
          </w:p>
        </w:tc>
      </w:tr>
      <w:tr w:rsidR="009B546A" w14:paraId="05FC122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FE0621"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3E037F" w14:textId="69EA8EFC" w:rsidR="009B546A" w:rsidRPr="001B1679" w:rsidRDefault="00F83058" w:rsidP="00C11620">
            <w:pPr>
              <w:pStyle w:val="TAL"/>
              <w:keepNext w:val="0"/>
              <w:rPr>
                <w:sz w:val="16"/>
                <w:szCs w:val="16"/>
              </w:rPr>
            </w:pPr>
            <w:r>
              <w:rPr>
                <w:sz w:val="16"/>
                <w:szCs w:val="16"/>
              </w:rPr>
              <w:t>SP-23</w:t>
            </w:r>
            <w:r w:rsidR="009B546A" w:rsidRPr="001B1679">
              <w:rPr>
                <w:sz w:val="16"/>
                <w:szCs w:val="16"/>
              </w:rPr>
              <w:t>0263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18DB0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6943A" w14:textId="77777777" w:rsidR="009B546A" w:rsidRPr="001B1679" w:rsidRDefault="009B546A" w:rsidP="00C11620">
            <w:pPr>
              <w:pStyle w:val="TAL"/>
              <w:keepNext w:val="0"/>
              <w:rPr>
                <w:sz w:val="16"/>
                <w:szCs w:val="16"/>
              </w:rPr>
            </w:pPr>
            <w:r w:rsidRPr="001B1679">
              <w:rPr>
                <w:sz w:val="16"/>
                <w:szCs w:val="16"/>
              </w:rPr>
              <w:t>CR Pack on WI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C1325C"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5E396"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E8EE7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1170E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24F25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18B5C" w14:textId="77777777" w:rsidR="009B546A" w:rsidRPr="001B1679" w:rsidRDefault="009B546A" w:rsidP="00C11620">
            <w:pPr>
              <w:pStyle w:val="TAL"/>
              <w:keepNext w:val="0"/>
              <w:rPr>
                <w:sz w:val="16"/>
                <w:szCs w:val="16"/>
              </w:rPr>
            </w:pPr>
          </w:p>
        </w:tc>
      </w:tr>
      <w:tr w:rsidR="009B546A" w14:paraId="11299BA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5131D1"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F0FBFC" w14:textId="48FF69C7" w:rsidR="009B546A" w:rsidRPr="001B1679" w:rsidRDefault="00F83058" w:rsidP="00C11620">
            <w:pPr>
              <w:pStyle w:val="TAL"/>
              <w:keepNext w:val="0"/>
              <w:rPr>
                <w:sz w:val="16"/>
                <w:szCs w:val="16"/>
              </w:rPr>
            </w:pPr>
            <w:r>
              <w:rPr>
                <w:sz w:val="16"/>
                <w:szCs w:val="16"/>
              </w:rPr>
              <w:t>SP-23</w:t>
            </w:r>
            <w:r w:rsidR="009B546A" w:rsidRPr="001B1679">
              <w:rPr>
                <w:sz w:val="16"/>
                <w:szCs w:val="16"/>
              </w:rPr>
              <w:t>0257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FFE35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C05C24" w14:textId="77777777" w:rsidR="009B546A" w:rsidRPr="001B1679" w:rsidRDefault="009B546A" w:rsidP="00C11620">
            <w:pPr>
              <w:pStyle w:val="TAL"/>
              <w:keepNext w:val="0"/>
              <w:rPr>
                <w:sz w:val="16"/>
                <w:szCs w:val="16"/>
              </w:rPr>
            </w:pPr>
            <w:r w:rsidRPr="001B1679">
              <w:rPr>
                <w:sz w:val="16"/>
                <w:szCs w:val="16"/>
              </w:rPr>
              <w:t>CR Pack on WI AMRWB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9B9005"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F0D978"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D3BFA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6BB16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81602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52D105" w14:textId="77777777" w:rsidR="009B546A" w:rsidRPr="001B1679" w:rsidRDefault="009B546A" w:rsidP="00C11620">
            <w:pPr>
              <w:pStyle w:val="TAL"/>
              <w:keepNext w:val="0"/>
              <w:rPr>
                <w:sz w:val="16"/>
                <w:szCs w:val="16"/>
              </w:rPr>
            </w:pPr>
          </w:p>
        </w:tc>
      </w:tr>
      <w:tr w:rsidR="009B546A" w14:paraId="41698B7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44889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380009" w14:textId="094DDE53" w:rsidR="009B546A" w:rsidRPr="001B1679" w:rsidRDefault="00F83058" w:rsidP="00C11620">
            <w:pPr>
              <w:pStyle w:val="TAL"/>
              <w:keepNext w:val="0"/>
              <w:rPr>
                <w:sz w:val="16"/>
                <w:szCs w:val="16"/>
              </w:rPr>
            </w:pPr>
            <w:r>
              <w:rPr>
                <w:sz w:val="16"/>
                <w:szCs w:val="16"/>
              </w:rPr>
              <w:t>SP-23</w:t>
            </w:r>
            <w:r w:rsidR="009B546A" w:rsidRPr="001B1679">
              <w:rPr>
                <w:sz w:val="16"/>
                <w:szCs w:val="16"/>
              </w:rPr>
              <w:t>0258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663F8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A0B561" w14:textId="77777777" w:rsidR="009B546A" w:rsidRPr="001B1679" w:rsidRDefault="009B546A" w:rsidP="00C11620">
            <w:pPr>
              <w:pStyle w:val="TAL"/>
              <w:keepNext w:val="0"/>
              <w:rPr>
                <w:sz w:val="16"/>
                <w:szCs w:val="16"/>
              </w:rPr>
            </w:pPr>
            <w:r w:rsidRPr="001B1679">
              <w:rPr>
                <w:sz w:val="16"/>
                <w:szCs w:val="16"/>
              </w:rPr>
              <w:t>CR Pack on WI ART_LTE-UED,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5B03B6"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AA1CCE"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1FF3C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D9386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555F9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4223F0" w14:textId="77777777" w:rsidR="009B546A" w:rsidRPr="001B1679" w:rsidRDefault="009B546A" w:rsidP="00C11620">
            <w:pPr>
              <w:pStyle w:val="TAL"/>
              <w:keepNext w:val="0"/>
              <w:rPr>
                <w:sz w:val="16"/>
                <w:szCs w:val="16"/>
              </w:rPr>
            </w:pPr>
          </w:p>
        </w:tc>
      </w:tr>
      <w:tr w:rsidR="009B546A" w14:paraId="3F01ADF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188045"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FD8C58" w14:textId="1E36B7FF" w:rsidR="009B546A" w:rsidRPr="001B1679" w:rsidRDefault="00F83058" w:rsidP="00C11620">
            <w:pPr>
              <w:pStyle w:val="TAL"/>
              <w:keepNext w:val="0"/>
              <w:rPr>
                <w:sz w:val="16"/>
                <w:szCs w:val="16"/>
              </w:rPr>
            </w:pPr>
            <w:r>
              <w:rPr>
                <w:sz w:val="16"/>
                <w:szCs w:val="16"/>
              </w:rPr>
              <w:t>SP-23</w:t>
            </w:r>
            <w:r w:rsidR="009B546A" w:rsidRPr="001B1679">
              <w:rPr>
                <w:sz w:val="16"/>
                <w:szCs w:val="16"/>
              </w:rPr>
              <w:t>0256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FDC51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7DE063" w14:textId="77777777" w:rsidR="009B546A" w:rsidRPr="001B1679" w:rsidRDefault="009B546A" w:rsidP="00C11620">
            <w:pPr>
              <w:pStyle w:val="TAL"/>
              <w:keepNext w:val="0"/>
              <w:rPr>
                <w:sz w:val="16"/>
                <w:szCs w:val="16"/>
              </w:rPr>
            </w:pPr>
            <w:r w:rsidRPr="001B1679">
              <w:rPr>
                <w:sz w:val="16"/>
                <w:szCs w:val="16"/>
              </w:rPr>
              <w:t>CR Pack on WI AE_enTV-S4,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160D2F"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048809"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E3917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4F838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75A5F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6CB8FE" w14:textId="77777777" w:rsidR="009B546A" w:rsidRPr="001B1679" w:rsidRDefault="009B546A" w:rsidP="00C11620">
            <w:pPr>
              <w:pStyle w:val="TAL"/>
              <w:keepNext w:val="0"/>
              <w:rPr>
                <w:sz w:val="16"/>
                <w:szCs w:val="16"/>
              </w:rPr>
            </w:pPr>
          </w:p>
        </w:tc>
      </w:tr>
      <w:tr w:rsidR="009B546A" w14:paraId="115D661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7B66FF"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2B1A0F" w14:textId="32EF749D" w:rsidR="009B546A" w:rsidRPr="001B1679" w:rsidRDefault="00F83058" w:rsidP="00C11620">
            <w:pPr>
              <w:pStyle w:val="TAL"/>
              <w:keepNext w:val="0"/>
              <w:rPr>
                <w:sz w:val="16"/>
                <w:szCs w:val="16"/>
              </w:rPr>
            </w:pPr>
            <w:r>
              <w:rPr>
                <w:sz w:val="16"/>
                <w:szCs w:val="16"/>
              </w:rPr>
              <w:t>SP-23</w:t>
            </w:r>
            <w:r w:rsidR="009B546A" w:rsidRPr="001B1679">
              <w:rPr>
                <w:sz w:val="16"/>
                <w:szCs w:val="16"/>
              </w:rPr>
              <w:t>0196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93679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B251D" w14:textId="77777777" w:rsidR="009B546A" w:rsidRPr="001B1679" w:rsidRDefault="009B546A" w:rsidP="00C11620">
            <w:pPr>
              <w:pStyle w:val="TAL"/>
              <w:keepNext w:val="0"/>
              <w:rPr>
                <w:sz w:val="16"/>
                <w:szCs w:val="16"/>
              </w:rPr>
            </w:pPr>
            <w:r w:rsidRPr="001B1679">
              <w:rPr>
                <w:sz w:val="16"/>
                <w:szCs w:val="16"/>
              </w:rPr>
              <w:t>Rel-17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CBA805"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F9A38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035878" w14:textId="77777777" w:rsidR="009B546A" w:rsidRPr="001B1679" w:rsidRDefault="009B546A" w:rsidP="00C11620">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65D90B" w14:textId="77777777" w:rsidR="009B546A" w:rsidRPr="001B1679" w:rsidRDefault="009B546A" w:rsidP="00C11620">
            <w:pPr>
              <w:pStyle w:val="TAL"/>
              <w:keepNext w:val="0"/>
              <w:rPr>
                <w:sz w:val="16"/>
                <w:szCs w:val="16"/>
              </w:rPr>
            </w:pPr>
            <w:r w:rsidRPr="001B1679">
              <w:rPr>
                <w:sz w:val="16"/>
                <w:szCs w:val="16"/>
              </w:rPr>
              <w:t>TS 28.531 CR 0164 (Rel-17): There is no Rel-18 mirror CR for this, as this is already removed in Rel-18.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4478F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0E928" w14:textId="77777777" w:rsidR="009B546A" w:rsidRPr="001B1679" w:rsidRDefault="009B546A" w:rsidP="00C11620">
            <w:pPr>
              <w:pStyle w:val="TAL"/>
              <w:keepNext w:val="0"/>
              <w:rPr>
                <w:sz w:val="16"/>
                <w:szCs w:val="16"/>
              </w:rPr>
            </w:pPr>
          </w:p>
        </w:tc>
      </w:tr>
      <w:tr w:rsidR="009B546A" w14:paraId="157CF27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217F67"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217B77" w14:textId="2D79D782" w:rsidR="009B546A" w:rsidRPr="001B1679" w:rsidRDefault="00F83058" w:rsidP="00C11620">
            <w:pPr>
              <w:pStyle w:val="TAL"/>
              <w:keepNext w:val="0"/>
              <w:rPr>
                <w:sz w:val="16"/>
                <w:szCs w:val="16"/>
              </w:rPr>
            </w:pPr>
            <w:r>
              <w:rPr>
                <w:sz w:val="16"/>
                <w:szCs w:val="16"/>
              </w:rPr>
              <w:t>SP-23</w:t>
            </w:r>
            <w:r w:rsidR="009B546A" w:rsidRPr="001B1679">
              <w:rPr>
                <w:sz w:val="16"/>
                <w:szCs w:val="16"/>
              </w:rPr>
              <w:t>0197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8A776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33E93" w14:textId="77777777" w:rsidR="009B546A" w:rsidRPr="001B1679" w:rsidRDefault="009B546A" w:rsidP="00C11620">
            <w:pPr>
              <w:pStyle w:val="TAL"/>
              <w:keepNext w:val="0"/>
              <w:rPr>
                <w:sz w:val="16"/>
                <w:szCs w:val="16"/>
              </w:rPr>
            </w:pPr>
            <w:r w:rsidRPr="001B1679">
              <w:rPr>
                <w:sz w:val="16"/>
                <w:szCs w:val="16"/>
              </w:rPr>
              <w:t>Rel-17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5461FE"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40504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536E35" w14:textId="77777777" w:rsidR="009B546A" w:rsidRPr="001B1679" w:rsidRDefault="009B546A" w:rsidP="00C11620">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B7C19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8BA67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7EC5F4" w14:textId="77777777" w:rsidR="009B546A" w:rsidRPr="001B1679" w:rsidRDefault="009B546A" w:rsidP="00C11620">
            <w:pPr>
              <w:pStyle w:val="TAL"/>
              <w:keepNext w:val="0"/>
              <w:rPr>
                <w:sz w:val="16"/>
                <w:szCs w:val="16"/>
              </w:rPr>
            </w:pPr>
          </w:p>
        </w:tc>
      </w:tr>
      <w:tr w:rsidR="009B546A" w14:paraId="7F8464D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F7EDF"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32C91" w14:textId="53893114" w:rsidR="009B546A" w:rsidRPr="001B1679" w:rsidRDefault="00F83058" w:rsidP="00C11620">
            <w:pPr>
              <w:pStyle w:val="TAL"/>
              <w:keepNext w:val="0"/>
              <w:rPr>
                <w:sz w:val="16"/>
                <w:szCs w:val="16"/>
              </w:rPr>
            </w:pPr>
            <w:r>
              <w:rPr>
                <w:sz w:val="16"/>
                <w:szCs w:val="16"/>
              </w:rPr>
              <w:t>SP-23</w:t>
            </w:r>
            <w:r w:rsidR="009B546A" w:rsidRPr="001B1679">
              <w:rPr>
                <w:sz w:val="16"/>
                <w:szCs w:val="16"/>
              </w:rPr>
              <w:t>0195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B1A4B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A06B6" w14:textId="77777777" w:rsidR="009B546A" w:rsidRPr="001B1679" w:rsidRDefault="009B546A" w:rsidP="00C11620">
            <w:pPr>
              <w:pStyle w:val="TAL"/>
              <w:keepNext w:val="0"/>
              <w:rPr>
                <w:sz w:val="16"/>
                <w:szCs w:val="16"/>
              </w:rPr>
            </w:pPr>
            <w:r w:rsidRPr="001B1679">
              <w:rPr>
                <w:sz w:val="16"/>
                <w:szCs w:val="16"/>
              </w:rPr>
              <w:t>Rel-17 CRs on Intent driven management service for mobile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B026FF"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D4C4E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938C17" w14:textId="77777777" w:rsidR="009B546A" w:rsidRPr="001B1679" w:rsidRDefault="009B546A" w:rsidP="00C11620">
            <w:pPr>
              <w:pStyle w:val="TAL"/>
              <w:keepNext w:val="0"/>
              <w:rPr>
                <w:sz w:val="16"/>
                <w:szCs w:val="16"/>
              </w:rPr>
            </w:pPr>
            <w:r w:rsidRPr="001B1679">
              <w:rPr>
                <w:sz w:val="16"/>
                <w:szCs w:val="16"/>
              </w:rPr>
              <w:t>IDMS_MN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723FF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0C0ED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A22578" w14:textId="77777777" w:rsidR="009B546A" w:rsidRPr="001B1679" w:rsidRDefault="009B546A" w:rsidP="00C11620">
            <w:pPr>
              <w:pStyle w:val="TAL"/>
              <w:keepNext w:val="0"/>
              <w:rPr>
                <w:sz w:val="16"/>
                <w:szCs w:val="16"/>
              </w:rPr>
            </w:pPr>
          </w:p>
        </w:tc>
      </w:tr>
      <w:tr w:rsidR="009B546A" w14:paraId="46AEC20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1DED91"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2F9C95" w14:textId="3CCCDEDD" w:rsidR="009B546A" w:rsidRPr="001B1679" w:rsidRDefault="00F83058" w:rsidP="00C11620">
            <w:pPr>
              <w:pStyle w:val="TAL"/>
              <w:keepNext w:val="0"/>
              <w:rPr>
                <w:sz w:val="16"/>
                <w:szCs w:val="16"/>
              </w:rPr>
            </w:pPr>
            <w:r>
              <w:rPr>
                <w:sz w:val="16"/>
                <w:szCs w:val="16"/>
              </w:rPr>
              <w:t>SP-23</w:t>
            </w:r>
            <w:r w:rsidR="009B546A" w:rsidRPr="001B1679">
              <w:rPr>
                <w:sz w:val="16"/>
                <w:szCs w:val="16"/>
              </w:rPr>
              <w:t>0194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96CFD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B0C239" w14:textId="77777777" w:rsidR="009B546A" w:rsidRPr="001B1679" w:rsidRDefault="009B546A" w:rsidP="00C11620">
            <w:pPr>
              <w:pStyle w:val="TAL"/>
              <w:keepNext w:val="0"/>
              <w:rPr>
                <w:sz w:val="16"/>
                <w:szCs w:val="16"/>
              </w:rPr>
            </w:pPr>
            <w:r w:rsidRPr="001B1679">
              <w:rPr>
                <w:sz w:val="16"/>
                <w:szCs w:val="16"/>
              </w:rPr>
              <w:t>Rel-17 CRs on Enhancements on EE for 5G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17F15A"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92F21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5D776D" w14:textId="77777777" w:rsidR="009B546A" w:rsidRPr="001B1679" w:rsidRDefault="009B546A" w:rsidP="00C11620">
            <w:pPr>
              <w:pStyle w:val="TAL"/>
              <w:keepNext w:val="0"/>
              <w:rPr>
                <w:sz w:val="16"/>
                <w:szCs w:val="16"/>
              </w:rPr>
            </w:pPr>
            <w:r w:rsidRPr="001B1679">
              <w:rPr>
                <w:sz w:val="16"/>
                <w:szCs w:val="16"/>
              </w:rPr>
              <w:t>EE5GPLUS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BB771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D4E68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9BB655" w14:textId="77777777" w:rsidR="009B546A" w:rsidRPr="001B1679" w:rsidRDefault="009B546A" w:rsidP="00C11620">
            <w:pPr>
              <w:pStyle w:val="TAL"/>
              <w:keepNext w:val="0"/>
              <w:rPr>
                <w:sz w:val="16"/>
                <w:szCs w:val="16"/>
              </w:rPr>
            </w:pPr>
          </w:p>
        </w:tc>
      </w:tr>
      <w:tr w:rsidR="009B546A" w14:paraId="5378FBC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57717F"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A9E9E1" w14:textId="6BEAA814" w:rsidR="009B546A" w:rsidRPr="001B1679" w:rsidRDefault="00F83058" w:rsidP="00C11620">
            <w:pPr>
              <w:pStyle w:val="TAL"/>
              <w:keepNext w:val="0"/>
              <w:rPr>
                <w:sz w:val="16"/>
                <w:szCs w:val="16"/>
              </w:rPr>
            </w:pPr>
            <w:r>
              <w:rPr>
                <w:sz w:val="16"/>
                <w:szCs w:val="16"/>
              </w:rPr>
              <w:t>SP-23</w:t>
            </w:r>
            <w:r w:rsidR="009B546A" w:rsidRPr="001B1679">
              <w:rPr>
                <w:sz w:val="16"/>
                <w:szCs w:val="16"/>
              </w:rPr>
              <w:t>0193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7E474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81A098" w14:textId="77777777" w:rsidR="009B546A" w:rsidRPr="001B1679" w:rsidRDefault="009B546A" w:rsidP="00C11620">
            <w:pPr>
              <w:pStyle w:val="TAL"/>
              <w:keepNext w:val="0"/>
              <w:rPr>
                <w:sz w:val="16"/>
                <w:szCs w:val="16"/>
              </w:rPr>
            </w:pPr>
            <w:r w:rsidRPr="001B1679">
              <w:rPr>
                <w:sz w:val="16"/>
                <w:szCs w:val="16"/>
              </w:rPr>
              <w:t>Rel-17 CRs on Enhancements of Management Data Analytics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FAE8B1"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BDC9B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F004E4" w14:textId="77777777" w:rsidR="009B546A" w:rsidRPr="001B1679" w:rsidRDefault="009B546A" w:rsidP="00C11620">
            <w:pPr>
              <w:pStyle w:val="TAL"/>
              <w:keepNext w:val="0"/>
              <w:rPr>
                <w:sz w:val="16"/>
                <w:szCs w:val="16"/>
              </w:rPr>
            </w:pPr>
            <w:r w:rsidRPr="001B1679">
              <w:rPr>
                <w:sz w:val="16"/>
                <w:szCs w:val="16"/>
              </w:rPr>
              <w:t>eMDAS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F8540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BC690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16459A" w14:textId="77777777" w:rsidR="009B546A" w:rsidRPr="001B1679" w:rsidRDefault="009B546A" w:rsidP="00C11620">
            <w:pPr>
              <w:pStyle w:val="TAL"/>
              <w:keepNext w:val="0"/>
              <w:rPr>
                <w:sz w:val="16"/>
                <w:szCs w:val="16"/>
              </w:rPr>
            </w:pPr>
          </w:p>
        </w:tc>
      </w:tr>
      <w:tr w:rsidR="009B546A" w14:paraId="2F84545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603BDD"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5720F" w14:textId="20D7BABA" w:rsidR="009B546A" w:rsidRPr="001B1679" w:rsidRDefault="00F83058" w:rsidP="00C11620">
            <w:pPr>
              <w:pStyle w:val="TAL"/>
              <w:keepNext w:val="0"/>
              <w:rPr>
                <w:sz w:val="16"/>
                <w:szCs w:val="16"/>
              </w:rPr>
            </w:pPr>
            <w:r>
              <w:rPr>
                <w:sz w:val="16"/>
                <w:szCs w:val="16"/>
              </w:rPr>
              <w:t>SP-23</w:t>
            </w:r>
            <w:r w:rsidR="009B546A" w:rsidRPr="001B1679">
              <w:rPr>
                <w:sz w:val="16"/>
                <w:szCs w:val="16"/>
              </w:rPr>
              <w:t>0207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55B56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1D890A" w14:textId="77777777" w:rsidR="009B546A" w:rsidRPr="001B1679" w:rsidRDefault="009B546A" w:rsidP="00C11620">
            <w:pPr>
              <w:pStyle w:val="TAL"/>
              <w:keepNext w:val="0"/>
              <w:rPr>
                <w:sz w:val="16"/>
                <w:szCs w:val="16"/>
              </w:rPr>
            </w:pPr>
            <w:r w:rsidRPr="001B1679">
              <w:rPr>
                <w:sz w:val="16"/>
                <w:szCs w:val="16"/>
              </w:rPr>
              <w:t>Rel-17 CRs on Additional NRM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1EFCD4"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D633B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8A216F" w14:textId="77777777" w:rsidR="009B546A" w:rsidRPr="001B1679" w:rsidRDefault="009B546A" w:rsidP="00C11620">
            <w:pPr>
              <w:pStyle w:val="TAL"/>
              <w:keepNext w:val="0"/>
              <w:rPr>
                <w:sz w:val="16"/>
                <w:szCs w:val="16"/>
              </w:rPr>
            </w:pPr>
            <w:r w:rsidRPr="001B1679">
              <w:rPr>
                <w:sz w:val="16"/>
                <w:szCs w:val="16"/>
              </w:rPr>
              <w:t>adNRM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317D3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9D4AF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5106F3" w14:textId="77777777" w:rsidR="009B546A" w:rsidRPr="001B1679" w:rsidRDefault="009B546A" w:rsidP="00C11620">
            <w:pPr>
              <w:pStyle w:val="TAL"/>
              <w:keepNext w:val="0"/>
              <w:rPr>
                <w:sz w:val="16"/>
                <w:szCs w:val="16"/>
              </w:rPr>
            </w:pPr>
          </w:p>
        </w:tc>
      </w:tr>
      <w:tr w:rsidR="009B546A" w14:paraId="3E9C508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A58DEB"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215D6" w14:textId="527C2D17" w:rsidR="009B546A" w:rsidRPr="001B1679" w:rsidRDefault="00F83058" w:rsidP="00C11620">
            <w:pPr>
              <w:pStyle w:val="TAL"/>
              <w:keepNext w:val="0"/>
              <w:rPr>
                <w:sz w:val="16"/>
                <w:szCs w:val="16"/>
              </w:rPr>
            </w:pPr>
            <w:r>
              <w:rPr>
                <w:sz w:val="16"/>
                <w:szCs w:val="16"/>
              </w:rPr>
              <w:t>SP-23</w:t>
            </w:r>
            <w:r w:rsidR="009B546A" w:rsidRPr="001B1679">
              <w:rPr>
                <w:sz w:val="16"/>
                <w:szCs w:val="16"/>
              </w:rPr>
              <w:t>0213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4C85B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B1A4B4" w14:textId="77777777" w:rsidR="009B546A" w:rsidRPr="001B1679" w:rsidRDefault="009B546A" w:rsidP="00C11620">
            <w:pPr>
              <w:pStyle w:val="TAL"/>
              <w:keepNext w:val="0"/>
              <w:rPr>
                <w:sz w:val="16"/>
                <w:szCs w:val="16"/>
              </w:rPr>
            </w:pPr>
            <w:r w:rsidRPr="001B1679">
              <w:rPr>
                <w:sz w:val="16"/>
                <w:szCs w:val="16"/>
              </w:rPr>
              <w:t>Rel-17 CRs on Charging aspects of Edge Computing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085939"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538C4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39CFA6" w14:textId="77777777" w:rsidR="009B546A" w:rsidRPr="001B1679" w:rsidRDefault="009B546A" w:rsidP="00C11620">
            <w:pPr>
              <w:pStyle w:val="TAL"/>
              <w:keepNext w:val="0"/>
              <w:rPr>
                <w:sz w:val="16"/>
                <w:szCs w:val="16"/>
              </w:rPr>
            </w:pPr>
            <w:r w:rsidRPr="001B1679">
              <w:rPr>
                <w:sz w:val="16"/>
                <w:szCs w:val="16"/>
              </w:rPr>
              <w:t>EDGE_CH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DFC1F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21C09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E6CEE6" w14:textId="77777777" w:rsidR="009B546A" w:rsidRPr="001B1679" w:rsidRDefault="009B546A" w:rsidP="00C11620">
            <w:pPr>
              <w:pStyle w:val="TAL"/>
              <w:keepNext w:val="0"/>
              <w:rPr>
                <w:sz w:val="16"/>
                <w:szCs w:val="16"/>
              </w:rPr>
            </w:pPr>
          </w:p>
        </w:tc>
      </w:tr>
      <w:tr w:rsidR="009B546A" w14:paraId="29E5572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CA385E"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12227" w14:textId="612B07E0" w:rsidR="009B546A" w:rsidRPr="001B1679" w:rsidRDefault="00F83058" w:rsidP="00C11620">
            <w:pPr>
              <w:pStyle w:val="TAL"/>
              <w:keepNext w:val="0"/>
              <w:rPr>
                <w:sz w:val="16"/>
                <w:szCs w:val="16"/>
              </w:rPr>
            </w:pPr>
            <w:r>
              <w:rPr>
                <w:sz w:val="16"/>
                <w:szCs w:val="16"/>
              </w:rPr>
              <w:t>SP-23</w:t>
            </w:r>
            <w:r w:rsidR="009B546A" w:rsidRPr="001B1679">
              <w:rPr>
                <w:sz w:val="16"/>
                <w:szCs w:val="16"/>
              </w:rPr>
              <w:t>0244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E7E7E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B7F8BB" w14:textId="77777777" w:rsidR="009B546A" w:rsidRPr="001B1679" w:rsidRDefault="009B546A" w:rsidP="00C11620">
            <w:pPr>
              <w:pStyle w:val="TAL"/>
              <w:keepNext w:val="0"/>
              <w:rPr>
                <w:sz w:val="16"/>
                <w:szCs w:val="16"/>
              </w:rPr>
            </w:pPr>
            <w:r w:rsidRPr="001B1679">
              <w:rPr>
                <w:sz w:val="16"/>
                <w:szCs w:val="16"/>
              </w:rPr>
              <w:t>Rel-17 CRs on Enhancements of 5G performance measurements and KPIs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CE1525"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E05E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056A7B" w14:textId="77777777" w:rsidR="009B546A" w:rsidRPr="001B1679" w:rsidRDefault="009B546A" w:rsidP="00C11620">
            <w:pPr>
              <w:pStyle w:val="TAL"/>
              <w:keepNext w:val="0"/>
              <w:rPr>
                <w:sz w:val="16"/>
                <w:szCs w:val="16"/>
              </w:rPr>
            </w:pPr>
            <w:r w:rsidRPr="001B1679">
              <w:rPr>
                <w:sz w:val="16"/>
                <w:szCs w:val="16"/>
              </w:rPr>
              <w:t>ePM_KPI_5G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D291F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3609F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2A32A2" w14:textId="77777777" w:rsidR="009B546A" w:rsidRPr="001B1679" w:rsidRDefault="009B546A" w:rsidP="00C11620">
            <w:pPr>
              <w:pStyle w:val="TAL"/>
              <w:keepNext w:val="0"/>
              <w:rPr>
                <w:sz w:val="16"/>
                <w:szCs w:val="16"/>
              </w:rPr>
            </w:pPr>
          </w:p>
        </w:tc>
      </w:tr>
      <w:tr w:rsidR="009B546A" w14:paraId="4FE1420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4C6494"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BB6891" w14:textId="2840082D" w:rsidR="009B546A" w:rsidRPr="001B1679" w:rsidRDefault="00F83058" w:rsidP="00C11620">
            <w:pPr>
              <w:pStyle w:val="TAL"/>
              <w:keepNext w:val="0"/>
              <w:rPr>
                <w:sz w:val="16"/>
                <w:szCs w:val="16"/>
              </w:rPr>
            </w:pPr>
            <w:r>
              <w:rPr>
                <w:sz w:val="16"/>
                <w:szCs w:val="16"/>
              </w:rPr>
              <w:t>SP-23</w:t>
            </w:r>
            <w:r w:rsidR="009B546A" w:rsidRPr="001B1679">
              <w:rPr>
                <w:sz w:val="16"/>
                <w:szCs w:val="16"/>
              </w:rPr>
              <w:t>0211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A7649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CB77A9" w14:textId="77777777" w:rsidR="009B546A" w:rsidRPr="001B1679" w:rsidRDefault="009B546A" w:rsidP="00C11620">
            <w:pPr>
              <w:pStyle w:val="TAL"/>
              <w:keepNext w:val="0"/>
              <w:rPr>
                <w:sz w:val="16"/>
                <w:szCs w:val="16"/>
              </w:rPr>
            </w:pPr>
            <w:r w:rsidRPr="001B1679">
              <w:rPr>
                <w:sz w:val="16"/>
                <w:szCs w:val="16"/>
              </w:rPr>
              <w:t>Rel-17 CRs on Management data collection control and discovery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BA50B5"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7001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8ACE50" w14:textId="77777777" w:rsidR="009B546A" w:rsidRPr="001B1679" w:rsidRDefault="009B546A" w:rsidP="00C11620">
            <w:pPr>
              <w:pStyle w:val="TAL"/>
              <w:keepNext w:val="0"/>
              <w:rPr>
                <w:sz w:val="16"/>
                <w:szCs w:val="16"/>
              </w:rPr>
            </w:pPr>
            <w:r w:rsidRPr="001B1679">
              <w:rPr>
                <w:sz w:val="16"/>
                <w:szCs w:val="16"/>
              </w:rPr>
              <w:t>MADCOL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19C51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AB78D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6EC3A" w14:textId="77777777" w:rsidR="009B546A" w:rsidRPr="001B1679" w:rsidRDefault="009B546A" w:rsidP="00C11620">
            <w:pPr>
              <w:pStyle w:val="TAL"/>
              <w:keepNext w:val="0"/>
              <w:rPr>
                <w:sz w:val="16"/>
                <w:szCs w:val="16"/>
              </w:rPr>
            </w:pPr>
          </w:p>
        </w:tc>
      </w:tr>
      <w:tr w:rsidR="009B546A" w14:paraId="6B75158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AF52BA"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055BEC" w14:textId="30415682" w:rsidR="009B546A" w:rsidRPr="001B1679" w:rsidRDefault="00F83058" w:rsidP="00C11620">
            <w:pPr>
              <w:pStyle w:val="TAL"/>
              <w:keepNext w:val="0"/>
              <w:rPr>
                <w:sz w:val="16"/>
                <w:szCs w:val="16"/>
              </w:rPr>
            </w:pPr>
            <w:r>
              <w:rPr>
                <w:sz w:val="16"/>
                <w:szCs w:val="16"/>
              </w:rPr>
              <w:t>SP-23</w:t>
            </w:r>
            <w:r w:rsidR="009B546A" w:rsidRPr="001B1679">
              <w:rPr>
                <w:sz w:val="16"/>
                <w:szCs w:val="16"/>
              </w:rPr>
              <w:t>0277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A448F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042EF" w14:textId="77777777" w:rsidR="009B546A" w:rsidRPr="001B1679" w:rsidRDefault="009B546A" w:rsidP="00C11620">
            <w:pPr>
              <w:pStyle w:val="TAL"/>
              <w:keepNext w:val="0"/>
              <w:rPr>
                <w:sz w:val="16"/>
                <w:szCs w:val="16"/>
              </w:rPr>
            </w:pPr>
            <w:r w:rsidRPr="001B1679">
              <w:rPr>
                <w:sz w:val="16"/>
                <w:szCs w:val="16"/>
              </w:rPr>
              <w:t>Rel-17 CRs to TS23255 for UASAPP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64B9F2"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3E3AC7"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61B12A" w14:textId="77777777" w:rsidR="009B546A" w:rsidRPr="001B1679" w:rsidRDefault="009B546A" w:rsidP="00C11620">
            <w:pPr>
              <w:pStyle w:val="TAL"/>
              <w:keepNext w:val="0"/>
              <w:rPr>
                <w:sz w:val="16"/>
                <w:szCs w:val="16"/>
              </w:rPr>
            </w:pPr>
            <w:r w:rsidRPr="001B1679">
              <w:rPr>
                <w:sz w:val="16"/>
                <w:szCs w:val="16"/>
              </w:rPr>
              <w:t>UASAPP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D6A66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BA609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172F0E" w14:textId="77777777" w:rsidR="009B546A" w:rsidRPr="001B1679" w:rsidRDefault="009B546A" w:rsidP="00C11620">
            <w:pPr>
              <w:pStyle w:val="TAL"/>
              <w:keepNext w:val="0"/>
              <w:rPr>
                <w:sz w:val="16"/>
                <w:szCs w:val="16"/>
              </w:rPr>
            </w:pPr>
          </w:p>
        </w:tc>
      </w:tr>
      <w:tr w:rsidR="009B546A" w14:paraId="0DB610F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C722E0"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91AE96" w14:textId="0CCC3E20" w:rsidR="009B546A" w:rsidRPr="001B1679" w:rsidRDefault="00F83058" w:rsidP="00C11620">
            <w:pPr>
              <w:pStyle w:val="TAL"/>
              <w:keepNext w:val="0"/>
              <w:rPr>
                <w:sz w:val="16"/>
                <w:szCs w:val="16"/>
              </w:rPr>
            </w:pPr>
            <w:r>
              <w:rPr>
                <w:sz w:val="16"/>
                <w:szCs w:val="16"/>
              </w:rPr>
              <w:t>SP-23</w:t>
            </w:r>
            <w:r w:rsidR="009B546A" w:rsidRPr="001B1679">
              <w:rPr>
                <w:sz w:val="16"/>
                <w:szCs w:val="16"/>
              </w:rPr>
              <w:t>0278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E387B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A1514" w14:textId="77777777" w:rsidR="009B546A" w:rsidRPr="001B1679" w:rsidRDefault="009B546A" w:rsidP="00C11620">
            <w:pPr>
              <w:pStyle w:val="TAL"/>
              <w:keepNext w:val="0"/>
              <w:rPr>
                <w:sz w:val="16"/>
                <w:szCs w:val="16"/>
              </w:rPr>
            </w:pPr>
            <w:r w:rsidRPr="001B1679">
              <w:rPr>
                <w:sz w:val="16"/>
                <w:szCs w:val="16"/>
              </w:rPr>
              <w:t>Rel-17 CRs to TS23558 for 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677070"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1602B"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E2FF2E" w14:textId="77777777" w:rsidR="009B546A" w:rsidRPr="001B1679" w:rsidRDefault="009B546A" w:rsidP="00C11620">
            <w:pPr>
              <w:pStyle w:val="TAL"/>
              <w:keepNext w:val="0"/>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644BF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C3552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61D11" w14:textId="77777777" w:rsidR="009B546A" w:rsidRPr="001B1679" w:rsidRDefault="009B546A" w:rsidP="00C11620">
            <w:pPr>
              <w:pStyle w:val="TAL"/>
              <w:keepNext w:val="0"/>
              <w:rPr>
                <w:sz w:val="16"/>
                <w:szCs w:val="16"/>
              </w:rPr>
            </w:pPr>
          </w:p>
        </w:tc>
      </w:tr>
      <w:tr w:rsidR="009B546A" w14:paraId="7AABD30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B5638B" w14:textId="77777777" w:rsidR="009B546A" w:rsidRPr="001B1679" w:rsidRDefault="009B546A" w:rsidP="00C11620">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B88B7B" w14:textId="23B8AD7A" w:rsidR="009B546A" w:rsidRPr="001B1679" w:rsidRDefault="00F83058" w:rsidP="00C11620">
            <w:pPr>
              <w:pStyle w:val="TAL"/>
              <w:keepNext w:val="0"/>
              <w:rPr>
                <w:sz w:val="16"/>
                <w:szCs w:val="16"/>
              </w:rPr>
            </w:pPr>
            <w:r>
              <w:rPr>
                <w:sz w:val="16"/>
                <w:szCs w:val="16"/>
              </w:rPr>
              <w:t>SP-23</w:t>
            </w:r>
            <w:r w:rsidR="009B546A" w:rsidRPr="001B1679">
              <w:rPr>
                <w:sz w:val="16"/>
                <w:szCs w:val="16"/>
              </w:rPr>
              <w:t>0215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CBF28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242733" w14:textId="77777777" w:rsidR="009B546A" w:rsidRPr="001B1679" w:rsidRDefault="009B546A" w:rsidP="00C11620">
            <w:pPr>
              <w:pStyle w:val="TAL"/>
              <w:keepNext w:val="0"/>
              <w:rPr>
                <w:sz w:val="16"/>
                <w:szCs w:val="16"/>
              </w:rPr>
            </w:pPr>
            <w:r w:rsidRPr="001B1679">
              <w:rPr>
                <w:sz w:val="16"/>
                <w:szCs w:val="16"/>
              </w:rPr>
              <w:t>Stage 1 CRs on Ranging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007032"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DD0F7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A86A1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FB681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D55C3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3EF78E" w14:textId="77777777" w:rsidR="009B546A" w:rsidRPr="001B1679" w:rsidRDefault="009B546A" w:rsidP="00C11620">
            <w:pPr>
              <w:pStyle w:val="TAL"/>
              <w:keepNext w:val="0"/>
              <w:rPr>
                <w:sz w:val="16"/>
                <w:szCs w:val="16"/>
              </w:rPr>
            </w:pPr>
          </w:p>
        </w:tc>
      </w:tr>
      <w:tr w:rsidR="009B546A" w14:paraId="3B5CD98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CCC370" w14:textId="77777777" w:rsidR="009B546A" w:rsidRPr="001B1679" w:rsidRDefault="009B546A" w:rsidP="00C11620">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726333" w14:textId="0A582EE2" w:rsidR="009B546A" w:rsidRPr="001B1679" w:rsidRDefault="00F83058" w:rsidP="00C11620">
            <w:pPr>
              <w:pStyle w:val="TAL"/>
              <w:keepNext w:val="0"/>
              <w:rPr>
                <w:sz w:val="16"/>
                <w:szCs w:val="16"/>
              </w:rPr>
            </w:pPr>
            <w:r>
              <w:rPr>
                <w:sz w:val="16"/>
                <w:szCs w:val="16"/>
              </w:rPr>
              <w:t>SP-23</w:t>
            </w:r>
            <w:r w:rsidR="009B546A" w:rsidRPr="001B1679">
              <w:rPr>
                <w:sz w:val="16"/>
                <w:szCs w:val="16"/>
              </w:rPr>
              <w:t>0216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54684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305F74" w14:textId="77777777" w:rsidR="009B546A" w:rsidRPr="001B1679" w:rsidRDefault="009B546A" w:rsidP="00C11620">
            <w:pPr>
              <w:pStyle w:val="TAL"/>
              <w:keepNext w:val="0"/>
              <w:rPr>
                <w:sz w:val="16"/>
                <w:szCs w:val="16"/>
              </w:rPr>
            </w:pPr>
            <w:r w:rsidRPr="001B1679">
              <w:rPr>
                <w:sz w:val="16"/>
                <w:szCs w:val="16"/>
              </w:rPr>
              <w:t>Stage 1 CRs on PALS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CAB6D0"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D422F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4DB8D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B9E86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15836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5E9A94" w14:textId="77777777" w:rsidR="009B546A" w:rsidRPr="001B1679" w:rsidRDefault="009B546A" w:rsidP="00C11620">
            <w:pPr>
              <w:pStyle w:val="TAL"/>
              <w:keepNext w:val="0"/>
              <w:rPr>
                <w:sz w:val="16"/>
                <w:szCs w:val="16"/>
              </w:rPr>
            </w:pPr>
          </w:p>
        </w:tc>
      </w:tr>
      <w:tr w:rsidR="009B546A" w14:paraId="223C2E0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123854" w14:textId="77777777" w:rsidR="009B546A" w:rsidRPr="001B1679" w:rsidRDefault="009B546A" w:rsidP="00C11620">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07ED5E" w14:textId="6E335C8A" w:rsidR="009B546A" w:rsidRPr="001B1679" w:rsidRDefault="00F83058" w:rsidP="00C11620">
            <w:pPr>
              <w:pStyle w:val="TAL"/>
              <w:keepNext w:val="0"/>
              <w:rPr>
                <w:sz w:val="16"/>
                <w:szCs w:val="16"/>
              </w:rPr>
            </w:pPr>
            <w:r>
              <w:rPr>
                <w:sz w:val="16"/>
                <w:szCs w:val="16"/>
              </w:rPr>
              <w:t>SP-23</w:t>
            </w:r>
            <w:r w:rsidR="009B546A" w:rsidRPr="001B1679">
              <w:rPr>
                <w:sz w:val="16"/>
                <w:szCs w:val="16"/>
              </w:rPr>
              <w:t>0217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2A1CE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A44141" w14:textId="77777777" w:rsidR="009B546A" w:rsidRPr="001B1679" w:rsidRDefault="009B546A" w:rsidP="00C11620">
            <w:pPr>
              <w:pStyle w:val="TAL"/>
              <w:keepNext w:val="0"/>
              <w:rPr>
                <w:sz w:val="16"/>
                <w:szCs w:val="16"/>
              </w:rPr>
            </w:pPr>
            <w:r w:rsidRPr="001B1679">
              <w:rPr>
                <w:sz w:val="16"/>
                <w:szCs w:val="16"/>
              </w:rPr>
              <w:t>Stage 1 CR on AIML_MT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684B4D"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1DD05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CF88A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BB4F9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E8CED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53BB10" w14:textId="77777777" w:rsidR="009B546A" w:rsidRPr="001B1679" w:rsidRDefault="009B546A" w:rsidP="00C11620">
            <w:pPr>
              <w:pStyle w:val="TAL"/>
              <w:keepNext w:val="0"/>
              <w:rPr>
                <w:sz w:val="16"/>
                <w:szCs w:val="16"/>
              </w:rPr>
            </w:pPr>
          </w:p>
        </w:tc>
      </w:tr>
      <w:tr w:rsidR="009B546A" w14:paraId="5247E1B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BF8F5F" w14:textId="77777777" w:rsidR="009B546A" w:rsidRPr="001B1679" w:rsidRDefault="009B546A" w:rsidP="00C11620">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EC29DF" w14:textId="0B9724EC" w:rsidR="009B546A" w:rsidRPr="001B1679" w:rsidRDefault="00F83058" w:rsidP="00C11620">
            <w:pPr>
              <w:pStyle w:val="TAL"/>
              <w:keepNext w:val="0"/>
              <w:rPr>
                <w:sz w:val="16"/>
                <w:szCs w:val="16"/>
              </w:rPr>
            </w:pPr>
            <w:r>
              <w:rPr>
                <w:sz w:val="16"/>
                <w:szCs w:val="16"/>
              </w:rPr>
              <w:t>SP-23</w:t>
            </w:r>
            <w:r w:rsidR="009B546A" w:rsidRPr="001B1679">
              <w:rPr>
                <w:sz w:val="16"/>
                <w:szCs w:val="16"/>
              </w:rPr>
              <w:t>0218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0F1B5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97BAF4" w14:textId="77777777" w:rsidR="009B546A" w:rsidRPr="001B1679" w:rsidRDefault="009B546A" w:rsidP="00C11620">
            <w:pPr>
              <w:pStyle w:val="TAL"/>
              <w:keepNext w:val="0"/>
              <w:rPr>
                <w:sz w:val="16"/>
                <w:szCs w:val="16"/>
              </w:rPr>
            </w:pPr>
            <w:r w:rsidRPr="001B1679">
              <w:rPr>
                <w:sz w:val="16"/>
                <w:szCs w:val="16"/>
              </w:rPr>
              <w:t>Stage 1 CRs on 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EC1C41"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04958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E8FA1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CF17F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D7A09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37D735" w14:textId="77777777" w:rsidR="009B546A" w:rsidRPr="001B1679" w:rsidRDefault="009B546A" w:rsidP="00C11620">
            <w:pPr>
              <w:pStyle w:val="TAL"/>
              <w:keepNext w:val="0"/>
              <w:rPr>
                <w:sz w:val="16"/>
                <w:szCs w:val="16"/>
              </w:rPr>
            </w:pPr>
          </w:p>
        </w:tc>
      </w:tr>
      <w:tr w:rsidR="009B546A" w14:paraId="44AF47C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AC3FE5"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BF010" w14:textId="2BE85C6B" w:rsidR="009B546A" w:rsidRPr="001B1679" w:rsidRDefault="00F83058" w:rsidP="00C11620">
            <w:pPr>
              <w:pStyle w:val="TAL"/>
              <w:keepNext w:val="0"/>
              <w:rPr>
                <w:sz w:val="16"/>
                <w:szCs w:val="16"/>
              </w:rPr>
            </w:pPr>
            <w:r>
              <w:rPr>
                <w:sz w:val="16"/>
                <w:szCs w:val="16"/>
              </w:rPr>
              <w:t>SP-23</w:t>
            </w:r>
            <w:r w:rsidR="009B546A" w:rsidRPr="001B1679">
              <w:rPr>
                <w:sz w:val="16"/>
                <w:szCs w:val="16"/>
              </w:rPr>
              <w:t>0049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D54E4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2A04E4" w14:textId="77777777" w:rsidR="009B546A" w:rsidRPr="001B1679" w:rsidRDefault="009B546A" w:rsidP="00C11620">
            <w:pPr>
              <w:pStyle w:val="TAL"/>
              <w:keepNext w:val="0"/>
              <w:rPr>
                <w:sz w:val="16"/>
                <w:szCs w:val="16"/>
              </w:rPr>
            </w:pPr>
            <w:r w:rsidRPr="001B1679">
              <w:rPr>
                <w:sz w:val="16"/>
                <w:szCs w:val="16"/>
              </w:rPr>
              <w:t>CRs on 5GSAT_Ph2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0A70A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9077A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4A47E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B5891E" w14:textId="77777777" w:rsidR="009B546A" w:rsidRPr="001B1679" w:rsidRDefault="009B546A" w:rsidP="00C11620">
            <w:pPr>
              <w:pStyle w:val="TAL"/>
              <w:keepNext w:val="0"/>
              <w:rPr>
                <w:sz w:val="16"/>
                <w:szCs w:val="16"/>
              </w:rPr>
            </w:pPr>
            <w:r w:rsidRPr="001B1679">
              <w:rPr>
                <w:sz w:val="16"/>
                <w:szCs w:val="16"/>
              </w:rPr>
              <w:t>23.501 CR4033R11 and 23.501 CR3956R11 revised in SP-230368 and SP-230369. This was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5A04B7" w14:textId="77777777" w:rsidR="009B546A" w:rsidRPr="001B1679" w:rsidRDefault="009B546A" w:rsidP="00C1162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739887" w14:textId="77777777" w:rsidR="009B546A" w:rsidRPr="001B1679" w:rsidRDefault="009B546A" w:rsidP="00C11620">
            <w:pPr>
              <w:pStyle w:val="TAL"/>
              <w:keepNext w:val="0"/>
              <w:rPr>
                <w:sz w:val="16"/>
                <w:szCs w:val="16"/>
              </w:rPr>
            </w:pPr>
          </w:p>
        </w:tc>
      </w:tr>
      <w:tr w:rsidR="009B546A" w14:paraId="5100FC7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61D492"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4A3C1" w14:textId="62CE847E" w:rsidR="009B546A" w:rsidRPr="001B1679" w:rsidRDefault="00F83058" w:rsidP="00C11620">
            <w:pPr>
              <w:pStyle w:val="TAL"/>
              <w:keepNext w:val="0"/>
              <w:rPr>
                <w:sz w:val="16"/>
                <w:szCs w:val="16"/>
              </w:rPr>
            </w:pPr>
            <w:r>
              <w:rPr>
                <w:sz w:val="16"/>
                <w:szCs w:val="16"/>
              </w:rPr>
              <w:t>SP-23</w:t>
            </w:r>
            <w:r w:rsidR="009B546A" w:rsidRPr="001B1679">
              <w:rPr>
                <w:sz w:val="16"/>
                <w:szCs w:val="16"/>
              </w:rPr>
              <w:t>0368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AAFE3A"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E7CC1D" w14:textId="77777777" w:rsidR="009B546A" w:rsidRPr="001B1679" w:rsidRDefault="009B546A" w:rsidP="00C11620">
            <w:pPr>
              <w:pStyle w:val="TAL"/>
              <w:keepNext w:val="0"/>
              <w:rPr>
                <w:sz w:val="16"/>
                <w:szCs w:val="16"/>
              </w:rPr>
            </w:pPr>
            <w:r w:rsidRPr="001B1679">
              <w:rPr>
                <w:sz w:val="16"/>
                <w:szCs w:val="16"/>
              </w:rPr>
              <w:t>23.501 CR4033R12 (Rel-18, 'B'): Support of discontinuous coverage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8E5499"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501FD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E14B2C"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0DC44E" w14:textId="77777777" w:rsidR="009B546A" w:rsidRPr="001B1679" w:rsidRDefault="009B546A" w:rsidP="00C11620">
            <w:pPr>
              <w:pStyle w:val="TAL"/>
              <w:keepNext w:val="0"/>
              <w:rPr>
                <w:sz w:val="16"/>
                <w:szCs w:val="16"/>
              </w:rPr>
            </w:pPr>
            <w:r w:rsidRPr="001B1679">
              <w:rPr>
                <w:sz w:val="16"/>
                <w:szCs w:val="16"/>
              </w:rPr>
              <w:t>Revision of 23.501 CR4033R11 in CR Pack SP-230049. Revised to SP-230386.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30BEB4"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10B51D" w14:textId="357C6F63" w:rsidR="009B546A" w:rsidRPr="001B1679" w:rsidRDefault="00F83058" w:rsidP="00C11620">
            <w:pPr>
              <w:pStyle w:val="TAL"/>
              <w:keepNext w:val="0"/>
              <w:rPr>
                <w:sz w:val="16"/>
                <w:szCs w:val="16"/>
              </w:rPr>
            </w:pPr>
            <w:r>
              <w:rPr>
                <w:sz w:val="16"/>
                <w:szCs w:val="16"/>
              </w:rPr>
              <w:t>SP-23</w:t>
            </w:r>
            <w:r w:rsidR="009B546A" w:rsidRPr="001B1679">
              <w:rPr>
                <w:sz w:val="16"/>
                <w:szCs w:val="16"/>
              </w:rPr>
              <w:t>0386</w:t>
            </w:r>
          </w:p>
        </w:tc>
      </w:tr>
      <w:tr w:rsidR="009B546A" w14:paraId="183E1FD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E14BE6" w14:textId="77777777" w:rsidR="009B546A" w:rsidRPr="001B1679" w:rsidRDefault="009B546A" w:rsidP="00C11620">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299005" w14:textId="3AC3EE13" w:rsidR="009B546A" w:rsidRPr="001B1679" w:rsidRDefault="00F83058" w:rsidP="00C11620">
            <w:pPr>
              <w:pStyle w:val="TAL"/>
              <w:keepNext w:val="0"/>
              <w:rPr>
                <w:sz w:val="16"/>
                <w:szCs w:val="16"/>
              </w:rPr>
            </w:pPr>
            <w:r>
              <w:rPr>
                <w:sz w:val="16"/>
                <w:szCs w:val="16"/>
              </w:rPr>
              <w:t>SP-23</w:t>
            </w:r>
            <w:r w:rsidR="009B546A" w:rsidRPr="001B1679">
              <w:rPr>
                <w:sz w:val="16"/>
                <w:szCs w:val="16"/>
              </w:rPr>
              <w:t>0386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86E502"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C6BB8" w14:textId="77777777" w:rsidR="009B546A" w:rsidRPr="001B1679" w:rsidRDefault="009B546A" w:rsidP="00C11620">
            <w:pPr>
              <w:pStyle w:val="TAL"/>
              <w:keepNext w:val="0"/>
              <w:rPr>
                <w:sz w:val="16"/>
                <w:szCs w:val="16"/>
              </w:rPr>
            </w:pPr>
            <w:r w:rsidRPr="001B1679">
              <w:rPr>
                <w:sz w:val="16"/>
                <w:szCs w:val="16"/>
              </w:rPr>
              <w:t>23.501 CR4033R13 (Rel-18, 'B'): Support of discontinuous coverage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8D6490"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579F4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877FFA"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457169" w14:textId="77777777" w:rsidR="009B546A" w:rsidRPr="001B1679" w:rsidRDefault="009B546A" w:rsidP="00C11620">
            <w:pPr>
              <w:pStyle w:val="TAL"/>
              <w:keepNext w:val="0"/>
              <w:rPr>
                <w:sz w:val="16"/>
                <w:szCs w:val="16"/>
              </w:rPr>
            </w:pPr>
            <w:r w:rsidRPr="001B1679">
              <w:rPr>
                <w:sz w:val="16"/>
                <w:szCs w:val="16"/>
              </w:rPr>
              <w:t>Revision of 23.501 CR4033R11 in CR Pack SP-230049. Revision of SP-230368.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1CAFF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96B8D9" w14:textId="77777777" w:rsidR="009B546A" w:rsidRPr="001B1679" w:rsidRDefault="009B546A" w:rsidP="00C11620">
            <w:pPr>
              <w:pStyle w:val="TAL"/>
              <w:keepNext w:val="0"/>
              <w:rPr>
                <w:sz w:val="16"/>
                <w:szCs w:val="16"/>
              </w:rPr>
            </w:pPr>
          </w:p>
        </w:tc>
      </w:tr>
      <w:tr w:rsidR="009B546A" w14:paraId="7F4A501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577D9A"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A4D46" w14:textId="1E2028DE" w:rsidR="009B546A" w:rsidRPr="001B1679" w:rsidRDefault="00F83058" w:rsidP="00C11620">
            <w:pPr>
              <w:pStyle w:val="TAL"/>
              <w:keepNext w:val="0"/>
              <w:rPr>
                <w:sz w:val="16"/>
                <w:szCs w:val="16"/>
              </w:rPr>
            </w:pPr>
            <w:r>
              <w:rPr>
                <w:sz w:val="16"/>
                <w:szCs w:val="16"/>
              </w:rPr>
              <w:t>SP-23</w:t>
            </w:r>
            <w:r w:rsidR="009B546A" w:rsidRPr="001B1679">
              <w:rPr>
                <w:sz w:val="16"/>
                <w:szCs w:val="16"/>
              </w:rPr>
              <w:t>0369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F31F1E"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D8D93" w14:textId="77777777" w:rsidR="009B546A" w:rsidRPr="001B1679" w:rsidRDefault="009B546A" w:rsidP="00C11620">
            <w:pPr>
              <w:pStyle w:val="TAL"/>
              <w:keepNext w:val="0"/>
              <w:rPr>
                <w:sz w:val="16"/>
                <w:szCs w:val="16"/>
              </w:rPr>
            </w:pPr>
            <w:r w:rsidRPr="001B1679">
              <w:rPr>
                <w:sz w:val="16"/>
                <w:szCs w:val="16"/>
              </w:rPr>
              <w:t>23.501 CR3956R12 (Rel-18, 'B'): Transfer of Satellite Coverage Data to a UE and AMF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2D2BC7"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F52FE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3CB7F7"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6A7E41" w14:textId="77777777" w:rsidR="009B546A" w:rsidRPr="001B1679" w:rsidRDefault="009B546A" w:rsidP="00C11620">
            <w:pPr>
              <w:pStyle w:val="TAL"/>
              <w:keepNext w:val="0"/>
              <w:rPr>
                <w:sz w:val="16"/>
                <w:szCs w:val="16"/>
              </w:rPr>
            </w:pPr>
            <w:r w:rsidRPr="001B1679">
              <w:rPr>
                <w:sz w:val="16"/>
                <w:szCs w:val="16"/>
              </w:rPr>
              <w:t>Revision of 23.501 CR3956R11 in CR Pack SP-230049. Revised to SP-230387.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7A89CF"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5B054" w14:textId="0E0AF2E2" w:rsidR="009B546A" w:rsidRPr="001B1679" w:rsidRDefault="00F83058" w:rsidP="00C11620">
            <w:pPr>
              <w:pStyle w:val="TAL"/>
              <w:keepNext w:val="0"/>
              <w:rPr>
                <w:sz w:val="16"/>
                <w:szCs w:val="16"/>
              </w:rPr>
            </w:pPr>
            <w:r>
              <w:rPr>
                <w:sz w:val="16"/>
                <w:szCs w:val="16"/>
              </w:rPr>
              <w:t>SP-23</w:t>
            </w:r>
            <w:r w:rsidR="009B546A" w:rsidRPr="001B1679">
              <w:rPr>
                <w:sz w:val="16"/>
                <w:szCs w:val="16"/>
              </w:rPr>
              <w:t>0387</w:t>
            </w:r>
          </w:p>
        </w:tc>
      </w:tr>
      <w:tr w:rsidR="009B546A" w14:paraId="71AD702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EF90CB"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92A11F" w14:textId="0C6B7EBC" w:rsidR="009B546A" w:rsidRPr="001B1679" w:rsidRDefault="00F83058" w:rsidP="00C11620">
            <w:pPr>
              <w:pStyle w:val="TAL"/>
              <w:keepNext w:val="0"/>
              <w:rPr>
                <w:sz w:val="16"/>
                <w:szCs w:val="16"/>
              </w:rPr>
            </w:pPr>
            <w:r>
              <w:rPr>
                <w:sz w:val="16"/>
                <w:szCs w:val="16"/>
              </w:rPr>
              <w:t>SP-23</w:t>
            </w:r>
            <w:r w:rsidR="009B546A" w:rsidRPr="001B1679">
              <w:rPr>
                <w:sz w:val="16"/>
                <w:szCs w:val="16"/>
              </w:rPr>
              <w:t>0387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3C193F"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A170D0" w14:textId="77777777" w:rsidR="009B546A" w:rsidRPr="001B1679" w:rsidRDefault="009B546A" w:rsidP="00C11620">
            <w:pPr>
              <w:pStyle w:val="TAL"/>
              <w:keepNext w:val="0"/>
              <w:rPr>
                <w:sz w:val="16"/>
                <w:szCs w:val="16"/>
              </w:rPr>
            </w:pPr>
            <w:r w:rsidRPr="001B1679">
              <w:rPr>
                <w:sz w:val="16"/>
                <w:szCs w:val="16"/>
              </w:rPr>
              <w:t>23.501 CR3956R13 (Rel-18, 'B'): Transfer of Satellite Coverage Data to a UE and AMF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7196C2"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B156F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62D877"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171BAF" w14:textId="77777777" w:rsidR="009B546A" w:rsidRPr="001B1679" w:rsidRDefault="009B546A" w:rsidP="00C11620">
            <w:pPr>
              <w:pStyle w:val="TAL"/>
              <w:keepNext w:val="0"/>
              <w:rPr>
                <w:sz w:val="16"/>
                <w:szCs w:val="16"/>
              </w:rPr>
            </w:pPr>
            <w:r w:rsidRPr="001B1679">
              <w:rPr>
                <w:sz w:val="16"/>
                <w:szCs w:val="16"/>
              </w:rPr>
              <w:t>Revision of 23.501 CR3956R11 in CR Pack SP-230049. Revision of SP-230369.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8DC2D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79A4A0" w14:textId="77777777" w:rsidR="009B546A" w:rsidRPr="001B1679" w:rsidRDefault="009B546A" w:rsidP="00C11620">
            <w:pPr>
              <w:pStyle w:val="TAL"/>
              <w:keepNext w:val="0"/>
              <w:rPr>
                <w:sz w:val="16"/>
                <w:szCs w:val="16"/>
              </w:rPr>
            </w:pPr>
          </w:p>
        </w:tc>
      </w:tr>
      <w:tr w:rsidR="009B546A" w14:paraId="5C192ED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3924F"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009EF6" w14:textId="2B8BCBF2" w:rsidR="009B546A" w:rsidRPr="001B1679" w:rsidRDefault="00F83058" w:rsidP="00C11620">
            <w:pPr>
              <w:pStyle w:val="TAL"/>
              <w:keepNext w:val="0"/>
              <w:rPr>
                <w:sz w:val="16"/>
                <w:szCs w:val="16"/>
              </w:rPr>
            </w:pPr>
            <w:r>
              <w:rPr>
                <w:sz w:val="16"/>
                <w:szCs w:val="16"/>
              </w:rPr>
              <w:t>SP-23</w:t>
            </w:r>
            <w:r w:rsidR="009B546A" w:rsidRPr="001B1679">
              <w:rPr>
                <w:sz w:val="16"/>
                <w:szCs w:val="16"/>
              </w:rPr>
              <w:t>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DF4166"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DCAD9D" w14:textId="77777777" w:rsidR="009B546A" w:rsidRPr="001B1679" w:rsidRDefault="009B546A" w:rsidP="00C11620">
            <w:pPr>
              <w:pStyle w:val="TAL"/>
              <w:keepNext w:val="0"/>
              <w:rPr>
                <w:sz w:val="16"/>
                <w:szCs w:val="16"/>
              </w:rPr>
            </w:pPr>
            <w:r w:rsidRPr="001B1679">
              <w:rPr>
                <w:sz w:val="16"/>
                <w:szCs w:val="16"/>
              </w:rPr>
              <w:t>23.501 CR4036R4 (Rel-18, 'B'): Introduction of Alternative S-NSSAI replacement determined by NSSF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FD256C" w14:textId="77777777" w:rsidR="009B546A" w:rsidRPr="001B1679" w:rsidRDefault="009B546A" w:rsidP="00C11620">
            <w:pPr>
              <w:pStyle w:val="TAL"/>
              <w:keepNext w:val="0"/>
              <w:rPr>
                <w:sz w:val="16"/>
                <w:szCs w:val="16"/>
              </w:rPr>
            </w:pPr>
            <w:r w:rsidRPr="001B1679">
              <w:rPr>
                <w:sz w:val="16"/>
                <w:szCs w:val="16"/>
              </w:rPr>
              <w:t>Nokia, Nokia Shanghai Bell, Lenovo,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15B5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6A7198" w14:textId="77777777" w:rsidR="009B546A" w:rsidRPr="001B1679" w:rsidRDefault="009B546A" w:rsidP="00C11620">
            <w:pPr>
              <w:pStyle w:val="TAL"/>
              <w:keepNext w:val="0"/>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94D59F" w14:textId="1C561ED0" w:rsidR="009B546A" w:rsidRPr="001B1679" w:rsidRDefault="009B546A" w:rsidP="00C11620">
            <w:pPr>
              <w:pStyle w:val="TAL"/>
              <w:keepNext w:val="0"/>
              <w:rPr>
                <w:sz w:val="16"/>
                <w:szCs w:val="16"/>
              </w:rPr>
            </w:pPr>
            <w:r w:rsidRPr="001B1679">
              <w:rPr>
                <w:sz w:val="16"/>
                <w:szCs w:val="16"/>
              </w:rPr>
              <w:t xml:space="preserve">Revision of </w:t>
            </w:r>
            <w:r w:rsidR="00F83058">
              <w:rPr>
                <w:sz w:val="16"/>
                <w:szCs w:val="16"/>
              </w:rPr>
              <w:t>SP-23</w:t>
            </w:r>
            <w:r w:rsidRPr="001B1679">
              <w:rPr>
                <w:sz w:val="16"/>
                <w:szCs w:val="16"/>
              </w:rPr>
              <w:t>03249 (23.501 CR4036R3 in CR Pack SP-230064).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D402E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808FCB" w14:textId="77777777" w:rsidR="009B546A" w:rsidRPr="001B1679" w:rsidRDefault="009B546A" w:rsidP="00C11620">
            <w:pPr>
              <w:pStyle w:val="TAL"/>
              <w:keepNext w:val="0"/>
              <w:rPr>
                <w:sz w:val="16"/>
                <w:szCs w:val="16"/>
              </w:rPr>
            </w:pPr>
          </w:p>
        </w:tc>
      </w:tr>
      <w:tr w:rsidR="009B546A" w14:paraId="1532CF2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26F4FA"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90F2DC" w14:textId="3309E03D" w:rsidR="009B546A" w:rsidRPr="001B1679" w:rsidRDefault="00F83058" w:rsidP="00C11620">
            <w:pPr>
              <w:pStyle w:val="TAL"/>
              <w:keepNext w:val="0"/>
              <w:rPr>
                <w:sz w:val="16"/>
                <w:szCs w:val="16"/>
              </w:rPr>
            </w:pPr>
            <w:r>
              <w:rPr>
                <w:sz w:val="16"/>
                <w:szCs w:val="16"/>
              </w:rPr>
              <w:t>SP-23</w:t>
            </w:r>
            <w:r w:rsidR="009B546A" w:rsidRPr="001B1679">
              <w:rPr>
                <w:sz w:val="16"/>
                <w:szCs w:val="16"/>
              </w:rPr>
              <w:t>0064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C1CC2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C27D31" w14:textId="77777777" w:rsidR="009B546A" w:rsidRPr="001B1679" w:rsidRDefault="009B546A" w:rsidP="00C11620">
            <w:pPr>
              <w:pStyle w:val="TAL"/>
              <w:keepNext w:val="0"/>
              <w:rPr>
                <w:sz w:val="16"/>
                <w:szCs w:val="16"/>
              </w:rPr>
            </w:pPr>
            <w:r w:rsidRPr="001B1679">
              <w:rPr>
                <w:sz w:val="16"/>
                <w:szCs w:val="16"/>
              </w:rPr>
              <w:t>CRs on eNS_Ph3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498608"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A7DAD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824BC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A218EA" w14:textId="77777777" w:rsidR="009B546A" w:rsidRPr="001B1679" w:rsidRDefault="009B546A" w:rsidP="00C11620">
            <w:pPr>
              <w:pStyle w:val="TAL"/>
              <w:keepNext w:val="0"/>
              <w:rPr>
                <w:sz w:val="16"/>
                <w:szCs w:val="16"/>
              </w:rPr>
            </w:pPr>
            <w:r w:rsidRPr="001B1679">
              <w:rPr>
                <w:sz w:val="16"/>
                <w:szCs w:val="16"/>
              </w:rPr>
              <w:t>Update of 23.501 CR4036R3 in SP-230315. 23.501 CR4036R3 was revised.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A29A02" w14:textId="77777777" w:rsidR="009B546A" w:rsidRPr="001B1679" w:rsidRDefault="009B546A" w:rsidP="00C1162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FAFFC5" w14:textId="77777777" w:rsidR="009B546A" w:rsidRPr="001B1679" w:rsidRDefault="009B546A" w:rsidP="00C11620">
            <w:pPr>
              <w:pStyle w:val="TAL"/>
              <w:keepNext w:val="0"/>
              <w:rPr>
                <w:sz w:val="16"/>
                <w:szCs w:val="16"/>
              </w:rPr>
            </w:pPr>
          </w:p>
        </w:tc>
      </w:tr>
      <w:tr w:rsidR="009B546A" w14:paraId="0CA9AE3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41F9EA"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1D6252" w14:textId="2EABE80B" w:rsidR="009B546A" w:rsidRPr="001B1679" w:rsidRDefault="00F83058" w:rsidP="00C11620">
            <w:pPr>
              <w:pStyle w:val="TAL"/>
              <w:keepNext w:val="0"/>
              <w:rPr>
                <w:sz w:val="16"/>
                <w:szCs w:val="16"/>
              </w:rPr>
            </w:pPr>
            <w:r>
              <w:rPr>
                <w:sz w:val="16"/>
                <w:szCs w:val="16"/>
              </w:rPr>
              <w:t>SP-23</w:t>
            </w:r>
            <w:r w:rsidR="009B546A" w:rsidRPr="001B1679">
              <w:rPr>
                <w:sz w:val="16"/>
                <w:szCs w:val="16"/>
              </w:rPr>
              <w:t>0119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51B53D"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A2A9A5" w14:textId="77777777" w:rsidR="009B546A" w:rsidRPr="001B1679" w:rsidRDefault="009B546A" w:rsidP="00C11620">
            <w:pPr>
              <w:pStyle w:val="TAL"/>
              <w:keepNext w:val="0"/>
              <w:rPr>
                <w:sz w:val="16"/>
                <w:szCs w:val="16"/>
              </w:rPr>
            </w:pPr>
            <w:r w:rsidRPr="001B1679">
              <w:rPr>
                <w:sz w:val="16"/>
                <w:szCs w:val="16"/>
              </w:rPr>
              <w:t>23.502 CR3666R3 (Rel-18, 'B'): Support of NAT exposure in 23.502 according to the conclusion in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52F989" w14:textId="77777777" w:rsidR="009B546A" w:rsidRPr="001B1679" w:rsidRDefault="009B546A" w:rsidP="00C11620">
            <w:pPr>
              <w:pStyle w:val="TAL"/>
              <w:keepNext w:val="0"/>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3BA10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9DACCF"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FB8500" w14:textId="38BDE5C4" w:rsidR="009B546A" w:rsidRPr="001B1679" w:rsidRDefault="009B546A" w:rsidP="00C11620">
            <w:pPr>
              <w:pStyle w:val="TAL"/>
              <w:keepNext w:val="0"/>
              <w:rPr>
                <w:sz w:val="16"/>
                <w:szCs w:val="16"/>
              </w:rPr>
            </w:pPr>
            <w:r w:rsidRPr="001B1679">
              <w:rPr>
                <w:sz w:val="16"/>
                <w:szCs w:val="16"/>
              </w:rPr>
              <w:t xml:space="preserve">Revision of </w:t>
            </w:r>
            <w:r w:rsidR="00F83058">
              <w:rPr>
                <w:sz w:val="16"/>
                <w:szCs w:val="16"/>
              </w:rPr>
              <w:t>SP-23</w:t>
            </w:r>
            <w:r w:rsidRPr="001B1679">
              <w:rPr>
                <w:sz w:val="16"/>
                <w:szCs w:val="16"/>
              </w:rPr>
              <w:t>01393. CR Parser: Revision number wrong on CR cover. Revised to SP-230341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2A17F6"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5EC5F" w14:textId="57D13BFF" w:rsidR="009B546A" w:rsidRPr="001B1679" w:rsidRDefault="00F83058" w:rsidP="00C11620">
            <w:pPr>
              <w:pStyle w:val="TAL"/>
              <w:keepNext w:val="0"/>
              <w:rPr>
                <w:sz w:val="16"/>
                <w:szCs w:val="16"/>
              </w:rPr>
            </w:pPr>
            <w:r>
              <w:rPr>
                <w:sz w:val="16"/>
                <w:szCs w:val="16"/>
              </w:rPr>
              <w:t>SP-23</w:t>
            </w:r>
            <w:r w:rsidR="009B546A" w:rsidRPr="001B1679">
              <w:rPr>
                <w:sz w:val="16"/>
                <w:szCs w:val="16"/>
              </w:rPr>
              <w:t>0341</w:t>
            </w:r>
          </w:p>
        </w:tc>
      </w:tr>
      <w:tr w:rsidR="009B546A" w14:paraId="16E5AD7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8E16B3"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09C83D" w14:textId="016F422B" w:rsidR="009B546A" w:rsidRPr="001B1679" w:rsidRDefault="00F83058" w:rsidP="00C11620">
            <w:pPr>
              <w:pStyle w:val="TAL"/>
              <w:keepNext w:val="0"/>
              <w:rPr>
                <w:sz w:val="16"/>
                <w:szCs w:val="16"/>
              </w:rPr>
            </w:pPr>
            <w:r>
              <w:rPr>
                <w:sz w:val="16"/>
                <w:szCs w:val="16"/>
              </w:rPr>
              <w:t>SP-23</w:t>
            </w:r>
            <w:r w:rsidR="009B546A" w:rsidRPr="001B1679">
              <w:rPr>
                <w:sz w:val="16"/>
                <w:szCs w:val="16"/>
              </w:rPr>
              <w:t>0341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53A5A0"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05C052" w14:textId="77777777" w:rsidR="009B546A" w:rsidRPr="001B1679" w:rsidRDefault="009B546A" w:rsidP="00C11620">
            <w:pPr>
              <w:pStyle w:val="TAL"/>
              <w:keepNext w:val="0"/>
              <w:rPr>
                <w:sz w:val="16"/>
                <w:szCs w:val="16"/>
              </w:rPr>
            </w:pPr>
            <w:r w:rsidRPr="001B1679">
              <w:rPr>
                <w:sz w:val="16"/>
                <w:szCs w:val="16"/>
              </w:rPr>
              <w:t>23.502 CR3666R6 (Rel-18, 'B'): Support of NAT exposure in 23.502 according to the conclusion in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AFD16B" w14:textId="77777777" w:rsidR="009B546A" w:rsidRPr="001B1679" w:rsidRDefault="009B546A" w:rsidP="00C11620">
            <w:pPr>
              <w:pStyle w:val="TAL"/>
              <w:keepNext w:val="0"/>
              <w:rPr>
                <w:sz w:val="16"/>
                <w:szCs w:val="16"/>
              </w:rPr>
            </w:pPr>
            <w:r w:rsidRPr="001B1679">
              <w:rPr>
                <w:sz w:val="16"/>
                <w:szCs w:val="16"/>
              </w:rPr>
              <w:t>Intel, SK Telecom, Nokia, Nokia Shanghai Bell, China Mobile, Ericsson, Apple, Deutsche Telekom, DISH Network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01E89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449FDB"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B55479" w14:textId="77777777" w:rsidR="009B546A" w:rsidRPr="001B1679" w:rsidRDefault="009B546A" w:rsidP="00C11620">
            <w:pPr>
              <w:pStyle w:val="TAL"/>
              <w:keepNext w:val="0"/>
              <w:rPr>
                <w:sz w:val="16"/>
                <w:szCs w:val="16"/>
              </w:rPr>
            </w:pPr>
            <w:r w:rsidRPr="001B1679">
              <w:rPr>
                <w:sz w:val="16"/>
                <w:szCs w:val="16"/>
              </w:rPr>
              <w:t>Revision of SP-230119 (23.502 CR3666R1 in CR Pack SP-230115).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767D7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B86ACB" w14:textId="77777777" w:rsidR="009B546A" w:rsidRPr="001B1679" w:rsidRDefault="009B546A" w:rsidP="00C11620">
            <w:pPr>
              <w:pStyle w:val="TAL"/>
              <w:keepNext w:val="0"/>
              <w:rPr>
                <w:sz w:val="16"/>
                <w:szCs w:val="16"/>
              </w:rPr>
            </w:pPr>
          </w:p>
        </w:tc>
      </w:tr>
      <w:tr w:rsidR="009B546A" w14:paraId="3B53FF3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3B644D"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83A3CE" w14:textId="4C3B80DF" w:rsidR="009B546A" w:rsidRPr="001B1679" w:rsidRDefault="00F83058" w:rsidP="00C11620">
            <w:pPr>
              <w:pStyle w:val="TAL"/>
              <w:keepNext w:val="0"/>
              <w:rPr>
                <w:sz w:val="16"/>
                <w:szCs w:val="16"/>
              </w:rPr>
            </w:pPr>
            <w:r>
              <w:rPr>
                <w:sz w:val="16"/>
                <w:szCs w:val="16"/>
              </w:rPr>
              <w:t>SP-23</w:t>
            </w:r>
            <w:r w:rsidR="009B546A" w:rsidRPr="001B1679">
              <w:rPr>
                <w:sz w:val="16"/>
                <w:szCs w:val="16"/>
              </w:rPr>
              <w:t>0115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2FFAC3"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B3FE75" w14:textId="77777777" w:rsidR="009B546A" w:rsidRPr="001B1679" w:rsidRDefault="009B546A" w:rsidP="00C11620">
            <w:pPr>
              <w:pStyle w:val="TAL"/>
              <w:keepNext w:val="0"/>
              <w:rPr>
                <w:sz w:val="16"/>
                <w:szCs w:val="16"/>
              </w:rPr>
            </w:pPr>
            <w:r w:rsidRPr="001B1679">
              <w:rPr>
                <w:sz w:val="16"/>
                <w:szCs w:val="16"/>
              </w:rPr>
              <w:t>SA WG2 CRs where company inputs are expected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358C6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57D9E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4E68C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1569B1" w14:textId="77777777" w:rsidR="009B546A" w:rsidRPr="001B1679" w:rsidRDefault="009B546A" w:rsidP="00C11620">
            <w:pPr>
              <w:pStyle w:val="TAL"/>
              <w:keepNext w:val="0"/>
              <w:rPr>
                <w:sz w:val="16"/>
                <w:szCs w:val="16"/>
              </w:rPr>
            </w:pPr>
            <w:r w:rsidRPr="001B1679">
              <w:rPr>
                <w:sz w:val="16"/>
                <w:szCs w:val="16"/>
              </w:rPr>
              <w:t>All CRs except 23.503 CR0781R2  and 23.501 CR4081R1 were revised. 23.503 CR0781R2 and 23.501 CR4081R1 were then approved. This CR Pack was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8459E8" w14:textId="77777777" w:rsidR="009B546A" w:rsidRPr="001B1679" w:rsidRDefault="009B546A" w:rsidP="00C1162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9F260" w14:textId="77777777" w:rsidR="009B546A" w:rsidRPr="001B1679" w:rsidRDefault="009B546A" w:rsidP="00C11620">
            <w:pPr>
              <w:pStyle w:val="TAL"/>
              <w:keepNext w:val="0"/>
              <w:rPr>
                <w:sz w:val="16"/>
                <w:szCs w:val="16"/>
              </w:rPr>
            </w:pPr>
          </w:p>
        </w:tc>
      </w:tr>
      <w:tr w:rsidR="009B546A" w14:paraId="7E5CD7A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3304F"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11112D" w14:textId="24C558E1" w:rsidR="009B546A" w:rsidRPr="001B1679" w:rsidRDefault="00F83058" w:rsidP="00C11620">
            <w:pPr>
              <w:pStyle w:val="TAL"/>
              <w:keepNext w:val="0"/>
              <w:rPr>
                <w:sz w:val="16"/>
                <w:szCs w:val="16"/>
              </w:rPr>
            </w:pPr>
            <w:r>
              <w:rPr>
                <w:sz w:val="16"/>
                <w:szCs w:val="16"/>
              </w:rPr>
              <w:t>SP-23</w:t>
            </w:r>
            <w:r w:rsidR="009B546A" w:rsidRPr="001B1679">
              <w:rPr>
                <w:sz w:val="16"/>
                <w:szCs w:val="16"/>
              </w:rPr>
              <w:t>0162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CCDA50"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E02FB7" w14:textId="77777777" w:rsidR="009B546A" w:rsidRPr="001B1679" w:rsidRDefault="009B546A" w:rsidP="00C11620">
            <w:pPr>
              <w:pStyle w:val="TAL"/>
              <w:keepNext w:val="0"/>
              <w:rPr>
                <w:sz w:val="16"/>
                <w:szCs w:val="16"/>
              </w:rPr>
            </w:pPr>
            <w:r w:rsidRPr="001B1679">
              <w:rPr>
                <w:sz w:val="16"/>
                <w:szCs w:val="16"/>
              </w:rPr>
              <w:t>23.501 CR4040R2 (Rel-18, 'F'): Not allowed to act as MBSR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9354AC" w14:textId="77777777" w:rsidR="009B546A" w:rsidRPr="001B1679" w:rsidRDefault="009B546A" w:rsidP="00C11620">
            <w:pPr>
              <w:pStyle w:val="TAL"/>
              <w:keepNext w:val="0"/>
              <w:rPr>
                <w:sz w:val="16"/>
                <w:szCs w:val="16"/>
              </w:rPr>
            </w:pPr>
            <w:r w:rsidRPr="001B1679">
              <w:rPr>
                <w:sz w:val="16"/>
                <w:szCs w:val="16"/>
              </w:rPr>
              <w:t>Ericsson, Samsung, 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24387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979309" w14:textId="77777777" w:rsidR="009B546A" w:rsidRPr="001B1679" w:rsidRDefault="009B546A" w:rsidP="00C11620">
            <w:pPr>
              <w:pStyle w:val="TAL"/>
              <w:keepNext w:val="0"/>
              <w:rPr>
                <w:sz w:val="16"/>
                <w:szCs w:val="16"/>
              </w:rPr>
            </w:pPr>
            <w:r w:rsidRPr="001B1679">
              <w:rPr>
                <w:sz w:val="16"/>
                <w:szCs w:val="16"/>
              </w:rPr>
              <w:t>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F09DA1" w14:textId="77777777" w:rsidR="009B546A" w:rsidRPr="001B1679" w:rsidRDefault="009B546A" w:rsidP="00C11620">
            <w:pPr>
              <w:pStyle w:val="TAL"/>
              <w:keepNext w:val="0"/>
              <w:rPr>
                <w:sz w:val="16"/>
                <w:szCs w:val="16"/>
              </w:rPr>
            </w:pPr>
            <w:r w:rsidRPr="001B1679">
              <w:rPr>
                <w:sz w:val="16"/>
                <w:szCs w:val="16"/>
              </w:rPr>
              <w:t>Revision of CR in CR Pack SP-230115. Revised to SP-230373.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DC0FC5"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55A9B7" w14:textId="1C868F90" w:rsidR="009B546A" w:rsidRPr="001B1679" w:rsidRDefault="00F83058" w:rsidP="00C11620">
            <w:pPr>
              <w:pStyle w:val="TAL"/>
              <w:keepNext w:val="0"/>
              <w:rPr>
                <w:sz w:val="16"/>
                <w:szCs w:val="16"/>
              </w:rPr>
            </w:pPr>
            <w:r>
              <w:rPr>
                <w:sz w:val="16"/>
                <w:szCs w:val="16"/>
              </w:rPr>
              <w:t>SP-23</w:t>
            </w:r>
            <w:r w:rsidR="009B546A" w:rsidRPr="001B1679">
              <w:rPr>
                <w:sz w:val="16"/>
                <w:szCs w:val="16"/>
              </w:rPr>
              <w:t>0373</w:t>
            </w:r>
          </w:p>
        </w:tc>
      </w:tr>
      <w:tr w:rsidR="009B546A" w14:paraId="1D9B276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CAEDF9" w14:textId="77777777" w:rsidR="009B546A" w:rsidRPr="001B1679" w:rsidRDefault="009B546A" w:rsidP="00C11620">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185979" w14:textId="7CAF9A0D" w:rsidR="009B546A" w:rsidRPr="001B1679" w:rsidRDefault="00F83058" w:rsidP="00C11620">
            <w:pPr>
              <w:pStyle w:val="TAL"/>
              <w:keepNext w:val="0"/>
              <w:rPr>
                <w:sz w:val="16"/>
                <w:szCs w:val="16"/>
              </w:rPr>
            </w:pPr>
            <w:r>
              <w:rPr>
                <w:sz w:val="16"/>
                <w:szCs w:val="16"/>
              </w:rPr>
              <w:t>SP-23</w:t>
            </w:r>
            <w:r w:rsidR="009B546A" w:rsidRPr="001B1679">
              <w:rPr>
                <w:sz w:val="16"/>
                <w:szCs w:val="16"/>
              </w:rPr>
              <w:t>0373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2D6600"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AEEF2F" w14:textId="77777777" w:rsidR="009B546A" w:rsidRPr="001B1679" w:rsidRDefault="009B546A" w:rsidP="00C11620">
            <w:pPr>
              <w:pStyle w:val="TAL"/>
              <w:keepNext w:val="0"/>
              <w:rPr>
                <w:sz w:val="16"/>
                <w:szCs w:val="16"/>
              </w:rPr>
            </w:pPr>
            <w:r w:rsidRPr="001B1679">
              <w:rPr>
                <w:sz w:val="16"/>
                <w:szCs w:val="16"/>
              </w:rPr>
              <w:t>23.501 CR4040R3 (Rel-18, 'F'): Not allowed to act as MBSR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1AA81B" w14:textId="77777777" w:rsidR="009B546A" w:rsidRPr="001B1679" w:rsidRDefault="009B546A" w:rsidP="00C11620">
            <w:pPr>
              <w:pStyle w:val="TAL"/>
              <w:keepNext w:val="0"/>
              <w:rPr>
                <w:sz w:val="16"/>
                <w:szCs w:val="16"/>
              </w:rPr>
            </w:pPr>
            <w:r w:rsidRPr="001B1679">
              <w:rPr>
                <w:sz w:val="16"/>
                <w:szCs w:val="16"/>
              </w:rPr>
              <w:t>Ericsson, Samsung, 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AFD8F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236EAB" w14:textId="77777777" w:rsidR="009B546A" w:rsidRPr="001B1679" w:rsidRDefault="009B546A" w:rsidP="00C11620">
            <w:pPr>
              <w:pStyle w:val="TAL"/>
              <w:keepNext w:val="0"/>
              <w:rPr>
                <w:sz w:val="16"/>
                <w:szCs w:val="16"/>
              </w:rPr>
            </w:pPr>
            <w:r w:rsidRPr="001B1679">
              <w:rPr>
                <w:sz w:val="16"/>
                <w:szCs w:val="16"/>
              </w:rPr>
              <w:t>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598863" w14:textId="77777777" w:rsidR="009B546A" w:rsidRPr="001B1679" w:rsidRDefault="009B546A" w:rsidP="00C11620">
            <w:pPr>
              <w:pStyle w:val="TAL"/>
              <w:keepNext w:val="0"/>
              <w:rPr>
                <w:sz w:val="16"/>
                <w:szCs w:val="16"/>
              </w:rPr>
            </w:pPr>
            <w:r w:rsidRPr="001B1679">
              <w:rPr>
                <w:sz w:val="16"/>
                <w:szCs w:val="16"/>
              </w:rPr>
              <w:t>Revision of CR in CR Pack SP-230115. Revision of SP-230162.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D217F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EDCB3F" w14:textId="77777777" w:rsidR="009B546A" w:rsidRPr="001B1679" w:rsidRDefault="009B546A" w:rsidP="00C11620">
            <w:pPr>
              <w:pStyle w:val="TAL"/>
              <w:keepNext w:val="0"/>
              <w:rPr>
                <w:sz w:val="16"/>
                <w:szCs w:val="16"/>
              </w:rPr>
            </w:pPr>
          </w:p>
        </w:tc>
      </w:tr>
      <w:tr w:rsidR="009B546A" w14:paraId="357E900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43430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F4E9F" w14:textId="156A48E3" w:rsidR="009B546A" w:rsidRPr="001B1679" w:rsidRDefault="00F83058" w:rsidP="00C11620">
            <w:pPr>
              <w:pStyle w:val="TAL"/>
              <w:keepNext w:val="0"/>
              <w:rPr>
                <w:sz w:val="16"/>
                <w:szCs w:val="16"/>
              </w:rPr>
            </w:pPr>
            <w:r>
              <w:rPr>
                <w:sz w:val="16"/>
                <w:szCs w:val="16"/>
              </w:rPr>
              <w:t>SP-23</w:t>
            </w:r>
            <w:r w:rsidR="009B546A" w:rsidRPr="001B1679">
              <w:rPr>
                <w:sz w:val="16"/>
                <w:szCs w:val="16"/>
              </w:rPr>
              <w:t>0169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27CC87"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E3BAB" w14:textId="77777777" w:rsidR="009B546A" w:rsidRPr="001B1679" w:rsidRDefault="009B546A" w:rsidP="00C11620">
            <w:pPr>
              <w:pStyle w:val="TAL"/>
              <w:keepNext w:val="0"/>
              <w:rPr>
                <w:sz w:val="16"/>
                <w:szCs w:val="16"/>
              </w:rPr>
            </w:pPr>
            <w:r w:rsidRPr="001B1679">
              <w:rPr>
                <w:sz w:val="16"/>
                <w:szCs w:val="16"/>
              </w:rPr>
              <w:t>23.501 CR3822R7 (Rel-18, 'B'): KI#4: Support for Centralized NSACF in a PLMN with multi-service areas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A40D26" w14:textId="77777777" w:rsidR="009B546A" w:rsidRPr="001B1679" w:rsidRDefault="009B546A" w:rsidP="00C11620">
            <w:pPr>
              <w:pStyle w:val="TAL"/>
              <w:keepNext w:val="0"/>
              <w:rPr>
                <w:sz w:val="16"/>
                <w:szCs w:val="16"/>
              </w:rPr>
            </w:pPr>
            <w:r w:rsidRPr="001B1679">
              <w:rPr>
                <w:sz w:val="16"/>
                <w:szCs w:val="16"/>
              </w:rPr>
              <w:t>Nokia, Nokia Shanghai Bell, Ericsson,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9958B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ED9D07" w14:textId="77777777" w:rsidR="009B546A" w:rsidRPr="001B1679" w:rsidRDefault="009B546A" w:rsidP="00C11620">
            <w:pPr>
              <w:pStyle w:val="TAL"/>
              <w:keepNext w:val="0"/>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ADFDFE" w14:textId="77777777" w:rsidR="009B546A" w:rsidRPr="001B1679" w:rsidRDefault="009B546A" w:rsidP="00C11620">
            <w:pPr>
              <w:pStyle w:val="TAL"/>
              <w:keepNext w:val="0"/>
              <w:rPr>
                <w:sz w:val="16"/>
                <w:szCs w:val="16"/>
              </w:rPr>
            </w:pPr>
            <w:r w:rsidRPr="001B1679">
              <w:rPr>
                <w:sz w:val="16"/>
                <w:szCs w:val="16"/>
              </w:rPr>
              <w:t>Revision of CR in CR Pack SP-230115.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F5DB0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E18380" w14:textId="77777777" w:rsidR="009B546A" w:rsidRPr="001B1679" w:rsidRDefault="009B546A" w:rsidP="00C11620">
            <w:pPr>
              <w:pStyle w:val="TAL"/>
              <w:keepNext w:val="0"/>
              <w:rPr>
                <w:sz w:val="16"/>
                <w:szCs w:val="16"/>
              </w:rPr>
            </w:pPr>
          </w:p>
        </w:tc>
      </w:tr>
      <w:tr w:rsidR="009B546A" w14:paraId="2A99D2F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6938A9"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AF817E" w14:textId="69A8F553" w:rsidR="009B546A" w:rsidRPr="001B1679" w:rsidRDefault="00F83058" w:rsidP="00C11620">
            <w:pPr>
              <w:pStyle w:val="TAL"/>
              <w:keepNext w:val="0"/>
              <w:rPr>
                <w:sz w:val="16"/>
                <w:szCs w:val="16"/>
              </w:rPr>
            </w:pPr>
            <w:r>
              <w:rPr>
                <w:sz w:val="16"/>
                <w:szCs w:val="16"/>
              </w:rPr>
              <w:t>SP-23</w:t>
            </w:r>
            <w:r w:rsidR="009B546A" w:rsidRPr="001B1679">
              <w:rPr>
                <w:sz w:val="16"/>
                <w:szCs w:val="16"/>
              </w:rPr>
              <w:t>0170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0766F0"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4C673" w14:textId="77777777" w:rsidR="009B546A" w:rsidRPr="001B1679" w:rsidRDefault="009B546A" w:rsidP="00C11620">
            <w:pPr>
              <w:pStyle w:val="TAL"/>
              <w:keepNext w:val="0"/>
              <w:rPr>
                <w:sz w:val="16"/>
                <w:szCs w:val="16"/>
              </w:rPr>
            </w:pPr>
            <w:r w:rsidRPr="001B1679">
              <w:rPr>
                <w:sz w:val="16"/>
                <w:szCs w:val="16"/>
              </w:rPr>
              <w:t>23.501 CR4156R2 (Rel-18, 'B'): Event exposure enhancement for enhanced NSAC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3E0BA3" w14:textId="77777777" w:rsidR="009B546A" w:rsidRPr="001B1679" w:rsidRDefault="009B546A" w:rsidP="00C11620">
            <w:pPr>
              <w:pStyle w:val="TAL"/>
              <w:keepNext w:val="0"/>
              <w:rPr>
                <w:sz w:val="16"/>
                <w:szCs w:val="16"/>
              </w:rPr>
            </w:pPr>
            <w:r w:rsidRPr="001B1679">
              <w:rPr>
                <w:sz w:val="16"/>
                <w:szCs w:val="16"/>
              </w:rPr>
              <w:t>Nokia, Nokia Shanghai Bell, Huawei, Ericsson,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51283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814C3B" w14:textId="77777777" w:rsidR="009B546A" w:rsidRPr="001B1679" w:rsidRDefault="009B546A" w:rsidP="00C11620">
            <w:pPr>
              <w:pStyle w:val="TAL"/>
              <w:keepNext w:val="0"/>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564361" w14:textId="77777777" w:rsidR="009B546A" w:rsidRPr="001B1679" w:rsidRDefault="009B546A" w:rsidP="00C11620">
            <w:pPr>
              <w:pStyle w:val="TAL"/>
              <w:keepNext w:val="0"/>
              <w:rPr>
                <w:sz w:val="16"/>
                <w:szCs w:val="16"/>
              </w:rPr>
            </w:pPr>
            <w:r w:rsidRPr="001B1679">
              <w:rPr>
                <w:sz w:val="16"/>
                <w:szCs w:val="16"/>
              </w:rPr>
              <w:t>Revision of CR in CR Pack SP-230115.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63D92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8F4D6C" w14:textId="77777777" w:rsidR="009B546A" w:rsidRPr="001B1679" w:rsidRDefault="009B546A" w:rsidP="00C11620">
            <w:pPr>
              <w:pStyle w:val="TAL"/>
              <w:keepNext w:val="0"/>
              <w:rPr>
                <w:sz w:val="16"/>
                <w:szCs w:val="16"/>
              </w:rPr>
            </w:pPr>
          </w:p>
        </w:tc>
      </w:tr>
      <w:tr w:rsidR="009B546A" w14:paraId="12B7B99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3E55EB"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730790" w14:textId="35035E71" w:rsidR="009B546A" w:rsidRPr="001B1679" w:rsidRDefault="00F83058" w:rsidP="00C11620">
            <w:pPr>
              <w:pStyle w:val="TAL"/>
              <w:keepNext w:val="0"/>
              <w:rPr>
                <w:sz w:val="16"/>
                <w:szCs w:val="16"/>
              </w:rPr>
            </w:pPr>
            <w:r>
              <w:rPr>
                <w:sz w:val="16"/>
                <w:szCs w:val="16"/>
              </w:rPr>
              <w:t>SP-23</w:t>
            </w:r>
            <w:r w:rsidR="009B546A" w:rsidRPr="001B1679">
              <w:rPr>
                <w:sz w:val="16"/>
                <w:szCs w:val="16"/>
              </w:rPr>
              <w:t>0245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F60E6E"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947A30" w14:textId="77777777" w:rsidR="009B546A" w:rsidRPr="001B1679" w:rsidRDefault="009B546A" w:rsidP="00C11620">
            <w:pPr>
              <w:pStyle w:val="TAL"/>
              <w:keepNext w:val="0"/>
              <w:rPr>
                <w:sz w:val="16"/>
                <w:szCs w:val="16"/>
              </w:rPr>
            </w:pPr>
            <w:r w:rsidRPr="001B1679">
              <w:rPr>
                <w:sz w:val="16"/>
                <w:szCs w:val="16"/>
              </w:rPr>
              <w:t>23.501 CR4081R2 (Rel-18, 'B'): CN based MT communication capability indication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205064" w14:textId="77777777" w:rsidR="009B546A" w:rsidRPr="001B1679" w:rsidRDefault="009B546A" w:rsidP="00C11620">
            <w:pPr>
              <w:pStyle w:val="TAL"/>
              <w:keepNext w:val="0"/>
              <w:rPr>
                <w:sz w:val="16"/>
                <w:szCs w:val="16"/>
              </w:rPr>
            </w:pPr>
            <w:r w:rsidRPr="001B1679">
              <w:rPr>
                <w:sz w:val="16"/>
                <w:szCs w:val="16"/>
              </w:rPr>
              <w:t>ZTE,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B8D4B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C50F6C" w14:textId="77777777" w:rsidR="009B546A" w:rsidRPr="001B1679" w:rsidRDefault="009B546A" w:rsidP="00C11620">
            <w:pPr>
              <w:pStyle w:val="TAL"/>
              <w:keepNext w:val="0"/>
              <w:rPr>
                <w:sz w:val="16"/>
                <w:szCs w:val="16"/>
              </w:rPr>
            </w:pPr>
            <w:r w:rsidRPr="001B1679">
              <w:rPr>
                <w:sz w:val="16"/>
                <w:szCs w:val="16"/>
              </w:rPr>
              <w:t>NR_REDCAP_Ph2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EDA31C" w14:textId="77777777" w:rsidR="009B546A" w:rsidRPr="001B1679" w:rsidRDefault="009B546A" w:rsidP="00C11620">
            <w:pPr>
              <w:pStyle w:val="TAL"/>
              <w:keepNext w:val="0"/>
              <w:rPr>
                <w:sz w:val="16"/>
                <w:szCs w:val="16"/>
              </w:rPr>
            </w:pPr>
            <w:r w:rsidRPr="001B1679">
              <w:rPr>
                <w:sz w:val="16"/>
                <w:szCs w:val="16"/>
              </w:rPr>
              <w:t>Revision of CR in CR Pack SP-230115. Revised to SP-230374.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97533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5F7FD4" w14:textId="1DC9FD5E" w:rsidR="009B546A" w:rsidRPr="001B1679" w:rsidRDefault="00F83058" w:rsidP="00C11620">
            <w:pPr>
              <w:pStyle w:val="TAL"/>
              <w:keepNext w:val="0"/>
              <w:rPr>
                <w:sz w:val="16"/>
                <w:szCs w:val="16"/>
              </w:rPr>
            </w:pPr>
            <w:r>
              <w:rPr>
                <w:sz w:val="16"/>
                <w:szCs w:val="16"/>
              </w:rPr>
              <w:t>SP-23</w:t>
            </w:r>
            <w:r w:rsidR="009B546A" w:rsidRPr="001B1679">
              <w:rPr>
                <w:sz w:val="16"/>
                <w:szCs w:val="16"/>
              </w:rPr>
              <w:t>0374</w:t>
            </w:r>
          </w:p>
        </w:tc>
      </w:tr>
      <w:tr w:rsidR="009B546A" w14:paraId="6E112A0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5899EC"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15BD10" w14:textId="3427B506" w:rsidR="009B546A" w:rsidRPr="001B1679" w:rsidRDefault="00F83058" w:rsidP="00C11620">
            <w:pPr>
              <w:pStyle w:val="TAL"/>
              <w:keepNext w:val="0"/>
              <w:rPr>
                <w:sz w:val="16"/>
                <w:szCs w:val="16"/>
              </w:rPr>
            </w:pPr>
            <w:r>
              <w:rPr>
                <w:sz w:val="16"/>
                <w:szCs w:val="16"/>
              </w:rPr>
              <w:t>SP-23</w:t>
            </w:r>
            <w:r w:rsidR="009B546A" w:rsidRPr="001B1679">
              <w:rPr>
                <w:sz w:val="16"/>
                <w:szCs w:val="16"/>
              </w:rPr>
              <w:t>0374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02EFD8"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B813ED" w14:textId="77777777" w:rsidR="009B546A" w:rsidRPr="001B1679" w:rsidRDefault="009B546A" w:rsidP="00C11620">
            <w:pPr>
              <w:pStyle w:val="TAL"/>
              <w:keepNext w:val="0"/>
              <w:rPr>
                <w:sz w:val="16"/>
                <w:szCs w:val="16"/>
              </w:rPr>
            </w:pPr>
            <w:r w:rsidRPr="001B1679">
              <w:rPr>
                <w:sz w:val="16"/>
                <w:szCs w:val="16"/>
              </w:rPr>
              <w:t>23.501 CR4081R3 (Rel-18, 'B'): CN based MT communication capability indication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E1387F" w14:textId="77777777" w:rsidR="009B546A" w:rsidRPr="001B1679" w:rsidRDefault="009B546A" w:rsidP="00C11620">
            <w:pPr>
              <w:pStyle w:val="TAL"/>
              <w:keepNext w:val="0"/>
              <w:rPr>
                <w:sz w:val="16"/>
                <w:szCs w:val="16"/>
              </w:rPr>
            </w:pPr>
            <w:r w:rsidRPr="001B1679">
              <w:rPr>
                <w:sz w:val="16"/>
                <w:szCs w:val="16"/>
              </w:rPr>
              <w:t>ZTE,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41525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003376" w14:textId="77777777" w:rsidR="009B546A" w:rsidRPr="001B1679" w:rsidRDefault="009B546A" w:rsidP="00C11620">
            <w:pPr>
              <w:pStyle w:val="TAL"/>
              <w:keepNext w:val="0"/>
              <w:rPr>
                <w:sz w:val="16"/>
                <w:szCs w:val="16"/>
              </w:rPr>
            </w:pPr>
            <w:r w:rsidRPr="001B1679">
              <w:rPr>
                <w:sz w:val="16"/>
                <w:szCs w:val="16"/>
              </w:rPr>
              <w:t>NR_REDCAP_Ph2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C312A2" w14:textId="77777777" w:rsidR="009B546A" w:rsidRPr="001B1679" w:rsidRDefault="009B546A" w:rsidP="00C11620">
            <w:pPr>
              <w:pStyle w:val="TAL"/>
              <w:keepNext w:val="0"/>
              <w:rPr>
                <w:sz w:val="16"/>
                <w:szCs w:val="16"/>
              </w:rPr>
            </w:pPr>
            <w:r w:rsidRPr="001B1679">
              <w:rPr>
                <w:sz w:val="16"/>
                <w:szCs w:val="16"/>
              </w:rPr>
              <w:t>Revision of SP-230245.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AE7F63" w14:textId="77777777" w:rsidR="009B546A" w:rsidRPr="001B1679" w:rsidRDefault="009B546A" w:rsidP="00C11620">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59A4B9" w14:textId="77777777" w:rsidR="009B546A" w:rsidRPr="001B1679" w:rsidRDefault="009B546A" w:rsidP="00C11620">
            <w:pPr>
              <w:pStyle w:val="TAL"/>
              <w:keepNext w:val="0"/>
              <w:rPr>
                <w:sz w:val="16"/>
                <w:szCs w:val="16"/>
              </w:rPr>
            </w:pPr>
          </w:p>
        </w:tc>
      </w:tr>
      <w:tr w:rsidR="009B546A" w14:paraId="5AB749F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86C3DC"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149D13" w14:textId="449499F1" w:rsidR="009B546A" w:rsidRPr="001B1679" w:rsidRDefault="00F83058" w:rsidP="00C11620">
            <w:pPr>
              <w:pStyle w:val="TAL"/>
              <w:keepNext w:val="0"/>
              <w:rPr>
                <w:sz w:val="16"/>
                <w:szCs w:val="16"/>
              </w:rPr>
            </w:pPr>
            <w:r>
              <w:rPr>
                <w:sz w:val="16"/>
                <w:szCs w:val="16"/>
              </w:rPr>
              <w:t>SP-23</w:t>
            </w:r>
            <w:r w:rsidR="009B546A" w:rsidRPr="001B1679">
              <w:rPr>
                <w:sz w:val="16"/>
                <w:szCs w:val="16"/>
              </w:rPr>
              <w:t>0248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DAA6B0"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397E09" w14:textId="77777777" w:rsidR="009B546A" w:rsidRPr="001B1679" w:rsidRDefault="009B546A" w:rsidP="00C11620">
            <w:pPr>
              <w:pStyle w:val="TAL"/>
              <w:keepNext w:val="0"/>
              <w:rPr>
                <w:sz w:val="16"/>
                <w:szCs w:val="16"/>
              </w:rPr>
            </w:pPr>
            <w:r w:rsidRPr="001B1679">
              <w:rPr>
                <w:sz w:val="16"/>
                <w:szCs w:val="16"/>
              </w:rPr>
              <w:t>23.503 CR0877R8 (Rel-18, 'B'): 5GS Information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A4FFC7" w14:textId="77777777" w:rsidR="009B546A" w:rsidRPr="001B1679" w:rsidRDefault="009B546A" w:rsidP="00C11620">
            <w:pPr>
              <w:pStyle w:val="TAL"/>
              <w:keepNext w:val="0"/>
              <w:rPr>
                <w:sz w:val="16"/>
                <w:szCs w:val="16"/>
              </w:rPr>
            </w:pPr>
            <w:r w:rsidRPr="001B1679">
              <w:rPr>
                <w:sz w:val="16"/>
                <w:szCs w:val="16"/>
              </w:rPr>
              <w:t>Huawei, HiSilicon, 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F54D5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A4A020" w14:textId="77777777" w:rsidR="009B546A" w:rsidRPr="001B1679" w:rsidRDefault="009B546A" w:rsidP="00C11620">
            <w:pPr>
              <w:pStyle w:val="TAL"/>
              <w:keepNext w:val="0"/>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9FDB57" w14:textId="75AF244F" w:rsidR="009B546A" w:rsidRPr="001B1679" w:rsidRDefault="009B546A" w:rsidP="00C11620">
            <w:pPr>
              <w:pStyle w:val="TAL"/>
              <w:keepNext w:val="0"/>
              <w:rPr>
                <w:sz w:val="16"/>
                <w:szCs w:val="16"/>
              </w:rPr>
            </w:pPr>
            <w:r w:rsidRPr="001B1679">
              <w:rPr>
                <w:sz w:val="16"/>
                <w:szCs w:val="16"/>
              </w:rPr>
              <w:t xml:space="preserve">Revision of </w:t>
            </w:r>
            <w:r w:rsidR="00F83058">
              <w:rPr>
                <w:sz w:val="16"/>
                <w:szCs w:val="16"/>
              </w:rPr>
              <w:t>SP-23</w:t>
            </w:r>
            <w:r w:rsidRPr="001B1679">
              <w:rPr>
                <w:sz w:val="16"/>
                <w:szCs w:val="16"/>
              </w:rPr>
              <w:t>01377. Revision of CR in CR Pack SP-230115.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AE922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293A88" w14:textId="77777777" w:rsidR="009B546A" w:rsidRPr="001B1679" w:rsidRDefault="009B546A" w:rsidP="00C11620">
            <w:pPr>
              <w:pStyle w:val="TAL"/>
              <w:keepNext w:val="0"/>
              <w:rPr>
                <w:sz w:val="16"/>
                <w:szCs w:val="16"/>
              </w:rPr>
            </w:pPr>
          </w:p>
        </w:tc>
      </w:tr>
      <w:tr w:rsidR="009B546A" w14:paraId="2C66466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CC140"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AE8326" w14:textId="2ED1E28D" w:rsidR="009B546A" w:rsidRPr="001B1679" w:rsidRDefault="00F83058" w:rsidP="00C11620">
            <w:pPr>
              <w:pStyle w:val="TAL"/>
              <w:keepNext w:val="0"/>
              <w:rPr>
                <w:sz w:val="16"/>
                <w:szCs w:val="16"/>
              </w:rPr>
            </w:pPr>
            <w:r>
              <w:rPr>
                <w:sz w:val="16"/>
                <w:szCs w:val="16"/>
              </w:rPr>
              <w:t>SP-23</w:t>
            </w:r>
            <w:r w:rsidR="009B546A" w:rsidRPr="001B1679">
              <w:rPr>
                <w:sz w:val="16"/>
                <w:szCs w:val="16"/>
              </w:rPr>
              <w:t>0331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EA2CE8"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C9B3E4" w14:textId="77777777" w:rsidR="009B546A" w:rsidRPr="001B1679" w:rsidRDefault="009B546A" w:rsidP="00C11620">
            <w:pPr>
              <w:pStyle w:val="TAL"/>
              <w:keepNext w:val="0"/>
              <w:rPr>
                <w:sz w:val="16"/>
                <w:szCs w:val="16"/>
              </w:rPr>
            </w:pPr>
            <w:r w:rsidRPr="001B1679">
              <w:rPr>
                <w:sz w:val="16"/>
                <w:szCs w:val="16"/>
              </w:rPr>
              <w:t>23.502 CR3666R5 (Rel-18, 'B'): Support of NAT exposure in 23.502 according to the conclusion in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073C73" w14:textId="77777777" w:rsidR="009B546A" w:rsidRPr="001B1679" w:rsidRDefault="009B546A" w:rsidP="00C11620">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A6BCC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A3FBB3"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FBD5B9" w14:textId="5503475B" w:rsidR="009B546A" w:rsidRPr="001B1679" w:rsidRDefault="009B546A" w:rsidP="00C11620">
            <w:pPr>
              <w:pStyle w:val="TAL"/>
              <w:keepNext w:val="0"/>
              <w:rPr>
                <w:sz w:val="16"/>
                <w:szCs w:val="16"/>
              </w:rPr>
            </w:pPr>
            <w:r w:rsidRPr="001B1679">
              <w:rPr>
                <w:sz w:val="16"/>
                <w:szCs w:val="16"/>
              </w:rPr>
              <w:t xml:space="preserve">Revision of </w:t>
            </w:r>
            <w:r w:rsidR="00F83058">
              <w:rPr>
                <w:sz w:val="16"/>
                <w:szCs w:val="16"/>
              </w:rPr>
              <w:t>SP-23</w:t>
            </w:r>
            <w:r w:rsidRPr="001B1679">
              <w:rPr>
                <w:sz w:val="16"/>
                <w:szCs w:val="16"/>
              </w:rPr>
              <w:t>01393 (23.502 CR3666R1 in CR Pack SP-230115).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42EFE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FB2925" w14:textId="77777777" w:rsidR="009B546A" w:rsidRPr="001B1679" w:rsidRDefault="009B546A" w:rsidP="00C11620">
            <w:pPr>
              <w:pStyle w:val="TAL"/>
              <w:keepNext w:val="0"/>
              <w:rPr>
                <w:sz w:val="16"/>
                <w:szCs w:val="16"/>
              </w:rPr>
            </w:pPr>
          </w:p>
        </w:tc>
      </w:tr>
      <w:tr w:rsidR="009B546A" w14:paraId="04774D2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A7048D"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68518" w14:textId="082B1D99" w:rsidR="009B546A" w:rsidRPr="001B1679" w:rsidRDefault="00F83058" w:rsidP="00C11620">
            <w:pPr>
              <w:pStyle w:val="TAL"/>
              <w:keepNext w:val="0"/>
              <w:rPr>
                <w:sz w:val="16"/>
                <w:szCs w:val="16"/>
              </w:rPr>
            </w:pPr>
            <w:r>
              <w:rPr>
                <w:sz w:val="16"/>
                <w:szCs w:val="16"/>
              </w:rPr>
              <w:t>SP-23</w:t>
            </w:r>
            <w:r w:rsidR="009B546A" w:rsidRPr="001B1679">
              <w:rPr>
                <w:sz w:val="16"/>
                <w:szCs w:val="16"/>
              </w:rPr>
              <w:t>0343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0CA477"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E2C4A" w14:textId="77777777" w:rsidR="009B546A" w:rsidRPr="001B1679" w:rsidRDefault="009B546A" w:rsidP="00C11620">
            <w:pPr>
              <w:pStyle w:val="TAL"/>
              <w:keepNext w:val="0"/>
              <w:rPr>
                <w:sz w:val="16"/>
                <w:szCs w:val="16"/>
              </w:rPr>
            </w:pPr>
            <w:r w:rsidRPr="001B1679">
              <w:rPr>
                <w:sz w:val="16"/>
                <w:szCs w:val="16"/>
              </w:rPr>
              <w:t>23.502 CR3666R7 (Rel-18, 'B'): Support of NAT exposure in 23.502 according to the conclusion in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C60287" w14:textId="77777777" w:rsidR="009B546A" w:rsidRPr="001B1679" w:rsidRDefault="009B546A" w:rsidP="00C11620">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5BC13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115D4F"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358E38" w14:textId="23430673" w:rsidR="009B546A" w:rsidRPr="001B1679" w:rsidRDefault="009B546A" w:rsidP="00C11620">
            <w:pPr>
              <w:pStyle w:val="TAL"/>
              <w:keepNext w:val="0"/>
              <w:rPr>
                <w:sz w:val="16"/>
                <w:szCs w:val="16"/>
              </w:rPr>
            </w:pPr>
            <w:r w:rsidRPr="001B1679">
              <w:rPr>
                <w:sz w:val="16"/>
                <w:szCs w:val="16"/>
              </w:rPr>
              <w:t xml:space="preserve">Revision of </w:t>
            </w:r>
            <w:r w:rsidR="00F83058">
              <w:rPr>
                <w:sz w:val="16"/>
                <w:szCs w:val="16"/>
              </w:rPr>
              <w:t>SP-23</w:t>
            </w:r>
            <w:r w:rsidRPr="001B1679">
              <w:rPr>
                <w:sz w:val="16"/>
                <w:szCs w:val="16"/>
              </w:rPr>
              <w:t>01393 (23.502 CR3666R1 in CR Pack SP-230115). Revised to SP-230372.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9DD130"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6EE5EB" w14:textId="0E2479C5" w:rsidR="009B546A" w:rsidRPr="001B1679" w:rsidRDefault="00F83058" w:rsidP="00C11620">
            <w:pPr>
              <w:pStyle w:val="TAL"/>
              <w:keepNext w:val="0"/>
              <w:rPr>
                <w:sz w:val="16"/>
                <w:szCs w:val="16"/>
              </w:rPr>
            </w:pPr>
            <w:r>
              <w:rPr>
                <w:sz w:val="16"/>
                <w:szCs w:val="16"/>
              </w:rPr>
              <w:t>SP-23</w:t>
            </w:r>
            <w:r w:rsidR="009B546A" w:rsidRPr="001B1679">
              <w:rPr>
                <w:sz w:val="16"/>
                <w:szCs w:val="16"/>
              </w:rPr>
              <w:t>0372</w:t>
            </w:r>
          </w:p>
        </w:tc>
      </w:tr>
      <w:tr w:rsidR="009B546A" w14:paraId="6F2A102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D79068"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BCB4F" w14:textId="0ABC85BA" w:rsidR="009B546A" w:rsidRPr="001B1679" w:rsidRDefault="00F83058" w:rsidP="00C11620">
            <w:pPr>
              <w:pStyle w:val="TAL"/>
              <w:keepNext w:val="0"/>
              <w:rPr>
                <w:sz w:val="16"/>
                <w:szCs w:val="16"/>
              </w:rPr>
            </w:pPr>
            <w:r>
              <w:rPr>
                <w:sz w:val="16"/>
                <w:szCs w:val="16"/>
              </w:rPr>
              <w:t>SP-23</w:t>
            </w:r>
            <w:r w:rsidR="009B546A" w:rsidRPr="001B1679">
              <w:rPr>
                <w:sz w:val="16"/>
                <w:szCs w:val="16"/>
              </w:rPr>
              <w:t>0372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437456"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D2CA86" w14:textId="77777777" w:rsidR="009B546A" w:rsidRPr="001B1679" w:rsidRDefault="009B546A" w:rsidP="00C11620">
            <w:pPr>
              <w:pStyle w:val="TAL"/>
              <w:keepNext w:val="0"/>
              <w:rPr>
                <w:sz w:val="16"/>
                <w:szCs w:val="16"/>
              </w:rPr>
            </w:pPr>
            <w:r w:rsidRPr="001B1679">
              <w:rPr>
                <w:sz w:val="16"/>
                <w:szCs w:val="16"/>
              </w:rPr>
              <w:t>23.502 CR3666R8 (Rel-18, 'B'): Support of NAT exposure in 23.502 according to the conclusion in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B07B3B" w14:textId="77777777" w:rsidR="009B546A" w:rsidRPr="001B1679" w:rsidRDefault="009B546A" w:rsidP="00C11620">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74465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BB9BDA"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56B3AB" w14:textId="77777777" w:rsidR="009B546A" w:rsidRPr="001B1679" w:rsidRDefault="009B546A" w:rsidP="00C11620">
            <w:pPr>
              <w:pStyle w:val="TAL"/>
              <w:keepNext w:val="0"/>
              <w:rPr>
                <w:sz w:val="16"/>
                <w:szCs w:val="16"/>
              </w:rPr>
            </w:pPr>
            <w:r w:rsidRPr="001B1679">
              <w:rPr>
                <w:sz w:val="16"/>
                <w:szCs w:val="16"/>
              </w:rPr>
              <w:t>Revision of SP-230343.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3766D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6FFC2C" w14:textId="77777777" w:rsidR="009B546A" w:rsidRPr="001B1679" w:rsidRDefault="009B546A" w:rsidP="00C11620">
            <w:pPr>
              <w:pStyle w:val="TAL"/>
              <w:keepNext w:val="0"/>
              <w:rPr>
                <w:sz w:val="16"/>
                <w:szCs w:val="16"/>
              </w:rPr>
            </w:pPr>
          </w:p>
        </w:tc>
      </w:tr>
      <w:tr w:rsidR="009B546A" w14:paraId="18F4598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BB99A4"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01F5D5" w14:textId="55A57419" w:rsidR="009B546A" w:rsidRPr="001B1679" w:rsidRDefault="00F83058" w:rsidP="00C11620">
            <w:pPr>
              <w:pStyle w:val="TAL"/>
              <w:keepNext w:val="0"/>
              <w:rPr>
                <w:sz w:val="16"/>
                <w:szCs w:val="16"/>
              </w:rPr>
            </w:pPr>
            <w:r>
              <w:rPr>
                <w:sz w:val="16"/>
                <w:szCs w:val="16"/>
              </w:rPr>
              <w:t>SP-23</w:t>
            </w:r>
            <w:r w:rsidR="009B546A" w:rsidRPr="001B1679">
              <w:rPr>
                <w:sz w:val="16"/>
                <w:szCs w:val="16"/>
              </w:rPr>
              <w:t>0045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40AA4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D0F440" w14:textId="77777777" w:rsidR="009B546A" w:rsidRPr="001B1679" w:rsidRDefault="009B546A" w:rsidP="00C11620">
            <w:pPr>
              <w:pStyle w:val="TAL"/>
              <w:keepNext w:val="0"/>
              <w:rPr>
                <w:sz w:val="16"/>
                <w:szCs w:val="16"/>
              </w:rPr>
            </w:pPr>
            <w:r w:rsidRPr="001B1679">
              <w:rPr>
                <w:sz w:val="16"/>
                <w:szCs w:val="16"/>
              </w:rPr>
              <w:t>CRs on 5G_eLCS_Ph3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373DA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43FF0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9CDDC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F531D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85424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C2A02" w14:textId="77777777" w:rsidR="009B546A" w:rsidRPr="001B1679" w:rsidRDefault="009B546A" w:rsidP="00C11620">
            <w:pPr>
              <w:pStyle w:val="TAL"/>
              <w:keepNext w:val="0"/>
              <w:rPr>
                <w:sz w:val="16"/>
                <w:szCs w:val="16"/>
              </w:rPr>
            </w:pPr>
          </w:p>
        </w:tc>
      </w:tr>
      <w:tr w:rsidR="009B546A" w14:paraId="0C2EDAB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1A8E5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D38FB3" w14:textId="5C69CC55" w:rsidR="009B546A" w:rsidRPr="001B1679" w:rsidRDefault="00F83058" w:rsidP="00C11620">
            <w:pPr>
              <w:pStyle w:val="TAL"/>
              <w:keepNext w:val="0"/>
              <w:rPr>
                <w:sz w:val="16"/>
                <w:szCs w:val="16"/>
              </w:rPr>
            </w:pPr>
            <w:r>
              <w:rPr>
                <w:sz w:val="16"/>
                <w:szCs w:val="16"/>
              </w:rPr>
              <w:t>SP-23</w:t>
            </w:r>
            <w:r w:rsidR="009B546A" w:rsidRPr="001B1679">
              <w:rPr>
                <w:sz w:val="16"/>
                <w:szCs w:val="16"/>
              </w:rPr>
              <w:t>0046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3C95A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46EAE9" w14:textId="77777777" w:rsidR="009B546A" w:rsidRPr="001B1679" w:rsidRDefault="009B546A" w:rsidP="00C11620">
            <w:pPr>
              <w:pStyle w:val="TAL"/>
              <w:keepNext w:val="0"/>
              <w:rPr>
                <w:sz w:val="16"/>
                <w:szCs w:val="16"/>
              </w:rPr>
            </w:pPr>
            <w:r w:rsidRPr="001B1679">
              <w:rPr>
                <w:sz w:val="16"/>
                <w:szCs w:val="16"/>
              </w:rPr>
              <w:t>CRs on 5G_eLCS_Ph3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AEB70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B12F5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72BAC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737254" w14:textId="77777777" w:rsidR="009B546A" w:rsidRPr="001B1679" w:rsidRDefault="009B546A" w:rsidP="00C11620">
            <w:pPr>
              <w:pStyle w:val="TAL"/>
              <w:keepNext w:val="0"/>
              <w:rPr>
                <w:sz w:val="16"/>
                <w:szCs w:val="16"/>
              </w:rPr>
            </w:pPr>
            <w:r w:rsidRPr="001B1679">
              <w:rPr>
                <w:sz w:val="16"/>
                <w:szCs w:val="16"/>
              </w:rPr>
              <w:t>23.273 CR0308: Change also affects ME. CR database updated.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F5CFC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3158F6" w14:textId="77777777" w:rsidR="009B546A" w:rsidRPr="001B1679" w:rsidRDefault="009B546A" w:rsidP="00C11620">
            <w:pPr>
              <w:pStyle w:val="TAL"/>
              <w:keepNext w:val="0"/>
              <w:rPr>
                <w:sz w:val="16"/>
                <w:szCs w:val="16"/>
              </w:rPr>
            </w:pPr>
          </w:p>
        </w:tc>
      </w:tr>
      <w:tr w:rsidR="009B546A" w14:paraId="28DFDE6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8A6AC9"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2F90F6" w14:textId="1DBE5605" w:rsidR="009B546A" w:rsidRPr="001B1679" w:rsidRDefault="00F83058" w:rsidP="00C11620">
            <w:pPr>
              <w:pStyle w:val="TAL"/>
              <w:keepNext w:val="0"/>
              <w:rPr>
                <w:sz w:val="16"/>
                <w:szCs w:val="16"/>
              </w:rPr>
            </w:pPr>
            <w:r>
              <w:rPr>
                <w:sz w:val="16"/>
                <w:szCs w:val="16"/>
              </w:rPr>
              <w:t>SP-23</w:t>
            </w:r>
            <w:r w:rsidR="009B546A" w:rsidRPr="001B1679">
              <w:rPr>
                <w:sz w:val="16"/>
                <w:szCs w:val="16"/>
              </w:rPr>
              <w:t>0047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D9159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1E3518" w14:textId="77777777" w:rsidR="009B546A" w:rsidRPr="001B1679" w:rsidRDefault="009B546A" w:rsidP="00C11620">
            <w:pPr>
              <w:pStyle w:val="TAL"/>
              <w:keepNext w:val="0"/>
              <w:rPr>
                <w:sz w:val="16"/>
                <w:szCs w:val="16"/>
              </w:rPr>
            </w:pPr>
            <w:r w:rsidRPr="001B1679">
              <w:rPr>
                <w:sz w:val="16"/>
                <w:szCs w:val="16"/>
              </w:rPr>
              <w:t>CRs on 5G_ProSe_Ph2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E7C1A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FCAE4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B7DE9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E35B8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3A98D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0556CE" w14:textId="77777777" w:rsidR="009B546A" w:rsidRPr="001B1679" w:rsidRDefault="009B546A" w:rsidP="00C11620">
            <w:pPr>
              <w:pStyle w:val="TAL"/>
              <w:keepNext w:val="0"/>
              <w:rPr>
                <w:sz w:val="16"/>
                <w:szCs w:val="16"/>
              </w:rPr>
            </w:pPr>
          </w:p>
        </w:tc>
      </w:tr>
      <w:tr w:rsidR="009B546A" w14:paraId="71A1564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3C66C"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BFEF22" w14:textId="793E4D6E" w:rsidR="009B546A" w:rsidRPr="001B1679" w:rsidRDefault="00F83058" w:rsidP="00C11620">
            <w:pPr>
              <w:pStyle w:val="TAL"/>
              <w:keepNext w:val="0"/>
              <w:rPr>
                <w:sz w:val="16"/>
                <w:szCs w:val="16"/>
              </w:rPr>
            </w:pPr>
            <w:r>
              <w:rPr>
                <w:sz w:val="16"/>
                <w:szCs w:val="16"/>
              </w:rPr>
              <w:t>SP-23</w:t>
            </w:r>
            <w:r w:rsidR="009B546A" w:rsidRPr="001B1679">
              <w:rPr>
                <w:sz w:val="16"/>
                <w:szCs w:val="16"/>
              </w:rPr>
              <w:t>0048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45B34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FBB962" w14:textId="77777777" w:rsidR="009B546A" w:rsidRPr="001B1679" w:rsidRDefault="009B546A" w:rsidP="00C11620">
            <w:pPr>
              <w:pStyle w:val="TAL"/>
              <w:keepNext w:val="0"/>
              <w:rPr>
                <w:sz w:val="16"/>
                <w:szCs w:val="16"/>
              </w:rPr>
            </w:pPr>
            <w:r w:rsidRPr="001B1679">
              <w:rPr>
                <w:sz w:val="16"/>
                <w:szCs w:val="16"/>
              </w:rPr>
              <w:t>CRs on 5G_ProSe_Ph2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03B17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C7D1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17F18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9908B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F0B51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6108F4" w14:textId="77777777" w:rsidR="009B546A" w:rsidRPr="001B1679" w:rsidRDefault="009B546A" w:rsidP="00C11620">
            <w:pPr>
              <w:pStyle w:val="TAL"/>
              <w:keepNext w:val="0"/>
              <w:rPr>
                <w:sz w:val="16"/>
                <w:szCs w:val="16"/>
              </w:rPr>
            </w:pPr>
          </w:p>
        </w:tc>
      </w:tr>
      <w:tr w:rsidR="009B546A" w14:paraId="4A608FC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78A3C2"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F36F3" w14:textId="78B560D9" w:rsidR="009B546A" w:rsidRPr="001B1679" w:rsidRDefault="00F83058" w:rsidP="00C11620">
            <w:pPr>
              <w:pStyle w:val="TAL"/>
              <w:keepNext w:val="0"/>
              <w:rPr>
                <w:sz w:val="16"/>
                <w:szCs w:val="16"/>
              </w:rPr>
            </w:pPr>
            <w:r>
              <w:rPr>
                <w:sz w:val="16"/>
                <w:szCs w:val="16"/>
              </w:rPr>
              <w:t>SP-23</w:t>
            </w:r>
            <w:r w:rsidR="009B546A" w:rsidRPr="001B1679">
              <w:rPr>
                <w:sz w:val="16"/>
                <w:szCs w:val="16"/>
              </w:rPr>
              <w:t>0050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5BCA3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973D4" w14:textId="77777777" w:rsidR="009B546A" w:rsidRPr="001B1679" w:rsidRDefault="009B546A" w:rsidP="00C11620">
            <w:pPr>
              <w:pStyle w:val="TAL"/>
              <w:keepNext w:val="0"/>
              <w:rPr>
                <w:sz w:val="16"/>
                <w:szCs w:val="16"/>
              </w:rPr>
            </w:pPr>
            <w:r w:rsidRPr="001B1679">
              <w:rPr>
                <w:sz w:val="16"/>
                <w:szCs w:val="16"/>
              </w:rPr>
              <w:t>CRs on 5GSATB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8D496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45056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EC066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BD43D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DFE34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1EC461" w14:textId="77777777" w:rsidR="009B546A" w:rsidRPr="001B1679" w:rsidRDefault="009B546A" w:rsidP="00C11620">
            <w:pPr>
              <w:pStyle w:val="TAL"/>
              <w:keepNext w:val="0"/>
              <w:rPr>
                <w:sz w:val="16"/>
                <w:szCs w:val="16"/>
              </w:rPr>
            </w:pPr>
          </w:p>
        </w:tc>
      </w:tr>
      <w:tr w:rsidR="009B546A" w14:paraId="56E743D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79D87B"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72D02E" w14:textId="07EEDADB" w:rsidR="009B546A" w:rsidRPr="001B1679" w:rsidRDefault="00F83058" w:rsidP="00C11620">
            <w:pPr>
              <w:pStyle w:val="TAL"/>
              <w:keepNext w:val="0"/>
              <w:rPr>
                <w:sz w:val="16"/>
                <w:szCs w:val="16"/>
              </w:rPr>
            </w:pPr>
            <w:r>
              <w:rPr>
                <w:sz w:val="16"/>
                <w:szCs w:val="16"/>
              </w:rPr>
              <w:t>SP-23</w:t>
            </w:r>
            <w:r w:rsidR="009B546A" w:rsidRPr="001B1679">
              <w:rPr>
                <w:sz w:val="16"/>
                <w:szCs w:val="16"/>
              </w:rPr>
              <w:t>0051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A96B5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7173B" w14:textId="77777777" w:rsidR="009B546A" w:rsidRPr="001B1679" w:rsidRDefault="009B546A" w:rsidP="00C11620">
            <w:pPr>
              <w:pStyle w:val="TAL"/>
              <w:keepNext w:val="0"/>
              <w:rPr>
                <w:sz w:val="16"/>
                <w:szCs w:val="16"/>
              </w:rPr>
            </w:pPr>
            <w:r w:rsidRPr="001B1679">
              <w:rPr>
                <w:sz w:val="16"/>
                <w:szCs w:val="16"/>
              </w:rPr>
              <w:t>CRs on 5MBS_Ph2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9328B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8EFA0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1AEC3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E57FC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63E85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3F192" w14:textId="77777777" w:rsidR="009B546A" w:rsidRPr="001B1679" w:rsidRDefault="009B546A" w:rsidP="00C11620">
            <w:pPr>
              <w:pStyle w:val="TAL"/>
              <w:keepNext w:val="0"/>
              <w:rPr>
                <w:sz w:val="16"/>
                <w:szCs w:val="16"/>
              </w:rPr>
            </w:pPr>
          </w:p>
        </w:tc>
      </w:tr>
      <w:tr w:rsidR="009B546A" w14:paraId="0F9EB3A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22326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43BBD" w14:textId="71DF5C50" w:rsidR="009B546A" w:rsidRPr="001B1679" w:rsidRDefault="00F83058" w:rsidP="00C11620">
            <w:pPr>
              <w:pStyle w:val="TAL"/>
              <w:keepNext w:val="0"/>
              <w:rPr>
                <w:sz w:val="16"/>
                <w:szCs w:val="16"/>
              </w:rPr>
            </w:pPr>
            <w:r>
              <w:rPr>
                <w:sz w:val="16"/>
                <w:szCs w:val="16"/>
              </w:rPr>
              <w:t>SP-23</w:t>
            </w:r>
            <w:r w:rsidR="009B546A" w:rsidRPr="001B1679">
              <w:rPr>
                <w:sz w:val="16"/>
                <w:szCs w:val="16"/>
              </w:rPr>
              <w:t>0052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A47C7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485037" w14:textId="77777777" w:rsidR="009B546A" w:rsidRPr="001B1679" w:rsidRDefault="009B546A" w:rsidP="00C11620">
            <w:pPr>
              <w:pStyle w:val="TAL"/>
              <w:keepNext w:val="0"/>
              <w:rPr>
                <w:sz w:val="16"/>
                <w:szCs w:val="16"/>
              </w:rPr>
            </w:pPr>
            <w:r w:rsidRPr="001B1679">
              <w:rPr>
                <w:sz w:val="16"/>
                <w:szCs w:val="16"/>
              </w:rPr>
              <w:t>CRs on TRS_URLLC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3A21C9"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2F0F5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6D8E8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016A7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5D60F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5ED859" w14:textId="77777777" w:rsidR="009B546A" w:rsidRPr="001B1679" w:rsidRDefault="009B546A" w:rsidP="00C11620">
            <w:pPr>
              <w:pStyle w:val="TAL"/>
              <w:keepNext w:val="0"/>
              <w:rPr>
                <w:sz w:val="16"/>
                <w:szCs w:val="16"/>
              </w:rPr>
            </w:pPr>
          </w:p>
        </w:tc>
      </w:tr>
      <w:tr w:rsidR="009B546A" w14:paraId="5F753A8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5E3DDE"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785CB0" w14:textId="199183A5" w:rsidR="009B546A" w:rsidRPr="001B1679" w:rsidRDefault="00F83058" w:rsidP="00C11620">
            <w:pPr>
              <w:pStyle w:val="TAL"/>
              <w:keepNext w:val="0"/>
              <w:rPr>
                <w:sz w:val="16"/>
                <w:szCs w:val="16"/>
              </w:rPr>
            </w:pPr>
            <w:r>
              <w:rPr>
                <w:sz w:val="16"/>
                <w:szCs w:val="16"/>
              </w:rPr>
              <w:t>SP-23</w:t>
            </w:r>
            <w:r w:rsidR="009B546A" w:rsidRPr="001B1679">
              <w:rPr>
                <w:sz w:val="16"/>
                <w:szCs w:val="16"/>
              </w:rPr>
              <w:t>0053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88D37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260626" w14:textId="77777777" w:rsidR="009B546A" w:rsidRPr="001B1679" w:rsidRDefault="009B546A" w:rsidP="00C11620">
            <w:pPr>
              <w:pStyle w:val="TAL"/>
              <w:keepNext w:val="0"/>
              <w:rPr>
                <w:sz w:val="16"/>
                <w:szCs w:val="16"/>
              </w:rPr>
            </w:pPr>
            <w:r w:rsidRPr="001B1679">
              <w:rPr>
                <w:sz w:val="16"/>
                <w:szCs w:val="16"/>
              </w:rPr>
              <w:t>CRs on 5WWC_Ph2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C6D24C"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7E761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84367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29D68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1809C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3CFAFB" w14:textId="77777777" w:rsidR="009B546A" w:rsidRPr="001B1679" w:rsidRDefault="009B546A" w:rsidP="00C11620">
            <w:pPr>
              <w:pStyle w:val="TAL"/>
              <w:keepNext w:val="0"/>
              <w:rPr>
                <w:sz w:val="16"/>
                <w:szCs w:val="16"/>
              </w:rPr>
            </w:pPr>
          </w:p>
        </w:tc>
      </w:tr>
      <w:tr w:rsidR="009B546A" w14:paraId="2171FF4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5475D0"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87BB0" w14:textId="473B879E" w:rsidR="009B546A" w:rsidRPr="001B1679" w:rsidRDefault="00F83058" w:rsidP="00C11620">
            <w:pPr>
              <w:pStyle w:val="TAL"/>
              <w:keepNext w:val="0"/>
              <w:rPr>
                <w:sz w:val="16"/>
                <w:szCs w:val="16"/>
              </w:rPr>
            </w:pPr>
            <w:r>
              <w:rPr>
                <w:sz w:val="16"/>
                <w:szCs w:val="16"/>
              </w:rPr>
              <w:t>SP-23</w:t>
            </w:r>
            <w:r w:rsidR="009B546A" w:rsidRPr="001B1679">
              <w:rPr>
                <w:sz w:val="16"/>
                <w:szCs w:val="16"/>
              </w:rPr>
              <w:t>0054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EDE19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F3F861" w14:textId="77777777" w:rsidR="009B546A" w:rsidRPr="001B1679" w:rsidRDefault="009B546A" w:rsidP="00C11620">
            <w:pPr>
              <w:pStyle w:val="TAL"/>
              <w:keepNext w:val="0"/>
              <w:rPr>
                <w:sz w:val="16"/>
                <w:szCs w:val="16"/>
              </w:rPr>
            </w:pPr>
            <w:r w:rsidRPr="001B1679">
              <w:rPr>
                <w:sz w:val="16"/>
                <w:szCs w:val="16"/>
              </w:rPr>
              <w:t>CRs on AIMLsys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8C869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52C1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4986A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C0CBF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E1EF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D5FDAE" w14:textId="77777777" w:rsidR="009B546A" w:rsidRPr="001B1679" w:rsidRDefault="009B546A" w:rsidP="00C11620">
            <w:pPr>
              <w:pStyle w:val="TAL"/>
              <w:keepNext w:val="0"/>
              <w:rPr>
                <w:sz w:val="16"/>
                <w:szCs w:val="16"/>
              </w:rPr>
            </w:pPr>
          </w:p>
        </w:tc>
      </w:tr>
      <w:tr w:rsidR="009B546A" w14:paraId="3611EA3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5A7B5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3A95D2" w14:textId="7AD31697" w:rsidR="009B546A" w:rsidRPr="001B1679" w:rsidRDefault="00F83058" w:rsidP="00C11620">
            <w:pPr>
              <w:pStyle w:val="TAL"/>
              <w:keepNext w:val="0"/>
              <w:rPr>
                <w:sz w:val="16"/>
                <w:szCs w:val="16"/>
              </w:rPr>
            </w:pPr>
            <w:r>
              <w:rPr>
                <w:sz w:val="16"/>
                <w:szCs w:val="16"/>
              </w:rPr>
              <w:t>SP-23</w:t>
            </w:r>
            <w:r w:rsidR="009B546A" w:rsidRPr="001B1679">
              <w:rPr>
                <w:sz w:val="16"/>
                <w:szCs w:val="16"/>
              </w:rPr>
              <w:t>0055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924B43"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5E4F76" w14:textId="77777777" w:rsidR="009B546A" w:rsidRPr="001B1679" w:rsidRDefault="009B546A" w:rsidP="00C11620">
            <w:pPr>
              <w:pStyle w:val="TAL"/>
              <w:keepNext w:val="0"/>
              <w:rPr>
                <w:sz w:val="16"/>
                <w:szCs w:val="16"/>
              </w:rPr>
            </w:pPr>
            <w:r w:rsidRPr="001B1679">
              <w:rPr>
                <w:sz w:val="16"/>
                <w:szCs w:val="16"/>
              </w:rPr>
              <w:t>CRs on AMP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1B5807"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0CEF9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51498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7EA4A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80322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10C994" w14:textId="77777777" w:rsidR="009B546A" w:rsidRPr="001B1679" w:rsidRDefault="009B546A" w:rsidP="00C11620">
            <w:pPr>
              <w:pStyle w:val="TAL"/>
              <w:keepNext w:val="0"/>
              <w:rPr>
                <w:sz w:val="16"/>
                <w:szCs w:val="16"/>
              </w:rPr>
            </w:pPr>
          </w:p>
        </w:tc>
      </w:tr>
      <w:tr w:rsidR="009B546A" w14:paraId="0B55201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53035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B41CC3" w14:textId="71459B2D" w:rsidR="009B546A" w:rsidRPr="001B1679" w:rsidRDefault="00F83058" w:rsidP="00C11620">
            <w:pPr>
              <w:pStyle w:val="TAL"/>
              <w:keepNext w:val="0"/>
              <w:rPr>
                <w:sz w:val="16"/>
                <w:szCs w:val="16"/>
              </w:rPr>
            </w:pPr>
            <w:r>
              <w:rPr>
                <w:sz w:val="16"/>
                <w:szCs w:val="16"/>
              </w:rPr>
              <w:t>SP-23</w:t>
            </w:r>
            <w:r w:rsidR="009B546A" w:rsidRPr="001B1679">
              <w:rPr>
                <w:sz w:val="16"/>
                <w:szCs w:val="16"/>
              </w:rPr>
              <w:t>0056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C03DD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11CC4E" w14:textId="77777777" w:rsidR="009B546A" w:rsidRPr="001B1679" w:rsidRDefault="009B546A" w:rsidP="00C11620">
            <w:pPr>
              <w:pStyle w:val="TAL"/>
              <w:keepNext w:val="0"/>
              <w:rPr>
                <w:sz w:val="16"/>
                <w:szCs w:val="16"/>
              </w:rPr>
            </w:pPr>
            <w:r w:rsidRPr="001B1679">
              <w:rPr>
                <w:sz w:val="16"/>
                <w:szCs w:val="16"/>
              </w:rPr>
              <w:t>CRs on ATSSS_Ph3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D7ACB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08F2C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563BB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3CE41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08458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609586" w14:textId="77777777" w:rsidR="009B546A" w:rsidRPr="001B1679" w:rsidRDefault="009B546A" w:rsidP="00C11620">
            <w:pPr>
              <w:pStyle w:val="TAL"/>
              <w:keepNext w:val="0"/>
              <w:rPr>
                <w:sz w:val="16"/>
                <w:szCs w:val="16"/>
              </w:rPr>
            </w:pPr>
          </w:p>
        </w:tc>
      </w:tr>
      <w:tr w:rsidR="009B546A" w14:paraId="5E1B569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BC7668"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175722" w14:textId="576C8DD5" w:rsidR="009B546A" w:rsidRPr="001B1679" w:rsidRDefault="00F83058" w:rsidP="00C11620">
            <w:pPr>
              <w:pStyle w:val="TAL"/>
              <w:keepNext w:val="0"/>
              <w:rPr>
                <w:sz w:val="16"/>
                <w:szCs w:val="16"/>
              </w:rPr>
            </w:pPr>
            <w:r>
              <w:rPr>
                <w:sz w:val="16"/>
                <w:szCs w:val="16"/>
              </w:rPr>
              <w:t>SP-23</w:t>
            </w:r>
            <w:r w:rsidR="009B546A" w:rsidRPr="001B1679">
              <w:rPr>
                <w:sz w:val="16"/>
                <w:szCs w:val="16"/>
              </w:rPr>
              <w:t>0057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76AE0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FE69D3" w14:textId="77777777" w:rsidR="009B546A" w:rsidRPr="001B1679" w:rsidRDefault="009B546A" w:rsidP="00C11620">
            <w:pPr>
              <w:pStyle w:val="TAL"/>
              <w:keepNext w:val="0"/>
              <w:rPr>
                <w:sz w:val="16"/>
                <w:szCs w:val="16"/>
              </w:rPr>
            </w:pPr>
            <w:r w:rsidRPr="001B1679">
              <w:rPr>
                <w:sz w:val="16"/>
                <w:szCs w:val="16"/>
              </w:rPr>
              <w:t>CRs on DetNet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2EC17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C07E7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BFA63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578A4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60B5E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2E951D" w14:textId="77777777" w:rsidR="009B546A" w:rsidRPr="001B1679" w:rsidRDefault="009B546A" w:rsidP="00C11620">
            <w:pPr>
              <w:pStyle w:val="TAL"/>
              <w:keepNext w:val="0"/>
              <w:rPr>
                <w:sz w:val="16"/>
                <w:szCs w:val="16"/>
              </w:rPr>
            </w:pPr>
          </w:p>
        </w:tc>
      </w:tr>
      <w:tr w:rsidR="009B546A" w14:paraId="0CEF868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D5F5FC"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4AAC8D" w14:textId="1E5CF451" w:rsidR="009B546A" w:rsidRPr="001B1679" w:rsidRDefault="00F83058" w:rsidP="00C11620">
            <w:pPr>
              <w:pStyle w:val="TAL"/>
              <w:keepNext w:val="0"/>
              <w:rPr>
                <w:sz w:val="16"/>
                <w:szCs w:val="16"/>
              </w:rPr>
            </w:pPr>
            <w:r>
              <w:rPr>
                <w:sz w:val="16"/>
                <w:szCs w:val="16"/>
              </w:rPr>
              <w:t>SP-23</w:t>
            </w:r>
            <w:r w:rsidR="009B546A" w:rsidRPr="001B1679">
              <w:rPr>
                <w:sz w:val="16"/>
                <w:szCs w:val="16"/>
              </w:rPr>
              <w:t>0058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CA553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332CF1" w14:textId="77777777" w:rsidR="009B546A" w:rsidRPr="001B1679" w:rsidRDefault="009B546A" w:rsidP="00C11620">
            <w:pPr>
              <w:pStyle w:val="TAL"/>
              <w:keepNext w:val="0"/>
              <w:rPr>
                <w:sz w:val="16"/>
                <w:szCs w:val="16"/>
              </w:rPr>
            </w:pPr>
            <w:r w:rsidRPr="001B1679">
              <w:rPr>
                <w:sz w:val="16"/>
                <w:szCs w:val="16"/>
              </w:rPr>
              <w:t>CRs on EDGE_Ph2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4FF03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C05A6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5A1AF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C9F40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A3E9D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4EBE83" w14:textId="77777777" w:rsidR="009B546A" w:rsidRPr="001B1679" w:rsidRDefault="009B546A" w:rsidP="00C11620">
            <w:pPr>
              <w:pStyle w:val="TAL"/>
              <w:keepNext w:val="0"/>
              <w:rPr>
                <w:sz w:val="16"/>
                <w:szCs w:val="16"/>
              </w:rPr>
            </w:pPr>
          </w:p>
        </w:tc>
      </w:tr>
      <w:tr w:rsidR="009B546A" w14:paraId="29F92B9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08A1D6"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3582CE" w14:textId="262A00D1" w:rsidR="009B546A" w:rsidRPr="001B1679" w:rsidRDefault="00F83058" w:rsidP="00C11620">
            <w:pPr>
              <w:pStyle w:val="TAL"/>
              <w:keepNext w:val="0"/>
              <w:rPr>
                <w:sz w:val="16"/>
                <w:szCs w:val="16"/>
              </w:rPr>
            </w:pPr>
            <w:r>
              <w:rPr>
                <w:sz w:val="16"/>
                <w:szCs w:val="16"/>
              </w:rPr>
              <w:t>SP-23</w:t>
            </w:r>
            <w:r w:rsidR="009B546A" w:rsidRPr="001B1679">
              <w:rPr>
                <w:sz w:val="16"/>
                <w:szCs w:val="16"/>
              </w:rPr>
              <w:t>0059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E8008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697099" w14:textId="77777777" w:rsidR="009B546A" w:rsidRPr="001B1679" w:rsidRDefault="009B546A" w:rsidP="00C11620">
            <w:pPr>
              <w:pStyle w:val="TAL"/>
              <w:keepNext w:val="0"/>
              <w:rPr>
                <w:sz w:val="16"/>
                <w:szCs w:val="16"/>
              </w:rPr>
            </w:pPr>
            <w:r w:rsidRPr="001B1679">
              <w:rPr>
                <w:sz w:val="16"/>
                <w:szCs w:val="16"/>
              </w:rPr>
              <w:t>CRs on EDGE_Ph2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11557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09167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B0AC3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CB04D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8627B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E6F85" w14:textId="77777777" w:rsidR="009B546A" w:rsidRPr="001B1679" w:rsidRDefault="009B546A" w:rsidP="00C11620">
            <w:pPr>
              <w:pStyle w:val="TAL"/>
              <w:keepNext w:val="0"/>
              <w:rPr>
                <w:sz w:val="16"/>
                <w:szCs w:val="16"/>
              </w:rPr>
            </w:pPr>
          </w:p>
        </w:tc>
      </w:tr>
      <w:tr w:rsidR="009B546A" w14:paraId="38A36F6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0922E1" w14:textId="77777777" w:rsidR="009B546A" w:rsidRPr="001B1679" w:rsidRDefault="009B546A" w:rsidP="00C11620">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8BFD57" w14:textId="7DCBFB53" w:rsidR="009B546A" w:rsidRPr="001B1679" w:rsidRDefault="00F83058" w:rsidP="00C11620">
            <w:pPr>
              <w:pStyle w:val="TAL"/>
              <w:keepNext w:val="0"/>
              <w:rPr>
                <w:sz w:val="16"/>
                <w:szCs w:val="16"/>
              </w:rPr>
            </w:pPr>
            <w:r>
              <w:rPr>
                <w:sz w:val="16"/>
                <w:szCs w:val="16"/>
              </w:rPr>
              <w:t>SP-23</w:t>
            </w:r>
            <w:r w:rsidR="009B546A" w:rsidRPr="001B1679">
              <w:rPr>
                <w:sz w:val="16"/>
                <w:szCs w:val="16"/>
              </w:rPr>
              <w:t>0060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829FC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38D02B" w14:textId="77777777" w:rsidR="009B546A" w:rsidRPr="001B1679" w:rsidRDefault="009B546A" w:rsidP="00C11620">
            <w:pPr>
              <w:pStyle w:val="TAL"/>
              <w:keepNext w:val="0"/>
              <w:rPr>
                <w:sz w:val="16"/>
                <w:szCs w:val="16"/>
              </w:rPr>
            </w:pPr>
            <w:r w:rsidRPr="001B1679">
              <w:rPr>
                <w:sz w:val="16"/>
                <w:szCs w:val="16"/>
              </w:rPr>
              <w:t>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96B58C"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BF90F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29C4D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71A6C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16FF7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48C9F" w14:textId="77777777" w:rsidR="009B546A" w:rsidRPr="001B1679" w:rsidRDefault="009B546A" w:rsidP="00C11620">
            <w:pPr>
              <w:pStyle w:val="TAL"/>
              <w:keepNext w:val="0"/>
              <w:rPr>
                <w:sz w:val="16"/>
                <w:szCs w:val="16"/>
              </w:rPr>
            </w:pPr>
          </w:p>
        </w:tc>
      </w:tr>
      <w:tr w:rsidR="009B546A" w14:paraId="193B91D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F497E1"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73830E" w14:textId="5CE7F25F" w:rsidR="009B546A" w:rsidRPr="001B1679" w:rsidRDefault="00F83058" w:rsidP="00C11620">
            <w:pPr>
              <w:pStyle w:val="TAL"/>
              <w:keepNext w:val="0"/>
              <w:rPr>
                <w:sz w:val="16"/>
                <w:szCs w:val="16"/>
              </w:rPr>
            </w:pPr>
            <w:r>
              <w:rPr>
                <w:sz w:val="16"/>
                <w:szCs w:val="16"/>
              </w:rPr>
              <w:t>SP-23</w:t>
            </w:r>
            <w:r w:rsidR="009B546A" w:rsidRPr="001B1679">
              <w:rPr>
                <w:sz w:val="16"/>
                <w:szCs w:val="16"/>
              </w:rPr>
              <w:t>0061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7794B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91083A" w14:textId="77777777" w:rsidR="009B546A" w:rsidRPr="001B1679" w:rsidRDefault="009B546A" w:rsidP="00C11620">
            <w:pPr>
              <w:pStyle w:val="TAL"/>
              <w:keepNext w:val="0"/>
              <w:rPr>
                <w:sz w:val="16"/>
                <w:szCs w:val="16"/>
              </w:rPr>
            </w:pPr>
            <w:r w:rsidRPr="001B1679">
              <w:rPr>
                <w:sz w:val="16"/>
                <w:szCs w:val="16"/>
              </w:rPr>
              <w:t>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F54114"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CE9C5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4FB99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900B4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0CB34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476006" w14:textId="77777777" w:rsidR="009B546A" w:rsidRPr="001B1679" w:rsidRDefault="009B546A" w:rsidP="00C11620">
            <w:pPr>
              <w:pStyle w:val="TAL"/>
              <w:keepNext w:val="0"/>
              <w:rPr>
                <w:sz w:val="16"/>
                <w:szCs w:val="16"/>
              </w:rPr>
            </w:pPr>
          </w:p>
        </w:tc>
      </w:tr>
      <w:tr w:rsidR="009B546A" w14:paraId="0C72770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780F0"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FA2CC3" w14:textId="3AC502C9" w:rsidR="009B546A" w:rsidRPr="001B1679" w:rsidRDefault="00F83058" w:rsidP="00C11620">
            <w:pPr>
              <w:pStyle w:val="TAL"/>
              <w:keepNext w:val="0"/>
              <w:rPr>
                <w:sz w:val="16"/>
                <w:szCs w:val="16"/>
              </w:rPr>
            </w:pPr>
            <w:r>
              <w:rPr>
                <w:sz w:val="16"/>
                <w:szCs w:val="16"/>
              </w:rPr>
              <w:t>SP-23</w:t>
            </w:r>
            <w:r w:rsidR="009B546A" w:rsidRPr="001B1679">
              <w:rPr>
                <w:sz w:val="16"/>
                <w:szCs w:val="16"/>
              </w:rPr>
              <w:t>0062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9409C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49234A" w14:textId="77777777" w:rsidR="009B546A" w:rsidRPr="001B1679" w:rsidRDefault="009B546A" w:rsidP="00C11620">
            <w:pPr>
              <w:pStyle w:val="TAL"/>
              <w:keepNext w:val="0"/>
              <w:rPr>
                <w:sz w:val="16"/>
                <w:szCs w:val="16"/>
              </w:rPr>
            </w:pPr>
            <w:r w:rsidRPr="001B1679">
              <w:rPr>
                <w:sz w:val="16"/>
                <w:szCs w:val="16"/>
              </w:rPr>
              <w:t>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DBA69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9317D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059DC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82572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570D3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A22BAD" w14:textId="77777777" w:rsidR="009B546A" w:rsidRPr="001B1679" w:rsidRDefault="009B546A" w:rsidP="00C11620">
            <w:pPr>
              <w:pStyle w:val="TAL"/>
              <w:keepNext w:val="0"/>
              <w:rPr>
                <w:sz w:val="16"/>
                <w:szCs w:val="16"/>
              </w:rPr>
            </w:pPr>
          </w:p>
        </w:tc>
      </w:tr>
      <w:tr w:rsidR="009B546A" w14:paraId="11E9681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4BE4E3"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98A08B" w14:textId="6E8921B0" w:rsidR="009B546A" w:rsidRPr="001B1679" w:rsidRDefault="00F83058" w:rsidP="00C11620">
            <w:pPr>
              <w:pStyle w:val="TAL"/>
              <w:keepNext w:val="0"/>
              <w:rPr>
                <w:sz w:val="16"/>
                <w:szCs w:val="16"/>
              </w:rPr>
            </w:pPr>
            <w:r>
              <w:rPr>
                <w:sz w:val="16"/>
                <w:szCs w:val="16"/>
              </w:rPr>
              <w:t>SP-23</w:t>
            </w:r>
            <w:r w:rsidR="009B546A" w:rsidRPr="001B1679">
              <w:rPr>
                <w:sz w:val="16"/>
                <w:szCs w:val="16"/>
              </w:rPr>
              <w:t>0063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53EAA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5E1A07" w14:textId="77777777" w:rsidR="009B546A" w:rsidRPr="001B1679" w:rsidRDefault="009B546A" w:rsidP="00C11620">
            <w:pPr>
              <w:pStyle w:val="TAL"/>
              <w:keepNext w:val="0"/>
              <w:rPr>
                <w:sz w:val="16"/>
                <w:szCs w:val="16"/>
              </w:rPr>
            </w:pPr>
            <w:r w:rsidRPr="001B1679">
              <w:rPr>
                <w:sz w:val="16"/>
                <w:szCs w:val="16"/>
              </w:rPr>
              <w:t>CRs on eNPN_Ph2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19671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93DFE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025E6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EBED4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F9C90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1F964" w14:textId="77777777" w:rsidR="009B546A" w:rsidRPr="001B1679" w:rsidRDefault="009B546A" w:rsidP="00C11620">
            <w:pPr>
              <w:pStyle w:val="TAL"/>
              <w:keepNext w:val="0"/>
              <w:rPr>
                <w:sz w:val="16"/>
                <w:szCs w:val="16"/>
              </w:rPr>
            </w:pPr>
          </w:p>
        </w:tc>
      </w:tr>
      <w:tr w:rsidR="009B546A" w14:paraId="213CF92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B1060"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BFFA6E" w14:textId="74EA73CB" w:rsidR="009B546A" w:rsidRPr="001B1679" w:rsidRDefault="00F83058" w:rsidP="00C11620">
            <w:pPr>
              <w:pStyle w:val="TAL"/>
              <w:keepNext w:val="0"/>
              <w:rPr>
                <w:sz w:val="16"/>
                <w:szCs w:val="16"/>
              </w:rPr>
            </w:pPr>
            <w:r>
              <w:rPr>
                <w:sz w:val="16"/>
                <w:szCs w:val="16"/>
              </w:rPr>
              <w:t>SP-23</w:t>
            </w:r>
            <w:r w:rsidR="009B546A" w:rsidRPr="001B1679">
              <w:rPr>
                <w:sz w:val="16"/>
                <w:szCs w:val="16"/>
              </w:rPr>
              <w:t>0065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F739B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6DB63D" w14:textId="77777777" w:rsidR="009B546A" w:rsidRPr="001B1679" w:rsidRDefault="009B546A" w:rsidP="00C11620">
            <w:pPr>
              <w:pStyle w:val="TAL"/>
              <w:keepNext w:val="0"/>
              <w:rPr>
                <w:sz w:val="16"/>
                <w:szCs w:val="16"/>
              </w:rPr>
            </w:pPr>
            <w:r w:rsidRPr="001B1679">
              <w:rPr>
                <w:sz w:val="16"/>
                <w:szCs w:val="16"/>
              </w:rPr>
              <w:t>CRs on eUEPO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F501B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4F0B1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68595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37B04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734A3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F334CA" w14:textId="77777777" w:rsidR="009B546A" w:rsidRPr="001B1679" w:rsidRDefault="009B546A" w:rsidP="00C11620">
            <w:pPr>
              <w:pStyle w:val="TAL"/>
              <w:keepNext w:val="0"/>
              <w:rPr>
                <w:sz w:val="16"/>
                <w:szCs w:val="16"/>
              </w:rPr>
            </w:pPr>
          </w:p>
        </w:tc>
      </w:tr>
      <w:tr w:rsidR="009B546A" w14:paraId="5BFDE51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3044B6"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C8BC47" w14:textId="19C09E07" w:rsidR="009B546A" w:rsidRPr="001B1679" w:rsidRDefault="00F83058" w:rsidP="00C11620">
            <w:pPr>
              <w:pStyle w:val="TAL"/>
              <w:keepNext w:val="0"/>
              <w:rPr>
                <w:sz w:val="16"/>
                <w:szCs w:val="16"/>
              </w:rPr>
            </w:pPr>
            <w:r>
              <w:rPr>
                <w:sz w:val="16"/>
                <w:szCs w:val="16"/>
              </w:rPr>
              <w:t>SP-23</w:t>
            </w:r>
            <w:r w:rsidR="009B546A" w:rsidRPr="001B1679">
              <w:rPr>
                <w:sz w:val="16"/>
                <w:szCs w:val="16"/>
              </w:rPr>
              <w:t>0068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EBD88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DF23CA" w14:textId="77777777" w:rsidR="009B546A" w:rsidRPr="001B1679" w:rsidRDefault="009B546A" w:rsidP="00C11620">
            <w:pPr>
              <w:pStyle w:val="TAL"/>
              <w:keepNext w:val="0"/>
              <w:rPr>
                <w:sz w:val="16"/>
                <w:szCs w:val="16"/>
              </w:rPr>
            </w:pPr>
            <w:r w:rsidRPr="001B1679">
              <w:rPr>
                <w:sz w:val="16"/>
                <w:szCs w:val="16"/>
              </w:rPr>
              <w:t>CRs on GMEC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6CC75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27141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3B846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529A5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F8B7C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B02165" w14:textId="77777777" w:rsidR="009B546A" w:rsidRPr="001B1679" w:rsidRDefault="009B546A" w:rsidP="00C11620">
            <w:pPr>
              <w:pStyle w:val="TAL"/>
              <w:keepNext w:val="0"/>
              <w:rPr>
                <w:sz w:val="16"/>
                <w:szCs w:val="16"/>
              </w:rPr>
            </w:pPr>
          </w:p>
        </w:tc>
      </w:tr>
      <w:tr w:rsidR="009B546A" w14:paraId="6D64846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49EB63"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7F481" w14:textId="49B8F09E" w:rsidR="009B546A" w:rsidRPr="001B1679" w:rsidRDefault="00F83058" w:rsidP="00C11620">
            <w:pPr>
              <w:pStyle w:val="TAL"/>
              <w:keepNext w:val="0"/>
              <w:rPr>
                <w:sz w:val="16"/>
                <w:szCs w:val="16"/>
              </w:rPr>
            </w:pPr>
            <w:r>
              <w:rPr>
                <w:sz w:val="16"/>
                <w:szCs w:val="16"/>
              </w:rPr>
              <w:t>SP-23</w:t>
            </w:r>
            <w:r w:rsidR="009B546A" w:rsidRPr="001B1679">
              <w:rPr>
                <w:sz w:val="16"/>
                <w:szCs w:val="16"/>
              </w:rPr>
              <w:t>0069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CBD3E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8D12FF" w14:textId="77777777" w:rsidR="009B546A" w:rsidRPr="001B1679" w:rsidRDefault="009B546A" w:rsidP="00C11620">
            <w:pPr>
              <w:pStyle w:val="TAL"/>
              <w:keepNext w:val="0"/>
              <w:rPr>
                <w:sz w:val="16"/>
                <w:szCs w:val="16"/>
              </w:rPr>
            </w:pPr>
            <w:r w:rsidRPr="001B1679">
              <w:rPr>
                <w:sz w:val="16"/>
                <w:szCs w:val="16"/>
              </w:rPr>
              <w:t>CRs on LI18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1E7E73"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E5FC5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0F358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86642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BCDE4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A8D0F1" w14:textId="77777777" w:rsidR="009B546A" w:rsidRPr="001B1679" w:rsidRDefault="009B546A" w:rsidP="00C11620">
            <w:pPr>
              <w:pStyle w:val="TAL"/>
              <w:keepNext w:val="0"/>
              <w:rPr>
                <w:sz w:val="16"/>
                <w:szCs w:val="16"/>
              </w:rPr>
            </w:pPr>
          </w:p>
        </w:tc>
      </w:tr>
      <w:tr w:rsidR="009B546A" w14:paraId="3D39751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37DE2C"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5322EA" w14:textId="5CAFE904" w:rsidR="009B546A" w:rsidRPr="001B1679" w:rsidRDefault="00F83058" w:rsidP="00C11620">
            <w:pPr>
              <w:pStyle w:val="TAL"/>
              <w:keepNext w:val="0"/>
              <w:rPr>
                <w:sz w:val="16"/>
                <w:szCs w:val="16"/>
              </w:rPr>
            </w:pPr>
            <w:r>
              <w:rPr>
                <w:sz w:val="16"/>
                <w:szCs w:val="16"/>
              </w:rPr>
              <w:t>SP-23</w:t>
            </w:r>
            <w:r w:rsidR="009B546A" w:rsidRPr="001B1679">
              <w:rPr>
                <w:sz w:val="16"/>
                <w:szCs w:val="16"/>
              </w:rPr>
              <w:t>0070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6F382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CB405C" w14:textId="77777777" w:rsidR="009B546A" w:rsidRPr="001B1679" w:rsidRDefault="009B546A" w:rsidP="00C11620">
            <w:pPr>
              <w:pStyle w:val="TAL"/>
              <w:keepNext w:val="0"/>
              <w:rPr>
                <w:sz w:val="16"/>
                <w:szCs w:val="16"/>
              </w:rPr>
            </w:pPr>
            <w:r w:rsidRPr="001B1679">
              <w:rPr>
                <w:sz w:val="16"/>
                <w:szCs w:val="16"/>
              </w:rPr>
              <w:t>CRs on MPS_WLAN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70E8BC"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9D299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50A57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E9E2B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AB375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6A234" w14:textId="77777777" w:rsidR="009B546A" w:rsidRPr="001B1679" w:rsidRDefault="009B546A" w:rsidP="00C11620">
            <w:pPr>
              <w:pStyle w:val="TAL"/>
              <w:keepNext w:val="0"/>
              <w:rPr>
                <w:sz w:val="16"/>
                <w:szCs w:val="16"/>
              </w:rPr>
            </w:pPr>
          </w:p>
        </w:tc>
      </w:tr>
      <w:tr w:rsidR="009B546A" w14:paraId="775804A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CCE49"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92C0CD" w14:textId="6A9FE1DF" w:rsidR="009B546A" w:rsidRPr="001B1679" w:rsidRDefault="00F83058" w:rsidP="00C11620">
            <w:pPr>
              <w:pStyle w:val="TAL"/>
              <w:keepNext w:val="0"/>
              <w:rPr>
                <w:sz w:val="16"/>
                <w:szCs w:val="16"/>
              </w:rPr>
            </w:pPr>
            <w:r>
              <w:rPr>
                <w:sz w:val="16"/>
                <w:szCs w:val="16"/>
              </w:rPr>
              <w:t>SP-23</w:t>
            </w:r>
            <w:r w:rsidR="009B546A" w:rsidRPr="001B1679">
              <w:rPr>
                <w:sz w:val="16"/>
                <w:szCs w:val="16"/>
              </w:rPr>
              <w:t>0071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FB631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157BD8" w14:textId="77777777" w:rsidR="009B546A" w:rsidRPr="001B1679" w:rsidRDefault="009B546A" w:rsidP="00C11620">
            <w:pPr>
              <w:pStyle w:val="TAL"/>
              <w:keepNext w:val="0"/>
              <w:rPr>
                <w:sz w:val="16"/>
                <w:szCs w:val="16"/>
              </w:rPr>
            </w:pPr>
            <w:r w:rsidRPr="001B1679">
              <w:rPr>
                <w:sz w:val="16"/>
                <w:szCs w:val="16"/>
              </w:rPr>
              <w:t>CRs on NG_RTC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3CC51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61057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1BED2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6647E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E1A5D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A2F32E" w14:textId="77777777" w:rsidR="009B546A" w:rsidRPr="001B1679" w:rsidRDefault="009B546A" w:rsidP="00C11620">
            <w:pPr>
              <w:pStyle w:val="TAL"/>
              <w:keepNext w:val="0"/>
              <w:rPr>
                <w:sz w:val="16"/>
                <w:szCs w:val="16"/>
              </w:rPr>
            </w:pPr>
          </w:p>
        </w:tc>
      </w:tr>
      <w:tr w:rsidR="009B546A" w14:paraId="1D5B014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75C74"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628344" w14:textId="7D5084F8" w:rsidR="009B546A" w:rsidRPr="001B1679" w:rsidRDefault="00F83058" w:rsidP="00C11620">
            <w:pPr>
              <w:pStyle w:val="TAL"/>
              <w:keepNext w:val="0"/>
              <w:rPr>
                <w:sz w:val="16"/>
                <w:szCs w:val="16"/>
              </w:rPr>
            </w:pPr>
            <w:r>
              <w:rPr>
                <w:sz w:val="16"/>
                <w:szCs w:val="16"/>
              </w:rPr>
              <w:t>SP-23</w:t>
            </w:r>
            <w:r w:rsidR="009B546A" w:rsidRPr="001B1679">
              <w:rPr>
                <w:sz w:val="16"/>
                <w:szCs w:val="16"/>
              </w:rPr>
              <w:t>0072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52993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CD1186" w14:textId="77777777" w:rsidR="009B546A" w:rsidRPr="001B1679" w:rsidRDefault="009B546A" w:rsidP="00C11620">
            <w:pPr>
              <w:pStyle w:val="TAL"/>
              <w:keepNext w:val="0"/>
              <w:rPr>
                <w:sz w:val="16"/>
                <w:szCs w:val="16"/>
              </w:rPr>
            </w:pPr>
            <w:r w:rsidRPr="001B1679">
              <w:rPr>
                <w:sz w:val="16"/>
                <w:szCs w:val="16"/>
              </w:rPr>
              <w:t>CRs on NR_REDCAP_Ph2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26182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7934C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EBBC3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A0941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5D6DA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455858" w14:textId="77777777" w:rsidR="009B546A" w:rsidRPr="001B1679" w:rsidRDefault="009B546A" w:rsidP="00C11620">
            <w:pPr>
              <w:pStyle w:val="TAL"/>
              <w:keepNext w:val="0"/>
              <w:rPr>
                <w:sz w:val="16"/>
                <w:szCs w:val="16"/>
              </w:rPr>
            </w:pPr>
          </w:p>
        </w:tc>
      </w:tr>
      <w:tr w:rsidR="009B546A" w14:paraId="522ED76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4D14C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22E62A" w14:textId="4086B7F1" w:rsidR="009B546A" w:rsidRPr="001B1679" w:rsidRDefault="00F83058" w:rsidP="00C11620">
            <w:pPr>
              <w:pStyle w:val="TAL"/>
              <w:keepNext w:val="0"/>
              <w:rPr>
                <w:sz w:val="16"/>
                <w:szCs w:val="16"/>
              </w:rPr>
            </w:pPr>
            <w:r>
              <w:rPr>
                <w:sz w:val="16"/>
                <w:szCs w:val="16"/>
              </w:rPr>
              <w:t>SP-23</w:t>
            </w:r>
            <w:r w:rsidR="009B546A" w:rsidRPr="001B1679">
              <w:rPr>
                <w:sz w:val="16"/>
                <w:szCs w:val="16"/>
              </w:rPr>
              <w:t>0073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E4CB3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552E30" w14:textId="77777777" w:rsidR="009B546A" w:rsidRPr="001B1679" w:rsidRDefault="009B546A" w:rsidP="00C11620">
            <w:pPr>
              <w:pStyle w:val="TAL"/>
              <w:keepNext w:val="0"/>
              <w:rPr>
                <w:sz w:val="16"/>
                <w:szCs w:val="16"/>
              </w:rPr>
            </w:pPr>
            <w:r w:rsidRPr="001B1679">
              <w:rPr>
                <w:sz w:val="16"/>
                <w:szCs w:val="16"/>
              </w:rPr>
              <w:t>CRs on PIN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D9B12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6E8E4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54CA2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DB1E8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2F8A1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D0AAA2" w14:textId="77777777" w:rsidR="009B546A" w:rsidRPr="001B1679" w:rsidRDefault="009B546A" w:rsidP="00C11620">
            <w:pPr>
              <w:pStyle w:val="TAL"/>
              <w:keepNext w:val="0"/>
              <w:rPr>
                <w:sz w:val="16"/>
                <w:szCs w:val="16"/>
              </w:rPr>
            </w:pPr>
          </w:p>
        </w:tc>
      </w:tr>
      <w:tr w:rsidR="009B546A" w14:paraId="5225123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096580"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87C15C" w14:textId="65487C57" w:rsidR="009B546A" w:rsidRPr="001B1679" w:rsidRDefault="00F83058" w:rsidP="00C11620">
            <w:pPr>
              <w:pStyle w:val="TAL"/>
              <w:keepNext w:val="0"/>
              <w:rPr>
                <w:sz w:val="16"/>
                <w:szCs w:val="16"/>
              </w:rPr>
            </w:pPr>
            <w:r>
              <w:rPr>
                <w:sz w:val="16"/>
                <w:szCs w:val="16"/>
              </w:rPr>
              <w:t>SP-23</w:t>
            </w:r>
            <w:r w:rsidR="009B546A" w:rsidRPr="001B1679">
              <w:rPr>
                <w:sz w:val="16"/>
                <w:szCs w:val="16"/>
              </w:rPr>
              <w:t>0074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11A27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918F7B" w14:textId="77777777" w:rsidR="009B546A" w:rsidRPr="001B1679" w:rsidRDefault="009B546A" w:rsidP="00C11620">
            <w:pPr>
              <w:pStyle w:val="TAL"/>
              <w:keepNext w:val="0"/>
              <w:rPr>
                <w:sz w:val="16"/>
                <w:szCs w:val="16"/>
              </w:rPr>
            </w:pPr>
            <w:r w:rsidRPr="001B1679">
              <w:rPr>
                <w:sz w:val="16"/>
                <w:szCs w:val="16"/>
              </w:rPr>
              <w:t>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3A57FF"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4EA44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01456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D08C2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9DE88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EE1840" w14:textId="77777777" w:rsidR="009B546A" w:rsidRPr="001B1679" w:rsidRDefault="009B546A" w:rsidP="00C11620">
            <w:pPr>
              <w:pStyle w:val="TAL"/>
              <w:keepNext w:val="0"/>
              <w:rPr>
                <w:sz w:val="16"/>
                <w:szCs w:val="16"/>
              </w:rPr>
            </w:pPr>
          </w:p>
        </w:tc>
      </w:tr>
      <w:tr w:rsidR="009B546A" w14:paraId="2C7D53F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397078"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9CA247" w14:textId="59AC8E93" w:rsidR="009B546A" w:rsidRPr="001B1679" w:rsidRDefault="00F83058" w:rsidP="00C11620">
            <w:pPr>
              <w:pStyle w:val="TAL"/>
              <w:keepNext w:val="0"/>
              <w:rPr>
                <w:sz w:val="16"/>
                <w:szCs w:val="16"/>
              </w:rPr>
            </w:pPr>
            <w:r>
              <w:rPr>
                <w:sz w:val="16"/>
                <w:szCs w:val="16"/>
              </w:rPr>
              <w:t>SP-23</w:t>
            </w:r>
            <w:r w:rsidR="009B546A" w:rsidRPr="001B1679">
              <w:rPr>
                <w:sz w:val="16"/>
                <w:szCs w:val="16"/>
              </w:rPr>
              <w:t>0075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0A733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F28402" w14:textId="77777777" w:rsidR="009B546A" w:rsidRPr="001B1679" w:rsidRDefault="009B546A" w:rsidP="00C11620">
            <w:pPr>
              <w:pStyle w:val="TAL"/>
              <w:keepNext w:val="0"/>
              <w:rPr>
                <w:sz w:val="16"/>
                <w:szCs w:val="16"/>
              </w:rPr>
            </w:pPr>
            <w:r w:rsidRPr="001B1679">
              <w:rPr>
                <w:sz w:val="16"/>
                <w:szCs w:val="16"/>
              </w:rPr>
              <w:t>CRs on SFC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BF0CC8"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5A162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1059D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53632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0E8A2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D7F275" w14:textId="77777777" w:rsidR="009B546A" w:rsidRPr="001B1679" w:rsidRDefault="009B546A" w:rsidP="00C11620">
            <w:pPr>
              <w:pStyle w:val="TAL"/>
              <w:keepNext w:val="0"/>
              <w:rPr>
                <w:sz w:val="16"/>
                <w:szCs w:val="16"/>
              </w:rPr>
            </w:pPr>
          </w:p>
        </w:tc>
      </w:tr>
      <w:tr w:rsidR="009B546A" w14:paraId="4E748D3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BD073"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48A6D0" w14:textId="65EEDADF" w:rsidR="009B546A" w:rsidRPr="001B1679" w:rsidRDefault="00F83058" w:rsidP="00C11620">
            <w:pPr>
              <w:pStyle w:val="TAL"/>
              <w:keepNext w:val="0"/>
              <w:rPr>
                <w:sz w:val="16"/>
                <w:szCs w:val="16"/>
              </w:rPr>
            </w:pPr>
            <w:r>
              <w:rPr>
                <w:sz w:val="16"/>
                <w:szCs w:val="16"/>
              </w:rPr>
              <w:t>SP-23</w:t>
            </w:r>
            <w:r w:rsidR="009B546A" w:rsidRPr="001B1679">
              <w:rPr>
                <w:sz w:val="16"/>
                <w:szCs w:val="16"/>
              </w:rPr>
              <w:t>0076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346E0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6CDA2D" w14:textId="77777777" w:rsidR="009B546A" w:rsidRPr="001B1679" w:rsidRDefault="009B546A" w:rsidP="00C11620">
            <w:pPr>
              <w:pStyle w:val="TAL"/>
              <w:keepNext w:val="0"/>
              <w:rPr>
                <w:sz w:val="16"/>
                <w:szCs w:val="16"/>
              </w:rPr>
            </w:pPr>
            <w:r w:rsidRPr="001B1679">
              <w:rPr>
                <w:sz w:val="16"/>
                <w:szCs w:val="16"/>
              </w:rPr>
              <w:t>CRs on UAS_Ph2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FAEB0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166C8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4EC88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70513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E97BB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3BB3FC" w14:textId="77777777" w:rsidR="009B546A" w:rsidRPr="001B1679" w:rsidRDefault="009B546A" w:rsidP="00C11620">
            <w:pPr>
              <w:pStyle w:val="TAL"/>
              <w:keepNext w:val="0"/>
              <w:rPr>
                <w:sz w:val="16"/>
                <w:szCs w:val="16"/>
              </w:rPr>
            </w:pPr>
          </w:p>
        </w:tc>
      </w:tr>
      <w:tr w:rsidR="009B546A" w14:paraId="5BAC377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5B0399"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A5E565" w14:textId="61389C37" w:rsidR="009B546A" w:rsidRPr="001B1679" w:rsidRDefault="00F83058" w:rsidP="00C11620">
            <w:pPr>
              <w:pStyle w:val="TAL"/>
              <w:keepNext w:val="0"/>
              <w:rPr>
                <w:sz w:val="16"/>
                <w:szCs w:val="16"/>
              </w:rPr>
            </w:pPr>
            <w:r>
              <w:rPr>
                <w:sz w:val="16"/>
                <w:szCs w:val="16"/>
              </w:rPr>
              <w:t>SP-23</w:t>
            </w:r>
            <w:r w:rsidR="009B546A" w:rsidRPr="001B1679">
              <w:rPr>
                <w:sz w:val="16"/>
                <w:szCs w:val="16"/>
              </w:rPr>
              <w:t>0077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5DFAE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6E6381" w14:textId="77777777" w:rsidR="009B546A" w:rsidRPr="001B1679" w:rsidRDefault="009B546A" w:rsidP="00C11620">
            <w:pPr>
              <w:pStyle w:val="TAL"/>
              <w:keepNext w:val="0"/>
              <w:rPr>
                <w:sz w:val="16"/>
                <w:szCs w:val="16"/>
              </w:rPr>
            </w:pPr>
            <w:r w:rsidRPr="001B1679">
              <w:rPr>
                <w:sz w:val="16"/>
                <w:szCs w:val="16"/>
              </w:rPr>
              <w:t>CRs on UPEAS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EC169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2A962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D07D4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634F2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E0921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52419E" w14:textId="77777777" w:rsidR="009B546A" w:rsidRPr="001B1679" w:rsidRDefault="009B546A" w:rsidP="00C11620">
            <w:pPr>
              <w:pStyle w:val="TAL"/>
              <w:keepNext w:val="0"/>
              <w:rPr>
                <w:sz w:val="16"/>
                <w:szCs w:val="16"/>
              </w:rPr>
            </w:pPr>
          </w:p>
        </w:tc>
      </w:tr>
      <w:tr w:rsidR="009B546A" w14:paraId="6DCC71C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D9C898"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F157AB" w14:textId="1AE91DEB" w:rsidR="009B546A" w:rsidRPr="001B1679" w:rsidRDefault="00F83058" w:rsidP="00C11620">
            <w:pPr>
              <w:pStyle w:val="TAL"/>
              <w:keepNext w:val="0"/>
              <w:rPr>
                <w:sz w:val="16"/>
                <w:szCs w:val="16"/>
              </w:rPr>
            </w:pPr>
            <w:r>
              <w:rPr>
                <w:sz w:val="16"/>
                <w:szCs w:val="16"/>
              </w:rPr>
              <w:t>SP-23</w:t>
            </w:r>
            <w:r w:rsidR="009B546A" w:rsidRPr="001B1679">
              <w:rPr>
                <w:sz w:val="16"/>
                <w:szCs w:val="16"/>
              </w:rPr>
              <w:t>0078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BD1D0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106512" w14:textId="77777777" w:rsidR="009B546A" w:rsidRPr="001B1679" w:rsidRDefault="009B546A" w:rsidP="00C11620">
            <w:pPr>
              <w:pStyle w:val="TAL"/>
              <w:keepNext w:val="0"/>
              <w:rPr>
                <w:sz w:val="16"/>
                <w:szCs w:val="16"/>
              </w:rPr>
            </w:pPr>
            <w:r w:rsidRPr="001B1679">
              <w:rPr>
                <w:sz w:val="16"/>
                <w:szCs w:val="16"/>
              </w:rPr>
              <w:t>CRs on 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024C37"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32AA4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BC416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253EA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E11BF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FA3B93" w14:textId="77777777" w:rsidR="009B546A" w:rsidRPr="001B1679" w:rsidRDefault="009B546A" w:rsidP="00C11620">
            <w:pPr>
              <w:pStyle w:val="TAL"/>
              <w:keepNext w:val="0"/>
              <w:rPr>
                <w:sz w:val="16"/>
                <w:szCs w:val="16"/>
              </w:rPr>
            </w:pPr>
          </w:p>
        </w:tc>
      </w:tr>
      <w:tr w:rsidR="009B546A" w14:paraId="37C8799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36F255"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FB8283" w14:textId="760D05A6" w:rsidR="009B546A" w:rsidRPr="001B1679" w:rsidRDefault="00F83058" w:rsidP="00C11620">
            <w:pPr>
              <w:pStyle w:val="TAL"/>
              <w:keepNext w:val="0"/>
              <w:rPr>
                <w:sz w:val="16"/>
                <w:szCs w:val="16"/>
              </w:rPr>
            </w:pPr>
            <w:r>
              <w:rPr>
                <w:sz w:val="16"/>
                <w:szCs w:val="16"/>
              </w:rPr>
              <w:t>SP-23</w:t>
            </w:r>
            <w:r w:rsidR="009B546A" w:rsidRPr="001B1679">
              <w:rPr>
                <w:sz w:val="16"/>
                <w:szCs w:val="16"/>
              </w:rPr>
              <w:t>0079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CAE16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3662DD" w14:textId="77777777" w:rsidR="009B546A" w:rsidRPr="001B1679" w:rsidRDefault="009B546A" w:rsidP="00C11620">
            <w:pPr>
              <w:pStyle w:val="TAL"/>
              <w:keepNext w:val="0"/>
              <w:rPr>
                <w:sz w:val="16"/>
                <w:szCs w:val="16"/>
              </w:rPr>
            </w:pPr>
            <w:r w:rsidRPr="001B1679">
              <w:rPr>
                <w:sz w:val="16"/>
                <w:szCs w:val="16"/>
              </w:rPr>
              <w:t>CRs on XRM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7BC3C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1371B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FDE54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50A071" w14:textId="77777777" w:rsidR="009B546A" w:rsidRPr="001B1679" w:rsidRDefault="009B546A" w:rsidP="00C11620">
            <w:pPr>
              <w:pStyle w:val="TAL"/>
              <w:keepNext w:val="0"/>
              <w:rPr>
                <w:sz w:val="16"/>
                <w:szCs w:val="16"/>
              </w:rPr>
            </w:pPr>
            <w:r w:rsidRPr="001B1679">
              <w:rPr>
                <w:sz w:val="16"/>
                <w:szCs w:val="16"/>
              </w:rPr>
              <w:t>Revised to add missing CRs in SP-230247 (CRs Reissued).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27E0DF"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EAB257" w14:textId="1DA82A03" w:rsidR="009B546A" w:rsidRPr="001B1679" w:rsidRDefault="00F83058" w:rsidP="00C11620">
            <w:pPr>
              <w:pStyle w:val="TAL"/>
              <w:keepNext w:val="0"/>
              <w:rPr>
                <w:sz w:val="16"/>
                <w:szCs w:val="16"/>
              </w:rPr>
            </w:pPr>
            <w:r>
              <w:rPr>
                <w:sz w:val="16"/>
                <w:szCs w:val="16"/>
              </w:rPr>
              <w:t>SP-23</w:t>
            </w:r>
            <w:r w:rsidR="009B546A" w:rsidRPr="001B1679">
              <w:rPr>
                <w:sz w:val="16"/>
                <w:szCs w:val="16"/>
              </w:rPr>
              <w:t>0247</w:t>
            </w:r>
          </w:p>
        </w:tc>
      </w:tr>
      <w:tr w:rsidR="009B546A" w14:paraId="105A3DC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ED625C"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E3285B" w14:textId="2B6CB3C2" w:rsidR="009B546A" w:rsidRPr="001B1679" w:rsidRDefault="00F83058" w:rsidP="00C11620">
            <w:pPr>
              <w:pStyle w:val="TAL"/>
              <w:keepNext w:val="0"/>
              <w:rPr>
                <w:sz w:val="16"/>
                <w:szCs w:val="16"/>
              </w:rPr>
            </w:pPr>
            <w:r>
              <w:rPr>
                <w:sz w:val="16"/>
                <w:szCs w:val="16"/>
              </w:rPr>
              <w:t>SP-23</w:t>
            </w:r>
            <w:r w:rsidR="009B546A" w:rsidRPr="001B1679">
              <w:rPr>
                <w:sz w:val="16"/>
                <w:szCs w:val="16"/>
              </w:rPr>
              <w:t>0247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90091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B9B5FD" w14:textId="77777777" w:rsidR="009B546A" w:rsidRPr="001B1679" w:rsidRDefault="009B546A" w:rsidP="00C11620">
            <w:pPr>
              <w:pStyle w:val="TAL"/>
              <w:keepNext w:val="0"/>
              <w:rPr>
                <w:sz w:val="16"/>
                <w:szCs w:val="16"/>
              </w:rPr>
            </w:pPr>
            <w:r w:rsidRPr="001B1679">
              <w:rPr>
                <w:sz w:val="16"/>
                <w:szCs w:val="16"/>
              </w:rPr>
              <w:t>CRs on XRM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875D5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148F7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CFF52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FC08C4" w14:textId="77777777" w:rsidR="009B546A" w:rsidRPr="001B1679" w:rsidRDefault="009B546A" w:rsidP="00C11620">
            <w:pPr>
              <w:pStyle w:val="TAL"/>
              <w:keepNext w:val="0"/>
              <w:rPr>
                <w:sz w:val="16"/>
                <w:szCs w:val="16"/>
              </w:rPr>
            </w:pPr>
            <w:r w:rsidRPr="001B1679">
              <w:rPr>
                <w:sz w:val="16"/>
                <w:szCs w:val="16"/>
              </w:rPr>
              <w:t>Missing CRs from SP-230079 added.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E94B3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F7CC01" w14:textId="77777777" w:rsidR="009B546A" w:rsidRPr="001B1679" w:rsidRDefault="009B546A" w:rsidP="00C11620">
            <w:pPr>
              <w:pStyle w:val="TAL"/>
              <w:keepNext w:val="0"/>
              <w:rPr>
                <w:sz w:val="16"/>
                <w:szCs w:val="16"/>
              </w:rPr>
            </w:pPr>
          </w:p>
        </w:tc>
      </w:tr>
      <w:tr w:rsidR="009B546A" w14:paraId="10D2761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008EB2"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6F4497" w14:textId="17628188" w:rsidR="009B546A" w:rsidRPr="001B1679" w:rsidRDefault="00F83058" w:rsidP="00C11620">
            <w:pPr>
              <w:pStyle w:val="TAL"/>
              <w:keepNext w:val="0"/>
              <w:rPr>
                <w:sz w:val="16"/>
                <w:szCs w:val="16"/>
              </w:rPr>
            </w:pPr>
            <w:r>
              <w:rPr>
                <w:sz w:val="16"/>
                <w:szCs w:val="16"/>
              </w:rPr>
              <w:t>SP-23</w:t>
            </w:r>
            <w:r w:rsidR="009B546A" w:rsidRPr="001B1679">
              <w:rPr>
                <w:sz w:val="16"/>
                <w:szCs w:val="16"/>
              </w:rPr>
              <w:t>0080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A72D7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93667" w14:textId="77777777" w:rsidR="009B546A" w:rsidRPr="001B1679" w:rsidRDefault="009B546A" w:rsidP="00C11620">
            <w:pPr>
              <w:pStyle w:val="TAL"/>
              <w:keepNext w:val="0"/>
              <w:rPr>
                <w:sz w:val="16"/>
                <w:szCs w:val="16"/>
              </w:rPr>
            </w:pPr>
            <w:r w:rsidRPr="001B1679">
              <w:rPr>
                <w:sz w:val="16"/>
                <w:szCs w:val="16"/>
              </w:rPr>
              <w:t>CRs on TEI18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F90288"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E2F19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5A69E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9D59B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86E3E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E1A70C" w14:textId="77777777" w:rsidR="009B546A" w:rsidRPr="001B1679" w:rsidRDefault="009B546A" w:rsidP="00C11620">
            <w:pPr>
              <w:pStyle w:val="TAL"/>
              <w:keepNext w:val="0"/>
              <w:rPr>
                <w:sz w:val="16"/>
                <w:szCs w:val="16"/>
              </w:rPr>
            </w:pPr>
          </w:p>
        </w:tc>
      </w:tr>
      <w:tr w:rsidR="009B546A" w14:paraId="3E7D367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082391"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49771F" w14:textId="369F1BAB" w:rsidR="009B546A" w:rsidRPr="001B1679" w:rsidRDefault="00F83058" w:rsidP="00C11620">
            <w:pPr>
              <w:pStyle w:val="TAL"/>
              <w:keepNext w:val="0"/>
              <w:rPr>
                <w:sz w:val="16"/>
                <w:szCs w:val="16"/>
              </w:rPr>
            </w:pPr>
            <w:r>
              <w:rPr>
                <w:sz w:val="16"/>
                <w:szCs w:val="16"/>
              </w:rPr>
              <w:t>SP-23</w:t>
            </w:r>
            <w:r w:rsidR="009B546A" w:rsidRPr="001B1679">
              <w:rPr>
                <w:sz w:val="16"/>
                <w:szCs w:val="16"/>
              </w:rPr>
              <w:t>0081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6BCD6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B4E7C0" w14:textId="77777777" w:rsidR="009B546A" w:rsidRPr="001B1679" w:rsidRDefault="009B546A" w:rsidP="00C11620">
            <w:pPr>
              <w:pStyle w:val="TAL"/>
              <w:keepNext w:val="0"/>
              <w:rPr>
                <w:sz w:val="16"/>
                <w:szCs w:val="16"/>
              </w:rPr>
            </w:pPr>
            <w:r w:rsidRPr="001B1679">
              <w:rPr>
                <w:sz w:val="16"/>
                <w:szCs w:val="16"/>
              </w:rPr>
              <w:t>CRs on TEI18_{MiniWIDs}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2B951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3026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80C12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7DC4E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F8FCA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00BDC6" w14:textId="77777777" w:rsidR="009B546A" w:rsidRPr="001B1679" w:rsidRDefault="009B546A" w:rsidP="00C11620">
            <w:pPr>
              <w:pStyle w:val="TAL"/>
              <w:keepNext w:val="0"/>
              <w:rPr>
                <w:sz w:val="16"/>
                <w:szCs w:val="16"/>
              </w:rPr>
            </w:pPr>
          </w:p>
        </w:tc>
      </w:tr>
      <w:tr w:rsidR="009B546A" w14:paraId="2562C99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A01FEA" w14:textId="77777777" w:rsidR="009B546A" w:rsidRPr="001B1679" w:rsidRDefault="009B546A" w:rsidP="00C11620">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F55149" w14:textId="2A0BB8ED" w:rsidR="009B546A" w:rsidRPr="001B1679" w:rsidRDefault="00F83058" w:rsidP="00C11620">
            <w:pPr>
              <w:pStyle w:val="TAL"/>
              <w:keepNext w:val="0"/>
              <w:rPr>
                <w:sz w:val="16"/>
                <w:szCs w:val="16"/>
              </w:rPr>
            </w:pPr>
            <w:r>
              <w:rPr>
                <w:sz w:val="16"/>
                <w:szCs w:val="16"/>
              </w:rPr>
              <w:t>SP-23</w:t>
            </w:r>
            <w:r w:rsidR="009B546A" w:rsidRPr="001B1679">
              <w:rPr>
                <w:sz w:val="16"/>
                <w:szCs w:val="16"/>
              </w:rPr>
              <w:t>0142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3C525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2F679C" w14:textId="77777777" w:rsidR="009B546A" w:rsidRPr="001B1679" w:rsidRDefault="009B546A" w:rsidP="00C11620">
            <w:pPr>
              <w:pStyle w:val="TAL"/>
              <w:keepNext w:val="0"/>
              <w:rPr>
                <w:sz w:val="16"/>
                <w:szCs w:val="16"/>
              </w:rPr>
            </w:pPr>
            <w:r w:rsidRPr="001B1679">
              <w:rPr>
                <w:sz w:val="16"/>
                <w:szCs w:val="16"/>
              </w:rPr>
              <w:t>Rel-18 CRs on Security Aspects of the 5G Service Based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A6B8B2"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08432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051BBE" w14:textId="77777777" w:rsidR="009B546A" w:rsidRPr="001B1679" w:rsidRDefault="009B546A" w:rsidP="00C11620">
            <w:pPr>
              <w:pStyle w:val="TAL"/>
              <w:keepNext w:val="0"/>
              <w:rPr>
                <w:sz w:val="16"/>
                <w:szCs w:val="16"/>
              </w:rPr>
            </w:pPr>
            <w:r w:rsidRPr="001B1679">
              <w:rPr>
                <w:sz w:val="16"/>
                <w:szCs w:val="16"/>
              </w:rPr>
              <w:t>5G_eSBA_Ph2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06031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B0821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7C4B54" w14:textId="77777777" w:rsidR="009B546A" w:rsidRPr="001B1679" w:rsidRDefault="009B546A" w:rsidP="00C11620">
            <w:pPr>
              <w:pStyle w:val="TAL"/>
              <w:keepNext w:val="0"/>
              <w:rPr>
                <w:sz w:val="16"/>
                <w:szCs w:val="16"/>
              </w:rPr>
            </w:pPr>
          </w:p>
        </w:tc>
      </w:tr>
      <w:tr w:rsidR="009B546A" w14:paraId="2741EF7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DC1A8A" w14:textId="77777777" w:rsidR="009B546A" w:rsidRPr="001B1679" w:rsidRDefault="009B546A" w:rsidP="00C11620">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F30FEC" w14:textId="169FC348" w:rsidR="009B546A" w:rsidRPr="001B1679" w:rsidRDefault="00F83058" w:rsidP="00C11620">
            <w:pPr>
              <w:pStyle w:val="TAL"/>
              <w:keepNext w:val="0"/>
              <w:rPr>
                <w:sz w:val="16"/>
                <w:szCs w:val="16"/>
              </w:rPr>
            </w:pPr>
            <w:r>
              <w:rPr>
                <w:sz w:val="16"/>
                <w:szCs w:val="16"/>
              </w:rPr>
              <w:t>SP-23</w:t>
            </w:r>
            <w:r w:rsidR="009B546A" w:rsidRPr="001B1679">
              <w:rPr>
                <w:sz w:val="16"/>
                <w:szCs w:val="16"/>
              </w:rPr>
              <w:t>0240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B6D13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85D86C" w14:textId="77777777" w:rsidR="009B546A" w:rsidRPr="001B1679" w:rsidRDefault="009B546A" w:rsidP="00C11620">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CC50BF"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427AF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75205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65863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D9B33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BCD4F1" w14:textId="77777777" w:rsidR="009B546A" w:rsidRPr="001B1679" w:rsidRDefault="009B546A" w:rsidP="00C11620">
            <w:pPr>
              <w:pStyle w:val="TAL"/>
              <w:keepNext w:val="0"/>
              <w:rPr>
                <w:sz w:val="16"/>
                <w:szCs w:val="16"/>
              </w:rPr>
            </w:pPr>
          </w:p>
        </w:tc>
      </w:tr>
      <w:tr w:rsidR="009B546A" w14:paraId="786F124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8CF191" w14:textId="77777777" w:rsidR="009B546A" w:rsidRPr="001B1679" w:rsidRDefault="009B546A" w:rsidP="00C11620">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1BFDC6" w14:textId="2690AF43" w:rsidR="009B546A" w:rsidRPr="001B1679" w:rsidRDefault="00F83058" w:rsidP="00C11620">
            <w:pPr>
              <w:pStyle w:val="TAL"/>
              <w:keepNext w:val="0"/>
              <w:rPr>
                <w:sz w:val="16"/>
                <w:szCs w:val="16"/>
              </w:rPr>
            </w:pPr>
            <w:r>
              <w:rPr>
                <w:sz w:val="16"/>
                <w:szCs w:val="16"/>
              </w:rPr>
              <w:t>SP-23</w:t>
            </w:r>
            <w:r w:rsidR="009B546A" w:rsidRPr="001B1679">
              <w:rPr>
                <w:sz w:val="16"/>
                <w:szCs w:val="16"/>
              </w:rPr>
              <w:t>0143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E3744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F203AC" w14:textId="77777777" w:rsidR="009B546A" w:rsidRPr="001B1679" w:rsidRDefault="009B546A" w:rsidP="00C11620">
            <w:pPr>
              <w:pStyle w:val="TAL"/>
              <w:keepNext w:val="0"/>
              <w:rPr>
                <w:sz w:val="16"/>
                <w:szCs w:val="16"/>
              </w:rPr>
            </w:pPr>
            <w:r w:rsidRPr="001B1679">
              <w:rPr>
                <w:sz w:val="16"/>
                <w:szCs w:val="16"/>
              </w:rPr>
              <w:t>Rel 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839275"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67C7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3141FD" w14:textId="77777777" w:rsidR="009B546A" w:rsidRPr="001B1679" w:rsidRDefault="009B546A" w:rsidP="00C11620">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BD444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F1289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AE152B" w14:textId="77777777" w:rsidR="009B546A" w:rsidRPr="001B1679" w:rsidRDefault="009B546A" w:rsidP="00C11620">
            <w:pPr>
              <w:pStyle w:val="TAL"/>
              <w:keepNext w:val="0"/>
              <w:rPr>
                <w:sz w:val="16"/>
                <w:szCs w:val="16"/>
              </w:rPr>
            </w:pPr>
          </w:p>
        </w:tc>
      </w:tr>
      <w:tr w:rsidR="009B546A" w14:paraId="658A41F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1DDB3A" w14:textId="77777777" w:rsidR="009B546A" w:rsidRPr="001B1679" w:rsidRDefault="009B546A" w:rsidP="00C1162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703663" w14:textId="7E8819BB" w:rsidR="009B546A" w:rsidRPr="001B1679" w:rsidRDefault="00F83058" w:rsidP="00C11620">
            <w:pPr>
              <w:pStyle w:val="TAL"/>
              <w:keepNext w:val="0"/>
              <w:rPr>
                <w:sz w:val="16"/>
                <w:szCs w:val="16"/>
              </w:rPr>
            </w:pPr>
            <w:r>
              <w:rPr>
                <w:sz w:val="16"/>
                <w:szCs w:val="16"/>
              </w:rPr>
              <w:t>SP-23</w:t>
            </w:r>
            <w:r w:rsidR="009B546A" w:rsidRPr="001B1679">
              <w:rPr>
                <w:sz w:val="16"/>
                <w:szCs w:val="16"/>
              </w:rPr>
              <w:t>0252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E3202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561844" w14:textId="77777777" w:rsidR="009B546A" w:rsidRPr="001B1679" w:rsidRDefault="009B546A" w:rsidP="00C11620">
            <w:pPr>
              <w:pStyle w:val="TAL"/>
              <w:keepNext w:val="0"/>
              <w:rPr>
                <w:sz w:val="16"/>
                <w:szCs w:val="16"/>
              </w:rPr>
            </w:pPr>
            <w:r w:rsidRPr="001B1679">
              <w:rPr>
                <w:sz w:val="16"/>
                <w:szCs w:val="16"/>
              </w:rPr>
              <w:t>CR Pack on WI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EDD234"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5E52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545E2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AD1AB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E5E36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50A301" w14:textId="77777777" w:rsidR="009B546A" w:rsidRPr="001B1679" w:rsidRDefault="009B546A" w:rsidP="00C11620">
            <w:pPr>
              <w:pStyle w:val="TAL"/>
              <w:keepNext w:val="0"/>
              <w:rPr>
                <w:sz w:val="16"/>
                <w:szCs w:val="16"/>
              </w:rPr>
            </w:pPr>
          </w:p>
        </w:tc>
      </w:tr>
      <w:tr w:rsidR="009B546A" w14:paraId="102A917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1284F2" w14:textId="77777777" w:rsidR="009B546A" w:rsidRPr="001B1679" w:rsidRDefault="009B546A" w:rsidP="00C1162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2D8F5" w14:textId="0753C050" w:rsidR="009B546A" w:rsidRPr="001B1679" w:rsidRDefault="00F83058" w:rsidP="00C11620">
            <w:pPr>
              <w:pStyle w:val="TAL"/>
              <w:keepNext w:val="0"/>
              <w:rPr>
                <w:sz w:val="16"/>
                <w:szCs w:val="16"/>
              </w:rPr>
            </w:pPr>
            <w:r>
              <w:rPr>
                <w:sz w:val="16"/>
                <w:szCs w:val="16"/>
              </w:rPr>
              <w:t>SP-23</w:t>
            </w:r>
            <w:r w:rsidR="009B546A" w:rsidRPr="001B1679">
              <w:rPr>
                <w:sz w:val="16"/>
                <w:szCs w:val="16"/>
              </w:rPr>
              <w:t>0259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CA0CD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A7149" w14:textId="77777777" w:rsidR="009B546A" w:rsidRPr="001B1679" w:rsidRDefault="009B546A" w:rsidP="00C11620">
            <w:pPr>
              <w:pStyle w:val="TAL"/>
              <w:keepNext w:val="0"/>
              <w:rPr>
                <w:sz w:val="16"/>
                <w:szCs w:val="16"/>
              </w:rPr>
            </w:pPr>
            <w:r w:rsidRPr="001B1679">
              <w:rPr>
                <w:sz w:val="16"/>
                <w:szCs w:val="16"/>
              </w:rPr>
              <w:t>CR Pack on WI FS_5GMS_EXT,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B8E2AC"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DCC29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21059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E09F0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412D9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7F3BEC" w14:textId="77777777" w:rsidR="009B546A" w:rsidRPr="001B1679" w:rsidRDefault="009B546A" w:rsidP="00C11620">
            <w:pPr>
              <w:pStyle w:val="TAL"/>
              <w:keepNext w:val="0"/>
              <w:rPr>
                <w:sz w:val="16"/>
                <w:szCs w:val="16"/>
              </w:rPr>
            </w:pPr>
          </w:p>
        </w:tc>
      </w:tr>
      <w:tr w:rsidR="009B546A" w14:paraId="4ABBF68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1A8B8B" w14:textId="77777777" w:rsidR="009B546A" w:rsidRPr="001B1679" w:rsidRDefault="009B546A" w:rsidP="00C1162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683820" w14:textId="7558F1AB" w:rsidR="009B546A" w:rsidRPr="001B1679" w:rsidRDefault="00F83058" w:rsidP="00C11620">
            <w:pPr>
              <w:pStyle w:val="TAL"/>
              <w:keepNext w:val="0"/>
              <w:rPr>
                <w:sz w:val="16"/>
                <w:szCs w:val="16"/>
              </w:rPr>
            </w:pPr>
            <w:r>
              <w:rPr>
                <w:sz w:val="16"/>
                <w:szCs w:val="16"/>
              </w:rPr>
              <w:t>SP-23</w:t>
            </w:r>
            <w:r w:rsidR="009B546A" w:rsidRPr="001B1679">
              <w:rPr>
                <w:sz w:val="16"/>
                <w:szCs w:val="16"/>
              </w:rPr>
              <w:t>0251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3DFB4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DE33A8" w14:textId="77777777" w:rsidR="009B546A" w:rsidRPr="001B1679" w:rsidRDefault="009B546A" w:rsidP="00C11620">
            <w:pPr>
              <w:pStyle w:val="TAL"/>
              <w:keepNext w:val="0"/>
              <w:rPr>
                <w:sz w:val="16"/>
                <w:szCs w:val="16"/>
              </w:rPr>
            </w:pPr>
            <w:r w:rsidRPr="001B1679">
              <w:rPr>
                <w:sz w:val="16"/>
                <w:szCs w:val="16"/>
              </w:rPr>
              <w:t>CR Pack on WI 5GMS_Audio_Ph2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706B7A"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8110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12B83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324BC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9129D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FE16C2" w14:textId="77777777" w:rsidR="009B546A" w:rsidRPr="001B1679" w:rsidRDefault="009B546A" w:rsidP="00C11620">
            <w:pPr>
              <w:pStyle w:val="TAL"/>
              <w:keepNext w:val="0"/>
              <w:rPr>
                <w:sz w:val="16"/>
                <w:szCs w:val="16"/>
              </w:rPr>
            </w:pPr>
          </w:p>
        </w:tc>
      </w:tr>
      <w:tr w:rsidR="009B546A" w14:paraId="4D4B486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ED8205" w14:textId="77777777" w:rsidR="009B546A" w:rsidRPr="001B1679" w:rsidRDefault="009B546A" w:rsidP="00C1162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A1BFA6" w14:textId="4F673DB0" w:rsidR="009B546A" w:rsidRPr="001B1679" w:rsidRDefault="00F83058" w:rsidP="00C11620">
            <w:pPr>
              <w:pStyle w:val="TAL"/>
              <w:keepNext w:val="0"/>
              <w:rPr>
                <w:sz w:val="16"/>
                <w:szCs w:val="16"/>
              </w:rPr>
            </w:pPr>
            <w:r>
              <w:rPr>
                <w:sz w:val="16"/>
                <w:szCs w:val="16"/>
              </w:rPr>
              <w:t>SP-23</w:t>
            </w:r>
            <w:r w:rsidR="009B546A" w:rsidRPr="001B1679">
              <w:rPr>
                <w:sz w:val="16"/>
                <w:szCs w:val="16"/>
              </w:rPr>
              <w:t>0260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42283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E52FA" w14:textId="77777777" w:rsidR="009B546A" w:rsidRPr="001B1679" w:rsidRDefault="009B546A" w:rsidP="00C11620">
            <w:pPr>
              <w:pStyle w:val="TAL"/>
              <w:keepNext w:val="0"/>
              <w:rPr>
                <w:sz w:val="16"/>
                <w:szCs w:val="16"/>
              </w:rPr>
            </w:pPr>
            <w:r w:rsidRPr="001B1679">
              <w:rPr>
                <w:sz w:val="16"/>
                <w:szCs w:val="16"/>
              </w:rPr>
              <w:t>CR Pack on WI FS_5GXR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91F7BD"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DA135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24969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B2229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E56E0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BB7383" w14:textId="77777777" w:rsidR="009B546A" w:rsidRPr="001B1679" w:rsidRDefault="009B546A" w:rsidP="00C11620">
            <w:pPr>
              <w:pStyle w:val="TAL"/>
              <w:keepNext w:val="0"/>
              <w:rPr>
                <w:sz w:val="16"/>
                <w:szCs w:val="16"/>
              </w:rPr>
            </w:pPr>
          </w:p>
        </w:tc>
      </w:tr>
      <w:tr w:rsidR="009B546A" w14:paraId="16DC20B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263D49" w14:textId="77777777" w:rsidR="009B546A" w:rsidRPr="001B1679" w:rsidRDefault="009B546A" w:rsidP="00C1162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0A027F" w14:textId="6179159D" w:rsidR="009B546A" w:rsidRPr="001B1679" w:rsidRDefault="00F83058" w:rsidP="00C11620">
            <w:pPr>
              <w:pStyle w:val="TAL"/>
              <w:keepNext w:val="0"/>
              <w:rPr>
                <w:sz w:val="16"/>
                <w:szCs w:val="16"/>
              </w:rPr>
            </w:pPr>
            <w:r>
              <w:rPr>
                <w:sz w:val="16"/>
                <w:szCs w:val="16"/>
              </w:rPr>
              <w:t>SP-23</w:t>
            </w:r>
            <w:r w:rsidR="009B546A" w:rsidRPr="001B1679">
              <w:rPr>
                <w:sz w:val="16"/>
                <w:szCs w:val="16"/>
              </w:rPr>
              <w:t>0264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0E87F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831A05" w14:textId="77777777" w:rsidR="009B546A" w:rsidRPr="001B1679" w:rsidRDefault="009B546A" w:rsidP="00C11620">
            <w:pPr>
              <w:pStyle w:val="TAL"/>
              <w:keepNext w:val="0"/>
              <w:rPr>
                <w:sz w:val="16"/>
                <w:szCs w:val="16"/>
              </w:rPr>
            </w:pPr>
            <w:r w:rsidRPr="001B1679">
              <w:rPr>
                <w:sz w:val="16"/>
                <w:szCs w:val="16"/>
              </w:rPr>
              <w:t>CR Pack on WI VRStream,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8A255B"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C7F15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829C4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B22B6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38FA6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EBC472" w14:textId="77777777" w:rsidR="009B546A" w:rsidRPr="001B1679" w:rsidRDefault="009B546A" w:rsidP="00C11620">
            <w:pPr>
              <w:pStyle w:val="TAL"/>
              <w:keepNext w:val="0"/>
              <w:rPr>
                <w:sz w:val="16"/>
                <w:szCs w:val="16"/>
              </w:rPr>
            </w:pPr>
          </w:p>
        </w:tc>
      </w:tr>
      <w:tr w:rsidR="009B546A" w14:paraId="709201F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DF8AAF"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D827A1" w14:textId="77EF60BF" w:rsidR="009B546A" w:rsidRPr="001B1679" w:rsidRDefault="00F83058" w:rsidP="00C11620">
            <w:pPr>
              <w:pStyle w:val="TAL"/>
              <w:keepNext w:val="0"/>
              <w:rPr>
                <w:sz w:val="16"/>
                <w:szCs w:val="16"/>
              </w:rPr>
            </w:pPr>
            <w:r>
              <w:rPr>
                <w:sz w:val="16"/>
                <w:szCs w:val="16"/>
              </w:rPr>
              <w:t>SP-23</w:t>
            </w:r>
            <w:r w:rsidR="009B546A" w:rsidRPr="001B1679">
              <w:rPr>
                <w:sz w:val="16"/>
                <w:szCs w:val="16"/>
              </w:rPr>
              <w:t>0209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750CF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FA339" w14:textId="77777777" w:rsidR="009B546A" w:rsidRPr="001B1679" w:rsidRDefault="009B546A" w:rsidP="00C11620">
            <w:pPr>
              <w:pStyle w:val="TAL"/>
              <w:keepNext w:val="0"/>
              <w:rPr>
                <w:sz w:val="16"/>
                <w:szCs w:val="16"/>
              </w:rPr>
            </w:pPr>
            <w:r w:rsidRPr="001B1679">
              <w:rPr>
                <w:sz w:val="16"/>
                <w:szCs w:val="16"/>
              </w:rPr>
              <w:t>Rel-18 CRs on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A57171"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FDA43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91933F" w14:textId="77777777" w:rsidR="009B546A" w:rsidRPr="001B1679" w:rsidRDefault="009B546A" w:rsidP="00C11620">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CA936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84D29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0E445" w14:textId="77777777" w:rsidR="009B546A" w:rsidRPr="001B1679" w:rsidRDefault="009B546A" w:rsidP="00C11620">
            <w:pPr>
              <w:pStyle w:val="TAL"/>
              <w:keepNext w:val="0"/>
              <w:rPr>
                <w:sz w:val="16"/>
                <w:szCs w:val="16"/>
              </w:rPr>
            </w:pPr>
          </w:p>
        </w:tc>
      </w:tr>
      <w:tr w:rsidR="009B546A" w14:paraId="7148D82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62EF00"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778D5E" w14:textId="2BA3161F" w:rsidR="009B546A" w:rsidRPr="001B1679" w:rsidRDefault="00F83058" w:rsidP="00C11620">
            <w:pPr>
              <w:pStyle w:val="TAL"/>
              <w:keepNext w:val="0"/>
              <w:rPr>
                <w:sz w:val="16"/>
                <w:szCs w:val="16"/>
              </w:rPr>
            </w:pPr>
            <w:r>
              <w:rPr>
                <w:sz w:val="16"/>
                <w:szCs w:val="16"/>
              </w:rPr>
              <w:t>SP-23</w:t>
            </w:r>
            <w:r w:rsidR="009B546A" w:rsidRPr="001B1679">
              <w:rPr>
                <w:sz w:val="16"/>
                <w:szCs w:val="16"/>
              </w:rPr>
              <w:t>0206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773C1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49429C" w14:textId="77777777" w:rsidR="009B546A" w:rsidRPr="001B1679" w:rsidRDefault="009B546A" w:rsidP="00C11620">
            <w:pPr>
              <w:pStyle w:val="TAL"/>
              <w:keepNext w:val="0"/>
              <w:rPr>
                <w:sz w:val="16"/>
                <w:szCs w:val="16"/>
              </w:rPr>
            </w:pPr>
            <w:r w:rsidRPr="001B1679">
              <w:rPr>
                <w:sz w:val="16"/>
                <w:szCs w:val="16"/>
              </w:rPr>
              <w:t>Rel-18 CRs on Additional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8CFEA4"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11944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711758" w14:textId="77777777" w:rsidR="009B546A" w:rsidRPr="001B1679" w:rsidRDefault="009B546A" w:rsidP="00C11620">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99585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E00BD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3318BE" w14:textId="77777777" w:rsidR="009B546A" w:rsidRPr="001B1679" w:rsidRDefault="009B546A" w:rsidP="00C11620">
            <w:pPr>
              <w:pStyle w:val="TAL"/>
              <w:keepNext w:val="0"/>
              <w:rPr>
                <w:sz w:val="16"/>
                <w:szCs w:val="16"/>
              </w:rPr>
            </w:pPr>
          </w:p>
        </w:tc>
      </w:tr>
      <w:tr w:rsidR="009B546A" w14:paraId="0C7C933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988984"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E0357E" w14:textId="1B42DAA2" w:rsidR="009B546A" w:rsidRPr="001B1679" w:rsidRDefault="00F83058" w:rsidP="00C11620">
            <w:pPr>
              <w:pStyle w:val="TAL"/>
              <w:keepNext w:val="0"/>
              <w:rPr>
                <w:sz w:val="16"/>
                <w:szCs w:val="16"/>
              </w:rPr>
            </w:pPr>
            <w:r>
              <w:rPr>
                <w:sz w:val="16"/>
                <w:szCs w:val="16"/>
              </w:rPr>
              <w:t>SP-23</w:t>
            </w:r>
            <w:r w:rsidR="009B546A" w:rsidRPr="001B1679">
              <w:rPr>
                <w:sz w:val="16"/>
                <w:szCs w:val="16"/>
              </w:rPr>
              <w:t>0205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70E08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61F534" w14:textId="77777777" w:rsidR="009B546A" w:rsidRPr="001B1679" w:rsidRDefault="009B546A" w:rsidP="00C11620">
            <w:pPr>
              <w:pStyle w:val="TAL"/>
              <w:keepNext w:val="0"/>
              <w:rPr>
                <w:sz w:val="16"/>
                <w:szCs w:val="16"/>
              </w:rPr>
            </w:pPr>
            <w:r w:rsidRPr="001B1679">
              <w:rPr>
                <w:sz w:val="16"/>
                <w:szCs w:val="16"/>
              </w:rPr>
              <w:t>Rel-18 CRs on Enhanced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08BBA5"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1392B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F148C8" w14:textId="77777777" w:rsidR="009B546A" w:rsidRPr="001B1679" w:rsidRDefault="009B546A" w:rsidP="00C11620">
            <w:pPr>
              <w:pStyle w:val="TAL"/>
              <w:keepNext w:val="0"/>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81FE9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11C4B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B3BD93" w14:textId="77777777" w:rsidR="009B546A" w:rsidRPr="001B1679" w:rsidRDefault="009B546A" w:rsidP="00C11620">
            <w:pPr>
              <w:pStyle w:val="TAL"/>
              <w:keepNext w:val="0"/>
              <w:rPr>
                <w:sz w:val="16"/>
                <w:szCs w:val="16"/>
              </w:rPr>
            </w:pPr>
          </w:p>
        </w:tc>
      </w:tr>
      <w:tr w:rsidR="009B546A" w14:paraId="4517304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292EAE"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F0806F" w14:textId="5D21C38A" w:rsidR="009B546A" w:rsidRPr="001B1679" w:rsidRDefault="00F83058" w:rsidP="00C11620">
            <w:pPr>
              <w:pStyle w:val="TAL"/>
              <w:keepNext w:val="0"/>
              <w:rPr>
                <w:sz w:val="16"/>
                <w:szCs w:val="16"/>
              </w:rPr>
            </w:pPr>
            <w:r>
              <w:rPr>
                <w:sz w:val="16"/>
                <w:szCs w:val="16"/>
              </w:rPr>
              <w:t>SP-23</w:t>
            </w:r>
            <w:r w:rsidR="009B546A" w:rsidRPr="001B1679">
              <w:rPr>
                <w:sz w:val="16"/>
                <w:szCs w:val="16"/>
              </w:rPr>
              <w:t>0204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7BF72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C51198" w14:textId="77777777" w:rsidR="009B546A" w:rsidRPr="001B1679" w:rsidRDefault="009B546A" w:rsidP="00C11620">
            <w:pPr>
              <w:pStyle w:val="TAL"/>
              <w:keepNext w:val="0"/>
              <w:rPr>
                <w:sz w:val="16"/>
                <w:szCs w:val="16"/>
              </w:rPr>
            </w:pPr>
            <w:r w:rsidRPr="001B1679">
              <w:rPr>
                <w:sz w:val="16"/>
                <w:szCs w:val="16"/>
              </w:rPr>
              <w:t>Rel-18 Crs on Enhancement of QoE Measurement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40D52E"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3EFAD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29B545" w14:textId="77777777" w:rsidR="009B546A" w:rsidRPr="001B1679" w:rsidRDefault="009B546A" w:rsidP="00C11620">
            <w:pPr>
              <w:pStyle w:val="TAL"/>
              <w:keepNext w:val="0"/>
              <w:rPr>
                <w:sz w:val="16"/>
                <w:szCs w:val="16"/>
              </w:rPr>
            </w:pPr>
            <w:r w:rsidRPr="001B1679">
              <w:rPr>
                <w:sz w:val="16"/>
                <w:szCs w:val="16"/>
              </w:rPr>
              <w:t>eQoE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1BBD2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348C5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FA1C28" w14:textId="77777777" w:rsidR="009B546A" w:rsidRPr="001B1679" w:rsidRDefault="009B546A" w:rsidP="00C11620">
            <w:pPr>
              <w:pStyle w:val="TAL"/>
              <w:keepNext w:val="0"/>
              <w:rPr>
                <w:sz w:val="16"/>
                <w:szCs w:val="16"/>
              </w:rPr>
            </w:pPr>
          </w:p>
        </w:tc>
      </w:tr>
      <w:tr w:rsidR="009B546A" w14:paraId="5F4B8F0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3F67A"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336244" w14:textId="7C7E2A1F" w:rsidR="009B546A" w:rsidRPr="001B1679" w:rsidRDefault="00F83058" w:rsidP="00C11620">
            <w:pPr>
              <w:pStyle w:val="TAL"/>
              <w:keepNext w:val="0"/>
              <w:rPr>
                <w:sz w:val="16"/>
                <w:szCs w:val="16"/>
              </w:rPr>
            </w:pPr>
            <w:r>
              <w:rPr>
                <w:sz w:val="16"/>
                <w:szCs w:val="16"/>
              </w:rPr>
              <w:t>SP-23</w:t>
            </w:r>
            <w:r w:rsidR="009B546A" w:rsidRPr="001B1679">
              <w:rPr>
                <w:sz w:val="16"/>
                <w:szCs w:val="16"/>
              </w:rPr>
              <w:t>0243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4D8A2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BA67B1" w14:textId="77777777" w:rsidR="009B546A" w:rsidRPr="001B1679" w:rsidRDefault="009B546A" w:rsidP="00C11620">
            <w:pPr>
              <w:pStyle w:val="TAL"/>
              <w:keepNext w:val="0"/>
              <w:rPr>
                <w:sz w:val="16"/>
                <w:szCs w:val="16"/>
              </w:rPr>
            </w:pPr>
            <w:r w:rsidRPr="001B1679">
              <w:rPr>
                <w:sz w:val="16"/>
                <w:szCs w:val="16"/>
              </w:rPr>
              <w:t>REl-18 CRs on Enhancements of EE for 5G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28C380"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E0C2F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A36F4A" w14:textId="77777777" w:rsidR="009B546A" w:rsidRPr="001B1679" w:rsidRDefault="009B546A" w:rsidP="00C11620">
            <w:pPr>
              <w:pStyle w:val="TAL"/>
              <w:keepNext w:val="0"/>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F15E9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C7D37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07CCE0" w14:textId="77777777" w:rsidR="009B546A" w:rsidRPr="001B1679" w:rsidRDefault="009B546A" w:rsidP="00C11620">
            <w:pPr>
              <w:pStyle w:val="TAL"/>
              <w:keepNext w:val="0"/>
              <w:rPr>
                <w:sz w:val="16"/>
                <w:szCs w:val="16"/>
              </w:rPr>
            </w:pPr>
          </w:p>
        </w:tc>
      </w:tr>
      <w:tr w:rsidR="009B546A" w14:paraId="1E52B13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A0D46"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9C368F" w14:textId="497E0D52" w:rsidR="009B546A" w:rsidRPr="001B1679" w:rsidRDefault="00F83058" w:rsidP="00C11620">
            <w:pPr>
              <w:pStyle w:val="TAL"/>
              <w:keepNext w:val="0"/>
              <w:rPr>
                <w:sz w:val="16"/>
                <w:szCs w:val="16"/>
              </w:rPr>
            </w:pPr>
            <w:r>
              <w:rPr>
                <w:sz w:val="16"/>
                <w:szCs w:val="16"/>
              </w:rPr>
              <w:t>SP-23</w:t>
            </w:r>
            <w:r w:rsidR="009B546A" w:rsidRPr="001B1679">
              <w:rPr>
                <w:sz w:val="16"/>
                <w:szCs w:val="16"/>
              </w:rPr>
              <w:t>0201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E5D6C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6E61EC" w14:textId="77777777" w:rsidR="009B546A" w:rsidRPr="001B1679" w:rsidRDefault="009B546A" w:rsidP="00C11620">
            <w:pPr>
              <w:pStyle w:val="TAL"/>
              <w:keepNext w:val="0"/>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AF607E"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159FB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9DC098" w14:textId="77777777" w:rsidR="009B546A" w:rsidRPr="001B1679" w:rsidRDefault="009B546A" w:rsidP="00C11620">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F2642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F828D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2CA2A" w14:textId="77777777" w:rsidR="009B546A" w:rsidRPr="001B1679" w:rsidRDefault="009B546A" w:rsidP="00C11620">
            <w:pPr>
              <w:pStyle w:val="TAL"/>
              <w:keepNext w:val="0"/>
              <w:rPr>
                <w:sz w:val="16"/>
                <w:szCs w:val="16"/>
              </w:rPr>
            </w:pPr>
          </w:p>
        </w:tc>
      </w:tr>
      <w:tr w:rsidR="009B546A" w14:paraId="1FD8350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51325"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9C6AEC" w14:textId="26C76A1E" w:rsidR="009B546A" w:rsidRPr="001B1679" w:rsidRDefault="00F83058" w:rsidP="00C11620">
            <w:pPr>
              <w:pStyle w:val="TAL"/>
              <w:keepNext w:val="0"/>
              <w:rPr>
                <w:sz w:val="16"/>
                <w:szCs w:val="16"/>
              </w:rPr>
            </w:pPr>
            <w:r>
              <w:rPr>
                <w:sz w:val="16"/>
                <w:szCs w:val="16"/>
              </w:rPr>
              <w:t>SP-23</w:t>
            </w:r>
            <w:r w:rsidR="009B546A" w:rsidRPr="001B1679">
              <w:rPr>
                <w:sz w:val="16"/>
                <w:szCs w:val="16"/>
              </w:rPr>
              <w:t>0212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BEE2F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14C6C2" w14:textId="77777777" w:rsidR="009B546A" w:rsidRPr="001B1679" w:rsidRDefault="009B546A" w:rsidP="00C11620">
            <w:pPr>
              <w:pStyle w:val="TAL"/>
              <w:keepNext w:val="0"/>
              <w:rPr>
                <w:sz w:val="16"/>
                <w:szCs w:val="16"/>
              </w:rPr>
            </w:pPr>
            <w:r w:rsidRPr="001B1679">
              <w:rPr>
                <w:sz w:val="16"/>
                <w:szCs w:val="16"/>
              </w:rPr>
              <w:t>Rel-18 CRs on Methodology for deprecation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19FBCF"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DE0D7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B66857" w14:textId="77777777" w:rsidR="009B546A" w:rsidRPr="001B1679" w:rsidRDefault="009B546A" w:rsidP="00C11620">
            <w:pPr>
              <w:pStyle w:val="TAL"/>
              <w:keepNext w:val="0"/>
              <w:rPr>
                <w:sz w:val="16"/>
                <w:szCs w:val="16"/>
              </w:rPr>
            </w:pPr>
            <w:r w:rsidRPr="001B1679">
              <w:rPr>
                <w:sz w:val="16"/>
                <w:szCs w:val="16"/>
              </w:rPr>
              <w:t>OAM_MetDep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CDA59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56D02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7D0FE8" w14:textId="77777777" w:rsidR="009B546A" w:rsidRPr="001B1679" w:rsidRDefault="009B546A" w:rsidP="00C11620">
            <w:pPr>
              <w:pStyle w:val="TAL"/>
              <w:keepNext w:val="0"/>
              <w:rPr>
                <w:sz w:val="16"/>
                <w:szCs w:val="16"/>
              </w:rPr>
            </w:pPr>
          </w:p>
        </w:tc>
      </w:tr>
      <w:tr w:rsidR="009B546A" w14:paraId="747042D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768623"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4C296" w14:textId="418BE22C" w:rsidR="009B546A" w:rsidRPr="001B1679" w:rsidRDefault="00F83058" w:rsidP="00C11620">
            <w:pPr>
              <w:pStyle w:val="TAL"/>
              <w:keepNext w:val="0"/>
              <w:rPr>
                <w:sz w:val="16"/>
                <w:szCs w:val="16"/>
              </w:rPr>
            </w:pPr>
            <w:r>
              <w:rPr>
                <w:sz w:val="16"/>
                <w:szCs w:val="16"/>
              </w:rPr>
              <w:t>SP-23</w:t>
            </w:r>
            <w:r w:rsidR="009B546A" w:rsidRPr="001B1679">
              <w:rPr>
                <w:sz w:val="16"/>
                <w:szCs w:val="16"/>
              </w:rPr>
              <w:t>0308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A9AE1C"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895C2A" w14:textId="77777777" w:rsidR="009B546A" w:rsidRPr="001B1679" w:rsidRDefault="009B546A" w:rsidP="00C11620">
            <w:pPr>
              <w:pStyle w:val="TAL"/>
              <w:keepNext w:val="0"/>
              <w:rPr>
                <w:sz w:val="16"/>
                <w:szCs w:val="16"/>
              </w:rPr>
            </w:pPr>
            <w:r w:rsidRPr="001B1679">
              <w:rPr>
                <w:sz w:val="16"/>
                <w:szCs w:val="16"/>
              </w:rPr>
              <w:t>Support SEAL LMS with multi-accesses by including Non-seamless WLAN offload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A171A1" w14:textId="77777777" w:rsidR="009B546A" w:rsidRPr="001B1679" w:rsidRDefault="009B546A" w:rsidP="00C11620">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90F41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F0346D" w14:textId="77777777" w:rsidR="009B546A" w:rsidRPr="001B1679" w:rsidRDefault="009B546A" w:rsidP="00C11620">
            <w:pPr>
              <w:pStyle w:val="TAL"/>
              <w:keepNext w:val="0"/>
              <w:rPr>
                <w:sz w:val="16"/>
                <w:szCs w:val="16"/>
              </w:rPr>
            </w:pPr>
            <w:r w:rsidRPr="001B1679">
              <w:rPr>
                <w:sz w:val="16"/>
                <w:szCs w:val="16"/>
              </w:rPr>
              <w:t>5GFLS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1803EE" w14:textId="77777777" w:rsidR="009B546A" w:rsidRPr="001B1679" w:rsidRDefault="009B546A" w:rsidP="00C11620">
            <w:pPr>
              <w:pStyle w:val="TAL"/>
              <w:keepNext w:val="0"/>
              <w:rPr>
                <w:sz w:val="16"/>
                <w:szCs w:val="16"/>
              </w:rPr>
            </w:pPr>
            <w:r w:rsidRPr="001B1679">
              <w:rPr>
                <w:sz w:val="16"/>
                <w:szCs w:val="16"/>
              </w:rPr>
              <w:t>LATE DOC: Rx 16/03, 13:30.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5B7C2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B5E071" w14:textId="77777777" w:rsidR="009B546A" w:rsidRPr="001B1679" w:rsidRDefault="009B546A" w:rsidP="00C11620">
            <w:pPr>
              <w:pStyle w:val="TAL"/>
              <w:keepNext w:val="0"/>
              <w:rPr>
                <w:sz w:val="16"/>
                <w:szCs w:val="16"/>
              </w:rPr>
            </w:pPr>
          </w:p>
        </w:tc>
      </w:tr>
      <w:tr w:rsidR="009B546A" w14:paraId="3938F59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C017D5" w14:textId="77777777" w:rsidR="009B546A" w:rsidRPr="001B1679" w:rsidRDefault="009B546A" w:rsidP="00C11620">
            <w:pPr>
              <w:pStyle w:val="TAL"/>
              <w:keepNext w:val="0"/>
              <w:rPr>
                <w:sz w:val="16"/>
                <w:szCs w:val="16"/>
              </w:rPr>
            </w:pPr>
            <w:r w:rsidRPr="001B1679">
              <w:rPr>
                <w:sz w:val="16"/>
                <w:szCs w:val="16"/>
              </w:rPr>
              <w:lastRenderedPageBreak/>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5EFA02" w14:textId="3103F48E" w:rsidR="009B546A" w:rsidRPr="001B1679" w:rsidRDefault="00F83058" w:rsidP="00C11620">
            <w:pPr>
              <w:pStyle w:val="TAL"/>
              <w:keepNext w:val="0"/>
              <w:rPr>
                <w:sz w:val="16"/>
                <w:szCs w:val="16"/>
              </w:rPr>
            </w:pPr>
            <w:r>
              <w:rPr>
                <w:sz w:val="16"/>
                <w:szCs w:val="16"/>
              </w:rPr>
              <w:t>SP-23</w:t>
            </w:r>
            <w:r w:rsidR="009B546A" w:rsidRPr="001B1679">
              <w:rPr>
                <w:sz w:val="16"/>
                <w:szCs w:val="16"/>
              </w:rPr>
              <w:t>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A9D7FA"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CF3C9B" w14:textId="77777777" w:rsidR="009B546A" w:rsidRPr="001B1679" w:rsidRDefault="009B546A" w:rsidP="00C11620">
            <w:pPr>
              <w:pStyle w:val="TAL"/>
              <w:keepNext w:val="0"/>
              <w:rPr>
                <w:sz w:val="16"/>
                <w:szCs w:val="16"/>
              </w:rPr>
            </w:pPr>
            <w:r w:rsidRPr="001B1679">
              <w:rPr>
                <w:sz w:val="16"/>
                <w:szCs w:val="16"/>
              </w:rPr>
              <w:t>23.434 CR0173R2 (Rel-18, 'B'): Support SEAL with multi-accesses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54D549" w14:textId="77777777" w:rsidR="009B546A" w:rsidRPr="001B1679" w:rsidRDefault="009B546A" w:rsidP="00C11620">
            <w:pPr>
              <w:pStyle w:val="TAL"/>
              <w:keepNext w:val="0"/>
              <w:rPr>
                <w:sz w:val="16"/>
                <w:szCs w:val="16"/>
              </w:rPr>
            </w:pPr>
            <w:r w:rsidRPr="001B1679">
              <w:rPr>
                <w:sz w:val="16"/>
                <w:szCs w:val="16"/>
              </w:rPr>
              <w:t>Ericsson, FirstNet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87163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6C9E91" w14:textId="77777777" w:rsidR="009B546A" w:rsidRPr="001B1679" w:rsidRDefault="009B546A" w:rsidP="00C11620">
            <w:pPr>
              <w:pStyle w:val="TAL"/>
              <w:keepNext w:val="0"/>
              <w:rPr>
                <w:sz w:val="16"/>
                <w:szCs w:val="16"/>
              </w:rPr>
            </w:pPr>
            <w:r w:rsidRPr="001B1679">
              <w:rPr>
                <w:sz w:val="16"/>
                <w:szCs w:val="16"/>
              </w:rPr>
              <w:t>5GFLS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0BDEF1" w14:textId="77777777" w:rsidR="009B546A" w:rsidRPr="001B1679" w:rsidRDefault="009B546A" w:rsidP="00C11620">
            <w:pPr>
              <w:pStyle w:val="TAL"/>
              <w:keepNext w:val="0"/>
              <w:rPr>
                <w:sz w:val="16"/>
                <w:szCs w:val="16"/>
              </w:rPr>
            </w:pPr>
            <w:r w:rsidRPr="001B1679">
              <w:rPr>
                <w:sz w:val="16"/>
                <w:szCs w:val="16"/>
              </w:rPr>
              <w:t>Revision of S6-230973 (23.434 CR0173R1 in CR Pack SP-230283). LATE DOC: Rx 16/03, 15:00.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749B3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737AC1" w14:textId="77777777" w:rsidR="009B546A" w:rsidRPr="001B1679" w:rsidRDefault="009B546A" w:rsidP="00C11620">
            <w:pPr>
              <w:pStyle w:val="TAL"/>
              <w:keepNext w:val="0"/>
              <w:rPr>
                <w:sz w:val="16"/>
                <w:szCs w:val="16"/>
              </w:rPr>
            </w:pPr>
          </w:p>
        </w:tc>
      </w:tr>
      <w:tr w:rsidR="009B546A" w14:paraId="4E6798F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3158AC"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23A3A3" w14:textId="793AA8B1" w:rsidR="009B546A" w:rsidRPr="001B1679" w:rsidRDefault="00F83058" w:rsidP="00C11620">
            <w:pPr>
              <w:pStyle w:val="TAL"/>
              <w:keepNext w:val="0"/>
              <w:rPr>
                <w:sz w:val="16"/>
                <w:szCs w:val="16"/>
              </w:rPr>
            </w:pPr>
            <w:r>
              <w:rPr>
                <w:sz w:val="16"/>
                <w:szCs w:val="16"/>
              </w:rPr>
              <w:t>SP-23</w:t>
            </w:r>
            <w:r w:rsidR="009B546A" w:rsidRPr="001B1679">
              <w:rPr>
                <w:sz w:val="16"/>
                <w:szCs w:val="16"/>
              </w:rPr>
              <w:t>0283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49864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B1E288" w14:textId="77777777" w:rsidR="009B546A" w:rsidRPr="001B1679" w:rsidRDefault="009B546A" w:rsidP="00C11620">
            <w:pPr>
              <w:pStyle w:val="TAL"/>
              <w:keepNext w:val="0"/>
              <w:rPr>
                <w:sz w:val="16"/>
                <w:szCs w:val="16"/>
              </w:rPr>
            </w:pPr>
            <w:r w:rsidRPr="001B1679">
              <w:rPr>
                <w:sz w:val="16"/>
                <w:szCs w:val="16"/>
              </w:rPr>
              <w:t>Rel-18 CRs to TS23434 for 5GFLS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4C5BD7"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6C182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E864B8" w14:textId="77777777" w:rsidR="009B546A" w:rsidRPr="001B1679" w:rsidRDefault="009B546A" w:rsidP="00C11620">
            <w:pPr>
              <w:pStyle w:val="TAL"/>
              <w:keepNext w:val="0"/>
              <w:rPr>
                <w:sz w:val="16"/>
                <w:szCs w:val="16"/>
              </w:rPr>
            </w:pPr>
            <w:r w:rsidRPr="001B1679">
              <w:rPr>
                <w:sz w:val="16"/>
                <w:szCs w:val="16"/>
              </w:rPr>
              <w:t>5GFLS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6CAFAD" w14:textId="77777777" w:rsidR="009B546A" w:rsidRPr="001B1679" w:rsidRDefault="009B546A" w:rsidP="00C11620">
            <w:pPr>
              <w:pStyle w:val="TAL"/>
              <w:keepNext w:val="0"/>
              <w:rPr>
                <w:sz w:val="16"/>
                <w:szCs w:val="16"/>
              </w:rPr>
            </w:pPr>
            <w:r w:rsidRPr="001B1679">
              <w:rPr>
                <w:sz w:val="16"/>
                <w:szCs w:val="16"/>
              </w:rPr>
              <w:t>Update to 23.434 CR0173R1 in SP-230305. 23.434 CR0173R1 was postponed.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9C489B" w14:textId="77777777" w:rsidR="009B546A" w:rsidRPr="001B1679" w:rsidRDefault="009B546A" w:rsidP="00C1162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9A2418" w14:textId="77777777" w:rsidR="009B546A" w:rsidRPr="001B1679" w:rsidRDefault="009B546A" w:rsidP="00C11620">
            <w:pPr>
              <w:pStyle w:val="TAL"/>
              <w:keepNext w:val="0"/>
              <w:rPr>
                <w:sz w:val="16"/>
                <w:szCs w:val="16"/>
              </w:rPr>
            </w:pPr>
          </w:p>
        </w:tc>
      </w:tr>
      <w:tr w:rsidR="009B546A" w14:paraId="34C929C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650DCE"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CF8740" w14:textId="295954ED" w:rsidR="009B546A" w:rsidRPr="001B1679" w:rsidRDefault="00F83058" w:rsidP="00C11620">
            <w:pPr>
              <w:pStyle w:val="TAL"/>
              <w:keepNext w:val="0"/>
              <w:rPr>
                <w:sz w:val="16"/>
                <w:szCs w:val="16"/>
              </w:rPr>
            </w:pPr>
            <w:r>
              <w:rPr>
                <w:sz w:val="16"/>
                <w:szCs w:val="16"/>
              </w:rPr>
              <w:t>SP-23</w:t>
            </w:r>
            <w:r w:rsidR="009B546A" w:rsidRPr="001B1679">
              <w:rPr>
                <w:sz w:val="16"/>
                <w:szCs w:val="16"/>
              </w:rPr>
              <w:t>0301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84A65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E872A" w14:textId="77777777" w:rsidR="009B546A" w:rsidRPr="001B1679" w:rsidRDefault="009B546A" w:rsidP="00C11620">
            <w:pPr>
              <w:pStyle w:val="TAL"/>
              <w:keepNext w:val="0"/>
              <w:rPr>
                <w:sz w:val="16"/>
                <w:szCs w:val="16"/>
              </w:rPr>
            </w:pPr>
            <w:r w:rsidRPr="001B1679">
              <w:rPr>
                <w:sz w:val="16"/>
                <w:szCs w:val="16"/>
              </w:rPr>
              <w:t>Rel-18 CRs to TS23558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C42023"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11BC4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71AACB" w14:textId="77777777" w:rsidR="009B546A" w:rsidRPr="001B1679" w:rsidRDefault="009B546A" w:rsidP="00C11620">
            <w:pPr>
              <w:pStyle w:val="TAL"/>
              <w:keepNext w:val="0"/>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B1F8E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A6708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372D13" w14:textId="77777777" w:rsidR="009B546A" w:rsidRPr="001B1679" w:rsidRDefault="009B546A" w:rsidP="00C11620">
            <w:pPr>
              <w:pStyle w:val="TAL"/>
              <w:keepNext w:val="0"/>
              <w:rPr>
                <w:sz w:val="16"/>
                <w:szCs w:val="16"/>
              </w:rPr>
            </w:pPr>
          </w:p>
        </w:tc>
      </w:tr>
      <w:tr w:rsidR="009B546A" w14:paraId="500E067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54F5D6"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67E935" w14:textId="3C114FE4" w:rsidR="009B546A" w:rsidRPr="001B1679" w:rsidRDefault="00F83058" w:rsidP="00C11620">
            <w:pPr>
              <w:pStyle w:val="TAL"/>
              <w:keepNext w:val="0"/>
              <w:rPr>
                <w:sz w:val="16"/>
                <w:szCs w:val="16"/>
              </w:rPr>
            </w:pPr>
            <w:r>
              <w:rPr>
                <w:sz w:val="16"/>
                <w:szCs w:val="16"/>
              </w:rPr>
              <w:t>SP-23</w:t>
            </w:r>
            <w:r w:rsidR="009B546A" w:rsidRPr="001B1679">
              <w:rPr>
                <w:sz w:val="16"/>
                <w:szCs w:val="16"/>
              </w:rPr>
              <w:t>0295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6A879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E1B1C9" w14:textId="77777777" w:rsidR="009B546A" w:rsidRPr="001B1679" w:rsidRDefault="009B546A" w:rsidP="00C11620">
            <w:pPr>
              <w:pStyle w:val="TAL"/>
              <w:keepNext w:val="0"/>
              <w:rPr>
                <w:sz w:val="16"/>
                <w:szCs w:val="16"/>
              </w:rPr>
            </w:pPr>
            <w:r w:rsidRPr="001B1679">
              <w:rPr>
                <w:sz w:val="16"/>
                <w:szCs w:val="16"/>
              </w:rPr>
              <w:t>Rel-18 CRs to TS23222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6E2964"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368BB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9BA429" w14:textId="77777777" w:rsidR="009B546A" w:rsidRPr="001B1679" w:rsidRDefault="009B546A" w:rsidP="00C11620">
            <w:pPr>
              <w:pStyle w:val="TAL"/>
              <w:keepNext w:val="0"/>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F5777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F4B70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1EFE49" w14:textId="77777777" w:rsidR="009B546A" w:rsidRPr="001B1679" w:rsidRDefault="009B546A" w:rsidP="00C11620">
            <w:pPr>
              <w:pStyle w:val="TAL"/>
              <w:keepNext w:val="0"/>
              <w:rPr>
                <w:sz w:val="16"/>
                <w:szCs w:val="16"/>
              </w:rPr>
            </w:pPr>
          </w:p>
        </w:tc>
      </w:tr>
      <w:tr w:rsidR="009B546A" w14:paraId="69C6A59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1AFC2A"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48B78B" w14:textId="572A5363" w:rsidR="009B546A" w:rsidRPr="001B1679" w:rsidRDefault="00F83058" w:rsidP="00C11620">
            <w:pPr>
              <w:pStyle w:val="TAL"/>
              <w:keepNext w:val="0"/>
              <w:rPr>
                <w:sz w:val="16"/>
                <w:szCs w:val="16"/>
              </w:rPr>
            </w:pPr>
            <w:r>
              <w:rPr>
                <w:sz w:val="16"/>
                <w:szCs w:val="16"/>
              </w:rPr>
              <w:t>SP-23</w:t>
            </w:r>
            <w:r w:rsidR="009B546A" w:rsidRPr="001B1679">
              <w:rPr>
                <w:sz w:val="16"/>
                <w:szCs w:val="16"/>
              </w:rPr>
              <w:t>0297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B612A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F5A11A" w14:textId="77777777" w:rsidR="009B546A" w:rsidRPr="001B1679" w:rsidRDefault="009B546A" w:rsidP="00C11620">
            <w:pPr>
              <w:pStyle w:val="TAL"/>
              <w:keepNext w:val="0"/>
              <w:rPr>
                <w:sz w:val="16"/>
                <w:szCs w:val="16"/>
              </w:rPr>
            </w:pPr>
            <w:r w:rsidRPr="001B1679">
              <w:rPr>
                <w:sz w:val="16"/>
                <w:szCs w:val="16"/>
              </w:rPr>
              <w:t>Rel-18 CRs to TS23255 for UASAPP_Ph2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322A99"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992CB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552924" w14:textId="77777777" w:rsidR="009B546A" w:rsidRPr="001B1679" w:rsidRDefault="009B546A" w:rsidP="00C11620">
            <w:pPr>
              <w:pStyle w:val="TAL"/>
              <w:keepNext w:val="0"/>
              <w:rPr>
                <w:sz w:val="16"/>
                <w:szCs w:val="16"/>
              </w:rPr>
            </w:pPr>
            <w:r w:rsidRPr="001B1679">
              <w:rPr>
                <w:sz w:val="16"/>
                <w:szCs w:val="16"/>
              </w:rPr>
              <w:t>UASAPP_Ph2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1840E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7F2DF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145326" w14:textId="77777777" w:rsidR="009B546A" w:rsidRPr="001B1679" w:rsidRDefault="009B546A" w:rsidP="00C11620">
            <w:pPr>
              <w:pStyle w:val="TAL"/>
              <w:keepNext w:val="0"/>
              <w:rPr>
                <w:sz w:val="16"/>
                <w:szCs w:val="16"/>
              </w:rPr>
            </w:pPr>
          </w:p>
        </w:tc>
      </w:tr>
      <w:tr w:rsidR="009B546A" w14:paraId="736BCEF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CC0C1F"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F9A874" w14:textId="2F684F79" w:rsidR="009B546A" w:rsidRPr="001B1679" w:rsidRDefault="00F83058" w:rsidP="00C11620">
            <w:pPr>
              <w:pStyle w:val="TAL"/>
              <w:keepNext w:val="0"/>
              <w:rPr>
                <w:sz w:val="16"/>
                <w:szCs w:val="16"/>
              </w:rPr>
            </w:pPr>
            <w:r>
              <w:rPr>
                <w:sz w:val="16"/>
                <w:szCs w:val="16"/>
              </w:rPr>
              <w:t>SP-23</w:t>
            </w:r>
            <w:r w:rsidR="009B546A" w:rsidRPr="001B1679">
              <w:rPr>
                <w:sz w:val="16"/>
                <w:szCs w:val="16"/>
              </w:rPr>
              <w:t>0290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C01D8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3A2834" w14:textId="77777777" w:rsidR="009B546A" w:rsidRPr="001B1679" w:rsidRDefault="009B546A" w:rsidP="00C11620">
            <w:pPr>
              <w:pStyle w:val="TAL"/>
              <w:keepNext w:val="0"/>
              <w:rPr>
                <w:sz w:val="16"/>
                <w:szCs w:val="16"/>
              </w:rPr>
            </w:pPr>
            <w:r w:rsidRPr="001B1679">
              <w:rPr>
                <w:sz w:val="16"/>
                <w:szCs w:val="16"/>
              </w:rPr>
              <w:t>Rel-18 CRs to TS23283 for MCCI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250A0A"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FEEF7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363753" w14:textId="77777777" w:rsidR="009B546A" w:rsidRPr="001B1679" w:rsidRDefault="009B546A" w:rsidP="00C11620">
            <w:pPr>
              <w:pStyle w:val="TAL"/>
              <w:keepNext w:val="0"/>
              <w:rPr>
                <w:sz w:val="16"/>
                <w:szCs w:val="16"/>
              </w:rPr>
            </w:pPr>
            <w:r w:rsidRPr="001B1679">
              <w:rPr>
                <w:sz w:val="16"/>
                <w:szCs w:val="16"/>
              </w:rPr>
              <w:t>MCCI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F5256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A78C8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C6B072" w14:textId="77777777" w:rsidR="009B546A" w:rsidRPr="001B1679" w:rsidRDefault="009B546A" w:rsidP="00C11620">
            <w:pPr>
              <w:pStyle w:val="TAL"/>
              <w:keepNext w:val="0"/>
              <w:rPr>
                <w:sz w:val="16"/>
                <w:szCs w:val="16"/>
              </w:rPr>
            </w:pPr>
          </w:p>
        </w:tc>
      </w:tr>
      <w:tr w:rsidR="009B546A" w14:paraId="7EED797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0CE5A"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911B5" w14:textId="36588E4A" w:rsidR="009B546A" w:rsidRPr="001B1679" w:rsidRDefault="00F83058" w:rsidP="00C11620">
            <w:pPr>
              <w:pStyle w:val="TAL"/>
              <w:keepNext w:val="0"/>
              <w:rPr>
                <w:sz w:val="16"/>
                <w:szCs w:val="16"/>
              </w:rPr>
            </w:pPr>
            <w:r>
              <w:rPr>
                <w:sz w:val="16"/>
                <w:szCs w:val="16"/>
              </w:rPr>
              <w:t>SP-23</w:t>
            </w:r>
            <w:r w:rsidR="009B546A" w:rsidRPr="001B1679">
              <w:rPr>
                <w:sz w:val="16"/>
                <w:szCs w:val="16"/>
              </w:rPr>
              <w:t>0298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9943B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C89495" w14:textId="77777777" w:rsidR="009B546A" w:rsidRPr="001B1679" w:rsidRDefault="009B546A" w:rsidP="00C11620">
            <w:pPr>
              <w:pStyle w:val="TAL"/>
              <w:keepNext w:val="0"/>
              <w:rPr>
                <w:sz w:val="16"/>
                <w:szCs w:val="16"/>
              </w:rPr>
            </w:pPr>
            <w:r w:rsidRPr="001B1679">
              <w:rPr>
                <w:sz w:val="16"/>
                <w:szCs w:val="16"/>
              </w:rPr>
              <w:t>Rel-18 CRs to TS23286 for V2XAPP_Ph3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F8F9AF"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8F9B7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4B3B55" w14:textId="77777777" w:rsidR="009B546A" w:rsidRPr="001B1679" w:rsidRDefault="009B546A" w:rsidP="00C11620">
            <w:pPr>
              <w:pStyle w:val="TAL"/>
              <w:keepNext w:val="0"/>
              <w:rPr>
                <w:sz w:val="16"/>
                <w:szCs w:val="16"/>
              </w:rPr>
            </w:pPr>
            <w:r w:rsidRPr="001B1679">
              <w:rPr>
                <w:sz w:val="16"/>
                <w:szCs w:val="16"/>
              </w:rPr>
              <w:t>V2XAPP_Ph3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2FFA5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A3492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3B02F5" w14:textId="77777777" w:rsidR="009B546A" w:rsidRPr="001B1679" w:rsidRDefault="009B546A" w:rsidP="00C11620">
            <w:pPr>
              <w:pStyle w:val="TAL"/>
              <w:keepNext w:val="0"/>
              <w:rPr>
                <w:sz w:val="16"/>
                <w:szCs w:val="16"/>
              </w:rPr>
            </w:pPr>
          </w:p>
        </w:tc>
      </w:tr>
      <w:tr w:rsidR="009B546A" w14:paraId="3F9A4B5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5901C6"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A5F068" w14:textId="7C8DD342" w:rsidR="009B546A" w:rsidRPr="001B1679" w:rsidRDefault="00F83058" w:rsidP="00C11620">
            <w:pPr>
              <w:pStyle w:val="TAL"/>
              <w:keepNext w:val="0"/>
              <w:rPr>
                <w:sz w:val="16"/>
                <w:szCs w:val="16"/>
              </w:rPr>
            </w:pPr>
            <w:r>
              <w:rPr>
                <w:sz w:val="16"/>
                <w:szCs w:val="16"/>
              </w:rPr>
              <w:t>SP-23</w:t>
            </w:r>
            <w:r w:rsidR="009B546A" w:rsidRPr="001B1679">
              <w:rPr>
                <w:sz w:val="16"/>
                <w:szCs w:val="16"/>
              </w:rPr>
              <w:t>0296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0499C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8C3285" w14:textId="77777777" w:rsidR="009B546A" w:rsidRPr="001B1679" w:rsidRDefault="009B546A" w:rsidP="00C11620">
            <w:pPr>
              <w:pStyle w:val="TAL"/>
              <w:keepNext w:val="0"/>
              <w:rPr>
                <w:sz w:val="16"/>
                <w:szCs w:val="16"/>
              </w:rPr>
            </w:pPr>
            <w:r w:rsidRPr="001B1679">
              <w:rPr>
                <w:sz w:val="16"/>
                <w:szCs w:val="16"/>
              </w:rPr>
              <w:t>Rel-18 CR to TS23222 for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7B003E"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C521E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B1F9BA" w14:textId="77777777" w:rsidR="009B546A" w:rsidRPr="001B1679" w:rsidRDefault="009B546A" w:rsidP="00C11620">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C61C8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4042B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4CA672" w14:textId="77777777" w:rsidR="009B546A" w:rsidRPr="001B1679" w:rsidRDefault="009B546A" w:rsidP="00C11620">
            <w:pPr>
              <w:pStyle w:val="TAL"/>
              <w:keepNext w:val="0"/>
              <w:rPr>
                <w:sz w:val="16"/>
                <w:szCs w:val="16"/>
              </w:rPr>
            </w:pPr>
          </w:p>
        </w:tc>
      </w:tr>
      <w:tr w:rsidR="009B546A" w14:paraId="2F66286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491FF9"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5C655B" w14:textId="44D43BAA" w:rsidR="009B546A" w:rsidRPr="001B1679" w:rsidRDefault="00F83058" w:rsidP="00C11620">
            <w:pPr>
              <w:pStyle w:val="TAL"/>
              <w:keepNext w:val="0"/>
              <w:rPr>
                <w:sz w:val="16"/>
                <w:szCs w:val="16"/>
              </w:rPr>
            </w:pPr>
            <w:r>
              <w:rPr>
                <w:sz w:val="16"/>
                <w:szCs w:val="16"/>
              </w:rPr>
              <w:t>SP-23</w:t>
            </w:r>
            <w:r w:rsidR="009B546A" w:rsidRPr="001B1679">
              <w:rPr>
                <w:sz w:val="16"/>
                <w:szCs w:val="16"/>
              </w:rPr>
              <w:t>0293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A91BF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A3A122" w14:textId="77777777" w:rsidR="009B546A" w:rsidRPr="001B1679" w:rsidRDefault="009B546A" w:rsidP="00C11620">
            <w:pPr>
              <w:pStyle w:val="TAL"/>
              <w:keepNext w:val="0"/>
              <w:rPr>
                <w:sz w:val="16"/>
                <w:szCs w:val="16"/>
              </w:rPr>
            </w:pPr>
            <w:r w:rsidRPr="001B1679">
              <w:rPr>
                <w:sz w:val="16"/>
                <w:szCs w:val="16"/>
              </w:rPr>
              <w:t>Rel-18 CR to TS23434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698897"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A9F0A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814048" w14:textId="77777777" w:rsidR="009B546A" w:rsidRPr="001B1679" w:rsidRDefault="009B546A" w:rsidP="00C11620">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8BE44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C1FEC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587AA6" w14:textId="77777777" w:rsidR="009B546A" w:rsidRPr="001B1679" w:rsidRDefault="009B546A" w:rsidP="00C11620">
            <w:pPr>
              <w:pStyle w:val="TAL"/>
              <w:keepNext w:val="0"/>
              <w:rPr>
                <w:sz w:val="16"/>
                <w:szCs w:val="16"/>
              </w:rPr>
            </w:pPr>
          </w:p>
        </w:tc>
      </w:tr>
      <w:tr w:rsidR="009B546A" w14:paraId="2E20AFC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28685B"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3857B5" w14:textId="697343A7" w:rsidR="009B546A" w:rsidRPr="001B1679" w:rsidRDefault="00F83058" w:rsidP="00C11620">
            <w:pPr>
              <w:pStyle w:val="TAL"/>
              <w:keepNext w:val="0"/>
              <w:rPr>
                <w:sz w:val="16"/>
                <w:szCs w:val="16"/>
              </w:rPr>
            </w:pPr>
            <w:r>
              <w:rPr>
                <w:sz w:val="16"/>
                <w:szCs w:val="16"/>
              </w:rPr>
              <w:t>SP-23</w:t>
            </w:r>
            <w:r w:rsidR="009B546A" w:rsidRPr="001B1679">
              <w:rPr>
                <w:sz w:val="16"/>
                <w:szCs w:val="16"/>
              </w:rPr>
              <w:t>0291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897CE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8A05C2" w14:textId="77777777" w:rsidR="009B546A" w:rsidRPr="001B1679" w:rsidRDefault="009B546A" w:rsidP="00C11620">
            <w:pPr>
              <w:pStyle w:val="TAL"/>
              <w:keepNext w:val="0"/>
              <w:rPr>
                <w:sz w:val="16"/>
                <w:szCs w:val="16"/>
              </w:rPr>
            </w:pPr>
            <w:r w:rsidRPr="001B1679">
              <w:rPr>
                <w:sz w:val="16"/>
                <w:szCs w:val="16"/>
              </w:rPr>
              <w:t>Rel-18 CRs to TS23289 for MCOver5MBS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0BBAC4"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08E27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E5EE30" w14:textId="77777777" w:rsidR="009B546A" w:rsidRPr="001B1679" w:rsidRDefault="009B546A" w:rsidP="00C11620">
            <w:pPr>
              <w:pStyle w:val="TAL"/>
              <w:keepNext w:val="0"/>
              <w:rPr>
                <w:sz w:val="16"/>
                <w:szCs w:val="16"/>
              </w:rPr>
            </w:pPr>
            <w:r w:rsidRPr="001B1679">
              <w:rPr>
                <w:sz w:val="16"/>
                <w:szCs w:val="16"/>
              </w:rPr>
              <w:t>MCOver5MBS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EF8F4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58DA4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BAD240" w14:textId="77777777" w:rsidR="009B546A" w:rsidRPr="001B1679" w:rsidRDefault="009B546A" w:rsidP="00C11620">
            <w:pPr>
              <w:pStyle w:val="TAL"/>
              <w:keepNext w:val="0"/>
              <w:rPr>
                <w:sz w:val="16"/>
                <w:szCs w:val="16"/>
              </w:rPr>
            </w:pPr>
          </w:p>
        </w:tc>
      </w:tr>
      <w:tr w:rsidR="009B546A" w14:paraId="05B46BE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04268E"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47F771" w14:textId="7E20E272" w:rsidR="009B546A" w:rsidRPr="001B1679" w:rsidRDefault="00F83058" w:rsidP="00C11620">
            <w:pPr>
              <w:pStyle w:val="TAL"/>
              <w:keepNext w:val="0"/>
              <w:rPr>
                <w:sz w:val="16"/>
                <w:szCs w:val="16"/>
              </w:rPr>
            </w:pPr>
            <w:r>
              <w:rPr>
                <w:sz w:val="16"/>
                <w:szCs w:val="16"/>
              </w:rPr>
              <w:t>SP-23</w:t>
            </w:r>
            <w:r w:rsidR="009B546A" w:rsidRPr="001B1679">
              <w:rPr>
                <w:sz w:val="16"/>
                <w:szCs w:val="16"/>
              </w:rPr>
              <w:t>0284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EC8C6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444C2" w14:textId="77777777" w:rsidR="009B546A" w:rsidRPr="001B1679" w:rsidRDefault="009B546A" w:rsidP="00C11620">
            <w:pPr>
              <w:pStyle w:val="TAL"/>
              <w:keepNext w:val="0"/>
              <w:rPr>
                <w:sz w:val="16"/>
                <w:szCs w:val="16"/>
              </w:rPr>
            </w:pPr>
            <w:r w:rsidRPr="001B1679">
              <w:rPr>
                <w:sz w:val="16"/>
                <w:szCs w:val="16"/>
              </w:rPr>
              <w:t>Rel-18 CRs to TS23434 for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5E966C"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BDA62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9C9FE8" w14:textId="77777777" w:rsidR="009B546A" w:rsidRPr="001B1679" w:rsidRDefault="009B546A" w:rsidP="00C11620">
            <w:pPr>
              <w:pStyle w:val="TAL"/>
              <w:keepNext w:val="0"/>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AF4A6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6BB1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055C58" w14:textId="77777777" w:rsidR="009B546A" w:rsidRPr="001B1679" w:rsidRDefault="009B546A" w:rsidP="00C11620">
            <w:pPr>
              <w:pStyle w:val="TAL"/>
              <w:keepNext w:val="0"/>
              <w:rPr>
                <w:sz w:val="16"/>
                <w:szCs w:val="16"/>
              </w:rPr>
            </w:pPr>
          </w:p>
        </w:tc>
      </w:tr>
      <w:tr w:rsidR="009B546A" w14:paraId="7CDF857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9CE8F0"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A145D6" w14:textId="5A991E2C" w:rsidR="009B546A" w:rsidRPr="001B1679" w:rsidRDefault="00F83058" w:rsidP="00C11620">
            <w:pPr>
              <w:pStyle w:val="TAL"/>
              <w:keepNext w:val="0"/>
              <w:rPr>
                <w:sz w:val="16"/>
                <w:szCs w:val="16"/>
              </w:rPr>
            </w:pPr>
            <w:r>
              <w:rPr>
                <w:sz w:val="16"/>
                <w:szCs w:val="16"/>
              </w:rPr>
              <w:t>SP-23</w:t>
            </w:r>
            <w:r w:rsidR="009B546A" w:rsidRPr="001B1679">
              <w:rPr>
                <w:sz w:val="16"/>
                <w:szCs w:val="16"/>
              </w:rPr>
              <w:t>0289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00E5F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8298DC" w14:textId="77777777" w:rsidR="009B546A" w:rsidRPr="001B1679" w:rsidRDefault="009B546A" w:rsidP="00C11620">
            <w:pPr>
              <w:pStyle w:val="TAL"/>
              <w:keepNext w:val="0"/>
              <w:rPr>
                <w:sz w:val="16"/>
                <w:szCs w:val="16"/>
              </w:rPr>
            </w:pPr>
            <w:r w:rsidRPr="001B1679">
              <w:rPr>
                <w:sz w:val="16"/>
                <w:szCs w:val="16"/>
              </w:rPr>
              <w:t>Rel-18 CRs to TS23280, TS23281, TS23282 and TS23379 for MC_AHGC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2EF3E1"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4EF54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247CE8" w14:textId="77777777" w:rsidR="009B546A" w:rsidRPr="001B1679" w:rsidRDefault="009B546A" w:rsidP="00C11620">
            <w:pPr>
              <w:pStyle w:val="TAL"/>
              <w:keepNext w:val="0"/>
              <w:rPr>
                <w:sz w:val="16"/>
                <w:szCs w:val="16"/>
              </w:rPr>
            </w:pPr>
            <w:r w:rsidRPr="001B1679">
              <w:rPr>
                <w:sz w:val="16"/>
                <w:szCs w:val="16"/>
              </w:rPr>
              <w:t>MC_AHGC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D8C18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84109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7D1019" w14:textId="77777777" w:rsidR="009B546A" w:rsidRPr="001B1679" w:rsidRDefault="009B546A" w:rsidP="00C11620">
            <w:pPr>
              <w:pStyle w:val="TAL"/>
              <w:keepNext w:val="0"/>
              <w:rPr>
                <w:sz w:val="16"/>
                <w:szCs w:val="16"/>
              </w:rPr>
            </w:pPr>
          </w:p>
        </w:tc>
      </w:tr>
      <w:tr w:rsidR="009B546A" w14:paraId="7FB4D3D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102623"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93C296" w14:textId="6768FCE5" w:rsidR="009B546A" w:rsidRPr="001B1679" w:rsidRDefault="00F83058" w:rsidP="00C11620">
            <w:pPr>
              <w:pStyle w:val="TAL"/>
              <w:keepNext w:val="0"/>
              <w:rPr>
                <w:sz w:val="16"/>
                <w:szCs w:val="16"/>
              </w:rPr>
            </w:pPr>
            <w:r>
              <w:rPr>
                <w:sz w:val="16"/>
                <w:szCs w:val="16"/>
              </w:rPr>
              <w:t>SP-23</w:t>
            </w:r>
            <w:r w:rsidR="009B546A" w:rsidRPr="001B1679">
              <w:rPr>
                <w:sz w:val="16"/>
                <w:szCs w:val="16"/>
              </w:rPr>
              <w:t>0288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9CE55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6DCD8" w14:textId="77777777" w:rsidR="009B546A" w:rsidRPr="001B1679" w:rsidRDefault="009B546A" w:rsidP="00C11620">
            <w:pPr>
              <w:pStyle w:val="TAL"/>
              <w:keepNext w:val="0"/>
              <w:rPr>
                <w:sz w:val="16"/>
                <w:szCs w:val="16"/>
              </w:rPr>
            </w:pPr>
            <w:r w:rsidRPr="001B1679">
              <w:rPr>
                <w:sz w:val="16"/>
                <w:szCs w:val="16"/>
              </w:rPr>
              <w:t>Rel-18 CRs to TS23280 for Irail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234B0D"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02D98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5F3B60" w14:textId="77777777" w:rsidR="009B546A" w:rsidRPr="001B1679" w:rsidRDefault="009B546A" w:rsidP="00C11620">
            <w:pPr>
              <w:pStyle w:val="TAL"/>
              <w:keepNext w:val="0"/>
              <w:rPr>
                <w:sz w:val="16"/>
                <w:szCs w:val="16"/>
              </w:rPr>
            </w:pPr>
            <w:r w:rsidRPr="001B1679">
              <w:rPr>
                <w:sz w:val="16"/>
                <w:szCs w:val="16"/>
              </w:rPr>
              <w:t>IRail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75A1F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D3ADF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C5B4C6" w14:textId="77777777" w:rsidR="009B546A" w:rsidRPr="001B1679" w:rsidRDefault="009B546A" w:rsidP="00C11620">
            <w:pPr>
              <w:pStyle w:val="TAL"/>
              <w:keepNext w:val="0"/>
              <w:rPr>
                <w:sz w:val="16"/>
                <w:szCs w:val="16"/>
              </w:rPr>
            </w:pPr>
          </w:p>
        </w:tc>
      </w:tr>
      <w:tr w:rsidR="009B546A" w14:paraId="47AD688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2EC221"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DA57A9" w14:textId="357C4384" w:rsidR="009B546A" w:rsidRPr="001B1679" w:rsidRDefault="00F83058" w:rsidP="00C11620">
            <w:pPr>
              <w:pStyle w:val="TAL"/>
              <w:keepNext w:val="0"/>
              <w:rPr>
                <w:sz w:val="16"/>
                <w:szCs w:val="16"/>
              </w:rPr>
            </w:pPr>
            <w:r>
              <w:rPr>
                <w:sz w:val="16"/>
                <w:szCs w:val="16"/>
              </w:rPr>
              <w:t>SP-23</w:t>
            </w:r>
            <w:r w:rsidR="009B546A" w:rsidRPr="001B1679">
              <w:rPr>
                <w:sz w:val="16"/>
                <w:szCs w:val="16"/>
              </w:rPr>
              <w:t>0287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61C8E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65564F" w14:textId="77777777" w:rsidR="009B546A" w:rsidRPr="001B1679" w:rsidRDefault="009B546A" w:rsidP="00C11620">
            <w:pPr>
              <w:pStyle w:val="TAL"/>
              <w:keepNext w:val="0"/>
              <w:rPr>
                <w:sz w:val="16"/>
                <w:szCs w:val="16"/>
              </w:rPr>
            </w:pPr>
            <w:r w:rsidRPr="001B1679">
              <w:rPr>
                <w:sz w:val="16"/>
                <w:szCs w:val="16"/>
              </w:rPr>
              <w:t>Rel-18 CR to TS23280, TS23281, TS23282, TS23283 and 23379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ACC901"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A7D69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E07E01" w14:textId="77777777" w:rsidR="009B546A" w:rsidRPr="001B1679" w:rsidRDefault="009B546A" w:rsidP="00C11620">
            <w:pPr>
              <w:pStyle w:val="TAL"/>
              <w:keepNext w:val="0"/>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4ED5B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698FF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3EED0" w14:textId="77777777" w:rsidR="009B546A" w:rsidRPr="001B1679" w:rsidRDefault="009B546A" w:rsidP="00C11620">
            <w:pPr>
              <w:pStyle w:val="TAL"/>
              <w:keepNext w:val="0"/>
              <w:rPr>
                <w:sz w:val="16"/>
                <w:szCs w:val="16"/>
              </w:rPr>
            </w:pPr>
          </w:p>
        </w:tc>
      </w:tr>
      <w:tr w:rsidR="009B546A" w14:paraId="5182D24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8F90AE"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AE3F4C" w14:textId="05190AC3" w:rsidR="009B546A" w:rsidRPr="001B1679" w:rsidRDefault="00F83058" w:rsidP="00C11620">
            <w:pPr>
              <w:pStyle w:val="TAL"/>
              <w:keepNext w:val="0"/>
              <w:rPr>
                <w:sz w:val="16"/>
                <w:szCs w:val="16"/>
              </w:rPr>
            </w:pPr>
            <w:r>
              <w:rPr>
                <w:sz w:val="16"/>
                <w:szCs w:val="16"/>
              </w:rPr>
              <w:t>SP-23</w:t>
            </w:r>
            <w:r w:rsidR="009B546A" w:rsidRPr="001B1679">
              <w:rPr>
                <w:sz w:val="16"/>
                <w:szCs w:val="16"/>
              </w:rPr>
              <w:t>0286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BF298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A87DCD" w14:textId="77777777" w:rsidR="009B546A" w:rsidRPr="001B1679" w:rsidRDefault="009B546A" w:rsidP="00C11620">
            <w:pPr>
              <w:pStyle w:val="TAL"/>
              <w:keepNext w:val="0"/>
              <w:rPr>
                <w:sz w:val="16"/>
                <w:szCs w:val="16"/>
              </w:rPr>
            </w:pPr>
            <w:r w:rsidRPr="001B1679">
              <w:rPr>
                <w:sz w:val="16"/>
                <w:szCs w:val="16"/>
              </w:rPr>
              <w:t>Rel-18 CRs to TS23222 and TS23558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EEFAEF"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1D9E6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51DD3C" w14:textId="77777777" w:rsidR="009B546A" w:rsidRPr="001B1679" w:rsidRDefault="009B546A" w:rsidP="00C11620">
            <w:pPr>
              <w:pStyle w:val="TAL"/>
              <w:keepNext w:val="0"/>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A1132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68762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A0F89" w14:textId="77777777" w:rsidR="009B546A" w:rsidRPr="001B1679" w:rsidRDefault="009B546A" w:rsidP="00C11620">
            <w:pPr>
              <w:pStyle w:val="TAL"/>
              <w:keepNext w:val="0"/>
              <w:rPr>
                <w:sz w:val="16"/>
                <w:szCs w:val="16"/>
              </w:rPr>
            </w:pPr>
          </w:p>
        </w:tc>
      </w:tr>
      <w:tr w:rsidR="009B546A" w14:paraId="0D87A8F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CA1A5B"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61D4C0" w14:textId="23C2DDFB" w:rsidR="009B546A" w:rsidRPr="001B1679" w:rsidRDefault="00F83058" w:rsidP="00C11620">
            <w:pPr>
              <w:pStyle w:val="TAL"/>
              <w:keepNext w:val="0"/>
              <w:rPr>
                <w:sz w:val="16"/>
                <w:szCs w:val="16"/>
              </w:rPr>
            </w:pPr>
            <w:r>
              <w:rPr>
                <w:sz w:val="16"/>
                <w:szCs w:val="16"/>
              </w:rPr>
              <w:t>SP-23</w:t>
            </w:r>
            <w:r w:rsidR="009B546A" w:rsidRPr="001B1679">
              <w:rPr>
                <w:sz w:val="16"/>
                <w:szCs w:val="16"/>
              </w:rPr>
              <w:t>0285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2B8C5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B4919F" w14:textId="77777777" w:rsidR="009B546A" w:rsidRPr="001B1679" w:rsidRDefault="009B546A" w:rsidP="00C11620">
            <w:pPr>
              <w:pStyle w:val="TAL"/>
              <w:keepNext w:val="0"/>
              <w:rPr>
                <w:sz w:val="16"/>
                <w:szCs w:val="16"/>
              </w:rPr>
            </w:pPr>
            <w:r w:rsidRPr="001B1679">
              <w:rPr>
                <w:sz w:val="16"/>
                <w:szCs w:val="16"/>
              </w:rPr>
              <w:t>Rel-18 CRs to TS23554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433F54"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E146B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61D197" w14:textId="77777777" w:rsidR="009B546A" w:rsidRPr="001B1679" w:rsidRDefault="009B546A" w:rsidP="00C11620">
            <w:pPr>
              <w:pStyle w:val="TAL"/>
              <w:keepNext w:val="0"/>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B246C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53021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4CBB4" w14:textId="77777777" w:rsidR="009B546A" w:rsidRPr="001B1679" w:rsidRDefault="009B546A" w:rsidP="00C11620">
            <w:pPr>
              <w:pStyle w:val="TAL"/>
              <w:keepNext w:val="0"/>
              <w:rPr>
                <w:sz w:val="16"/>
                <w:szCs w:val="16"/>
              </w:rPr>
            </w:pPr>
          </w:p>
        </w:tc>
      </w:tr>
      <w:tr w:rsidR="009B546A" w14:paraId="7275580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68AC12"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9E00CF" w14:textId="4C528D94" w:rsidR="009B546A" w:rsidRPr="001B1679" w:rsidRDefault="00F83058" w:rsidP="00C11620">
            <w:pPr>
              <w:pStyle w:val="TAL"/>
              <w:keepNext w:val="0"/>
              <w:rPr>
                <w:sz w:val="16"/>
                <w:szCs w:val="16"/>
              </w:rPr>
            </w:pPr>
            <w:r>
              <w:rPr>
                <w:sz w:val="16"/>
                <w:szCs w:val="16"/>
              </w:rPr>
              <w:t>SP-23</w:t>
            </w:r>
            <w:r w:rsidR="009B546A" w:rsidRPr="001B1679">
              <w:rPr>
                <w:sz w:val="16"/>
                <w:szCs w:val="16"/>
              </w:rPr>
              <w:t>0292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91EFF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AFF715" w14:textId="77777777" w:rsidR="009B546A" w:rsidRPr="001B1679" w:rsidRDefault="009B546A" w:rsidP="00C11620">
            <w:pPr>
              <w:pStyle w:val="TAL"/>
              <w:keepNext w:val="0"/>
              <w:rPr>
                <w:sz w:val="16"/>
                <w:szCs w:val="16"/>
              </w:rPr>
            </w:pPr>
            <w:r w:rsidRPr="001B1679">
              <w:rPr>
                <w:sz w:val="16"/>
                <w:szCs w:val="16"/>
              </w:rPr>
              <w:t>Rel-18 CR to TS23222 and TS23434 for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A68905"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3349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668D42" w14:textId="77777777" w:rsidR="009B546A" w:rsidRPr="001B1679" w:rsidRDefault="009B546A" w:rsidP="00C11620">
            <w:pPr>
              <w:pStyle w:val="TAL"/>
              <w:keepNext w:val="0"/>
              <w:rPr>
                <w:sz w:val="16"/>
                <w:szCs w:val="16"/>
              </w:rPr>
            </w:pPr>
            <w:r w:rsidRPr="001B1679">
              <w:rPr>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45DA1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CD932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9237D9" w14:textId="77777777" w:rsidR="009B546A" w:rsidRPr="001B1679" w:rsidRDefault="009B546A" w:rsidP="00C11620">
            <w:pPr>
              <w:pStyle w:val="TAL"/>
              <w:keepNext w:val="0"/>
              <w:rPr>
                <w:sz w:val="16"/>
                <w:szCs w:val="16"/>
              </w:rPr>
            </w:pPr>
          </w:p>
        </w:tc>
      </w:tr>
      <w:tr w:rsidR="009B546A" w14:paraId="777AD99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EC702"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E54FB3" w14:textId="3C0509A7" w:rsidR="009B546A" w:rsidRPr="001B1679" w:rsidRDefault="00F83058" w:rsidP="00C11620">
            <w:pPr>
              <w:pStyle w:val="TAL"/>
              <w:keepNext w:val="0"/>
              <w:rPr>
                <w:sz w:val="16"/>
                <w:szCs w:val="16"/>
              </w:rPr>
            </w:pPr>
            <w:r>
              <w:rPr>
                <w:sz w:val="16"/>
                <w:szCs w:val="16"/>
              </w:rPr>
              <w:t>SP-23</w:t>
            </w:r>
            <w:r w:rsidR="009B546A" w:rsidRPr="001B1679">
              <w:rPr>
                <w:sz w:val="16"/>
                <w:szCs w:val="16"/>
              </w:rPr>
              <w:t>0294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2F53C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ECE24" w14:textId="77777777" w:rsidR="009B546A" w:rsidRPr="001B1679" w:rsidRDefault="009B546A" w:rsidP="00C11620">
            <w:pPr>
              <w:pStyle w:val="TAL"/>
              <w:keepNext w:val="0"/>
              <w:rPr>
                <w:sz w:val="16"/>
                <w:szCs w:val="16"/>
              </w:rPr>
            </w:pPr>
            <w:r w:rsidRPr="001B1679">
              <w:rPr>
                <w:sz w:val="16"/>
                <w:szCs w:val="16"/>
              </w:rPr>
              <w:t>Rel-18 CR to TS23434 and TS23558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271FC8"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FB1A4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2C7288" w14:textId="77777777" w:rsidR="009B546A" w:rsidRPr="001B1679" w:rsidRDefault="009B546A" w:rsidP="00C11620">
            <w:pPr>
              <w:pStyle w:val="TAL"/>
              <w:keepNext w:val="0"/>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32A99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A0EC1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8CCC00" w14:textId="77777777" w:rsidR="009B546A" w:rsidRPr="001B1679" w:rsidRDefault="009B546A" w:rsidP="00C11620">
            <w:pPr>
              <w:pStyle w:val="TAL"/>
              <w:keepNext w:val="0"/>
              <w:rPr>
                <w:sz w:val="16"/>
                <w:szCs w:val="16"/>
              </w:rPr>
            </w:pPr>
          </w:p>
        </w:tc>
      </w:tr>
      <w:tr w:rsidR="009B546A" w14:paraId="30366C0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FA5B89"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965CFB" w14:textId="260C3A47" w:rsidR="009B546A" w:rsidRPr="001B1679" w:rsidRDefault="00F83058" w:rsidP="00C11620">
            <w:pPr>
              <w:pStyle w:val="TAL"/>
              <w:keepNext w:val="0"/>
              <w:rPr>
                <w:sz w:val="16"/>
                <w:szCs w:val="16"/>
              </w:rPr>
            </w:pPr>
            <w:r>
              <w:rPr>
                <w:sz w:val="16"/>
                <w:szCs w:val="16"/>
              </w:rPr>
              <w:t>SP-23</w:t>
            </w:r>
            <w:r w:rsidR="009B546A" w:rsidRPr="001B1679">
              <w:rPr>
                <w:sz w:val="16"/>
                <w:szCs w:val="16"/>
              </w:rPr>
              <w:t>0067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79C43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69C402" w14:textId="77777777" w:rsidR="009B546A" w:rsidRPr="001B1679" w:rsidRDefault="009B546A" w:rsidP="00C11620">
            <w:pPr>
              <w:pStyle w:val="TAL"/>
              <w:keepNext w:val="0"/>
              <w:rPr>
                <w:sz w:val="16"/>
                <w:szCs w:val="16"/>
              </w:rPr>
            </w:pPr>
            <w:r w:rsidRPr="001B1679">
              <w:rPr>
                <w:sz w:val="16"/>
                <w:szCs w:val="16"/>
              </w:rPr>
              <w:t>CRs on FS_UAS_Ph2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91398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58976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B44BF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D21F0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FC945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D407A8" w14:textId="77777777" w:rsidR="009B546A" w:rsidRPr="001B1679" w:rsidRDefault="009B546A" w:rsidP="00C11620">
            <w:pPr>
              <w:pStyle w:val="TAL"/>
              <w:keepNext w:val="0"/>
              <w:rPr>
                <w:sz w:val="16"/>
                <w:szCs w:val="16"/>
              </w:rPr>
            </w:pPr>
          </w:p>
        </w:tc>
      </w:tr>
      <w:tr w:rsidR="009B546A" w14:paraId="79741F4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DB4AFF"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D8D52E" w14:textId="1B8A4CD2" w:rsidR="009B546A" w:rsidRPr="001B1679" w:rsidRDefault="00F83058" w:rsidP="00C11620">
            <w:pPr>
              <w:pStyle w:val="TAL"/>
              <w:keepNext w:val="0"/>
              <w:rPr>
                <w:sz w:val="16"/>
                <w:szCs w:val="16"/>
              </w:rPr>
            </w:pPr>
            <w:r>
              <w:rPr>
                <w:sz w:val="16"/>
                <w:szCs w:val="16"/>
              </w:rPr>
              <w:t>SP-23</w:t>
            </w:r>
            <w:r w:rsidR="009B546A" w:rsidRPr="001B1679">
              <w:rPr>
                <w:sz w:val="16"/>
                <w:szCs w:val="16"/>
              </w:rPr>
              <w:t>0066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77169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A94569" w14:textId="77777777" w:rsidR="009B546A" w:rsidRPr="001B1679" w:rsidRDefault="009B546A" w:rsidP="00C11620">
            <w:pPr>
              <w:pStyle w:val="TAL"/>
              <w:keepNext w:val="0"/>
              <w:rPr>
                <w:sz w:val="16"/>
                <w:szCs w:val="16"/>
              </w:rPr>
            </w:pPr>
            <w:r w:rsidRPr="001B1679">
              <w:rPr>
                <w:sz w:val="16"/>
                <w:szCs w:val="16"/>
              </w:rPr>
              <w:t>CRs on FS_5TRS_URLLC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D8C8B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98691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04B76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FCC3A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EAEAA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3A0F92" w14:textId="77777777" w:rsidR="009B546A" w:rsidRPr="001B1679" w:rsidRDefault="009B546A" w:rsidP="00C11620">
            <w:pPr>
              <w:pStyle w:val="TAL"/>
              <w:keepNext w:val="0"/>
              <w:rPr>
                <w:sz w:val="16"/>
                <w:szCs w:val="16"/>
              </w:rPr>
            </w:pPr>
          </w:p>
        </w:tc>
      </w:tr>
      <w:tr w:rsidR="009B546A" w14:paraId="75B4194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E05BA0"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2806EF" w14:textId="76A577BC" w:rsidR="009B546A" w:rsidRPr="001B1679" w:rsidRDefault="00F83058" w:rsidP="00C11620">
            <w:pPr>
              <w:pStyle w:val="TAL"/>
              <w:keepNext w:val="0"/>
              <w:rPr>
                <w:sz w:val="16"/>
                <w:szCs w:val="16"/>
              </w:rPr>
            </w:pPr>
            <w:r>
              <w:rPr>
                <w:sz w:val="16"/>
                <w:szCs w:val="16"/>
              </w:rPr>
              <w:t>SP-23</w:t>
            </w:r>
            <w:r w:rsidR="009B546A" w:rsidRPr="001B1679">
              <w:rPr>
                <w:sz w:val="16"/>
                <w:szCs w:val="16"/>
              </w:rPr>
              <w:t>0299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9EB16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88733" w14:textId="77777777" w:rsidR="009B546A" w:rsidRPr="001B1679" w:rsidRDefault="009B546A" w:rsidP="00C11620">
            <w:pPr>
              <w:pStyle w:val="TAL"/>
              <w:keepNext w:val="0"/>
              <w:rPr>
                <w:sz w:val="16"/>
                <w:szCs w:val="16"/>
              </w:rPr>
            </w:pPr>
            <w:r w:rsidRPr="001B1679">
              <w:rPr>
                <w:sz w:val="16"/>
                <w:szCs w:val="16"/>
              </w:rPr>
              <w:t>Rel-18 CRs to TR23700-64 for FS_eV2XAPP2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376DA5"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761CA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36C222" w14:textId="77777777" w:rsidR="009B546A" w:rsidRPr="001B1679" w:rsidRDefault="009B546A" w:rsidP="00C11620">
            <w:pPr>
              <w:pStyle w:val="TAL"/>
              <w:keepNext w:val="0"/>
              <w:rPr>
                <w:sz w:val="16"/>
                <w:szCs w:val="16"/>
              </w:rPr>
            </w:pPr>
            <w:r w:rsidRPr="001B1679">
              <w:rPr>
                <w:sz w:val="16"/>
                <w:szCs w:val="16"/>
              </w:rPr>
              <w:t>FS_eV2XAPP2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C26F6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38FFE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BE75A6" w14:textId="77777777" w:rsidR="009B546A" w:rsidRPr="001B1679" w:rsidRDefault="009B546A" w:rsidP="00C11620">
            <w:pPr>
              <w:pStyle w:val="TAL"/>
              <w:keepNext w:val="0"/>
              <w:rPr>
                <w:sz w:val="16"/>
                <w:szCs w:val="16"/>
              </w:rPr>
            </w:pPr>
          </w:p>
        </w:tc>
      </w:tr>
      <w:tr w:rsidR="009B546A" w14:paraId="6A36057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3A8692"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9577E" w14:textId="2CCD48FE" w:rsidR="009B546A" w:rsidRPr="001B1679" w:rsidRDefault="00F83058" w:rsidP="00C11620">
            <w:pPr>
              <w:pStyle w:val="TAL"/>
              <w:keepNext w:val="0"/>
              <w:rPr>
                <w:sz w:val="16"/>
                <w:szCs w:val="16"/>
              </w:rPr>
            </w:pPr>
            <w:r>
              <w:rPr>
                <w:sz w:val="16"/>
                <w:szCs w:val="16"/>
              </w:rPr>
              <w:t>SP-23</w:t>
            </w:r>
            <w:r w:rsidR="009B546A" w:rsidRPr="001B1679">
              <w:rPr>
                <w:sz w:val="16"/>
                <w:szCs w:val="16"/>
              </w:rPr>
              <w:t>0279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AE6F6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F50C0D" w14:textId="77777777" w:rsidR="009B546A" w:rsidRPr="001B1679" w:rsidRDefault="009B546A" w:rsidP="00C11620">
            <w:pPr>
              <w:pStyle w:val="TAL"/>
              <w:keepNext w:val="0"/>
              <w:rPr>
                <w:sz w:val="16"/>
                <w:szCs w:val="16"/>
              </w:rPr>
            </w:pPr>
            <w:r w:rsidRPr="001B1679">
              <w:rPr>
                <w:sz w:val="16"/>
                <w:szCs w:val="16"/>
              </w:rPr>
              <w:t>Rel-18 CRs to TR23700-34 for FS_SEALDD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DC20B1"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DF1B9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31477E" w14:textId="77777777" w:rsidR="009B546A" w:rsidRPr="001B1679" w:rsidRDefault="009B546A" w:rsidP="00C11620">
            <w:pPr>
              <w:pStyle w:val="TAL"/>
              <w:keepNext w:val="0"/>
              <w:rPr>
                <w:sz w:val="16"/>
                <w:szCs w:val="16"/>
              </w:rPr>
            </w:pPr>
            <w:r w:rsidRPr="001B1679">
              <w:rPr>
                <w:sz w:val="16"/>
                <w:szCs w:val="16"/>
              </w:rPr>
              <w:t>FS_SEALDD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9080F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B1706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322158" w14:textId="77777777" w:rsidR="009B546A" w:rsidRPr="001B1679" w:rsidRDefault="009B546A" w:rsidP="00C11620">
            <w:pPr>
              <w:pStyle w:val="TAL"/>
              <w:keepNext w:val="0"/>
              <w:rPr>
                <w:sz w:val="16"/>
                <w:szCs w:val="16"/>
              </w:rPr>
            </w:pPr>
          </w:p>
        </w:tc>
      </w:tr>
      <w:tr w:rsidR="009B546A" w14:paraId="467835C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7C4733"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C4465E" w14:textId="7DEC9C5A" w:rsidR="009B546A" w:rsidRPr="001B1679" w:rsidRDefault="00F83058" w:rsidP="00C11620">
            <w:pPr>
              <w:pStyle w:val="TAL"/>
              <w:keepNext w:val="0"/>
              <w:rPr>
                <w:sz w:val="16"/>
                <w:szCs w:val="16"/>
              </w:rPr>
            </w:pPr>
            <w:r>
              <w:rPr>
                <w:sz w:val="16"/>
                <w:szCs w:val="16"/>
              </w:rPr>
              <w:t>SP-23</w:t>
            </w:r>
            <w:r w:rsidR="009B546A" w:rsidRPr="001B1679">
              <w:rPr>
                <w:sz w:val="16"/>
                <w:szCs w:val="16"/>
              </w:rPr>
              <w:t>0280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CC71F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3E0234" w14:textId="77777777" w:rsidR="009B546A" w:rsidRPr="001B1679" w:rsidRDefault="009B546A" w:rsidP="00C11620">
            <w:pPr>
              <w:pStyle w:val="TAL"/>
              <w:keepNext w:val="0"/>
              <w:rPr>
                <w:sz w:val="16"/>
                <w:szCs w:val="16"/>
              </w:rPr>
            </w:pPr>
            <w:r w:rsidRPr="001B1679">
              <w:rPr>
                <w:sz w:val="16"/>
                <w:szCs w:val="16"/>
              </w:rPr>
              <w:t>Rel-18 CRs to TR23700-78 for FS_PINAPP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E75210"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44337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771541" w14:textId="77777777" w:rsidR="009B546A" w:rsidRPr="001B1679" w:rsidRDefault="009B546A" w:rsidP="00C11620">
            <w:pPr>
              <w:pStyle w:val="TAL"/>
              <w:keepNext w:val="0"/>
              <w:rPr>
                <w:sz w:val="16"/>
                <w:szCs w:val="16"/>
              </w:rPr>
            </w:pPr>
            <w:r w:rsidRPr="001B1679">
              <w:rPr>
                <w:sz w:val="16"/>
                <w:szCs w:val="16"/>
              </w:rPr>
              <w:t>FS_PINAPP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771AD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4E1EE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042123" w14:textId="77777777" w:rsidR="009B546A" w:rsidRPr="001B1679" w:rsidRDefault="009B546A" w:rsidP="00C11620">
            <w:pPr>
              <w:pStyle w:val="TAL"/>
              <w:keepNext w:val="0"/>
              <w:rPr>
                <w:sz w:val="16"/>
                <w:szCs w:val="16"/>
              </w:rPr>
            </w:pPr>
          </w:p>
        </w:tc>
      </w:tr>
      <w:tr w:rsidR="009B546A" w14:paraId="44A5DAE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3C2BA"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420C38" w14:textId="52C1818B" w:rsidR="009B546A" w:rsidRPr="001B1679" w:rsidRDefault="00F83058" w:rsidP="00C11620">
            <w:pPr>
              <w:pStyle w:val="TAL"/>
              <w:keepNext w:val="0"/>
              <w:rPr>
                <w:sz w:val="16"/>
                <w:szCs w:val="16"/>
              </w:rPr>
            </w:pPr>
            <w:r>
              <w:rPr>
                <w:sz w:val="16"/>
                <w:szCs w:val="16"/>
              </w:rPr>
              <w:t>SP-23</w:t>
            </w:r>
            <w:r w:rsidR="009B546A" w:rsidRPr="001B1679">
              <w:rPr>
                <w:sz w:val="16"/>
                <w:szCs w:val="16"/>
              </w:rPr>
              <w:t>0281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DBB87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401A7F" w14:textId="77777777" w:rsidR="009B546A" w:rsidRPr="001B1679" w:rsidRDefault="009B546A" w:rsidP="00C11620">
            <w:pPr>
              <w:pStyle w:val="TAL"/>
              <w:keepNext w:val="0"/>
              <w:rPr>
                <w:sz w:val="16"/>
                <w:szCs w:val="16"/>
              </w:rPr>
            </w:pPr>
            <w:r w:rsidRPr="001B1679">
              <w:rPr>
                <w:sz w:val="16"/>
                <w:szCs w:val="16"/>
              </w:rPr>
              <w:t>Rel-18 CRs to TR23700-95 for FS_SNAAPP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456AC2"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1D482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66CCED" w14:textId="77777777" w:rsidR="009B546A" w:rsidRPr="001B1679" w:rsidRDefault="009B546A" w:rsidP="00C11620">
            <w:pPr>
              <w:pStyle w:val="TAL"/>
              <w:keepNext w:val="0"/>
              <w:rPr>
                <w:sz w:val="16"/>
                <w:szCs w:val="16"/>
              </w:rPr>
            </w:pPr>
            <w:r w:rsidRPr="001B1679">
              <w:rPr>
                <w:sz w:val="16"/>
                <w:szCs w:val="16"/>
              </w:rPr>
              <w:t>FS_SNAAPP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D06D3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FA13D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D828E7" w14:textId="77777777" w:rsidR="009B546A" w:rsidRPr="001B1679" w:rsidRDefault="009B546A" w:rsidP="00C11620">
            <w:pPr>
              <w:pStyle w:val="TAL"/>
              <w:keepNext w:val="0"/>
              <w:rPr>
                <w:sz w:val="16"/>
                <w:szCs w:val="16"/>
              </w:rPr>
            </w:pPr>
          </w:p>
        </w:tc>
      </w:tr>
      <w:tr w:rsidR="009B546A" w14:paraId="7F9D887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CB46C7"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713FC" w14:textId="0A134267" w:rsidR="009B546A" w:rsidRPr="001B1679" w:rsidRDefault="00F83058" w:rsidP="00C11620">
            <w:pPr>
              <w:pStyle w:val="TAL"/>
              <w:keepNext w:val="0"/>
              <w:rPr>
                <w:sz w:val="16"/>
                <w:szCs w:val="16"/>
              </w:rPr>
            </w:pPr>
            <w:r>
              <w:rPr>
                <w:sz w:val="16"/>
                <w:szCs w:val="16"/>
              </w:rPr>
              <w:t>SP-23</w:t>
            </w:r>
            <w:r w:rsidR="009B546A" w:rsidRPr="001B1679">
              <w:rPr>
                <w:sz w:val="16"/>
                <w:szCs w:val="16"/>
              </w:rPr>
              <w:t>0282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76A6A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E34089" w14:textId="77777777" w:rsidR="009B546A" w:rsidRPr="001B1679" w:rsidRDefault="009B546A" w:rsidP="00C11620">
            <w:pPr>
              <w:pStyle w:val="TAL"/>
              <w:keepNext w:val="0"/>
              <w:rPr>
                <w:sz w:val="16"/>
                <w:szCs w:val="16"/>
              </w:rPr>
            </w:pPr>
            <w:r w:rsidRPr="001B1679">
              <w:rPr>
                <w:sz w:val="16"/>
                <w:szCs w:val="16"/>
              </w:rPr>
              <w:t>Rel-18 CRs to TR23700-98 for FS_eEDGEAPP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2F9DB6"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C2361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A11A0B" w14:textId="77777777" w:rsidR="009B546A" w:rsidRPr="001B1679" w:rsidRDefault="009B546A" w:rsidP="00C11620">
            <w:pPr>
              <w:pStyle w:val="TAL"/>
              <w:keepNext w:val="0"/>
              <w:rPr>
                <w:sz w:val="16"/>
                <w:szCs w:val="16"/>
              </w:rPr>
            </w:pPr>
            <w:r w:rsidRPr="001B1679">
              <w:rPr>
                <w:sz w:val="16"/>
                <w:szCs w:val="16"/>
              </w:rPr>
              <w:t>FS_eEDGEAPP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70F91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1143D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658B4B" w14:textId="77777777" w:rsidR="009B546A" w:rsidRPr="001B1679" w:rsidRDefault="009B546A" w:rsidP="00C11620">
            <w:pPr>
              <w:pStyle w:val="TAL"/>
              <w:keepNext w:val="0"/>
              <w:rPr>
                <w:sz w:val="16"/>
                <w:szCs w:val="16"/>
              </w:rPr>
            </w:pPr>
          </w:p>
        </w:tc>
      </w:tr>
      <w:tr w:rsidR="009B546A" w14:paraId="63CA76D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887333" w14:textId="77777777" w:rsidR="009B546A" w:rsidRPr="001B1679" w:rsidRDefault="009B546A" w:rsidP="00C11620">
            <w:pPr>
              <w:pStyle w:val="TAL"/>
              <w:keepNext w:val="0"/>
              <w:rPr>
                <w:sz w:val="16"/>
                <w:szCs w:val="16"/>
              </w:rPr>
            </w:pPr>
            <w:r w:rsidRPr="001B1679">
              <w:rPr>
                <w:sz w:val="16"/>
                <w:szCs w:val="16"/>
              </w:rPr>
              <w:lastRenderedPageBreak/>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B85A0B" w14:textId="00690D93" w:rsidR="009B546A" w:rsidRPr="001B1679" w:rsidRDefault="00F83058" w:rsidP="00C11620">
            <w:pPr>
              <w:pStyle w:val="TAL"/>
              <w:keepNext w:val="0"/>
              <w:rPr>
                <w:sz w:val="16"/>
                <w:szCs w:val="16"/>
              </w:rPr>
            </w:pPr>
            <w:r>
              <w:rPr>
                <w:sz w:val="16"/>
                <w:szCs w:val="16"/>
              </w:rPr>
              <w:t>SP-23</w:t>
            </w:r>
            <w:r w:rsidR="009B546A" w:rsidRPr="001B1679">
              <w:rPr>
                <w:sz w:val="16"/>
                <w:szCs w:val="16"/>
              </w:rPr>
              <w:t>0222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635520" w14:textId="77777777" w:rsidR="009B546A" w:rsidRPr="001B1679" w:rsidRDefault="009B546A" w:rsidP="00C11620">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59380" w14:textId="77777777" w:rsidR="009B546A" w:rsidRPr="001B1679" w:rsidRDefault="009B546A" w:rsidP="00C11620">
            <w:pPr>
              <w:pStyle w:val="TAL"/>
              <w:keepNext w:val="0"/>
              <w:rPr>
                <w:sz w:val="16"/>
                <w:szCs w:val="16"/>
              </w:rPr>
            </w:pPr>
            <w:r w:rsidRPr="001B1679">
              <w:rPr>
                <w:sz w:val="16"/>
                <w:szCs w:val="16"/>
              </w:rPr>
              <w:t>Work Plan presentation for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B87E66" w14:textId="77777777" w:rsidR="009B546A" w:rsidRPr="001B1679" w:rsidRDefault="009B546A" w:rsidP="00C11620">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D5F44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09573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63590F" w14:textId="77777777" w:rsidR="009B546A" w:rsidRPr="001B1679" w:rsidRDefault="009B546A" w:rsidP="00C11620">
            <w:pPr>
              <w:pStyle w:val="TAL"/>
              <w:keepNext w:val="0"/>
              <w:rPr>
                <w:sz w:val="16"/>
                <w:szCs w:val="16"/>
              </w:rPr>
            </w:pPr>
            <w:r w:rsidRPr="001B1679">
              <w:rPr>
                <w:sz w:val="16"/>
                <w:szCs w:val="16"/>
              </w:rPr>
              <w:t>Revised to SP-230382.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5C4EE4"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4B74BE" w14:textId="31FDD61A" w:rsidR="009B546A" w:rsidRPr="001B1679" w:rsidRDefault="00F83058" w:rsidP="00C11620">
            <w:pPr>
              <w:pStyle w:val="TAL"/>
              <w:keepNext w:val="0"/>
              <w:rPr>
                <w:sz w:val="16"/>
                <w:szCs w:val="16"/>
              </w:rPr>
            </w:pPr>
            <w:r>
              <w:rPr>
                <w:sz w:val="16"/>
                <w:szCs w:val="16"/>
              </w:rPr>
              <w:t>SP-23</w:t>
            </w:r>
            <w:r w:rsidR="009B546A" w:rsidRPr="001B1679">
              <w:rPr>
                <w:sz w:val="16"/>
                <w:szCs w:val="16"/>
              </w:rPr>
              <w:t>0382</w:t>
            </w:r>
          </w:p>
        </w:tc>
      </w:tr>
      <w:tr w:rsidR="009B546A" w14:paraId="7ECC984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3ECDF4" w14:textId="77777777" w:rsidR="009B546A" w:rsidRPr="001B1679" w:rsidRDefault="009B546A" w:rsidP="00C11620">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700965" w14:textId="3E56653E" w:rsidR="009B546A" w:rsidRPr="001B1679" w:rsidRDefault="00F83058" w:rsidP="00C11620">
            <w:pPr>
              <w:pStyle w:val="TAL"/>
              <w:keepNext w:val="0"/>
              <w:rPr>
                <w:sz w:val="16"/>
                <w:szCs w:val="16"/>
              </w:rPr>
            </w:pPr>
            <w:r>
              <w:rPr>
                <w:sz w:val="16"/>
                <w:szCs w:val="16"/>
              </w:rPr>
              <w:t>SP-23</w:t>
            </w:r>
            <w:r w:rsidR="009B546A" w:rsidRPr="001B1679">
              <w:rPr>
                <w:sz w:val="16"/>
                <w:szCs w:val="16"/>
              </w:rPr>
              <w:t>0382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2535EB" w14:textId="77777777" w:rsidR="009B546A" w:rsidRPr="001B1679" w:rsidRDefault="009B546A" w:rsidP="00C11620">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924420" w14:textId="77777777" w:rsidR="009B546A" w:rsidRPr="001B1679" w:rsidRDefault="009B546A" w:rsidP="00C11620">
            <w:pPr>
              <w:pStyle w:val="TAL"/>
              <w:keepNext w:val="0"/>
              <w:rPr>
                <w:sz w:val="16"/>
                <w:szCs w:val="16"/>
              </w:rPr>
            </w:pPr>
            <w:r w:rsidRPr="001B1679">
              <w:rPr>
                <w:sz w:val="16"/>
                <w:szCs w:val="16"/>
              </w:rPr>
              <w:t>Work Plan presentation for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4C4B9A" w14:textId="77777777" w:rsidR="009B546A" w:rsidRPr="001B1679" w:rsidRDefault="009B546A" w:rsidP="00C11620">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FD33D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BA208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7EFD6A" w14:textId="77777777" w:rsidR="009B546A" w:rsidRPr="001B1679" w:rsidRDefault="009B546A" w:rsidP="00C11620">
            <w:pPr>
              <w:pStyle w:val="TAL"/>
              <w:keepNext w:val="0"/>
              <w:rPr>
                <w:sz w:val="16"/>
                <w:szCs w:val="16"/>
              </w:rPr>
            </w:pPr>
            <w:r w:rsidRPr="001B1679">
              <w:rPr>
                <w:sz w:val="16"/>
                <w:szCs w:val="16"/>
              </w:rPr>
              <w:t>Revision of SP-230222.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CC969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B9D27C" w14:textId="77777777" w:rsidR="009B546A" w:rsidRPr="001B1679" w:rsidRDefault="009B546A" w:rsidP="00C11620">
            <w:pPr>
              <w:pStyle w:val="TAL"/>
              <w:keepNext w:val="0"/>
              <w:rPr>
                <w:sz w:val="16"/>
                <w:szCs w:val="16"/>
              </w:rPr>
            </w:pPr>
          </w:p>
        </w:tc>
      </w:tr>
      <w:tr w:rsidR="009B546A" w14:paraId="7EB67E8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B4666" w14:textId="77777777" w:rsidR="009B546A" w:rsidRPr="001B1679" w:rsidRDefault="009B546A" w:rsidP="00C11620">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C85FBF" w14:textId="51291F5A" w:rsidR="009B546A" w:rsidRPr="001B1679" w:rsidRDefault="00F83058" w:rsidP="00C11620">
            <w:pPr>
              <w:pStyle w:val="TAL"/>
              <w:keepNext w:val="0"/>
              <w:rPr>
                <w:sz w:val="16"/>
                <w:szCs w:val="16"/>
              </w:rPr>
            </w:pPr>
            <w:r>
              <w:rPr>
                <w:sz w:val="16"/>
                <w:szCs w:val="16"/>
              </w:rPr>
              <w:t>SP-23</w:t>
            </w:r>
            <w:r w:rsidR="009B546A" w:rsidRPr="001B1679">
              <w:rPr>
                <w:sz w:val="16"/>
                <w:szCs w:val="16"/>
              </w:rPr>
              <w:t>0389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0DC7B4" w14:textId="77777777" w:rsidR="009B546A" w:rsidRPr="001B1679" w:rsidRDefault="009B546A" w:rsidP="00C1162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B30967" w14:textId="77777777" w:rsidR="009B546A" w:rsidRPr="001B1679" w:rsidRDefault="009B546A" w:rsidP="00C11620">
            <w:pPr>
              <w:pStyle w:val="TAL"/>
              <w:keepNext w:val="0"/>
              <w:rPr>
                <w:sz w:val="16"/>
                <w:szCs w:val="16"/>
              </w:rPr>
            </w:pPr>
            <w:r w:rsidRPr="001B1679">
              <w:rPr>
                <w:sz w:val="16"/>
                <w:szCs w:val="16"/>
              </w:rPr>
              <w:t>Release 19 Schedule Slide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7C730E" w14:textId="77777777" w:rsidR="009B546A" w:rsidRPr="001B1679" w:rsidRDefault="009B546A" w:rsidP="00C11620">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6DA98"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0CD26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EFD949" w14:textId="77777777" w:rsidR="009B546A" w:rsidRPr="001B1679" w:rsidRDefault="009B546A" w:rsidP="00C11620">
            <w:pPr>
              <w:pStyle w:val="TAL"/>
              <w:keepNext w:val="0"/>
              <w:rPr>
                <w:sz w:val="16"/>
                <w:szCs w:val="16"/>
              </w:rPr>
            </w:pPr>
            <w:r w:rsidRPr="001B1679">
              <w:rPr>
                <w:sz w:val="16"/>
                <w:szCs w:val="16"/>
              </w:rPr>
              <w:t>Revised to SP-230390.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6F9DB6"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0220F1" w14:textId="14FE9349" w:rsidR="009B546A" w:rsidRPr="001B1679" w:rsidRDefault="00F83058" w:rsidP="00C11620">
            <w:pPr>
              <w:pStyle w:val="TAL"/>
              <w:keepNext w:val="0"/>
              <w:rPr>
                <w:sz w:val="16"/>
                <w:szCs w:val="16"/>
              </w:rPr>
            </w:pPr>
            <w:r>
              <w:rPr>
                <w:sz w:val="16"/>
                <w:szCs w:val="16"/>
              </w:rPr>
              <w:t>SP-23</w:t>
            </w:r>
            <w:r w:rsidR="009B546A" w:rsidRPr="001B1679">
              <w:rPr>
                <w:sz w:val="16"/>
                <w:szCs w:val="16"/>
              </w:rPr>
              <w:t>0390</w:t>
            </w:r>
          </w:p>
        </w:tc>
      </w:tr>
      <w:tr w:rsidR="009B546A" w14:paraId="678C046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2053F0" w14:textId="77777777" w:rsidR="009B546A" w:rsidRPr="001B1679" w:rsidRDefault="009B546A" w:rsidP="00C11620">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40EAD8" w14:textId="12DC0DDC" w:rsidR="009B546A" w:rsidRPr="001B1679" w:rsidRDefault="00F83058" w:rsidP="00C11620">
            <w:pPr>
              <w:pStyle w:val="TAL"/>
              <w:keepNext w:val="0"/>
              <w:rPr>
                <w:sz w:val="16"/>
                <w:szCs w:val="16"/>
              </w:rPr>
            </w:pPr>
            <w:r>
              <w:rPr>
                <w:sz w:val="16"/>
                <w:szCs w:val="16"/>
              </w:rPr>
              <w:t>SP-23</w:t>
            </w:r>
            <w:r w:rsidR="009B546A" w:rsidRPr="001B1679">
              <w:rPr>
                <w:sz w:val="16"/>
                <w:szCs w:val="16"/>
              </w:rPr>
              <w:t>0390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7E0CFA" w14:textId="77777777" w:rsidR="009B546A" w:rsidRPr="001B1679" w:rsidRDefault="009B546A" w:rsidP="00C1162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C4A89D" w14:textId="77777777" w:rsidR="009B546A" w:rsidRPr="001B1679" w:rsidRDefault="009B546A" w:rsidP="00C11620">
            <w:pPr>
              <w:pStyle w:val="TAL"/>
              <w:keepNext w:val="0"/>
              <w:rPr>
                <w:sz w:val="16"/>
                <w:szCs w:val="16"/>
              </w:rPr>
            </w:pPr>
            <w:r w:rsidRPr="001B1679">
              <w:rPr>
                <w:sz w:val="16"/>
                <w:szCs w:val="16"/>
              </w:rPr>
              <w:t>Release 19 Schedule Slide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85680D" w14:textId="77777777" w:rsidR="009B546A" w:rsidRPr="001B1679" w:rsidRDefault="009B546A" w:rsidP="00C11620">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F58C79"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1AB7F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0FD5BF" w14:textId="77777777" w:rsidR="009B546A" w:rsidRPr="001B1679" w:rsidRDefault="009B546A" w:rsidP="00C11620">
            <w:pPr>
              <w:pStyle w:val="TAL"/>
              <w:keepNext w:val="0"/>
              <w:rPr>
                <w:sz w:val="16"/>
                <w:szCs w:val="16"/>
              </w:rPr>
            </w:pPr>
            <w:r w:rsidRPr="001B1679">
              <w:rPr>
                <w:sz w:val="16"/>
                <w:szCs w:val="16"/>
              </w:rPr>
              <w:t>Revision of SP-230389.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87CC83" w14:textId="77777777" w:rsidR="009B546A" w:rsidRPr="001B1679" w:rsidRDefault="009B546A" w:rsidP="00C1162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BDAC68" w14:textId="77777777" w:rsidR="009B546A" w:rsidRPr="001B1679" w:rsidRDefault="009B546A" w:rsidP="00C11620">
            <w:pPr>
              <w:pStyle w:val="TAL"/>
              <w:keepNext w:val="0"/>
              <w:rPr>
                <w:sz w:val="16"/>
                <w:szCs w:val="16"/>
              </w:rPr>
            </w:pPr>
          </w:p>
        </w:tc>
      </w:tr>
      <w:tr w:rsidR="009B546A" w14:paraId="5495F5D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9279A1"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50D985" w14:textId="3B7F9731" w:rsidR="009B546A" w:rsidRPr="001B1679" w:rsidRDefault="00F83058" w:rsidP="00C11620">
            <w:pPr>
              <w:pStyle w:val="TAL"/>
              <w:keepNext w:val="0"/>
              <w:rPr>
                <w:sz w:val="16"/>
                <w:szCs w:val="16"/>
              </w:rPr>
            </w:pPr>
            <w:r>
              <w:rPr>
                <w:sz w:val="16"/>
                <w:szCs w:val="16"/>
              </w:rPr>
              <w:t>SP-23</w:t>
            </w:r>
            <w:r w:rsidR="009B546A" w:rsidRPr="001B1679">
              <w:rPr>
                <w:sz w:val="16"/>
                <w:szCs w:val="16"/>
              </w:rPr>
              <w:t>0321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B5C0D3"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B32742" w14:textId="77777777" w:rsidR="009B546A" w:rsidRPr="001B1679" w:rsidRDefault="009B546A" w:rsidP="00C11620">
            <w:pPr>
              <w:pStyle w:val="TAL"/>
              <w:keepNext w:val="0"/>
              <w:rPr>
                <w:sz w:val="16"/>
                <w:szCs w:val="16"/>
              </w:rPr>
            </w:pPr>
            <w:r w:rsidRPr="001B1679">
              <w:rPr>
                <w:sz w:val="16"/>
                <w:szCs w:val="16"/>
              </w:rPr>
              <w:t>21.101 CR0083 (Rel-17,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F5E931"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FFCAF3"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19B76C"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9EA0D8"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8D6CE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981CCE" w14:textId="77777777" w:rsidR="009B546A" w:rsidRPr="001B1679" w:rsidRDefault="009B546A" w:rsidP="00C11620">
            <w:pPr>
              <w:pStyle w:val="TAL"/>
              <w:keepNext w:val="0"/>
              <w:rPr>
                <w:sz w:val="16"/>
                <w:szCs w:val="16"/>
              </w:rPr>
            </w:pPr>
          </w:p>
        </w:tc>
      </w:tr>
      <w:tr w:rsidR="009B546A" w14:paraId="7E9C353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04D4E8"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688AAC" w14:textId="002DE680" w:rsidR="009B546A" w:rsidRPr="001B1679" w:rsidRDefault="00F83058" w:rsidP="00C11620">
            <w:pPr>
              <w:pStyle w:val="TAL"/>
              <w:keepNext w:val="0"/>
              <w:rPr>
                <w:sz w:val="16"/>
                <w:szCs w:val="16"/>
              </w:rPr>
            </w:pPr>
            <w:r>
              <w:rPr>
                <w:sz w:val="16"/>
                <w:szCs w:val="16"/>
              </w:rPr>
              <w:t>SP-23</w:t>
            </w:r>
            <w:r w:rsidR="009B546A" w:rsidRPr="001B1679">
              <w:rPr>
                <w:sz w:val="16"/>
                <w:szCs w:val="16"/>
              </w:rPr>
              <w:t>0322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9C996A"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B64270" w14:textId="77777777" w:rsidR="009B546A" w:rsidRPr="001B1679" w:rsidRDefault="009B546A" w:rsidP="00C11620">
            <w:pPr>
              <w:pStyle w:val="TAL"/>
              <w:keepNext w:val="0"/>
              <w:rPr>
                <w:sz w:val="16"/>
                <w:szCs w:val="16"/>
              </w:rPr>
            </w:pPr>
            <w:r w:rsidRPr="001B1679">
              <w:rPr>
                <w:sz w:val="16"/>
                <w:szCs w:val="16"/>
              </w:rPr>
              <w:t>21.201 CR0020 (Rel-14, 'F'):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1F8EBD"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B3D082" w14:textId="77777777" w:rsidR="009B546A" w:rsidRPr="001B1679" w:rsidRDefault="009B546A" w:rsidP="00C11620">
            <w:pPr>
              <w:pStyle w:val="TAL"/>
              <w:keepNext w:val="0"/>
              <w:rPr>
                <w:sz w:val="16"/>
                <w:szCs w:val="16"/>
              </w:rPr>
            </w:pPr>
            <w:r w:rsidRPr="001B1679">
              <w:rPr>
                <w:sz w:val="16"/>
                <w:szCs w:val="16"/>
              </w:rPr>
              <w:t>Rel-14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5301FD"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801D00"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E57DE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1B5517" w14:textId="77777777" w:rsidR="009B546A" w:rsidRPr="001B1679" w:rsidRDefault="009B546A" w:rsidP="00C11620">
            <w:pPr>
              <w:pStyle w:val="TAL"/>
              <w:keepNext w:val="0"/>
              <w:rPr>
                <w:sz w:val="16"/>
                <w:szCs w:val="16"/>
              </w:rPr>
            </w:pPr>
          </w:p>
        </w:tc>
      </w:tr>
      <w:tr w:rsidR="009B546A" w14:paraId="053DD83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B23AFF"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E3582" w14:textId="51976068" w:rsidR="009B546A" w:rsidRPr="001B1679" w:rsidRDefault="00F83058" w:rsidP="00C11620">
            <w:pPr>
              <w:pStyle w:val="TAL"/>
              <w:keepNext w:val="0"/>
              <w:rPr>
                <w:sz w:val="16"/>
                <w:szCs w:val="16"/>
              </w:rPr>
            </w:pPr>
            <w:r>
              <w:rPr>
                <w:sz w:val="16"/>
                <w:szCs w:val="16"/>
              </w:rPr>
              <w:t>SP-23</w:t>
            </w:r>
            <w:r w:rsidR="009B546A" w:rsidRPr="001B1679">
              <w:rPr>
                <w:sz w:val="16"/>
                <w:szCs w:val="16"/>
              </w:rPr>
              <w:t>0323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A79325"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C4C0E3" w14:textId="77777777" w:rsidR="009B546A" w:rsidRPr="001B1679" w:rsidRDefault="009B546A" w:rsidP="00C11620">
            <w:pPr>
              <w:pStyle w:val="TAL"/>
              <w:keepNext w:val="0"/>
              <w:rPr>
                <w:sz w:val="16"/>
                <w:szCs w:val="16"/>
              </w:rPr>
            </w:pPr>
            <w:r w:rsidRPr="001B1679">
              <w:rPr>
                <w:sz w:val="16"/>
                <w:szCs w:val="16"/>
              </w:rPr>
              <w:t>21.201 CR0021 (Rel-15,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28CB7C"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133A2D" w14:textId="77777777" w:rsidR="009B546A" w:rsidRPr="001B1679" w:rsidRDefault="009B546A" w:rsidP="00C11620">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AB9A01"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3FE10C"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A9442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A962BE" w14:textId="77777777" w:rsidR="009B546A" w:rsidRPr="001B1679" w:rsidRDefault="009B546A" w:rsidP="00C11620">
            <w:pPr>
              <w:pStyle w:val="TAL"/>
              <w:keepNext w:val="0"/>
              <w:rPr>
                <w:sz w:val="16"/>
                <w:szCs w:val="16"/>
              </w:rPr>
            </w:pPr>
          </w:p>
        </w:tc>
      </w:tr>
      <w:tr w:rsidR="009B546A" w14:paraId="336320F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B4FA7"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4B8592" w14:textId="213CBAF3" w:rsidR="009B546A" w:rsidRPr="001B1679" w:rsidRDefault="00F83058" w:rsidP="00C11620">
            <w:pPr>
              <w:pStyle w:val="TAL"/>
              <w:keepNext w:val="0"/>
              <w:rPr>
                <w:sz w:val="16"/>
                <w:szCs w:val="16"/>
              </w:rPr>
            </w:pPr>
            <w:r>
              <w:rPr>
                <w:sz w:val="16"/>
                <w:szCs w:val="16"/>
              </w:rPr>
              <w:t>SP-23</w:t>
            </w:r>
            <w:r w:rsidR="009B546A" w:rsidRPr="001B1679">
              <w:rPr>
                <w:sz w:val="16"/>
                <w:szCs w:val="16"/>
              </w:rPr>
              <w:t>0328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500BF4"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E76847" w14:textId="77777777" w:rsidR="009B546A" w:rsidRPr="001B1679" w:rsidRDefault="009B546A" w:rsidP="00C11620">
            <w:pPr>
              <w:pStyle w:val="TAL"/>
              <w:keepNext w:val="0"/>
              <w:rPr>
                <w:sz w:val="16"/>
                <w:szCs w:val="16"/>
              </w:rPr>
            </w:pPr>
            <w:r w:rsidRPr="001B1679">
              <w:rPr>
                <w:sz w:val="16"/>
                <w:szCs w:val="16"/>
              </w:rPr>
              <w:t>21.205 CR0003 (Rel-17,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98676D"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C48F58"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BC1F80" w14:textId="77777777" w:rsidR="009B546A" w:rsidRPr="001B1679" w:rsidRDefault="009B546A" w:rsidP="00C11620">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114725"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E3218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89C54F" w14:textId="77777777" w:rsidR="009B546A" w:rsidRPr="001B1679" w:rsidRDefault="009B546A" w:rsidP="00C11620">
            <w:pPr>
              <w:pStyle w:val="TAL"/>
              <w:keepNext w:val="0"/>
              <w:rPr>
                <w:sz w:val="16"/>
                <w:szCs w:val="16"/>
              </w:rPr>
            </w:pPr>
          </w:p>
        </w:tc>
      </w:tr>
      <w:tr w:rsidR="009B546A" w14:paraId="08C7C8E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F3B50F"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75F5CA" w14:textId="7D296FEF" w:rsidR="009B546A" w:rsidRPr="001B1679" w:rsidRDefault="00F83058" w:rsidP="00C11620">
            <w:pPr>
              <w:pStyle w:val="TAL"/>
              <w:keepNext w:val="0"/>
              <w:rPr>
                <w:sz w:val="16"/>
                <w:szCs w:val="16"/>
              </w:rPr>
            </w:pPr>
            <w:r>
              <w:rPr>
                <w:sz w:val="16"/>
                <w:szCs w:val="16"/>
              </w:rPr>
              <w:t>SP-23</w:t>
            </w:r>
            <w:r w:rsidR="009B546A" w:rsidRPr="001B1679">
              <w:rPr>
                <w:sz w:val="16"/>
                <w:szCs w:val="16"/>
              </w:rPr>
              <w:t>0327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630B3E"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B32098" w14:textId="77777777" w:rsidR="009B546A" w:rsidRPr="001B1679" w:rsidRDefault="009B546A" w:rsidP="00C11620">
            <w:pPr>
              <w:pStyle w:val="TAL"/>
              <w:keepNext w:val="0"/>
              <w:rPr>
                <w:sz w:val="16"/>
                <w:szCs w:val="16"/>
              </w:rPr>
            </w:pPr>
            <w:r w:rsidRPr="001B1679">
              <w:rPr>
                <w:sz w:val="16"/>
                <w:szCs w:val="16"/>
              </w:rPr>
              <w:t>21.205 CR0002 (Rel-16,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F61D3E"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CABF0"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ECFCEB" w14:textId="77777777" w:rsidR="009B546A" w:rsidRPr="001B1679" w:rsidRDefault="009B546A" w:rsidP="00C11620">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AF77F9"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9A529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E469D" w14:textId="77777777" w:rsidR="009B546A" w:rsidRPr="001B1679" w:rsidRDefault="009B546A" w:rsidP="00C11620">
            <w:pPr>
              <w:pStyle w:val="TAL"/>
              <w:keepNext w:val="0"/>
              <w:rPr>
                <w:sz w:val="16"/>
                <w:szCs w:val="16"/>
              </w:rPr>
            </w:pPr>
          </w:p>
        </w:tc>
      </w:tr>
      <w:tr w:rsidR="009B546A" w14:paraId="37CC2F4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724364"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904380" w14:textId="669605F2" w:rsidR="009B546A" w:rsidRPr="001B1679" w:rsidRDefault="00F83058" w:rsidP="00C11620">
            <w:pPr>
              <w:pStyle w:val="TAL"/>
              <w:keepNext w:val="0"/>
              <w:rPr>
                <w:sz w:val="16"/>
                <w:szCs w:val="16"/>
              </w:rPr>
            </w:pPr>
            <w:r>
              <w:rPr>
                <w:sz w:val="16"/>
                <w:szCs w:val="16"/>
              </w:rPr>
              <w:t>SP-23</w:t>
            </w:r>
            <w:r w:rsidR="009B546A" w:rsidRPr="001B1679">
              <w:rPr>
                <w:sz w:val="16"/>
                <w:szCs w:val="16"/>
              </w:rPr>
              <w:t>0326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7A35D5"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6FE5EC" w14:textId="77777777" w:rsidR="009B546A" w:rsidRPr="001B1679" w:rsidRDefault="009B546A" w:rsidP="00C11620">
            <w:pPr>
              <w:pStyle w:val="TAL"/>
              <w:keepNext w:val="0"/>
              <w:rPr>
                <w:sz w:val="16"/>
                <w:szCs w:val="16"/>
              </w:rPr>
            </w:pPr>
            <w:r w:rsidRPr="001B1679">
              <w:rPr>
                <w:sz w:val="16"/>
                <w:szCs w:val="16"/>
              </w:rPr>
              <w:t>21.205 CR0001 (Rel-15, 'F'):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D48743"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55BC27" w14:textId="77777777" w:rsidR="009B546A" w:rsidRPr="001B1679" w:rsidRDefault="009B546A" w:rsidP="00C11620">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200174" w14:textId="77777777" w:rsidR="009B546A" w:rsidRPr="001B1679" w:rsidRDefault="009B546A" w:rsidP="00C11620">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E49E73"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9F7D6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9B2AF8" w14:textId="77777777" w:rsidR="009B546A" w:rsidRPr="001B1679" w:rsidRDefault="009B546A" w:rsidP="00C11620">
            <w:pPr>
              <w:pStyle w:val="TAL"/>
              <w:keepNext w:val="0"/>
              <w:rPr>
                <w:sz w:val="16"/>
                <w:szCs w:val="16"/>
              </w:rPr>
            </w:pPr>
          </w:p>
        </w:tc>
      </w:tr>
      <w:tr w:rsidR="009B546A" w14:paraId="3CB40E3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3F9A8E"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18FD8C" w14:textId="51A732CE" w:rsidR="009B546A" w:rsidRPr="001B1679" w:rsidRDefault="00F83058" w:rsidP="00C11620">
            <w:pPr>
              <w:pStyle w:val="TAL"/>
              <w:keepNext w:val="0"/>
              <w:rPr>
                <w:sz w:val="16"/>
                <w:szCs w:val="16"/>
              </w:rPr>
            </w:pPr>
            <w:r>
              <w:rPr>
                <w:sz w:val="16"/>
                <w:szCs w:val="16"/>
              </w:rPr>
              <w:t>SP-23</w:t>
            </w:r>
            <w:r w:rsidR="009B546A" w:rsidRPr="001B1679">
              <w:rPr>
                <w:sz w:val="16"/>
                <w:szCs w:val="16"/>
              </w:rPr>
              <w:t>0325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C3B408"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DE7E62" w14:textId="77777777" w:rsidR="009B546A" w:rsidRPr="001B1679" w:rsidRDefault="009B546A" w:rsidP="00C11620">
            <w:pPr>
              <w:pStyle w:val="TAL"/>
              <w:keepNext w:val="0"/>
              <w:rPr>
                <w:sz w:val="16"/>
                <w:szCs w:val="16"/>
              </w:rPr>
            </w:pPr>
            <w:r w:rsidRPr="001B1679">
              <w:rPr>
                <w:sz w:val="16"/>
                <w:szCs w:val="16"/>
              </w:rPr>
              <w:t>21.201 CR0023 (Rel-17,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A34998"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4B3DD0"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8F1621"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50A0FD"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3D022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8919EB" w14:textId="77777777" w:rsidR="009B546A" w:rsidRPr="001B1679" w:rsidRDefault="009B546A" w:rsidP="00C11620">
            <w:pPr>
              <w:pStyle w:val="TAL"/>
              <w:keepNext w:val="0"/>
              <w:rPr>
                <w:sz w:val="16"/>
                <w:szCs w:val="16"/>
              </w:rPr>
            </w:pPr>
          </w:p>
        </w:tc>
      </w:tr>
      <w:tr w:rsidR="009B546A" w14:paraId="4AA57EC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92E0AC"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C20E43" w14:textId="54F59113" w:rsidR="009B546A" w:rsidRPr="001B1679" w:rsidRDefault="00F83058" w:rsidP="00C11620">
            <w:pPr>
              <w:pStyle w:val="TAL"/>
              <w:keepNext w:val="0"/>
              <w:rPr>
                <w:sz w:val="16"/>
                <w:szCs w:val="16"/>
              </w:rPr>
            </w:pPr>
            <w:r>
              <w:rPr>
                <w:sz w:val="16"/>
                <w:szCs w:val="16"/>
              </w:rPr>
              <w:t>SP-23</w:t>
            </w:r>
            <w:r w:rsidR="009B546A" w:rsidRPr="001B1679">
              <w:rPr>
                <w:sz w:val="16"/>
                <w:szCs w:val="16"/>
              </w:rPr>
              <w:t>0324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A9E9C5"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A04B4" w14:textId="77777777" w:rsidR="009B546A" w:rsidRPr="001B1679" w:rsidRDefault="009B546A" w:rsidP="00C11620">
            <w:pPr>
              <w:pStyle w:val="TAL"/>
              <w:keepNext w:val="0"/>
              <w:rPr>
                <w:sz w:val="16"/>
                <w:szCs w:val="16"/>
              </w:rPr>
            </w:pPr>
            <w:r w:rsidRPr="001B1679">
              <w:rPr>
                <w:sz w:val="16"/>
                <w:szCs w:val="16"/>
              </w:rPr>
              <w:t>21.201 CR0022 (Rel-16,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135AF0"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947219"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E9D271"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3B1D14"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D7806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64C350" w14:textId="77777777" w:rsidR="009B546A" w:rsidRPr="001B1679" w:rsidRDefault="009B546A" w:rsidP="00C11620">
            <w:pPr>
              <w:pStyle w:val="TAL"/>
              <w:keepNext w:val="0"/>
              <w:rPr>
                <w:sz w:val="16"/>
                <w:szCs w:val="16"/>
              </w:rPr>
            </w:pPr>
          </w:p>
        </w:tc>
      </w:tr>
      <w:tr w:rsidR="009B546A" w14:paraId="02AE9E2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FD39EF"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A47505" w14:textId="756F5ED2" w:rsidR="009B546A" w:rsidRPr="001B1679" w:rsidRDefault="00F83058" w:rsidP="00C11620">
            <w:pPr>
              <w:pStyle w:val="TAL"/>
              <w:keepNext w:val="0"/>
              <w:rPr>
                <w:sz w:val="16"/>
                <w:szCs w:val="16"/>
              </w:rPr>
            </w:pPr>
            <w:r>
              <w:rPr>
                <w:sz w:val="16"/>
                <w:szCs w:val="16"/>
              </w:rPr>
              <w:t>SP-23</w:t>
            </w:r>
            <w:r w:rsidR="009B546A" w:rsidRPr="001B1679">
              <w:rPr>
                <w:sz w:val="16"/>
                <w:szCs w:val="16"/>
              </w:rPr>
              <w:t>0319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2A0992"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E0E30" w14:textId="77777777" w:rsidR="009B546A" w:rsidRPr="001B1679" w:rsidRDefault="009B546A" w:rsidP="00C11620">
            <w:pPr>
              <w:pStyle w:val="TAL"/>
              <w:keepNext w:val="0"/>
              <w:rPr>
                <w:sz w:val="16"/>
                <w:szCs w:val="16"/>
              </w:rPr>
            </w:pPr>
            <w:r w:rsidRPr="001B1679">
              <w:rPr>
                <w:sz w:val="16"/>
                <w:szCs w:val="16"/>
              </w:rPr>
              <w:t>21.101 CR0081 (Rel-15,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3333B6"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5392A7" w14:textId="77777777" w:rsidR="009B546A" w:rsidRPr="001B1679" w:rsidRDefault="009B546A" w:rsidP="00C11620">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2DD9BA"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066BDE"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64FF7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A832B8" w14:textId="77777777" w:rsidR="009B546A" w:rsidRPr="001B1679" w:rsidRDefault="009B546A" w:rsidP="00C11620">
            <w:pPr>
              <w:pStyle w:val="TAL"/>
              <w:keepNext w:val="0"/>
              <w:rPr>
                <w:sz w:val="16"/>
                <w:szCs w:val="16"/>
              </w:rPr>
            </w:pPr>
          </w:p>
        </w:tc>
      </w:tr>
      <w:tr w:rsidR="009B546A" w14:paraId="4C15022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F6FC4F"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3A6C58" w14:textId="20D77194" w:rsidR="009B546A" w:rsidRPr="001B1679" w:rsidRDefault="00F83058" w:rsidP="00C11620">
            <w:pPr>
              <w:pStyle w:val="TAL"/>
              <w:keepNext w:val="0"/>
              <w:rPr>
                <w:sz w:val="16"/>
                <w:szCs w:val="16"/>
              </w:rPr>
            </w:pPr>
            <w:r>
              <w:rPr>
                <w:sz w:val="16"/>
                <w:szCs w:val="16"/>
              </w:rPr>
              <w:t>SP-23</w:t>
            </w:r>
            <w:r w:rsidR="009B546A" w:rsidRPr="001B1679">
              <w:rPr>
                <w:sz w:val="16"/>
                <w:szCs w:val="16"/>
              </w:rPr>
              <w:t>0318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5B504B"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2455C4" w14:textId="77777777" w:rsidR="009B546A" w:rsidRPr="001B1679" w:rsidRDefault="009B546A" w:rsidP="00C11620">
            <w:pPr>
              <w:pStyle w:val="TAL"/>
              <w:keepNext w:val="0"/>
              <w:rPr>
                <w:sz w:val="16"/>
                <w:szCs w:val="16"/>
              </w:rPr>
            </w:pPr>
            <w:r w:rsidRPr="001B1679">
              <w:rPr>
                <w:sz w:val="16"/>
                <w:szCs w:val="16"/>
              </w:rPr>
              <w:t>21.101 CR0080 (Rel-14, 'F'):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FB183E"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DDECC6" w14:textId="77777777" w:rsidR="009B546A" w:rsidRPr="001B1679" w:rsidRDefault="009B546A" w:rsidP="00C11620">
            <w:pPr>
              <w:pStyle w:val="TAL"/>
              <w:keepNext w:val="0"/>
              <w:rPr>
                <w:sz w:val="16"/>
                <w:szCs w:val="16"/>
              </w:rPr>
            </w:pPr>
            <w:r w:rsidRPr="001B1679">
              <w:rPr>
                <w:sz w:val="16"/>
                <w:szCs w:val="16"/>
              </w:rPr>
              <w:t>Rel-14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D13148"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5C90B0"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27A1C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53F95" w14:textId="77777777" w:rsidR="009B546A" w:rsidRPr="001B1679" w:rsidRDefault="009B546A" w:rsidP="00C11620">
            <w:pPr>
              <w:pStyle w:val="TAL"/>
              <w:keepNext w:val="0"/>
              <w:rPr>
                <w:sz w:val="16"/>
                <w:szCs w:val="16"/>
              </w:rPr>
            </w:pPr>
          </w:p>
        </w:tc>
      </w:tr>
      <w:tr w:rsidR="009B546A" w14:paraId="0D636AC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FFA55F"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78113D" w14:textId="4B99E83D" w:rsidR="009B546A" w:rsidRPr="001B1679" w:rsidRDefault="00F83058" w:rsidP="00C11620">
            <w:pPr>
              <w:pStyle w:val="TAL"/>
              <w:keepNext w:val="0"/>
              <w:rPr>
                <w:sz w:val="16"/>
                <w:szCs w:val="16"/>
              </w:rPr>
            </w:pPr>
            <w:r>
              <w:rPr>
                <w:sz w:val="16"/>
                <w:szCs w:val="16"/>
              </w:rPr>
              <w:t>SP-23</w:t>
            </w:r>
            <w:r w:rsidR="009B546A" w:rsidRPr="001B1679">
              <w:rPr>
                <w:sz w:val="16"/>
                <w:szCs w:val="16"/>
              </w:rPr>
              <w:t>0320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3A484C"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F45E1A" w14:textId="77777777" w:rsidR="009B546A" w:rsidRPr="001B1679" w:rsidRDefault="009B546A" w:rsidP="00C11620">
            <w:pPr>
              <w:pStyle w:val="TAL"/>
              <w:keepNext w:val="0"/>
              <w:rPr>
                <w:sz w:val="16"/>
                <w:szCs w:val="16"/>
              </w:rPr>
            </w:pPr>
            <w:r w:rsidRPr="001B1679">
              <w:rPr>
                <w:sz w:val="16"/>
                <w:szCs w:val="16"/>
              </w:rPr>
              <w:t>21.101 CR0082 (Rel-16,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CB0B1F"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7691E1"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C75AFA"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F9F493"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28776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78A51E" w14:textId="77777777" w:rsidR="009B546A" w:rsidRPr="001B1679" w:rsidRDefault="009B546A" w:rsidP="00C11620">
            <w:pPr>
              <w:pStyle w:val="TAL"/>
              <w:keepNext w:val="0"/>
              <w:rPr>
                <w:sz w:val="16"/>
                <w:szCs w:val="16"/>
              </w:rPr>
            </w:pPr>
          </w:p>
        </w:tc>
      </w:tr>
      <w:tr w:rsidR="009B546A" w14:paraId="1EDE689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04504D"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89650D" w14:textId="483C726D" w:rsidR="009B546A" w:rsidRPr="001B1679" w:rsidRDefault="00F83058" w:rsidP="00C11620">
            <w:pPr>
              <w:pStyle w:val="TAL"/>
              <w:keepNext w:val="0"/>
              <w:rPr>
                <w:sz w:val="16"/>
                <w:szCs w:val="16"/>
              </w:rPr>
            </w:pPr>
            <w:r>
              <w:rPr>
                <w:sz w:val="16"/>
                <w:szCs w:val="16"/>
              </w:rPr>
              <w:t>SP-23</w:t>
            </w:r>
            <w:r w:rsidR="009B546A" w:rsidRPr="001B1679">
              <w:rPr>
                <w:sz w:val="16"/>
                <w:szCs w:val="16"/>
              </w:rPr>
              <w:t>0313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F67DB5"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418EBA" w14:textId="77777777" w:rsidR="009B546A" w:rsidRPr="001B1679" w:rsidRDefault="009B546A" w:rsidP="00C11620">
            <w:pPr>
              <w:pStyle w:val="TAL"/>
              <w:keepNext w:val="0"/>
              <w:rPr>
                <w:sz w:val="16"/>
                <w:szCs w:val="16"/>
              </w:rPr>
            </w:pPr>
            <w:r w:rsidRPr="001B1679">
              <w:rPr>
                <w:sz w:val="16"/>
                <w:szCs w:val="16"/>
              </w:rPr>
              <w:t>Using Forge-Git as the primary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0D46B9" w14:textId="77777777" w:rsidR="009B546A" w:rsidRPr="001B1679" w:rsidRDefault="009B546A" w:rsidP="00C11620">
            <w:pPr>
              <w:pStyle w:val="TAL"/>
              <w:keepNext w:val="0"/>
              <w:rPr>
                <w:sz w:val="16"/>
                <w:szCs w:val="16"/>
              </w:rPr>
            </w:pPr>
            <w:r w:rsidRPr="001B1679">
              <w:rPr>
                <w:sz w:val="16"/>
                <w:szCs w:val="16"/>
              </w:rPr>
              <w:t>Ericsson-LG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5ECFD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57700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7086CA" w14:textId="77777777" w:rsidR="009B546A" w:rsidRPr="001B1679" w:rsidRDefault="009B546A" w:rsidP="00C11620">
            <w:pPr>
              <w:pStyle w:val="TAL"/>
              <w:keepNext w:val="0"/>
              <w:rPr>
                <w:sz w:val="16"/>
                <w:szCs w:val="16"/>
              </w:rPr>
            </w:pPr>
            <w:r w:rsidRPr="001B1679">
              <w:rPr>
                <w:sz w:val="16"/>
                <w:szCs w:val="16"/>
              </w:rPr>
              <w:t>Revised to SP-230391.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EFAC0D"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826A0" w14:textId="2CD02C33" w:rsidR="009B546A" w:rsidRPr="001B1679" w:rsidRDefault="00F83058" w:rsidP="00C11620">
            <w:pPr>
              <w:pStyle w:val="TAL"/>
              <w:keepNext w:val="0"/>
              <w:rPr>
                <w:sz w:val="16"/>
                <w:szCs w:val="16"/>
              </w:rPr>
            </w:pPr>
            <w:r>
              <w:rPr>
                <w:sz w:val="16"/>
                <w:szCs w:val="16"/>
              </w:rPr>
              <w:t>SP-23</w:t>
            </w:r>
            <w:r w:rsidR="009B546A" w:rsidRPr="001B1679">
              <w:rPr>
                <w:sz w:val="16"/>
                <w:szCs w:val="16"/>
              </w:rPr>
              <w:t>0391</w:t>
            </w:r>
          </w:p>
        </w:tc>
      </w:tr>
      <w:tr w:rsidR="009B546A" w14:paraId="469F357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5E80F6"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8648B4" w14:textId="2FDBDD92" w:rsidR="009B546A" w:rsidRPr="001B1679" w:rsidRDefault="00F83058" w:rsidP="00C11620">
            <w:pPr>
              <w:pStyle w:val="TAL"/>
              <w:keepNext w:val="0"/>
              <w:rPr>
                <w:sz w:val="16"/>
                <w:szCs w:val="16"/>
              </w:rPr>
            </w:pPr>
            <w:r>
              <w:rPr>
                <w:sz w:val="16"/>
                <w:szCs w:val="16"/>
              </w:rPr>
              <w:t>SP-23</w:t>
            </w:r>
            <w:r w:rsidR="009B546A" w:rsidRPr="001B1679">
              <w:rPr>
                <w:sz w:val="16"/>
                <w:szCs w:val="16"/>
              </w:rPr>
              <w:t>0391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9FEFC4"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BE0BE5" w14:textId="77777777" w:rsidR="009B546A" w:rsidRPr="001B1679" w:rsidRDefault="009B546A" w:rsidP="00C11620">
            <w:pPr>
              <w:pStyle w:val="TAL"/>
              <w:keepNext w:val="0"/>
              <w:rPr>
                <w:sz w:val="16"/>
                <w:szCs w:val="16"/>
              </w:rPr>
            </w:pPr>
            <w:r w:rsidRPr="001B1679">
              <w:rPr>
                <w:sz w:val="16"/>
                <w:szCs w:val="16"/>
              </w:rPr>
              <w:t>Using Forge-Git as the primary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DB13ED" w14:textId="77777777" w:rsidR="009B546A" w:rsidRPr="001B1679" w:rsidRDefault="009B546A" w:rsidP="00C11620">
            <w:pPr>
              <w:pStyle w:val="TAL"/>
              <w:keepNext w:val="0"/>
              <w:rPr>
                <w:sz w:val="16"/>
                <w:szCs w:val="16"/>
              </w:rPr>
            </w:pPr>
            <w:r w:rsidRPr="001B1679">
              <w:rPr>
                <w:sz w:val="16"/>
                <w:szCs w:val="16"/>
              </w:rPr>
              <w:t>Ericsson-LG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984CB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C46F6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F2E1F1" w14:textId="77777777" w:rsidR="009B546A" w:rsidRPr="001B1679" w:rsidRDefault="009B546A" w:rsidP="00C11620">
            <w:pPr>
              <w:pStyle w:val="TAL"/>
              <w:keepNext w:val="0"/>
              <w:rPr>
                <w:sz w:val="16"/>
                <w:szCs w:val="16"/>
              </w:rPr>
            </w:pPr>
            <w:r w:rsidRPr="001B1679">
              <w:rPr>
                <w:sz w:val="16"/>
                <w:szCs w:val="16"/>
              </w:rPr>
              <w:t>Revision of SP-230313.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D2A960"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B8A504" w14:textId="77777777" w:rsidR="009B546A" w:rsidRPr="001B1679" w:rsidRDefault="009B546A" w:rsidP="00C11620">
            <w:pPr>
              <w:pStyle w:val="TAL"/>
              <w:keepNext w:val="0"/>
              <w:rPr>
                <w:sz w:val="16"/>
                <w:szCs w:val="16"/>
              </w:rPr>
            </w:pPr>
          </w:p>
        </w:tc>
      </w:tr>
      <w:tr w:rsidR="009B546A" w14:paraId="67FC6CD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D2D3BF" w14:textId="77777777" w:rsidR="009B546A" w:rsidRPr="001B1679" w:rsidRDefault="009B546A" w:rsidP="00C11620">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123090" w14:textId="67C9F98E" w:rsidR="009B546A" w:rsidRPr="001B1679" w:rsidRDefault="00F83058" w:rsidP="00C11620">
            <w:pPr>
              <w:pStyle w:val="TAL"/>
              <w:keepNext w:val="0"/>
              <w:rPr>
                <w:sz w:val="16"/>
                <w:szCs w:val="16"/>
              </w:rPr>
            </w:pPr>
            <w:r>
              <w:rPr>
                <w:sz w:val="16"/>
                <w:szCs w:val="16"/>
              </w:rPr>
              <w:t>SP-23</w:t>
            </w:r>
            <w:r w:rsidR="009B546A" w:rsidRPr="001B1679">
              <w:rPr>
                <w:sz w:val="16"/>
                <w:szCs w:val="16"/>
              </w:rPr>
              <w:t>0300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DDC68C"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16D894" w14:textId="77777777" w:rsidR="009B546A" w:rsidRPr="001B1679" w:rsidRDefault="009B546A" w:rsidP="00C11620">
            <w:pPr>
              <w:pStyle w:val="TAL"/>
              <w:keepNext w:val="0"/>
              <w:rPr>
                <w:sz w:val="16"/>
                <w:szCs w:val="16"/>
              </w:rPr>
            </w:pPr>
            <w:r w:rsidRPr="001B1679">
              <w:rPr>
                <w:sz w:val="16"/>
                <w:szCs w:val="16"/>
              </w:rPr>
              <w:t>MCC Support Team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7F78F0" w14:textId="77777777" w:rsidR="009B546A" w:rsidRPr="001B1679" w:rsidRDefault="009B546A" w:rsidP="00C11620">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4F5A7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4F5C4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94EF94"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B7F966"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E7B44B" w14:textId="77777777" w:rsidR="009B546A" w:rsidRPr="001B1679" w:rsidRDefault="009B546A" w:rsidP="00C11620">
            <w:pPr>
              <w:pStyle w:val="TAL"/>
              <w:keepNext w:val="0"/>
              <w:rPr>
                <w:sz w:val="16"/>
                <w:szCs w:val="16"/>
              </w:rPr>
            </w:pPr>
          </w:p>
        </w:tc>
      </w:tr>
      <w:tr w:rsidR="009B546A" w14:paraId="6944053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E8A53C" w14:textId="77777777" w:rsidR="009B546A" w:rsidRPr="001B1679" w:rsidRDefault="009B546A" w:rsidP="00C11620">
            <w:pPr>
              <w:pStyle w:val="TAL"/>
              <w:keepNext w:val="0"/>
              <w:rPr>
                <w:sz w:val="16"/>
                <w:szCs w:val="16"/>
              </w:rPr>
            </w:pPr>
            <w:r w:rsidRPr="001B1679">
              <w:rPr>
                <w:sz w:val="16"/>
                <w:szCs w:val="16"/>
              </w:rPr>
              <w:t>21.8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17D7EC" w14:textId="6A84B1BD" w:rsidR="009B546A" w:rsidRPr="001B1679" w:rsidRDefault="00F83058" w:rsidP="00C11620">
            <w:pPr>
              <w:pStyle w:val="TAL"/>
              <w:keepNext w:val="0"/>
              <w:rPr>
                <w:sz w:val="16"/>
                <w:szCs w:val="16"/>
              </w:rPr>
            </w:pPr>
            <w:r>
              <w:rPr>
                <w:sz w:val="16"/>
                <w:szCs w:val="16"/>
              </w:rPr>
              <w:t>SP-23</w:t>
            </w:r>
            <w:r w:rsidR="009B546A" w:rsidRPr="001B1679">
              <w:rPr>
                <w:sz w:val="16"/>
                <w:szCs w:val="16"/>
              </w:rPr>
              <w:t>0383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C34C82"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5ACD8D" w14:textId="77777777" w:rsidR="009B546A" w:rsidRPr="001B1679" w:rsidRDefault="009B546A" w:rsidP="00C11620">
            <w:pPr>
              <w:pStyle w:val="TAL"/>
              <w:keepNext w:val="0"/>
              <w:rPr>
                <w:sz w:val="16"/>
                <w:szCs w:val="16"/>
              </w:rPr>
            </w:pPr>
            <w:r w:rsidRPr="001B1679">
              <w:rPr>
                <w:sz w:val="16"/>
                <w:szCs w:val="16"/>
              </w:rPr>
              <w:t>Rel-19 Workshop Plan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8C6827" w14:textId="77777777" w:rsidR="009B546A" w:rsidRPr="001B1679" w:rsidRDefault="009B546A" w:rsidP="00C11620">
            <w:pPr>
              <w:pStyle w:val="TAL"/>
              <w:keepNext w:val="0"/>
              <w:rPr>
                <w:sz w:val="16"/>
                <w:szCs w:val="16"/>
              </w:rPr>
            </w:pPr>
            <w:r w:rsidRPr="001B1679">
              <w:rPr>
                <w:sz w:val="16"/>
                <w:szCs w:val="16"/>
              </w:rPr>
              <w:t>TSG SA Chair elect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84500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FFB8D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622FAC" w14:textId="77777777" w:rsidR="009B546A" w:rsidRPr="001B1679" w:rsidRDefault="009B546A" w:rsidP="00C11620">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CBBC17" w14:textId="77777777" w:rsidR="009B546A" w:rsidRPr="001B1679" w:rsidRDefault="009B546A" w:rsidP="00C1162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FB99B1" w14:textId="77777777" w:rsidR="009B546A" w:rsidRPr="001B1679" w:rsidRDefault="009B546A" w:rsidP="00C11620">
            <w:pPr>
              <w:pStyle w:val="TAL"/>
              <w:keepNext w:val="0"/>
              <w:rPr>
                <w:sz w:val="16"/>
                <w:szCs w:val="16"/>
              </w:rPr>
            </w:pPr>
          </w:p>
        </w:tc>
      </w:tr>
    </w:tbl>
    <w:p w14:paraId="718A3BF1" w14:textId="77777777" w:rsidR="009B546A" w:rsidRDefault="009B546A" w:rsidP="009B546A">
      <w:r>
        <w:t>392 Entries</w:t>
      </w:r>
    </w:p>
    <w:p w14:paraId="5F2A88A1" w14:textId="77777777" w:rsidR="009B546A" w:rsidRDefault="009B546A" w:rsidP="009B546A"/>
    <w:p w14:paraId="7DC880E5" w14:textId="77777777" w:rsidR="009B546A" w:rsidRDefault="009B546A" w:rsidP="009B546A">
      <w:pPr>
        <w:spacing w:after="160" w:line="259" w:lineRule="auto"/>
      </w:pPr>
      <w:r>
        <w:br w:type="page"/>
      </w:r>
    </w:p>
    <w:p w14:paraId="1005CD6D" w14:textId="77777777" w:rsidR="009B546A" w:rsidRDefault="009B546A" w:rsidP="009B546A">
      <w:pPr>
        <w:pStyle w:val="Heading9"/>
      </w:pPr>
      <w:bookmarkStart w:id="95" w:name="_Toc131417233"/>
      <w:r>
        <w:lastRenderedPageBreak/>
        <w:t>ANNEX C</w:t>
      </w:r>
      <w:r>
        <w:tab/>
        <w:t>List of attendees</w:t>
      </w:r>
      <w:bookmarkEnd w:id="95"/>
    </w:p>
    <w:p w14:paraId="49A6885E" w14:textId="77777777" w:rsidR="009B546A" w:rsidRDefault="009B546A" w:rsidP="009B546A">
      <w:pPr>
        <w:pStyle w:val="Heading1"/>
      </w:pPr>
      <w:bookmarkStart w:id="96" w:name="_Toc131417234"/>
      <w:r>
        <w:t>C.1</w:t>
      </w:r>
      <w:r>
        <w:tab/>
        <w:t>List of all registrations for this meeting</w:t>
      </w:r>
      <w:bookmarkEnd w:id="96"/>
    </w:p>
    <w:p w14:paraId="14CA59B7" w14:textId="77777777" w:rsidR="009B546A" w:rsidRDefault="009B546A" w:rsidP="009B546A">
      <w:pPr>
        <w:pStyle w:val="TH"/>
      </w:pPr>
      <w:r>
        <w:t>Table C.1: List of all registrations for this meeting</w:t>
      </w:r>
    </w:p>
    <w:tbl>
      <w:tblPr>
        <w:tblW w:w="0" w:type="auto"/>
        <w:jc w:val="center"/>
        <w:tblLayout w:type="fixed"/>
        <w:tblLook w:val="04A0" w:firstRow="1" w:lastRow="0" w:firstColumn="1" w:lastColumn="0" w:noHBand="0" w:noVBand="1"/>
      </w:tblPr>
      <w:tblGrid>
        <w:gridCol w:w="500"/>
        <w:gridCol w:w="3000"/>
        <w:gridCol w:w="3000"/>
        <w:gridCol w:w="4000"/>
        <w:gridCol w:w="1500"/>
        <w:gridCol w:w="2500"/>
      </w:tblGrid>
      <w:tr w:rsidR="009B546A" w14:paraId="43C0E890" w14:textId="77777777" w:rsidTr="00C11620">
        <w:trPr>
          <w:cantSplit/>
          <w:tblHeader/>
          <w:jc w:val="center"/>
        </w:trPr>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E0739C" w14:textId="77777777" w:rsidR="009B546A" w:rsidRDefault="009B546A" w:rsidP="00C11620">
            <w:pPr>
              <w:pStyle w:val="TAH"/>
              <w:keepNext w:val="0"/>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ABFEF02" w14:textId="77777777" w:rsidR="009B546A" w:rsidRDefault="009B546A" w:rsidP="00C11620">
            <w:pPr>
              <w:pStyle w:val="TAH"/>
              <w:keepNext w:val="0"/>
            </w:pPr>
            <w:r w:rsidRPr="00BB3F37">
              <w:t>Family Name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040D036" w14:textId="77777777" w:rsidR="009B546A" w:rsidRDefault="009B546A" w:rsidP="00C11620">
            <w:pPr>
              <w:pStyle w:val="TAH"/>
              <w:keepNext w:val="0"/>
            </w:pPr>
            <w:r w:rsidRPr="00BB3F37">
              <w:t>Given 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18048BC" w14:textId="77777777" w:rsidR="009B546A" w:rsidRDefault="009B546A" w:rsidP="00C11620">
            <w:pPr>
              <w:pStyle w:val="TAH"/>
              <w:keepNext w:val="0"/>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1733914" w14:textId="77777777" w:rsidR="009B546A" w:rsidRDefault="009B546A" w:rsidP="00C11620">
            <w:pPr>
              <w:pStyle w:val="TAH"/>
              <w:keepNext w:val="0"/>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6181E3" w14:textId="77777777" w:rsidR="009B546A" w:rsidRDefault="009B546A" w:rsidP="00C11620">
            <w:pPr>
              <w:pStyle w:val="TAH"/>
              <w:keepNext w:val="0"/>
            </w:pPr>
            <w:r w:rsidRPr="00BB3F37">
              <w:t>Membership Status</w:t>
            </w:r>
          </w:p>
        </w:tc>
      </w:tr>
      <w:tr w:rsidR="009B546A" w14:paraId="1B9D5A8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A6A2F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C6E8F2" w14:textId="77777777" w:rsidR="009B546A" w:rsidRPr="001B1679" w:rsidRDefault="009B546A" w:rsidP="00C11620">
            <w:pPr>
              <w:pStyle w:val="TAL"/>
              <w:keepNext w:val="0"/>
              <w:rPr>
                <w:sz w:val="16"/>
                <w:szCs w:val="16"/>
              </w:rPr>
            </w:pPr>
            <w:r w:rsidRPr="001B1679">
              <w:rPr>
                <w:sz w:val="16"/>
                <w:szCs w:val="16"/>
              </w:rPr>
              <w:t>Achter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E3787B" w14:textId="77777777" w:rsidR="009B546A" w:rsidRPr="001B1679" w:rsidRDefault="009B546A" w:rsidP="00C11620">
            <w:pPr>
              <w:pStyle w:val="TAL"/>
              <w:keepNext w:val="0"/>
              <w:rPr>
                <w:sz w:val="16"/>
                <w:szCs w:val="16"/>
              </w:rPr>
            </w:pPr>
            <w:r w:rsidRPr="001B1679">
              <w:rPr>
                <w:sz w:val="16"/>
                <w:szCs w:val="16"/>
              </w:rPr>
              <w:t>Johannes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20E75" w14:textId="77777777" w:rsidR="009B546A" w:rsidRPr="001B1679" w:rsidRDefault="009B546A" w:rsidP="00C11620">
            <w:pPr>
              <w:pStyle w:val="TAL"/>
              <w:keepNext w:val="0"/>
              <w:rPr>
                <w:sz w:val="16"/>
                <w:szCs w:val="16"/>
              </w:rPr>
            </w:pPr>
            <w:r w:rsidRPr="001B1679">
              <w:rPr>
                <w:sz w:val="16"/>
                <w:szCs w:val="16"/>
              </w:rPr>
              <w:t>T-Mobile Austria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41571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B65311" w14:textId="77777777" w:rsidR="009B546A" w:rsidRPr="001B1679" w:rsidRDefault="009B546A" w:rsidP="00C11620">
            <w:pPr>
              <w:pStyle w:val="TAL"/>
              <w:keepNext w:val="0"/>
              <w:rPr>
                <w:sz w:val="16"/>
                <w:szCs w:val="16"/>
              </w:rPr>
            </w:pPr>
            <w:r w:rsidRPr="001B1679">
              <w:rPr>
                <w:sz w:val="16"/>
                <w:szCs w:val="16"/>
              </w:rPr>
              <w:t>3GPPMEMBER</w:t>
            </w:r>
          </w:p>
        </w:tc>
      </w:tr>
      <w:tr w:rsidR="009B546A" w14:paraId="49BC8BE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A63B4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3D6EB5" w14:textId="77777777" w:rsidR="009B546A" w:rsidRPr="001B1679" w:rsidRDefault="009B546A" w:rsidP="00C11620">
            <w:pPr>
              <w:pStyle w:val="TAL"/>
              <w:keepNext w:val="0"/>
              <w:rPr>
                <w:sz w:val="16"/>
                <w:szCs w:val="16"/>
              </w:rPr>
            </w:pPr>
            <w:r w:rsidRPr="001B1679">
              <w:rPr>
                <w:sz w:val="16"/>
                <w:szCs w:val="16"/>
              </w:rPr>
              <w:t>Adema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CCF417" w14:textId="77777777" w:rsidR="009B546A" w:rsidRPr="001B1679" w:rsidRDefault="009B546A" w:rsidP="00C11620">
            <w:pPr>
              <w:pStyle w:val="TAL"/>
              <w:keepNext w:val="0"/>
              <w:rPr>
                <w:sz w:val="16"/>
                <w:szCs w:val="16"/>
              </w:rPr>
            </w:pPr>
            <w:r w:rsidRPr="001B1679">
              <w:rPr>
                <w:sz w:val="16"/>
                <w:szCs w:val="16"/>
              </w:rPr>
              <w:t>Jos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BCE422" w14:textId="77777777" w:rsidR="009B546A" w:rsidRPr="001B1679" w:rsidRDefault="009B546A" w:rsidP="00C11620">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88B4A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8775BC" w14:textId="77777777" w:rsidR="009B546A" w:rsidRPr="001B1679" w:rsidRDefault="009B546A" w:rsidP="00C11620">
            <w:pPr>
              <w:pStyle w:val="TAL"/>
              <w:keepNext w:val="0"/>
              <w:rPr>
                <w:sz w:val="16"/>
                <w:szCs w:val="16"/>
              </w:rPr>
            </w:pPr>
            <w:r w:rsidRPr="001B1679">
              <w:rPr>
                <w:sz w:val="16"/>
                <w:szCs w:val="16"/>
              </w:rPr>
              <w:t>3GPPMEMBER</w:t>
            </w:r>
          </w:p>
        </w:tc>
      </w:tr>
      <w:tr w:rsidR="009B546A" w14:paraId="04864B5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51131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56F75A" w14:textId="77777777" w:rsidR="009B546A" w:rsidRPr="001B1679" w:rsidRDefault="009B546A" w:rsidP="00C11620">
            <w:pPr>
              <w:pStyle w:val="TAL"/>
              <w:keepNext w:val="0"/>
              <w:rPr>
                <w:sz w:val="16"/>
                <w:szCs w:val="16"/>
              </w:rPr>
            </w:pPr>
            <w:r w:rsidRPr="001B1679">
              <w:rPr>
                <w:sz w:val="16"/>
                <w:szCs w:val="16"/>
              </w:rPr>
              <w:t>Agbede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5C4442" w14:textId="77777777" w:rsidR="009B546A" w:rsidRPr="001B1679" w:rsidRDefault="009B546A" w:rsidP="00C11620">
            <w:pPr>
              <w:pStyle w:val="TAL"/>
              <w:keepNext w:val="0"/>
              <w:rPr>
                <w:sz w:val="16"/>
                <w:szCs w:val="16"/>
              </w:rPr>
            </w:pPr>
            <w:r w:rsidRPr="001B1679">
              <w:rPr>
                <w:sz w:val="16"/>
                <w:szCs w:val="16"/>
              </w:rPr>
              <w:t>Afolabi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B38EE4" w14:textId="77777777" w:rsidR="009B546A" w:rsidRPr="001B1679" w:rsidRDefault="009B546A" w:rsidP="00C11620">
            <w:pPr>
              <w:pStyle w:val="TAL"/>
              <w:keepNext w:val="0"/>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7D7E6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67B48C" w14:textId="77777777" w:rsidR="009B546A" w:rsidRPr="001B1679" w:rsidRDefault="009B546A" w:rsidP="00C11620">
            <w:pPr>
              <w:pStyle w:val="TAL"/>
              <w:keepNext w:val="0"/>
              <w:rPr>
                <w:sz w:val="16"/>
                <w:szCs w:val="16"/>
              </w:rPr>
            </w:pPr>
            <w:r w:rsidRPr="001B1679">
              <w:rPr>
                <w:sz w:val="16"/>
                <w:szCs w:val="16"/>
              </w:rPr>
              <w:t>3GPPMEMBER</w:t>
            </w:r>
          </w:p>
        </w:tc>
      </w:tr>
      <w:tr w:rsidR="009B546A" w14:paraId="2B3422D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05BC8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1D3732" w14:textId="77777777" w:rsidR="009B546A" w:rsidRPr="001B1679" w:rsidRDefault="009B546A" w:rsidP="00C11620">
            <w:pPr>
              <w:pStyle w:val="TAL"/>
              <w:keepNext w:val="0"/>
              <w:rPr>
                <w:sz w:val="16"/>
                <w:szCs w:val="16"/>
              </w:rPr>
            </w:pPr>
            <w:r w:rsidRPr="001B1679">
              <w:rPr>
                <w:sz w:val="16"/>
                <w:szCs w:val="16"/>
              </w:rPr>
              <w:t>Aghili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DB3196" w14:textId="77777777" w:rsidR="009B546A" w:rsidRPr="001B1679" w:rsidRDefault="009B546A" w:rsidP="00C11620">
            <w:pPr>
              <w:pStyle w:val="TAL"/>
              <w:keepNext w:val="0"/>
              <w:rPr>
                <w:sz w:val="16"/>
                <w:szCs w:val="16"/>
              </w:rPr>
            </w:pPr>
            <w:r w:rsidRPr="001B1679">
              <w:rPr>
                <w:sz w:val="16"/>
                <w:szCs w:val="16"/>
              </w:rPr>
              <w:t>Behrouz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0A18B6" w14:textId="77777777" w:rsidR="009B546A" w:rsidRPr="001B1679" w:rsidRDefault="009B546A" w:rsidP="00C11620">
            <w:pPr>
              <w:pStyle w:val="TAL"/>
              <w:keepNext w:val="0"/>
              <w:rPr>
                <w:sz w:val="16"/>
                <w:szCs w:val="16"/>
              </w:rPr>
            </w:pPr>
            <w:r w:rsidRPr="001B1679">
              <w:rPr>
                <w:sz w:val="16"/>
                <w:szCs w:val="16"/>
              </w:rPr>
              <w:t>Apple Europe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62FA6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2DE842" w14:textId="77777777" w:rsidR="009B546A" w:rsidRPr="001B1679" w:rsidRDefault="009B546A" w:rsidP="00C11620">
            <w:pPr>
              <w:pStyle w:val="TAL"/>
              <w:keepNext w:val="0"/>
              <w:rPr>
                <w:sz w:val="16"/>
                <w:szCs w:val="16"/>
              </w:rPr>
            </w:pPr>
            <w:r w:rsidRPr="001B1679">
              <w:rPr>
                <w:sz w:val="16"/>
                <w:szCs w:val="16"/>
              </w:rPr>
              <w:t>3GPPMEMBER</w:t>
            </w:r>
          </w:p>
        </w:tc>
      </w:tr>
      <w:tr w:rsidR="009B546A" w14:paraId="435C101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2862B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5F3E66" w14:textId="77777777" w:rsidR="009B546A" w:rsidRPr="001B1679" w:rsidRDefault="009B546A" w:rsidP="00C11620">
            <w:pPr>
              <w:pStyle w:val="TAL"/>
              <w:keepNext w:val="0"/>
              <w:rPr>
                <w:sz w:val="16"/>
                <w:szCs w:val="16"/>
              </w:rPr>
            </w:pPr>
            <w:r w:rsidRPr="001B1679">
              <w:rPr>
                <w:sz w:val="16"/>
                <w:szCs w:val="16"/>
              </w:rPr>
              <w:t>Agrone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E9B2EF" w14:textId="77777777" w:rsidR="009B546A" w:rsidRPr="001B1679" w:rsidRDefault="009B546A" w:rsidP="00C11620">
            <w:pPr>
              <w:pStyle w:val="TAL"/>
              <w:keepNext w:val="0"/>
              <w:rPr>
                <w:sz w:val="16"/>
                <w:szCs w:val="16"/>
              </w:rPr>
            </w:pPr>
            <w:r w:rsidRPr="001B1679">
              <w:rPr>
                <w:sz w:val="16"/>
                <w:szCs w:val="16"/>
              </w:rPr>
              <w:t>Roberto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825989" w14:textId="77777777" w:rsidR="009B546A" w:rsidRPr="001B1679" w:rsidRDefault="009B546A" w:rsidP="00C11620">
            <w:pPr>
              <w:pStyle w:val="TAL"/>
              <w:keepNext w:val="0"/>
              <w:rPr>
                <w:sz w:val="16"/>
                <w:szCs w:val="16"/>
              </w:rPr>
            </w:pPr>
            <w:r w:rsidRPr="001B1679">
              <w:rPr>
                <w:sz w:val="16"/>
                <w:szCs w:val="16"/>
              </w:rPr>
              <w:t>Leonardo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B1A70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616B3E" w14:textId="77777777" w:rsidR="009B546A" w:rsidRPr="001B1679" w:rsidRDefault="009B546A" w:rsidP="00C11620">
            <w:pPr>
              <w:pStyle w:val="TAL"/>
              <w:keepNext w:val="0"/>
              <w:rPr>
                <w:sz w:val="16"/>
                <w:szCs w:val="16"/>
              </w:rPr>
            </w:pPr>
            <w:r w:rsidRPr="001B1679">
              <w:rPr>
                <w:sz w:val="16"/>
                <w:szCs w:val="16"/>
              </w:rPr>
              <w:t>3GPPMEMBER</w:t>
            </w:r>
          </w:p>
        </w:tc>
      </w:tr>
      <w:tr w:rsidR="009B546A" w14:paraId="316EFBF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E2827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B42B4F" w14:textId="77777777" w:rsidR="009B546A" w:rsidRPr="001B1679" w:rsidRDefault="009B546A" w:rsidP="00C11620">
            <w:pPr>
              <w:pStyle w:val="TAL"/>
              <w:keepNext w:val="0"/>
              <w:rPr>
                <w:sz w:val="16"/>
                <w:szCs w:val="16"/>
              </w:rPr>
            </w:pPr>
            <w:r w:rsidRPr="001B1679">
              <w:rPr>
                <w:sz w:val="16"/>
                <w:szCs w:val="16"/>
              </w:rPr>
              <w:t>Ahmad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EE36E3" w14:textId="77777777" w:rsidR="009B546A" w:rsidRPr="001B1679" w:rsidRDefault="009B546A" w:rsidP="00C11620">
            <w:pPr>
              <w:pStyle w:val="TAL"/>
              <w:keepNext w:val="0"/>
              <w:rPr>
                <w:sz w:val="16"/>
                <w:szCs w:val="16"/>
              </w:rPr>
            </w:pPr>
            <w:r w:rsidRPr="001B1679">
              <w:rPr>
                <w:sz w:val="16"/>
                <w:szCs w:val="16"/>
              </w:rPr>
              <w:t>Saad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BC7D5A" w14:textId="77777777" w:rsidR="009B546A" w:rsidRPr="001B1679" w:rsidRDefault="009B546A" w:rsidP="00C11620">
            <w:pPr>
              <w:pStyle w:val="TAL"/>
              <w:keepNext w:val="0"/>
              <w:rPr>
                <w:sz w:val="16"/>
                <w:szCs w:val="16"/>
              </w:rPr>
            </w:pPr>
            <w:r w:rsidRPr="001B1679">
              <w:rPr>
                <w:sz w:val="16"/>
                <w:szCs w:val="16"/>
              </w:rPr>
              <w:t>InterDigital France R&amp;D,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21CC3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A38697" w14:textId="77777777" w:rsidR="009B546A" w:rsidRPr="001B1679" w:rsidRDefault="009B546A" w:rsidP="00C11620">
            <w:pPr>
              <w:pStyle w:val="TAL"/>
              <w:keepNext w:val="0"/>
              <w:rPr>
                <w:sz w:val="16"/>
                <w:szCs w:val="16"/>
              </w:rPr>
            </w:pPr>
            <w:r w:rsidRPr="001B1679">
              <w:rPr>
                <w:sz w:val="16"/>
                <w:szCs w:val="16"/>
              </w:rPr>
              <w:t>3GPPMEMBER</w:t>
            </w:r>
          </w:p>
        </w:tc>
      </w:tr>
      <w:tr w:rsidR="009B546A" w14:paraId="050F2EE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C4F38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BFF9E7" w14:textId="77777777" w:rsidR="009B546A" w:rsidRPr="001B1679" w:rsidRDefault="009B546A" w:rsidP="00C11620">
            <w:pPr>
              <w:pStyle w:val="TAL"/>
              <w:keepNext w:val="0"/>
              <w:rPr>
                <w:sz w:val="16"/>
                <w:szCs w:val="16"/>
              </w:rPr>
            </w:pPr>
            <w:r w:rsidRPr="001B1679">
              <w:rPr>
                <w:sz w:val="16"/>
                <w:szCs w:val="16"/>
              </w:rPr>
              <w:t>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E30E06" w14:textId="77777777" w:rsidR="009B546A" w:rsidRPr="001B1679" w:rsidRDefault="009B546A" w:rsidP="00C11620">
            <w:pPr>
              <w:pStyle w:val="TAL"/>
              <w:keepNext w:val="0"/>
              <w:rPr>
                <w:sz w:val="16"/>
                <w:szCs w:val="16"/>
              </w:rPr>
            </w:pPr>
            <w:r w:rsidRPr="001B1679">
              <w:rPr>
                <w:sz w:val="16"/>
                <w:szCs w:val="16"/>
              </w:rPr>
              <w:t>Ming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9DE6BA" w14:textId="77777777" w:rsidR="009B546A" w:rsidRPr="001B1679" w:rsidRDefault="009B546A" w:rsidP="00C11620">
            <w:pPr>
              <w:pStyle w:val="TAL"/>
              <w:keepNext w:val="0"/>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A952A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D4856B" w14:textId="77777777" w:rsidR="009B546A" w:rsidRPr="001B1679" w:rsidRDefault="009B546A" w:rsidP="00C11620">
            <w:pPr>
              <w:pStyle w:val="TAL"/>
              <w:keepNext w:val="0"/>
              <w:rPr>
                <w:sz w:val="16"/>
                <w:szCs w:val="16"/>
              </w:rPr>
            </w:pPr>
            <w:r w:rsidRPr="001B1679">
              <w:rPr>
                <w:sz w:val="16"/>
                <w:szCs w:val="16"/>
              </w:rPr>
              <w:t>3GPPMEMBER</w:t>
            </w:r>
          </w:p>
        </w:tc>
      </w:tr>
      <w:tr w:rsidR="009B546A" w14:paraId="32395A5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87A71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210BC6" w14:textId="77777777" w:rsidR="009B546A" w:rsidRPr="001B1679" w:rsidRDefault="009B546A" w:rsidP="00C11620">
            <w:pPr>
              <w:pStyle w:val="TAL"/>
              <w:keepNext w:val="0"/>
              <w:rPr>
                <w:sz w:val="16"/>
                <w:szCs w:val="16"/>
              </w:rPr>
            </w:pPr>
            <w:r w:rsidRPr="001B1679">
              <w:rPr>
                <w:sz w:val="16"/>
                <w:szCs w:val="16"/>
              </w:rPr>
              <w:t>Akimoto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CD612E" w14:textId="77777777" w:rsidR="009B546A" w:rsidRPr="001B1679" w:rsidRDefault="009B546A" w:rsidP="00C11620">
            <w:pPr>
              <w:pStyle w:val="TAL"/>
              <w:keepNext w:val="0"/>
              <w:rPr>
                <w:sz w:val="16"/>
                <w:szCs w:val="16"/>
              </w:rPr>
            </w:pPr>
            <w:r w:rsidRPr="001B1679">
              <w:rPr>
                <w:sz w:val="16"/>
                <w:szCs w:val="16"/>
              </w:rPr>
              <w:t>Yosuke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15E8AC" w14:textId="77777777" w:rsidR="009B546A" w:rsidRPr="001B1679" w:rsidRDefault="009B546A" w:rsidP="00C11620">
            <w:pPr>
              <w:pStyle w:val="TAL"/>
              <w:keepNext w:val="0"/>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8BC27B"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B0EB23" w14:textId="77777777" w:rsidR="009B546A" w:rsidRPr="001B1679" w:rsidRDefault="009B546A" w:rsidP="00C11620">
            <w:pPr>
              <w:pStyle w:val="TAL"/>
              <w:keepNext w:val="0"/>
              <w:rPr>
                <w:sz w:val="16"/>
                <w:szCs w:val="16"/>
              </w:rPr>
            </w:pPr>
            <w:r w:rsidRPr="001B1679">
              <w:rPr>
                <w:sz w:val="16"/>
                <w:szCs w:val="16"/>
              </w:rPr>
              <w:t>3GPPMEMBER</w:t>
            </w:r>
          </w:p>
        </w:tc>
      </w:tr>
      <w:tr w:rsidR="009B546A" w14:paraId="5FAA5E0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4B46B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E3F002" w14:textId="77777777" w:rsidR="009B546A" w:rsidRPr="001B1679" w:rsidRDefault="009B546A" w:rsidP="00C11620">
            <w:pPr>
              <w:pStyle w:val="TAL"/>
              <w:keepNext w:val="0"/>
              <w:rPr>
                <w:sz w:val="16"/>
                <w:szCs w:val="16"/>
              </w:rPr>
            </w:pPr>
            <w:r w:rsidRPr="001B1679">
              <w:rPr>
                <w:sz w:val="16"/>
                <w:szCs w:val="16"/>
              </w:rPr>
              <w:t>Ali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7B524B" w14:textId="77777777" w:rsidR="009B546A" w:rsidRPr="001B1679" w:rsidRDefault="009B546A" w:rsidP="00C11620">
            <w:pPr>
              <w:pStyle w:val="TAL"/>
              <w:keepNext w:val="0"/>
              <w:rPr>
                <w:sz w:val="16"/>
                <w:szCs w:val="16"/>
              </w:rPr>
            </w:pPr>
            <w:r w:rsidRPr="001B1679">
              <w:rPr>
                <w:sz w:val="16"/>
                <w:szCs w:val="16"/>
              </w:rPr>
              <w:t>Irfan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10F1B8" w14:textId="77777777" w:rsidR="009B546A" w:rsidRPr="001B1679" w:rsidRDefault="009B546A" w:rsidP="00C11620">
            <w:pPr>
              <w:pStyle w:val="TAL"/>
              <w:keepNext w:val="0"/>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15FDF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BC58E1" w14:textId="77777777" w:rsidR="009B546A" w:rsidRPr="001B1679" w:rsidRDefault="009B546A" w:rsidP="00C11620">
            <w:pPr>
              <w:pStyle w:val="TAL"/>
              <w:keepNext w:val="0"/>
              <w:rPr>
                <w:sz w:val="16"/>
                <w:szCs w:val="16"/>
              </w:rPr>
            </w:pPr>
            <w:r w:rsidRPr="001B1679">
              <w:rPr>
                <w:sz w:val="16"/>
                <w:szCs w:val="16"/>
              </w:rPr>
              <w:t>3GPPMEMBER</w:t>
            </w:r>
          </w:p>
        </w:tc>
      </w:tr>
      <w:tr w:rsidR="009B546A" w14:paraId="76CEAE3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E6AF94" w14:textId="77777777" w:rsidR="009B546A" w:rsidRPr="001B1679" w:rsidRDefault="009B546A" w:rsidP="00C11620">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EA839B" w14:textId="77777777" w:rsidR="009B546A" w:rsidRPr="001B1679" w:rsidRDefault="009B546A" w:rsidP="00C11620">
            <w:pPr>
              <w:pStyle w:val="TAL"/>
              <w:keepNext w:val="0"/>
              <w:rPr>
                <w:sz w:val="16"/>
                <w:szCs w:val="16"/>
              </w:rPr>
            </w:pPr>
            <w:r w:rsidRPr="001B1679">
              <w:rPr>
                <w:sz w:val="16"/>
                <w:szCs w:val="16"/>
              </w:rPr>
              <w:t>Almodovar Chico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C785AF" w14:textId="77777777" w:rsidR="009B546A" w:rsidRPr="001B1679" w:rsidRDefault="009B546A" w:rsidP="00C11620">
            <w:pPr>
              <w:pStyle w:val="TAL"/>
              <w:keepNext w:val="0"/>
              <w:rPr>
                <w:sz w:val="16"/>
                <w:szCs w:val="16"/>
              </w:rPr>
            </w:pPr>
            <w:r w:rsidRPr="001B1679">
              <w:rPr>
                <w:sz w:val="16"/>
                <w:szCs w:val="16"/>
              </w:rPr>
              <w:t>Jose Luis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606324" w14:textId="77777777" w:rsidR="009B546A" w:rsidRPr="001B1679" w:rsidRDefault="009B546A" w:rsidP="00C11620">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C82A6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0E9DF6" w14:textId="77777777" w:rsidR="009B546A" w:rsidRPr="001B1679" w:rsidRDefault="009B546A" w:rsidP="00C11620">
            <w:pPr>
              <w:pStyle w:val="TAL"/>
              <w:keepNext w:val="0"/>
              <w:rPr>
                <w:sz w:val="16"/>
                <w:szCs w:val="16"/>
              </w:rPr>
            </w:pPr>
            <w:r w:rsidRPr="001B1679">
              <w:rPr>
                <w:sz w:val="16"/>
                <w:szCs w:val="16"/>
              </w:rPr>
              <w:t>3GPPMEMBER</w:t>
            </w:r>
          </w:p>
        </w:tc>
      </w:tr>
      <w:tr w:rsidR="009B546A" w14:paraId="12FE602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FEA1F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9851E1" w14:textId="77777777" w:rsidR="009B546A" w:rsidRPr="001B1679" w:rsidRDefault="009B546A" w:rsidP="00C11620">
            <w:pPr>
              <w:pStyle w:val="TAL"/>
              <w:keepNext w:val="0"/>
              <w:rPr>
                <w:sz w:val="16"/>
                <w:szCs w:val="16"/>
              </w:rPr>
            </w:pPr>
            <w:r w:rsidRPr="001B1679">
              <w:rPr>
                <w:sz w:val="16"/>
                <w:szCs w:val="16"/>
              </w:rPr>
              <w:t>Ando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89F3C9" w14:textId="77777777" w:rsidR="009B546A" w:rsidRPr="001B1679" w:rsidRDefault="009B546A" w:rsidP="00C11620">
            <w:pPr>
              <w:pStyle w:val="TAL"/>
              <w:keepNext w:val="0"/>
              <w:rPr>
                <w:sz w:val="16"/>
                <w:szCs w:val="16"/>
              </w:rPr>
            </w:pPr>
            <w:r w:rsidRPr="001B1679">
              <w:rPr>
                <w:sz w:val="16"/>
                <w:szCs w:val="16"/>
              </w:rPr>
              <w:t>Kei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5A5810" w14:textId="77777777" w:rsidR="009B546A" w:rsidRPr="001B1679" w:rsidRDefault="009B546A" w:rsidP="00C11620">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F122F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D7770A" w14:textId="77777777" w:rsidR="009B546A" w:rsidRPr="001B1679" w:rsidRDefault="009B546A" w:rsidP="00C11620">
            <w:pPr>
              <w:pStyle w:val="TAL"/>
              <w:keepNext w:val="0"/>
              <w:rPr>
                <w:sz w:val="16"/>
                <w:szCs w:val="16"/>
              </w:rPr>
            </w:pPr>
            <w:r w:rsidRPr="001B1679">
              <w:rPr>
                <w:sz w:val="16"/>
                <w:szCs w:val="16"/>
              </w:rPr>
              <w:t>3GPPMEMBER</w:t>
            </w:r>
          </w:p>
        </w:tc>
      </w:tr>
      <w:tr w:rsidR="009B546A" w14:paraId="6D66360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BC51E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9EBD32" w14:textId="77777777" w:rsidR="009B546A" w:rsidRPr="001B1679" w:rsidRDefault="009B546A" w:rsidP="00C11620">
            <w:pPr>
              <w:pStyle w:val="TAL"/>
              <w:keepNext w:val="0"/>
              <w:rPr>
                <w:sz w:val="16"/>
                <w:szCs w:val="16"/>
              </w:rPr>
            </w:pPr>
            <w:r w:rsidRPr="001B1679">
              <w:rPr>
                <w:sz w:val="16"/>
                <w:szCs w:val="16"/>
              </w:rPr>
              <w:t>Aoyagi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CCFC6F" w14:textId="77777777" w:rsidR="009B546A" w:rsidRPr="001B1679" w:rsidRDefault="009B546A" w:rsidP="00C11620">
            <w:pPr>
              <w:pStyle w:val="TAL"/>
              <w:keepNext w:val="0"/>
              <w:rPr>
                <w:sz w:val="16"/>
                <w:szCs w:val="16"/>
              </w:rPr>
            </w:pPr>
            <w:r w:rsidRPr="001B1679">
              <w:rPr>
                <w:sz w:val="16"/>
                <w:szCs w:val="16"/>
              </w:rPr>
              <w:t>Kenichiro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FCFCED" w14:textId="77777777" w:rsidR="009B546A" w:rsidRPr="001B1679" w:rsidRDefault="009B546A" w:rsidP="00C11620">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7FD855"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9AEC40" w14:textId="77777777" w:rsidR="009B546A" w:rsidRPr="001B1679" w:rsidRDefault="009B546A" w:rsidP="00C11620">
            <w:pPr>
              <w:pStyle w:val="TAL"/>
              <w:keepNext w:val="0"/>
              <w:rPr>
                <w:sz w:val="16"/>
                <w:szCs w:val="16"/>
              </w:rPr>
            </w:pPr>
            <w:r w:rsidRPr="001B1679">
              <w:rPr>
                <w:sz w:val="16"/>
                <w:szCs w:val="16"/>
              </w:rPr>
              <w:t>3GPPMEMBER</w:t>
            </w:r>
          </w:p>
        </w:tc>
      </w:tr>
      <w:tr w:rsidR="009B546A" w14:paraId="426B9E0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532ADA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3C2800" w14:textId="77777777" w:rsidR="009B546A" w:rsidRPr="001B1679" w:rsidRDefault="009B546A" w:rsidP="00C11620">
            <w:pPr>
              <w:pStyle w:val="TAL"/>
              <w:keepNext w:val="0"/>
              <w:rPr>
                <w:sz w:val="16"/>
                <w:szCs w:val="16"/>
              </w:rPr>
            </w:pPr>
            <w:r w:rsidRPr="001B1679">
              <w:rPr>
                <w:sz w:val="16"/>
                <w:szCs w:val="16"/>
              </w:rPr>
              <w:t>Aravindakshan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D73D0D" w14:textId="77777777" w:rsidR="009B546A" w:rsidRPr="001B1679" w:rsidRDefault="009B546A" w:rsidP="00C11620">
            <w:pPr>
              <w:pStyle w:val="TAL"/>
              <w:keepNext w:val="0"/>
              <w:rPr>
                <w:sz w:val="16"/>
                <w:szCs w:val="16"/>
              </w:rPr>
            </w:pPr>
            <w:r w:rsidRPr="001B1679">
              <w:rPr>
                <w:sz w:val="16"/>
                <w:szCs w:val="16"/>
              </w:rPr>
              <w:t>Jishnu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4DE646" w14:textId="77777777" w:rsidR="009B546A" w:rsidRPr="001B1679" w:rsidRDefault="009B546A" w:rsidP="00C11620">
            <w:pPr>
              <w:pStyle w:val="TAL"/>
              <w:keepNext w:val="0"/>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88015E"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A9493D" w14:textId="77777777" w:rsidR="009B546A" w:rsidRPr="001B1679" w:rsidRDefault="009B546A" w:rsidP="00C11620">
            <w:pPr>
              <w:pStyle w:val="TAL"/>
              <w:keepNext w:val="0"/>
              <w:rPr>
                <w:sz w:val="16"/>
                <w:szCs w:val="16"/>
              </w:rPr>
            </w:pPr>
            <w:r w:rsidRPr="001B1679">
              <w:rPr>
                <w:sz w:val="16"/>
                <w:szCs w:val="16"/>
              </w:rPr>
              <w:t>3GPPMEMBER</w:t>
            </w:r>
          </w:p>
        </w:tc>
      </w:tr>
      <w:tr w:rsidR="009B546A" w14:paraId="5349C5C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9B19FC"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40BA68" w14:textId="77777777" w:rsidR="009B546A" w:rsidRPr="001B1679" w:rsidRDefault="009B546A" w:rsidP="00C11620">
            <w:pPr>
              <w:pStyle w:val="TAL"/>
              <w:keepNext w:val="0"/>
              <w:rPr>
                <w:sz w:val="16"/>
                <w:szCs w:val="16"/>
              </w:rPr>
            </w:pPr>
            <w:r w:rsidRPr="001B1679">
              <w:rPr>
                <w:sz w:val="16"/>
                <w:szCs w:val="16"/>
              </w:rPr>
              <w:t>Arora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3BE3CD" w14:textId="77777777" w:rsidR="009B546A" w:rsidRPr="001B1679" w:rsidRDefault="009B546A" w:rsidP="00C11620">
            <w:pPr>
              <w:pStyle w:val="TAL"/>
              <w:keepNext w:val="0"/>
              <w:rPr>
                <w:sz w:val="16"/>
                <w:szCs w:val="16"/>
              </w:rPr>
            </w:pPr>
            <w:r w:rsidRPr="001B1679">
              <w:rPr>
                <w:sz w:val="16"/>
                <w:szCs w:val="16"/>
              </w:rPr>
              <w:t>Akansha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9EF5E8"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4C953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05CB02" w14:textId="77777777" w:rsidR="009B546A" w:rsidRPr="001B1679" w:rsidRDefault="009B546A" w:rsidP="00C11620">
            <w:pPr>
              <w:pStyle w:val="TAL"/>
              <w:keepNext w:val="0"/>
              <w:rPr>
                <w:sz w:val="16"/>
                <w:szCs w:val="16"/>
              </w:rPr>
            </w:pPr>
            <w:r w:rsidRPr="001B1679">
              <w:rPr>
                <w:sz w:val="16"/>
                <w:szCs w:val="16"/>
              </w:rPr>
              <w:t>3GPPORG_REP</w:t>
            </w:r>
          </w:p>
        </w:tc>
      </w:tr>
      <w:tr w:rsidR="009B546A" w14:paraId="2C6719A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35F42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E57715" w14:textId="77777777" w:rsidR="009B546A" w:rsidRPr="001B1679" w:rsidRDefault="009B546A" w:rsidP="00C11620">
            <w:pPr>
              <w:pStyle w:val="TAL"/>
              <w:keepNext w:val="0"/>
              <w:rPr>
                <w:sz w:val="16"/>
                <w:szCs w:val="16"/>
              </w:rPr>
            </w:pPr>
            <w:r w:rsidRPr="001B1679">
              <w:rPr>
                <w:sz w:val="16"/>
                <w:szCs w:val="16"/>
              </w:rPr>
              <w:t>Askerup</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162976" w14:textId="77777777" w:rsidR="009B546A" w:rsidRPr="001B1679" w:rsidRDefault="009B546A" w:rsidP="00C11620">
            <w:pPr>
              <w:pStyle w:val="TAL"/>
              <w:keepNext w:val="0"/>
              <w:rPr>
                <w:sz w:val="16"/>
                <w:szCs w:val="16"/>
              </w:rPr>
            </w:pPr>
            <w:r w:rsidRPr="001B1679">
              <w:rPr>
                <w:sz w:val="16"/>
                <w:szCs w:val="16"/>
              </w:rPr>
              <w:t>Anders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415C9F" w14:textId="77777777" w:rsidR="009B546A" w:rsidRPr="001B1679" w:rsidRDefault="009B546A" w:rsidP="00C11620">
            <w:pPr>
              <w:pStyle w:val="TAL"/>
              <w:keepNext w:val="0"/>
              <w:rPr>
                <w:sz w:val="16"/>
                <w:szCs w:val="16"/>
              </w:rPr>
            </w:pPr>
            <w:r w:rsidRPr="001B1679">
              <w:rPr>
                <w:sz w:val="16"/>
                <w:szCs w:val="16"/>
              </w:rPr>
              <w:t>Hewlett-Packard Enterprise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8B27E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870211" w14:textId="77777777" w:rsidR="009B546A" w:rsidRPr="001B1679" w:rsidRDefault="009B546A" w:rsidP="00C11620">
            <w:pPr>
              <w:pStyle w:val="TAL"/>
              <w:keepNext w:val="0"/>
              <w:rPr>
                <w:sz w:val="16"/>
                <w:szCs w:val="16"/>
              </w:rPr>
            </w:pPr>
            <w:r w:rsidRPr="001B1679">
              <w:rPr>
                <w:sz w:val="16"/>
                <w:szCs w:val="16"/>
              </w:rPr>
              <w:t>3GPPMEMBER</w:t>
            </w:r>
          </w:p>
        </w:tc>
      </w:tr>
      <w:tr w:rsidR="009B546A" w14:paraId="0B129F4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4FB61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0A7B4F" w14:textId="77777777" w:rsidR="009B546A" w:rsidRPr="001B1679" w:rsidRDefault="009B546A" w:rsidP="00C11620">
            <w:pPr>
              <w:pStyle w:val="TAL"/>
              <w:keepNext w:val="0"/>
              <w:rPr>
                <w:sz w:val="16"/>
                <w:szCs w:val="16"/>
              </w:rPr>
            </w:pPr>
            <w:r w:rsidRPr="001B1679">
              <w:rPr>
                <w:sz w:val="16"/>
                <w:szCs w:val="16"/>
              </w:rPr>
              <w:t>Atarius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295A72" w14:textId="77777777" w:rsidR="009B546A" w:rsidRPr="001B1679" w:rsidRDefault="009B546A" w:rsidP="00C11620">
            <w:pPr>
              <w:pStyle w:val="TAL"/>
              <w:keepNext w:val="0"/>
              <w:rPr>
                <w:sz w:val="16"/>
                <w:szCs w:val="16"/>
              </w:rPr>
            </w:pPr>
            <w:r w:rsidRPr="001B1679">
              <w:rPr>
                <w:sz w:val="16"/>
                <w:szCs w:val="16"/>
              </w:rPr>
              <w:t>Roozbeh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F8B9A" w14:textId="77777777" w:rsidR="009B546A" w:rsidRPr="001B1679" w:rsidRDefault="009B546A" w:rsidP="00C11620">
            <w:pPr>
              <w:pStyle w:val="TAL"/>
              <w:keepNext w:val="0"/>
              <w:rPr>
                <w:sz w:val="16"/>
                <w:szCs w:val="16"/>
              </w:rPr>
            </w:pPr>
            <w:r w:rsidRPr="001B1679">
              <w:rPr>
                <w:sz w:val="16"/>
                <w:szCs w:val="16"/>
              </w:rPr>
              <w:t>Motorola Mobility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1B51A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189B82" w14:textId="77777777" w:rsidR="009B546A" w:rsidRPr="001B1679" w:rsidRDefault="009B546A" w:rsidP="00C11620">
            <w:pPr>
              <w:pStyle w:val="TAL"/>
              <w:keepNext w:val="0"/>
              <w:rPr>
                <w:sz w:val="16"/>
                <w:szCs w:val="16"/>
              </w:rPr>
            </w:pPr>
            <w:r w:rsidRPr="001B1679">
              <w:rPr>
                <w:sz w:val="16"/>
                <w:szCs w:val="16"/>
              </w:rPr>
              <w:t>3GPPMEMBER</w:t>
            </w:r>
          </w:p>
        </w:tc>
      </w:tr>
      <w:tr w:rsidR="009B546A" w14:paraId="00ADA6B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74FA1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AC7237" w14:textId="77777777" w:rsidR="009B546A" w:rsidRPr="001B1679" w:rsidRDefault="009B546A" w:rsidP="00C11620">
            <w:pPr>
              <w:pStyle w:val="TAL"/>
              <w:keepNext w:val="0"/>
              <w:rPr>
                <w:sz w:val="16"/>
                <w:szCs w:val="16"/>
              </w:rPr>
            </w:pPr>
            <w:r w:rsidRPr="001B1679">
              <w:rPr>
                <w:sz w:val="16"/>
                <w:szCs w:val="16"/>
              </w:rPr>
              <w:t>Audebert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A6AAF4" w14:textId="77777777" w:rsidR="009B546A" w:rsidRPr="001B1679" w:rsidRDefault="009B546A" w:rsidP="00C11620">
            <w:pPr>
              <w:pStyle w:val="TAL"/>
              <w:keepNext w:val="0"/>
              <w:rPr>
                <w:sz w:val="16"/>
                <w:szCs w:val="16"/>
              </w:rPr>
            </w:pPr>
            <w:r w:rsidRPr="001B1679">
              <w:rPr>
                <w:sz w:val="16"/>
                <w:szCs w:val="16"/>
              </w:rPr>
              <w:t>Vincent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93FF7" w14:textId="77777777" w:rsidR="009B546A" w:rsidRPr="001B1679" w:rsidRDefault="009B546A" w:rsidP="00C11620">
            <w:pPr>
              <w:pStyle w:val="TAL"/>
              <w:keepNext w:val="0"/>
              <w:rPr>
                <w:sz w:val="16"/>
                <w:szCs w:val="16"/>
              </w:rPr>
            </w:pPr>
            <w:r w:rsidRPr="001B1679">
              <w:rPr>
                <w:sz w:val="16"/>
                <w:szCs w:val="16"/>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179AB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97D405" w14:textId="77777777" w:rsidR="009B546A" w:rsidRPr="001B1679" w:rsidRDefault="009B546A" w:rsidP="00C11620">
            <w:pPr>
              <w:pStyle w:val="TAL"/>
              <w:keepNext w:val="0"/>
              <w:rPr>
                <w:sz w:val="16"/>
                <w:szCs w:val="16"/>
              </w:rPr>
            </w:pPr>
            <w:r w:rsidRPr="001B1679">
              <w:rPr>
                <w:sz w:val="16"/>
                <w:szCs w:val="16"/>
              </w:rPr>
              <w:t>3GPPMEMBER</w:t>
            </w:r>
          </w:p>
        </w:tc>
      </w:tr>
      <w:tr w:rsidR="009B546A" w14:paraId="748B9E1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E1D80F"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2A6A8E" w14:textId="77777777" w:rsidR="009B546A" w:rsidRPr="001B1679" w:rsidRDefault="009B546A" w:rsidP="00C11620">
            <w:pPr>
              <w:pStyle w:val="TAL"/>
              <w:keepNext w:val="0"/>
              <w:rPr>
                <w:sz w:val="16"/>
                <w:szCs w:val="16"/>
              </w:rPr>
            </w:pPr>
            <w:r w:rsidRPr="001B1679">
              <w:rPr>
                <w:sz w:val="16"/>
                <w:szCs w:val="16"/>
              </w:rPr>
              <w:t>Azem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4683EB" w14:textId="77777777" w:rsidR="009B546A" w:rsidRPr="001B1679" w:rsidRDefault="009B546A" w:rsidP="00C11620">
            <w:pPr>
              <w:pStyle w:val="TAL"/>
              <w:keepNext w:val="0"/>
              <w:rPr>
                <w:sz w:val="16"/>
                <w:szCs w:val="16"/>
              </w:rPr>
            </w:pPr>
            <w:r w:rsidRPr="001B1679">
              <w:rPr>
                <w:sz w:val="16"/>
                <w:szCs w:val="16"/>
              </w:rPr>
              <w:t>Dania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3FA4A6" w14:textId="77777777" w:rsidR="009B546A" w:rsidRPr="001B1679" w:rsidRDefault="009B546A" w:rsidP="00C11620">
            <w:pPr>
              <w:pStyle w:val="TAL"/>
              <w:keepNext w:val="0"/>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C676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376787" w14:textId="77777777" w:rsidR="009B546A" w:rsidRPr="001B1679" w:rsidRDefault="009B546A" w:rsidP="00C11620">
            <w:pPr>
              <w:pStyle w:val="TAL"/>
              <w:keepNext w:val="0"/>
              <w:rPr>
                <w:sz w:val="16"/>
                <w:szCs w:val="16"/>
              </w:rPr>
            </w:pPr>
            <w:r w:rsidRPr="001B1679">
              <w:rPr>
                <w:sz w:val="16"/>
                <w:szCs w:val="16"/>
              </w:rPr>
              <w:t>3GPPMEMBER</w:t>
            </w:r>
          </w:p>
        </w:tc>
      </w:tr>
      <w:tr w:rsidR="009B546A" w14:paraId="0115642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3C3EC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424113" w14:textId="77777777" w:rsidR="009B546A" w:rsidRPr="001B1679" w:rsidRDefault="009B546A" w:rsidP="00C11620">
            <w:pPr>
              <w:pStyle w:val="TAL"/>
              <w:keepNext w:val="0"/>
              <w:rPr>
                <w:sz w:val="16"/>
                <w:szCs w:val="16"/>
              </w:rPr>
            </w:pPr>
            <w:r w:rsidRPr="001B1679">
              <w:rPr>
                <w:sz w:val="16"/>
                <w:szCs w:val="16"/>
              </w:rPr>
              <w:t>Baboescu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C74062" w14:textId="77777777" w:rsidR="009B546A" w:rsidRPr="001B1679" w:rsidRDefault="009B546A" w:rsidP="00C11620">
            <w:pPr>
              <w:pStyle w:val="TAL"/>
              <w:keepNext w:val="0"/>
              <w:rPr>
                <w:sz w:val="16"/>
                <w:szCs w:val="16"/>
              </w:rPr>
            </w:pPr>
            <w:r w:rsidRPr="001B1679">
              <w:rPr>
                <w:sz w:val="16"/>
                <w:szCs w:val="16"/>
              </w:rPr>
              <w:t>Florin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FDB834" w14:textId="77777777" w:rsidR="009B546A" w:rsidRPr="001B1679" w:rsidRDefault="009B546A" w:rsidP="00C11620">
            <w:pPr>
              <w:pStyle w:val="TAL"/>
              <w:keepNext w:val="0"/>
              <w:rPr>
                <w:sz w:val="16"/>
                <w:szCs w:val="16"/>
              </w:rPr>
            </w:pPr>
            <w:r w:rsidRPr="001B1679">
              <w:rPr>
                <w:sz w:val="16"/>
                <w:szCs w:val="16"/>
              </w:rPr>
              <w:t>BROADCOM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90A37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DC00BE" w14:textId="77777777" w:rsidR="009B546A" w:rsidRPr="001B1679" w:rsidRDefault="009B546A" w:rsidP="00C11620">
            <w:pPr>
              <w:pStyle w:val="TAL"/>
              <w:keepNext w:val="0"/>
              <w:rPr>
                <w:sz w:val="16"/>
                <w:szCs w:val="16"/>
              </w:rPr>
            </w:pPr>
            <w:r w:rsidRPr="001B1679">
              <w:rPr>
                <w:sz w:val="16"/>
                <w:szCs w:val="16"/>
              </w:rPr>
              <w:t>3GPPMEMBER</w:t>
            </w:r>
          </w:p>
        </w:tc>
      </w:tr>
      <w:tr w:rsidR="009B546A" w14:paraId="0D5858E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B0BC1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2C5224" w14:textId="77777777" w:rsidR="009B546A" w:rsidRPr="001B1679" w:rsidRDefault="009B546A" w:rsidP="00C11620">
            <w:pPr>
              <w:pStyle w:val="TAL"/>
              <w:keepNext w:val="0"/>
              <w:rPr>
                <w:sz w:val="16"/>
                <w:szCs w:val="16"/>
              </w:rPr>
            </w:pPr>
            <w:r w:rsidRPr="001B1679">
              <w:rPr>
                <w:sz w:val="16"/>
                <w:szCs w:val="16"/>
              </w:rPr>
              <w:t>Bahr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57EC42" w14:textId="77777777" w:rsidR="009B546A" w:rsidRPr="001B1679" w:rsidRDefault="009B546A" w:rsidP="00C11620">
            <w:pPr>
              <w:pStyle w:val="TAL"/>
              <w:keepNext w:val="0"/>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0F7283" w14:textId="77777777" w:rsidR="009B546A" w:rsidRPr="001B1679" w:rsidRDefault="009B546A" w:rsidP="00C11620">
            <w:pPr>
              <w:pStyle w:val="TAL"/>
              <w:keepNext w:val="0"/>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A8D53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082AA3" w14:textId="77777777" w:rsidR="009B546A" w:rsidRPr="001B1679" w:rsidRDefault="009B546A" w:rsidP="00C11620">
            <w:pPr>
              <w:pStyle w:val="TAL"/>
              <w:keepNext w:val="0"/>
              <w:rPr>
                <w:sz w:val="16"/>
                <w:szCs w:val="16"/>
              </w:rPr>
            </w:pPr>
            <w:r w:rsidRPr="001B1679">
              <w:rPr>
                <w:sz w:val="16"/>
                <w:szCs w:val="16"/>
              </w:rPr>
              <w:t>3GPPMEMBER</w:t>
            </w:r>
          </w:p>
        </w:tc>
      </w:tr>
      <w:tr w:rsidR="009B546A" w14:paraId="012247E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5662E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1D872C" w14:textId="77777777" w:rsidR="009B546A" w:rsidRPr="001B1679" w:rsidRDefault="009B546A" w:rsidP="00C11620">
            <w:pPr>
              <w:pStyle w:val="TAL"/>
              <w:keepNext w:val="0"/>
              <w:rPr>
                <w:sz w:val="16"/>
                <w:szCs w:val="16"/>
              </w:rPr>
            </w:pPr>
            <w:r w:rsidRPr="001B1679">
              <w:rPr>
                <w:sz w:val="16"/>
                <w:szCs w:val="16"/>
              </w:rPr>
              <w:t>Baker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D7667F" w14:textId="77777777" w:rsidR="009B546A" w:rsidRPr="001B1679" w:rsidRDefault="009B546A" w:rsidP="00C11620">
            <w:pPr>
              <w:pStyle w:val="TAL"/>
              <w:keepNext w:val="0"/>
              <w:rPr>
                <w:sz w:val="16"/>
                <w:szCs w:val="16"/>
              </w:rPr>
            </w:pPr>
            <w:r w:rsidRPr="001B1679">
              <w:rPr>
                <w:sz w:val="16"/>
                <w:szCs w:val="16"/>
              </w:rPr>
              <w:t>John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83E2DC" w14:textId="77777777" w:rsidR="009B546A" w:rsidRPr="001B1679" w:rsidRDefault="009B546A" w:rsidP="00C11620">
            <w:pPr>
              <w:pStyle w:val="TAL"/>
              <w:keepNext w:val="0"/>
              <w:rPr>
                <w:sz w:val="16"/>
                <w:szCs w:val="16"/>
              </w:rPr>
            </w:pPr>
            <w:r w:rsidRPr="001B1679">
              <w:rPr>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A3122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FB2760" w14:textId="77777777" w:rsidR="009B546A" w:rsidRPr="001B1679" w:rsidRDefault="009B546A" w:rsidP="00C11620">
            <w:pPr>
              <w:pStyle w:val="TAL"/>
              <w:keepNext w:val="0"/>
              <w:rPr>
                <w:sz w:val="16"/>
                <w:szCs w:val="16"/>
              </w:rPr>
            </w:pPr>
            <w:r w:rsidRPr="001B1679">
              <w:rPr>
                <w:sz w:val="16"/>
                <w:szCs w:val="16"/>
              </w:rPr>
              <w:t>3GPPMEMBER</w:t>
            </w:r>
          </w:p>
        </w:tc>
      </w:tr>
      <w:tr w:rsidR="009B546A" w14:paraId="1DFCFEB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2C001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0D4B08" w14:textId="77777777" w:rsidR="009B546A" w:rsidRPr="001B1679" w:rsidRDefault="009B546A" w:rsidP="00C11620">
            <w:pPr>
              <w:pStyle w:val="TAL"/>
              <w:keepNext w:val="0"/>
              <w:rPr>
                <w:sz w:val="16"/>
                <w:szCs w:val="16"/>
              </w:rPr>
            </w:pPr>
            <w:r w:rsidRPr="001B1679">
              <w:rPr>
                <w:sz w:val="16"/>
                <w:szCs w:val="16"/>
              </w:rPr>
              <w:t>Bari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041F80" w14:textId="77777777" w:rsidR="009B546A" w:rsidRPr="001B1679" w:rsidRDefault="009B546A" w:rsidP="00C11620">
            <w:pPr>
              <w:pStyle w:val="TAL"/>
              <w:keepNext w:val="0"/>
              <w:rPr>
                <w:sz w:val="16"/>
                <w:szCs w:val="16"/>
              </w:rPr>
            </w:pPr>
            <w:r w:rsidRPr="001B1679">
              <w:rPr>
                <w:sz w:val="16"/>
                <w:szCs w:val="16"/>
              </w:rPr>
              <w:t>Farooq</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394C6D" w14:textId="77777777" w:rsidR="009B546A" w:rsidRPr="001B1679" w:rsidRDefault="009B546A" w:rsidP="00C11620">
            <w:pPr>
              <w:pStyle w:val="TAL"/>
              <w:keepNext w:val="0"/>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35DF5F"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C6F6F5" w14:textId="77777777" w:rsidR="009B546A" w:rsidRPr="001B1679" w:rsidRDefault="009B546A" w:rsidP="00C11620">
            <w:pPr>
              <w:pStyle w:val="TAL"/>
              <w:keepNext w:val="0"/>
              <w:rPr>
                <w:sz w:val="16"/>
                <w:szCs w:val="16"/>
              </w:rPr>
            </w:pPr>
            <w:r w:rsidRPr="001B1679">
              <w:rPr>
                <w:sz w:val="16"/>
                <w:szCs w:val="16"/>
              </w:rPr>
              <w:t>3GPPMEMBER</w:t>
            </w:r>
          </w:p>
        </w:tc>
      </w:tr>
      <w:tr w:rsidR="009B546A" w14:paraId="0A5FA0D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C50AB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393D49" w14:textId="77777777" w:rsidR="009B546A" w:rsidRPr="001B1679" w:rsidRDefault="009B546A" w:rsidP="00C11620">
            <w:pPr>
              <w:pStyle w:val="TAL"/>
              <w:keepNext w:val="0"/>
              <w:rPr>
                <w:sz w:val="16"/>
                <w:szCs w:val="16"/>
              </w:rPr>
            </w:pPr>
            <w:r w:rsidRPr="001B1679">
              <w:rPr>
                <w:sz w:val="16"/>
                <w:szCs w:val="16"/>
              </w:rPr>
              <w:t>Baskaran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F110CE" w14:textId="77777777" w:rsidR="009B546A" w:rsidRPr="001B1679" w:rsidRDefault="009B546A" w:rsidP="00C11620">
            <w:pPr>
              <w:pStyle w:val="TAL"/>
              <w:keepNext w:val="0"/>
              <w:rPr>
                <w:sz w:val="16"/>
                <w:szCs w:val="16"/>
              </w:rPr>
            </w:pPr>
            <w:r w:rsidRPr="001B1679">
              <w:rPr>
                <w:sz w:val="16"/>
                <w:szCs w:val="16"/>
              </w:rPr>
              <w:t>Dhivagar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1E8F44" w14:textId="77777777" w:rsidR="009B546A" w:rsidRPr="001B1679" w:rsidRDefault="009B546A" w:rsidP="00C11620">
            <w:pPr>
              <w:pStyle w:val="TAL"/>
              <w:keepNext w:val="0"/>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6B1B25"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FCFC16" w14:textId="77777777" w:rsidR="009B546A" w:rsidRPr="001B1679" w:rsidRDefault="009B546A" w:rsidP="00C11620">
            <w:pPr>
              <w:pStyle w:val="TAL"/>
              <w:keepNext w:val="0"/>
              <w:rPr>
                <w:sz w:val="16"/>
                <w:szCs w:val="16"/>
              </w:rPr>
            </w:pPr>
            <w:r w:rsidRPr="001B1679">
              <w:rPr>
                <w:sz w:val="16"/>
                <w:szCs w:val="16"/>
              </w:rPr>
              <w:t>3GPPMEMBER</w:t>
            </w:r>
          </w:p>
        </w:tc>
      </w:tr>
      <w:tr w:rsidR="009B546A" w14:paraId="3444297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A98769" w14:textId="77777777" w:rsidR="009B546A" w:rsidRPr="001B1679" w:rsidRDefault="009B546A" w:rsidP="00C11620">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BC88EF" w14:textId="77777777" w:rsidR="009B546A" w:rsidRPr="001B1679" w:rsidRDefault="009B546A" w:rsidP="00C11620">
            <w:pPr>
              <w:pStyle w:val="TAL"/>
              <w:keepNext w:val="0"/>
              <w:rPr>
                <w:sz w:val="16"/>
                <w:szCs w:val="16"/>
              </w:rPr>
            </w:pPr>
            <w:r w:rsidRPr="001B1679">
              <w:rPr>
                <w:sz w:val="16"/>
                <w:szCs w:val="16"/>
              </w:rPr>
              <w:t>Beicht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DDFEBB" w14:textId="77777777" w:rsidR="009B546A" w:rsidRPr="001B1679" w:rsidRDefault="009B546A" w:rsidP="00C11620">
            <w:pPr>
              <w:pStyle w:val="TAL"/>
              <w:keepNext w:val="0"/>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8237D4" w14:textId="77777777" w:rsidR="009B546A" w:rsidRPr="001B1679" w:rsidRDefault="009B546A" w:rsidP="00C11620">
            <w:pPr>
              <w:pStyle w:val="TAL"/>
              <w:keepNext w:val="0"/>
              <w:rPr>
                <w:sz w:val="16"/>
                <w:szCs w:val="16"/>
              </w:rPr>
            </w:pPr>
            <w:r w:rsidRPr="001B1679">
              <w:rPr>
                <w:sz w:val="16"/>
                <w:szCs w:val="16"/>
              </w:rPr>
              <w:t>Kontron Transportation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A4AF6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EB12FB" w14:textId="77777777" w:rsidR="009B546A" w:rsidRPr="001B1679" w:rsidRDefault="009B546A" w:rsidP="00C11620">
            <w:pPr>
              <w:pStyle w:val="TAL"/>
              <w:keepNext w:val="0"/>
              <w:rPr>
                <w:sz w:val="16"/>
                <w:szCs w:val="16"/>
              </w:rPr>
            </w:pPr>
            <w:r w:rsidRPr="001B1679">
              <w:rPr>
                <w:sz w:val="16"/>
                <w:szCs w:val="16"/>
              </w:rPr>
              <w:t>3GPPMEMBER</w:t>
            </w:r>
          </w:p>
        </w:tc>
      </w:tr>
      <w:tr w:rsidR="009B546A" w14:paraId="68FA9F8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F84F1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FF056B" w14:textId="77777777" w:rsidR="009B546A" w:rsidRPr="001B1679" w:rsidRDefault="009B546A" w:rsidP="00C11620">
            <w:pPr>
              <w:pStyle w:val="TAL"/>
              <w:keepNext w:val="0"/>
              <w:rPr>
                <w:sz w:val="16"/>
                <w:szCs w:val="16"/>
              </w:rPr>
            </w:pPr>
            <w:r w:rsidRPr="001B1679">
              <w:rPr>
                <w:sz w:val="16"/>
                <w:szCs w:val="16"/>
              </w:rPr>
              <w:t>Ben Henda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7F8819" w14:textId="77777777" w:rsidR="009B546A" w:rsidRPr="001B1679" w:rsidRDefault="009B546A" w:rsidP="00C11620">
            <w:pPr>
              <w:pStyle w:val="TAL"/>
              <w:keepNext w:val="0"/>
              <w:rPr>
                <w:sz w:val="16"/>
                <w:szCs w:val="16"/>
              </w:rPr>
            </w:pPr>
            <w:r w:rsidRPr="001B1679">
              <w:rPr>
                <w:sz w:val="16"/>
                <w:szCs w:val="16"/>
              </w:rPr>
              <w:t>Noamen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952A0E" w14:textId="77777777" w:rsidR="009B546A" w:rsidRPr="001B1679" w:rsidRDefault="009B546A" w:rsidP="00C11620">
            <w:pPr>
              <w:pStyle w:val="TAL"/>
              <w:keepNext w:val="0"/>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7B486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959825" w14:textId="77777777" w:rsidR="009B546A" w:rsidRPr="001B1679" w:rsidRDefault="009B546A" w:rsidP="00C11620">
            <w:pPr>
              <w:pStyle w:val="TAL"/>
              <w:keepNext w:val="0"/>
              <w:rPr>
                <w:sz w:val="16"/>
                <w:szCs w:val="16"/>
              </w:rPr>
            </w:pPr>
            <w:r w:rsidRPr="001B1679">
              <w:rPr>
                <w:sz w:val="16"/>
                <w:szCs w:val="16"/>
              </w:rPr>
              <w:t>3GPPMEMBER</w:t>
            </w:r>
          </w:p>
        </w:tc>
      </w:tr>
      <w:tr w:rsidR="009B546A" w14:paraId="4ED1775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C6E0F2" w14:textId="77777777" w:rsidR="009B546A" w:rsidRPr="001B1679" w:rsidRDefault="009B546A" w:rsidP="00C11620">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09B1F" w14:textId="77777777" w:rsidR="009B546A" w:rsidRPr="001B1679" w:rsidRDefault="009B546A" w:rsidP="00C11620">
            <w:pPr>
              <w:pStyle w:val="TAL"/>
              <w:keepNext w:val="0"/>
              <w:rPr>
                <w:sz w:val="16"/>
                <w:szCs w:val="16"/>
              </w:rPr>
            </w:pPr>
            <w:r w:rsidRPr="001B1679">
              <w:rPr>
                <w:sz w:val="16"/>
                <w:szCs w:val="16"/>
              </w:rPr>
              <w:t>Benn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3BF42B" w14:textId="77777777" w:rsidR="009B546A" w:rsidRPr="001B1679" w:rsidRDefault="009B546A" w:rsidP="00C11620">
            <w:pPr>
              <w:pStyle w:val="TAL"/>
              <w:keepNext w:val="0"/>
              <w:rPr>
                <w:sz w:val="16"/>
                <w:szCs w:val="16"/>
              </w:rPr>
            </w:pPr>
            <w:r w:rsidRPr="001B1679">
              <w:rPr>
                <w:sz w:val="16"/>
                <w:szCs w:val="16"/>
              </w:rPr>
              <w:t>Howard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2CB7E" w14:textId="77777777" w:rsidR="009B546A" w:rsidRPr="001B1679" w:rsidRDefault="009B546A" w:rsidP="00C11620">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15919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802328" w14:textId="77777777" w:rsidR="009B546A" w:rsidRPr="001B1679" w:rsidRDefault="009B546A" w:rsidP="00C11620">
            <w:pPr>
              <w:pStyle w:val="TAL"/>
              <w:keepNext w:val="0"/>
              <w:rPr>
                <w:sz w:val="16"/>
                <w:szCs w:val="16"/>
              </w:rPr>
            </w:pPr>
            <w:r w:rsidRPr="001B1679">
              <w:rPr>
                <w:sz w:val="16"/>
                <w:szCs w:val="16"/>
              </w:rPr>
              <w:t>3GPPMEMBER</w:t>
            </w:r>
          </w:p>
        </w:tc>
      </w:tr>
      <w:tr w:rsidR="009B546A" w14:paraId="095569A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DB4AB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CD8606" w14:textId="77777777" w:rsidR="009B546A" w:rsidRPr="001B1679" w:rsidRDefault="009B546A" w:rsidP="00C11620">
            <w:pPr>
              <w:pStyle w:val="TAL"/>
              <w:keepNext w:val="0"/>
              <w:rPr>
                <w:sz w:val="16"/>
                <w:szCs w:val="16"/>
              </w:rPr>
            </w:pPr>
            <w:r w:rsidRPr="001B1679">
              <w:rPr>
                <w:sz w:val="16"/>
                <w:szCs w:val="16"/>
              </w:rPr>
              <w:t>Bennett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9B7B95" w14:textId="77777777" w:rsidR="009B546A" w:rsidRPr="001B1679" w:rsidRDefault="009B546A" w:rsidP="00C11620">
            <w:pPr>
              <w:pStyle w:val="TAL"/>
              <w:keepNext w:val="0"/>
              <w:rPr>
                <w:sz w:val="16"/>
                <w:szCs w:val="16"/>
              </w:rPr>
            </w:pPr>
            <w:r w:rsidRPr="001B1679">
              <w:rPr>
                <w:sz w:val="16"/>
                <w:szCs w:val="16"/>
              </w:rPr>
              <w:t>Andy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E0D014" w14:textId="77777777" w:rsidR="009B546A" w:rsidRPr="001B1679" w:rsidRDefault="009B546A" w:rsidP="00C11620">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9B7E0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3DFE65" w14:textId="77777777" w:rsidR="009B546A" w:rsidRPr="001B1679" w:rsidRDefault="009B546A" w:rsidP="00C11620">
            <w:pPr>
              <w:pStyle w:val="TAL"/>
              <w:keepNext w:val="0"/>
              <w:rPr>
                <w:sz w:val="16"/>
                <w:szCs w:val="16"/>
              </w:rPr>
            </w:pPr>
            <w:r w:rsidRPr="001B1679">
              <w:rPr>
                <w:sz w:val="16"/>
                <w:szCs w:val="16"/>
              </w:rPr>
              <w:t>3GPPMEMBER</w:t>
            </w:r>
          </w:p>
        </w:tc>
      </w:tr>
      <w:tr w:rsidR="009B546A" w14:paraId="5F0EC85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C2A9A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F2FC74" w14:textId="77777777" w:rsidR="009B546A" w:rsidRPr="001B1679" w:rsidRDefault="009B546A" w:rsidP="00C11620">
            <w:pPr>
              <w:pStyle w:val="TAL"/>
              <w:keepNext w:val="0"/>
              <w:rPr>
                <w:sz w:val="16"/>
                <w:szCs w:val="16"/>
              </w:rPr>
            </w:pPr>
            <w:r w:rsidRPr="001B1679">
              <w:rPr>
                <w:sz w:val="16"/>
                <w:szCs w:val="16"/>
              </w:rPr>
              <w:t>Berisot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CBBBFD" w14:textId="77777777" w:rsidR="009B546A" w:rsidRPr="001B1679" w:rsidRDefault="009B546A" w:rsidP="00C11620">
            <w:pPr>
              <w:pStyle w:val="TAL"/>
              <w:keepNext w:val="0"/>
              <w:rPr>
                <w:sz w:val="16"/>
                <w:szCs w:val="16"/>
              </w:rPr>
            </w:pPr>
            <w:r w:rsidRPr="001B1679">
              <w:rPr>
                <w:sz w:val="16"/>
                <w:szCs w:val="16"/>
              </w:rPr>
              <w:t>Thierry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F7CE8C" w14:textId="77777777" w:rsidR="009B546A" w:rsidRPr="001B1679" w:rsidRDefault="009B546A" w:rsidP="00C11620">
            <w:pPr>
              <w:pStyle w:val="TAL"/>
              <w:keepNext w:val="0"/>
              <w:rPr>
                <w:sz w:val="16"/>
                <w:szCs w:val="16"/>
              </w:rPr>
            </w:pPr>
            <w:r w:rsidRPr="001B1679">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BBB19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98DACE" w14:textId="77777777" w:rsidR="009B546A" w:rsidRPr="001B1679" w:rsidRDefault="009B546A" w:rsidP="00C11620">
            <w:pPr>
              <w:pStyle w:val="TAL"/>
              <w:keepNext w:val="0"/>
              <w:rPr>
                <w:sz w:val="16"/>
                <w:szCs w:val="16"/>
              </w:rPr>
            </w:pPr>
            <w:r w:rsidRPr="001B1679">
              <w:rPr>
                <w:sz w:val="16"/>
                <w:szCs w:val="16"/>
              </w:rPr>
              <w:t>3GPPMEMBER</w:t>
            </w:r>
          </w:p>
        </w:tc>
      </w:tr>
      <w:tr w:rsidR="009B546A" w14:paraId="704FDBB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293BC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E615C9" w14:textId="77777777" w:rsidR="009B546A" w:rsidRPr="001B1679" w:rsidRDefault="009B546A" w:rsidP="00C11620">
            <w:pPr>
              <w:pStyle w:val="TAL"/>
              <w:keepNext w:val="0"/>
              <w:rPr>
                <w:sz w:val="16"/>
                <w:szCs w:val="16"/>
              </w:rPr>
            </w:pPr>
            <w:r w:rsidRPr="001B1679">
              <w:rPr>
                <w:sz w:val="16"/>
                <w:szCs w:val="16"/>
              </w:rPr>
              <w:t>Bertenyi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DE7C1C" w14:textId="77777777" w:rsidR="009B546A" w:rsidRPr="001B1679" w:rsidRDefault="009B546A" w:rsidP="00C11620">
            <w:pPr>
              <w:pStyle w:val="TAL"/>
              <w:keepNext w:val="0"/>
              <w:rPr>
                <w:sz w:val="16"/>
                <w:szCs w:val="16"/>
              </w:rPr>
            </w:pPr>
            <w:r w:rsidRPr="001B1679">
              <w:rPr>
                <w:sz w:val="16"/>
                <w:szCs w:val="16"/>
              </w:rPr>
              <w:t>Balazs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4C31F0" w14:textId="77777777" w:rsidR="009B546A" w:rsidRPr="001B1679" w:rsidRDefault="009B546A" w:rsidP="00C11620">
            <w:pPr>
              <w:pStyle w:val="TAL"/>
              <w:keepNext w:val="0"/>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24901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B89C45" w14:textId="77777777" w:rsidR="009B546A" w:rsidRPr="001B1679" w:rsidRDefault="009B546A" w:rsidP="00C11620">
            <w:pPr>
              <w:pStyle w:val="TAL"/>
              <w:keepNext w:val="0"/>
              <w:rPr>
                <w:sz w:val="16"/>
                <w:szCs w:val="16"/>
              </w:rPr>
            </w:pPr>
            <w:r w:rsidRPr="001B1679">
              <w:rPr>
                <w:sz w:val="16"/>
                <w:szCs w:val="16"/>
              </w:rPr>
              <w:t>3GPPMEMBER</w:t>
            </w:r>
          </w:p>
        </w:tc>
      </w:tr>
      <w:tr w:rsidR="009B546A" w14:paraId="38133BE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AC840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51A8ED" w14:textId="77777777" w:rsidR="009B546A" w:rsidRPr="001B1679" w:rsidRDefault="009B546A" w:rsidP="00C11620">
            <w:pPr>
              <w:pStyle w:val="TAL"/>
              <w:keepNext w:val="0"/>
              <w:rPr>
                <w:sz w:val="16"/>
                <w:szCs w:val="16"/>
              </w:rPr>
            </w:pPr>
            <w:r w:rsidRPr="001B1679">
              <w:rPr>
                <w:sz w:val="16"/>
                <w:szCs w:val="16"/>
              </w:rPr>
              <w:t>Beutler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CA88A1" w14:textId="77777777" w:rsidR="009B546A" w:rsidRPr="001B1679" w:rsidRDefault="009B546A" w:rsidP="00C11620">
            <w:pPr>
              <w:pStyle w:val="TAL"/>
              <w:keepNext w:val="0"/>
              <w:rPr>
                <w:sz w:val="16"/>
                <w:szCs w:val="16"/>
              </w:rPr>
            </w:pPr>
            <w:r w:rsidRPr="001B1679">
              <w:rPr>
                <w:sz w:val="16"/>
                <w:szCs w:val="16"/>
              </w:rPr>
              <w:t>Roland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E85E22" w14:textId="77777777" w:rsidR="009B546A" w:rsidRPr="001B1679" w:rsidRDefault="009B546A" w:rsidP="00C11620">
            <w:pPr>
              <w:pStyle w:val="TAL"/>
              <w:keepNext w:val="0"/>
              <w:rPr>
                <w:sz w:val="16"/>
                <w:szCs w:val="16"/>
              </w:rPr>
            </w:pPr>
            <w:r w:rsidRPr="001B1679">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70096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269AF3" w14:textId="77777777" w:rsidR="009B546A" w:rsidRPr="001B1679" w:rsidRDefault="009B546A" w:rsidP="00C11620">
            <w:pPr>
              <w:pStyle w:val="TAL"/>
              <w:keepNext w:val="0"/>
              <w:rPr>
                <w:sz w:val="16"/>
                <w:szCs w:val="16"/>
              </w:rPr>
            </w:pPr>
            <w:r w:rsidRPr="001B1679">
              <w:rPr>
                <w:sz w:val="16"/>
                <w:szCs w:val="16"/>
              </w:rPr>
              <w:t>3GPPMEMBER</w:t>
            </w:r>
          </w:p>
        </w:tc>
      </w:tr>
      <w:tr w:rsidR="009B546A" w14:paraId="51EDE2F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ED449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6E0A03" w14:textId="77777777" w:rsidR="009B546A" w:rsidRPr="001B1679" w:rsidRDefault="009B546A" w:rsidP="00C11620">
            <w:pPr>
              <w:pStyle w:val="TAL"/>
              <w:keepNext w:val="0"/>
              <w:rPr>
                <w:sz w:val="16"/>
                <w:szCs w:val="16"/>
              </w:rPr>
            </w:pPr>
            <w:r w:rsidRPr="001B1679">
              <w:rPr>
                <w:sz w:val="16"/>
                <w:szCs w:val="16"/>
              </w:rPr>
              <w:t>Bhangu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82D9CC" w14:textId="77777777" w:rsidR="009B546A" w:rsidRPr="001B1679" w:rsidRDefault="009B546A" w:rsidP="00C11620">
            <w:pPr>
              <w:pStyle w:val="TAL"/>
              <w:keepNext w:val="0"/>
              <w:rPr>
                <w:sz w:val="16"/>
                <w:szCs w:val="16"/>
              </w:rPr>
            </w:pPr>
            <w:r w:rsidRPr="001B1679">
              <w:rPr>
                <w:sz w:val="16"/>
                <w:szCs w:val="16"/>
              </w:rPr>
              <w:t>Manmeet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EA569A" w14:textId="77777777" w:rsidR="009B546A" w:rsidRPr="001B1679" w:rsidRDefault="009B546A" w:rsidP="00C11620">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093694"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7F7D11" w14:textId="77777777" w:rsidR="009B546A" w:rsidRPr="001B1679" w:rsidRDefault="009B546A" w:rsidP="00C11620">
            <w:pPr>
              <w:pStyle w:val="TAL"/>
              <w:keepNext w:val="0"/>
              <w:rPr>
                <w:sz w:val="16"/>
                <w:szCs w:val="16"/>
              </w:rPr>
            </w:pPr>
            <w:r w:rsidRPr="001B1679">
              <w:rPr>
                <w:sz w:val="16"/>
                <w:szCs w:val="16"/>
              </w:rPr>
              <w:t>3GPPMEMBER</w:t>
            </w:r>
          </w:p>
        </w:tc>
      </w:tr>
      <w:tr w:rsidR="009B546A" w14:paraId="07E47C2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283BBA"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8811EE" w14:textId="77777777" w:rsidR="009B546A" w:rsidRPr="001B1679" w:rsidRDefault="009B546A" w:rsidP="00C11620">
            <w:pPr>
              <w:pStyle w:val="TAL"/>
              <w:keepNext w:val="0"/>
              <w:rPr>
                <w:sz w:val="16"/>
                <w:szCs w:val="16"/>
              </w:rPr>
            </w:pPr>
            <w:r w:rsidRPr="001B1679">
              <w:rPr>
                <w:sz w:val="16"/>
                <w:szCs w:val="16"/>
              </w:rPr>
              <w:t>Bishnoi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24BC9C" w14:textId="77777777" w:rsidR="009B546A" w:rsidRPr="001B1679" w:rsidRDefault="009B546A" w:rsidP="00C11620">
            <w:pPr>
              <w:pStyle w:val="TAL"/>
              <w:keepNext w:val="0"/>
              <w:rPr>
                <w:sz w:val="16"/>
                <w:szCs w:val="16"/>
              </w:rPr>
            </w:pPr>
            <w:r w:rsidRPr="001B1679">
              <w:rPr>
                <w:sz w:val="16"/>
                <w:szCs w:val="16"/>
              </w:rPr>
              <w:t>Pritam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64B51D" w14:textId="77777777" w:rsidR="009B546A" w:rsidRPr="001B1679" w:rsidRDefault="009B546A" w:rsidP="00C11620">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8510E5"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E60899" w14:textId="77777777" w:rsidR="009B546A" w:rsidRPr="001B1679" w:rsidRDefault="009B546A" w:rsidP="00C11620">
            <w:pPr>
              <w:pStyle w:val="TAL"/>
              <w:keepNext w:val="0"/>
              <w:rPr>
                <w:sz w:val="16"/>
                <w:szCs w:val="16"/>
              </w:rPr>
            </w:pPr>
            <w:r w:rsidRPr="001B1679">
              <w:rPr>
                <w:sz w:val="16"/>
                <w:szCs w:val="16"/>
              </w:rPr>
              <w:t>3GPPORG_REP</w:t>
            </w:r>
          </w:p>
        </w:tc>
      </w:tr>
      <w:tr w:rsidR="009B546A" w14:paraId="743947C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7C6C5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561775" w14:textId="77777777" w:rsidR="009B546A" w:rsidRPr="001B1679" w:rsidRDefault="009B546A" w:rsidP="00C11620">
            <w:pPr>
              <w:pStyle w:val="TAL"/>
              <w:keepNext w:val="0"/>
              <w:rPr>
                <w:sz w:val="16"/>
                <w:szCs w:val="16"/>
              </w:rPr>
            </w:pPr>
            <w:r w:rsidRPr="001B1679">
              <w:rPr>
                <w:sz w:val="16"/>
                <w:szCs w:val="16"/>
              </w:rPr>
              <w:t>Bladenis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CEBE04" w14:textId="77777777" w:rsidR="009B546A" w:rsidRPr="001B1679" w:rsidRDefault="009B546A" w:rsidP="00C11620">
            <w:pPr>
              <w:pStyle w:val="TAL"/>
              <w:keepNext w:val="0"/>
              <w:rPr>
                <w:sz w:val="16"/>
                <w:szCs w:val="16"/>
              </w:rPr>
            </w:pPr>
            <w:r w:rsidRPr="001B1679">
              <w:rPr>
                <w:sz w:val="16"/>
                <w:szCs w:val="16"/>
              </w:rPr>
              <w:t>Alex</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5C897B" w14:textId="77777777" w:rsidR="009B546A" w:rsidRPr="001B1679" w:rsidRDefault="009B546A" w:rsidP="00C11620">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12E80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5D6004" w14:textId="77777777" w:rsidR="009B546A" w:rsidRPr="001B1679" w:rsidRDefault="009B546A" w:rsidP="00C11620">
            <w:pPr>
              <w:pStyle w:val="TAL"/>
              <w:keepNext w:val="0"/>
              <w:rPr>
                <w:sz w:val="16"/>
                <w:szCs w:val="16"/>
              </w:rPr>
            </w:pPr>
            <w:r w:rsidRPr="001B1679">
              <w:rPr>
                <w:sz w:val="16"/>
                <w:szCs w:val="16"/>
              </w:rPr>
              <w:t>3GPPMEMBER</w:t>
            </w:r>
          </w:p>
        </w:tc>
      </w:tr>
      <w:tr w:rsidR="009B546A" w14:paraId="146A216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8289D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EE9E9A" w14:textId="77777777" w:rsidR="009B546A" w:rsidRPr="001B1679" w:rsidRDefault="009B546A" w:rsidP="00C11620">
            <w:pPr>
              <w:pStyle w:val="TAL"/>
              <w:keepNext w:val="0"/>
              <w:rPr>
                <w:sz w:val="16"/>
                <w:szCs w:val="16"/>
              </w:rPr>
            </w:pPr>
            <w:r w:rsidRPr="001B1679">
              <w:rPr>
                <w:sz w:val="16"/>
                <w:szCs w:val="16"/>
              </w:rPr>
              <w:t>Borsato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4734D8" w14:textId="77777777" w:rsidR="009B546A" w:rsidRPr="001B1679" w:rsidRDefault="009B546A" w:rsidP="00C11620">
            <w:pPr>
              <w:pStyle w:val="TAL"/>
              <w:keepNext w:val="0"/>
              <w:rPr>
                <w:sz w:val="16"/>
                <w:szCs w:val="16"/>
              </w:rPr>
            </w:pPr>
            <w:r w:rsidRPr="001B1679">
              <w:rPr>
                <w:sz w:val="16"/>
                <w:szCs w:val="16"/>
              </w:rPr>
              <w:t>Ronald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C2ED1B" w14:textId="77777777" w:rsidR="009B546A" w:rsidRPr="001B1679" w:rsidRDefault="009B546A" w:rsidP="00C11620">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0EE5D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9482C9" w14:textId="77777777" w:rsidR="009B546A" w:rsidRPr="001B1679" w:rsidRDefault="009B546A" w:rsidP="00C11620">
            <w:pPr>
              <w:pStyle w:val="TAL"/>
              <w:keepNext w:val="0"/>
              <w:rPr>
                <w:sz w:val="16"/>
                <w:szCs w:val="16"/>
              </w:rPr>
            </w:pPr>
            <w:r w:rsidRPr="001B1679">
              <w:rPr>
                <w:sz w:val="16"/>
                <w:szCs w:val="16"/>
              </w:rPr>
              <w:t>3GPPMEMBER</w:t>
            </w:r>
          </w:p>
        </w:tc>
      </w:tr>
      <w:tr w:rsidR="009B546A" w14:paraId="01A0AE2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9031BA"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D08716" w14:textId="77777777" w:rsidR="009B546A" w:rsidRPr="001B1679" w:rsidRDefault="009B546A" w:rsidP="00C11620">
            <w:pPr>
              <w:pStyle w:val="TAL"/>
              <w:keepNext w:val="0"/>
              <w:rPr>
                <w:sz w:val="16"/>
                <w:szCs w:val="16"/>
              </w:rPr>
            </w:pPr>
            <w:r w:rsidRPr="001B1679">
              <w:rPr>
                <w:sz w:val="16"/>
                <w:szCs w:val="16"/>
              </w:rPr>
              <w:t>Boubendir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DB1AA6" w14:textId="77777777" w:rsidR="009B546A" w:rsidRPr="001B1679" w:rsidRDefault="009B546A" w:rsidP="00C11620">
            <w:pPr>
              <w:pStyle w:val="TAL"/>
              <w:keepNext w:val="0"/>
              <w:rPr>
                <w:sz w:val="16"/>
                <w:szCs w:val="16"/>
              </w:rPr>
            </w:pPr>
            <w:r w:rsidRPr="001B1679">
              <w:rPr>
                <w:sz w:val="16"/>
                <w:szCs w:val="16"/>
              </w:rPr>
              <w:t>Amina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A5354" w14:textId="77777777" w:rsidR="009B546A" w:rsidRPr="001B1679" w:rsidRDefault="009B546A" w:rsidP="00C11620">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7BB5A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F39B7C" w14:textId="77777777" w:rsidR="009B546A" w:rsidRPr="001B1679" w:rsidRDefault="009B546A" w:rsidP="00C11620">
            <w:pPr>
              <w:pStyle w:val="TAL"/>
              <w:keepNext w:val="0"/>
              <w:rPr>
                <w:sz w:val="16"/>
                <w:szCs w:val="16"/>
              </w:rPr>
            </w:pPr>
            <w:r w:rsidRPr="001B1679">
              <w:rPr>
                <w:sz w:val="16"/>
                <w:szCs w:val="16"/>
              </w:rPr>
              <w:t>3GPPMEMBER</w:t>
            </w:r>
          </w:p>
        </w:tc>
      </w:tr>
      <w:tr w:rsidR="009B546A" w14:paraId="0B743F6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45DA4C"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D45E10" w14:textId="77777777" w:rsidR="009B546A" w:rsidRPr="001B1679" w:rsidRDefault="009B546A" w:rsidP="00C11620">
            <w:pPr>
              <w:pStyle w:val="TAL"/>
              <w:keepNext w:val="0"/>
              <w:rPr>
                <w:sz w:val="16"/>
                <w:szCs w:val="16"/>
              </w:rPr>
            </w:pPr>
            <w:r w:rsidRPr="001B1679">
              <w:rPr>
                <w:sz w:val="16"/>
                <w:szCs w:val="16"/>
              </w:rPr>
              <w:t>Brekalo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2989F4" w14:textId="77777777" w:rsidR="009B546A" w:rsidRPr="001B1679" w:rsidRDefault="009B546A" w:rsidP="00C11620">
            <w:pPr>
              <w:pStyle w:val="TAL"/>
              <w:keepNext w:val="0"/>
              <w:rPr>
                <w:sz w:val="16"/>
                <w:szCs w:val="16"/>
              </w:rPr>
            </w:pPr>
            <w:r w:rsidRPr="001B1679">
              <w:rPr>
                <w:sz w:val="16"/>
                <w:szCs w:val="16"/>
              </w:rPr>
              <w:t>Andrijana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9E3AB8"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3F7FF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1CAF0B" w14:textId="77777777" w:rsidR="009B546A" w:rsidRPr="001B1679" w:rsidRDefault="009B546A" w:rsidP="00C11620">
            <w:pPr>
              <w:pStyle w:val="TAL"/>
              <w:keepNext w:val="0"/>
              <w:rPr>
                <w:sz w:val="16"/>
                <w:szCs w:val="16"/>
              </w:rPr>
            </w:pPr>
            <w:r w:rsidRPr="001B1679">
              <w:rPr>
                <w:sz w:val="16"/>
                <w:szCs w:val="16"/>
              </w:rPr>
              <w:t>3GPPORG_REP</w:t>
            </w:r>
          </w:p>
        </w:tc>
      </w:tr>
      <w:tr w:rsidR="009B546A" w14:paraId="38E10C6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5B1C09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373196" w14:textId="77777777" w:rsidR="009B546A" w:rsidRPr="001B1679" w:rsidRDefault="009B546A" w:rsidP="00C11620">
            <w:pPr>
              <w:pStyle w:val="TAL"/>
              <w:keepNext w:val="0"/>
              <w:rPr>
                <w:sz w:val="16"/>
                <w:szCs w:val="16"/>
              </w:rPr>
            </w:pPr>
            <w:r w:rsidRPr="001B1679">
              <w:rPr>
                <w:sz w:val="16"/>
                <w:szCs w:val="16"/>
              </w:rPr>
              <w:t>Brown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760635" w14:textId="77777777" w:rsidR="009B546A" w:rsidRPr="001B1679" w:rsidRDefault="009B546A" w:rsidP="00C11620">
            <w:pPr>
              <w:pStyle w:val="TAL"/>
              <w:keepNext w:val="0"/>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8FA5D" w14:textId="77777777" w:rsidR="009B546A" w:rsidRPr="001B1679" w:rsidRDefault="009B546A" w:rsidP="00C11620">
            <w:pPr>
              <w:pStyle w:val="TAL"/>
              <w:keepNext w:val="0"/>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09BD3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ABE0F0" w14:textId="77777777" w:rsidR="009B546A" w:rsidRPr="001B1679" w:rsidRDefault="009B546A" w:rsidP="00C11620">
            <w:pPr>
              <w:pStyle w:val="TAL"/>
              <w:keepNext w:val="0"/>
              <w:rPr>
                <w:sz w:val="16"/>
                <w:szCs w:val="16"/>
              </w:rPr>
            </w:pPr>
            <w:r w:rsidRPr="001B1679">
              <w:rPr>
                <w:sz w:val="16"/>
                <w:szCs w:val="16"/>
              </w:rPr>
              <w:t>3GPPMEMBER</w:t>
            </w:r>
          </w:p>
        </w:tc>
      </w:tr>
      <w:tr w:rsidR="009B546A" w14:paraId="44190C9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A50A75"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8EF1D6" w14:textId="77777777" w:rsidR="009B546A" w:rsidRPr="001B1679" w:rsidRDefault="009B546A" w:rsidP="00C11620">
            <w:pPr>
              <w:pStyle w:val="TAL"/>
              <w:keepNext w:val="0"/>
              <w:rPr>
                <w:sz w:val="16"/>
                <w:szCs w:val="16"/>
              </w:rPr>
            </w:pPr>
            <w:r w:rsidRPr="001B1679">
              <w:rPr>
                <w:sz w:val="16"/>
                <w:szCs w:val="16"/>
              </w:rPr>
              <w:t>Buckley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E07595" w14:textId="77777777" w:rsidR="009B546A" w:rsidRPr="001B1679" w:rsidRDefault="009B546A" w:rsidP="00C11620">
            <w:pPr>
              <w:pStyle w:val="TAL"/>
              <w:keepNext w:val="0"/>
              <w:rPr>
                <w:sz w:val="16"/>
                <w:szCs w:val="16"/>
              </w:rPr>
            </w:pPr>
            <w:r w:rsidRPr="001B1679">
              <w:rPr>
                <w:sz w:val="16"/>
                <w:szCs w:val="16"/>
              </w:rPr>
              <w:t>Adrian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0BC2F9" w14:textId="77777777" w:rsidR="009B546A" w:rsidRPr="001B1679" w:rsidRDefault="009B546A" w:rsidP="00C11620">
            <w:pPr>
              <w:pStyle w:val="TAL"/>
              <w:keepNext w:val="0"/>
              <w:rPr>
                <w:sz w:val="16"/>
                <w:szCs w:val="16"/>
              </w:rPr>
            </w:pPr>
            <w:r w:rsidRPr="001B1679">
              <w:rPr>
                <w:sz w:val="16"/>
                <w:szCs w:val="16"/>
              </w:rPr>
              <w:t>OGC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43AF3D" w14:textId="77777777" w:rsidR="009B546A" w:rsidRPr="001B1679" w:rsidRDefault="009B546A" w:rsidP="00C11620">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A67667" w14:textId="77777777" w:rsidR="009B546A" w:rsidRPr="001B1679" w:rsidRDefault="009B546A" w:rsidP="00C11620">
            <w:pPr>
              <w:pStyle w:val="TAL"/>
              <w:keepNext w:val="0"/>
              <w:rPr>
                <w:sz w:val="16"/>
                <w:szCs w:val="16"/>
              </w:rPr>
            </w:pPr>
            <w:r w:rsidRPr="001B1679">
              <w:rPr>
                <w:sz w:val="16"/>
                <w:szCs w:val="16"/>
              </w:rPr>
              <w:t>3GPPMARK_REP</w:t>
            </w:r>
          </w:p>
        </w:tc>
      </w:tr>
      <w:tr w:rsidR="009B546A" w14:paraId="04514B3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048EB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E2D89F" w14:textId="77777777" w:rsidR="009B546A" w:rsidRPr="001B1679" w:rsidRDefault="009B546A" w:rsidP="00C11620">
            <w:pPr>
              <w:pStyle w:val="TAL"/>
              <w:keepNext w:val="0"/>
              <w:rPr>
                <w:sz w:val="16"/>
                <w:szCs w:val="16"/>
              </w:rPr>
            </w:pPr>
            <w:r w:rsidRPr="001B1679">
              <w:rPr>
                <w:sz w:val="16"/>
                <w:szCs w:val="16"/>
              </w:rPr>
              <w:t>Burbidge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9D07B5" w14:textId="77777777" w:rsidR="009B546A" w:rsidRPr="001B1679" w:rsidRDefault="009B546A" w:rsidP="00C11620">
            <w:pPr>
              <w:pStyle w:val="TAL"/>
              <w:keepNext w:val="0"/>
              <w:rPr>
                <w:sz w:val="16"/>
                <w:szCs w:val="16"/>
              </w:rPr>
            </w:pPr>
            <w:r w:rsidRPr="001B1679">
              <w:rPr>
                <w:sz w:val="16"/>
                <w:szCs w:val="16"/>
              </w:rPr>
              <w:t>Richard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3D6A38" w14:textId="77777777" w:rsidR="009B546A" w:rsidRPr="001B1679" w:rsidRDefault="009B546A" w:rsidP="00C11620">
            <w:pPr>
              <w:pStyle w:val="TAL"/>
              <w:keepNext w:val="0"/>
              <w:rPr>
                <w:sz w:val="16"/>
                <w:szCs w:val="16"/>
              </w:rPr>
            </w:pPr>
            <w:r w:rsidRPr="001B1679">
              <w:rPr>
                <w:sz w:val="16"/>
                <w:szCs w:val="16"/>
              </w:rPr>
              <w:t>Intel Corporation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20BA6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9C46B5" w14:textId="77777777" w:rsidR="009B546A" w:rsidRPr="001B1679" w:rsidRDefault="009B546A" w:rsidP="00C11620">
            <w:pPr>
              <w:pStyle w:val="TAL"/>
              <w:keepNext w:val="0"/>
              <w:rPr>
                <w:sz w:val="16"/>
                <w:szCs w:val="16"/>
              </w:rPr>
            </w:pPr>
            <w:r w:rsidRPr="001B1679">
              <w:rPr>
                <w:sz w:val="16"/>
                <w:szCs w:val="16"/>
              </w:rPr>
              <w:t>3GPPMEMBER</w:t>
            </w:r>
          </w:p>
        </w:tc>
      </w:tr>
      <w:tr w:rsidR="009B546A" w14:paraId="5760932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BE94E8"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6356A8" w14:textId="77777777" w:rsidR="009B546A" w:rsidRPr="001B1679" w:rsidRDefault="009B546A" w:rsidP="00C11620">
            <w:pPr>
              <w:pStyle w:val="TAL"/>
              <w:keepNext w:val="0"/>
              <w:rPr>
                <w:sz w:val="16"/>
                <w:szCs w:val="16"/>
              </w:rPr>
            </w:pPr>
            <w:r w:rsidRPr="001B1679">
              <w:rPr>
                <w:sz w:val="16"/>
                <w:szCs w:val="16"/>
              </w:rPr>
              <w:t>Cao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0044B9" w14:textId="77777777" w:rsidR="009B546A" w:rsidRPr="001B1679" w:rsidRDefault="009B546A" w:rsidP="00C11620">
            <w:pPr>
              <w:pStyle w:val="TAL"/>
              <w:keepNext w:val="0"/>
              <w:rPr>
                <w:sz w:val="16"/>
                <w:szCs w:val="16"/>
              </w:rPr>
            </w:pPr>
            <w:r w:rsidRPr="001B1679">
              <w:rPr>
                <w:sz w:val="16"/>
                <w:szCs w:val="16"/>
              </w:rPr>
              <w:t>Aijun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5930F2" w14:textId="77777777" w:rsidR="009B546A" w:rsidRPr="001B1679" w:rsidRDefault="009B546A" w:rsidP="00C11620">
            <w:pPr>
              <w:pStyle w:val="TAL"/>
              <w:keepNext w:val="0"/>
              <w:rPr>
                <w:sz w:val="16"/>
                <w:szCs w:val="16"/>
              </w:rPr>
            </w:pPr>
            <w:r w:rsidRPr="001B1679">
              <w:rPr>
                <w:sz w:val="16"/>
                <w:szCs w:val="16"/>
              </w:rPr>
              <w:t>MediaTek (Wuhan)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B76F2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312B8C" w14:textId="77777777" w:rsidR="009B546A" w:rsidRPr="001B1679" w:rsidRDefault="009B546A" w:rsidP="00C11620">
            <w:pPr>
              <w:pStyle w:val="TAL"/>
              <w:keepNext w:val="0"/>
              <w:rPr>
                <w:sz w:val="16"/>
                <w:szCs w:val="16"/>
              </w:rPr>
            </w:pPr>
            <w:r w:rsidRPr="001B1679">
              <w:rPr>
                <w:sz w:val="16"/>
                <w:szCs w:val="16"/>
              </w:rPr>
              <w:t>3GPPMEMBER</w:t>
            </w:r>
          </w:p>
        </w:tc>
      </w:tr>
      <w:tr w:rsidR="009B546A" w14:paraId="6DDA5C1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FAB57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10255D" w14:textId="77777777" w:rsidR="009B546A" w:rsidRPr="001B1679" w:rsidRDefault="009B546A" w:rsidP="00C11620">
            <w:pPr>
              <w:pStyle w:val="TAL"/>
              <w:keepNext w:val="0"/>
              <w:rPr>
                <w:sz w:val="16"/>
                <w:szCs w:val="16"/>
              </w:rPr>
            </w:pPr>
            <w:r w:rsidRPr="001B1679">
              <w:rPr>
                <w:sz w:val="16"/>
                <w:szCs w:val="16"/>
              </w:rPr>
              <w:t>Cao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765525" w14:textId="77777777" w:rsidR="009B546A" w:rsidRPr="001B1679" w:rsidRDefault="009B546A" w:rsidP="00C11620">
            <w:pPr>
              <w:pStyle w:val="TAL"/>
              <w:keepNext w:val="0"/>
              <w:rPr>
                <w:sz w:val="16"/>
                <w:szCs w:val="16"/>
              </w:rPr>
            </w:pPr>
            <w:r w:rsidRPr="001B1679">
              <w:rPr>
                <w:sz w:val="16"/>
                <w:szCs w:val="16"/>
              </w:rPr>
              <w:t>Gen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AD7004" w14:textId="77777777" w:rsidR="009B546A" w:rsidRPr="001B1679" w:rsidRDefault="009B546A" w:rsidP="00C11620">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AF21C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B04882" w14:textId="77777777" w:rsidR="009B546A" w:rsidRPr="001B1679" w:rsidRDefault="009B546A" w:rsidP="00C11620">
            <w:pPr>
              <w:pStyle w:val="TAL"/>
              <w:keepNext w:val="0"/>
              <w:rPr>
                <w:sz w:val="16"/>
                <w:szCs w:val="16"/>
              </w:rPr>
            </w:pPr>
            <w:r w:rsidRPr="001B1679">
              <w:rPr>
                <w:sz w:val="16"/>
                <w:szCs w:val="16"/>
              </w:rPr>
              <w:t>3GPPMEMBER</w:t>
            </w:r>
          </w:p>
        </w:tc>
      </w:tr>
      <w:tr w:rsidR="009B546A" w14:paraId="544320B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D0BFFC0"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5F4C7C" w14:textId="77777777" w:rsidR="009B546A" w:rsidRPr="001B1679" w:rsidRDefault="009B546A" w:rsidP="00C11620">
            <w:pPr>
              <w:pStyle w:val="TAL"/>
              <w:keepNext w:val="0"/>
              <w:rPr>
                <w:sz w:val="16"/>
                <w:szCs w:val="16"/>
              </w:rPr>
            </w:pPr>
            <w:r w:rsidRPr="001B1679">
              <w:rPr>
                <w:sz w:val="16"/>
                <w:szCs w:val="16"/>
              </w:rPr>
              <w:t>Carducci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05DB88" w14:textId="77777777" w:rsidR="009B546A" w:rsidRPr="001B1679" w:rsidRDefault="009B546A" w:rsidP="00C11620">
            <w:pPr>
              <w:pStyle w:val="TAL"/>
              <w:keepNext w:val="0"/>
              <w:rPr>
                <w:sz w:val="16"/>
                <w:szCs w:val="16"/>
              </w:rPr>
            </w:pPr>
            <w:r w:rsidRPr="001B1679">
              <w:rPr>
                <w:sz w:val="16"/>
                <w:szCs w:val="16"/>
              </w:rPr>
              <w:t>Candace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C3C9DF" w14:textId="77777777" w:rsidR="009B546A" w:rsidRPr="001B1679" w:rsidRDefault="009B546A" w:rsidP="00C11620">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245397"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A7B120" w14:textId="77777777" w:rsidR="009B546A" w:rsidRPr="001B1679" w:rsidRDefault="009B546A" w:rsidP="00C11620">
            <w:pPr>
              <w:pStyle w:val="TAL"/>
              <w:keepNext w:val="0"/>
              <w:rPr>
                <w:sz w:val="16"/>
                <w:szCs w:val="16"/>
              </w:rPr>
            </w:pPr>
            <w:r w:rsidRPr="001B1679">
              <w:rPr>
                <w:sz w:val="16"/>
                <w:szCs w:val="16"/>
              </w:rPr>
              <w:t>3GPPMEMBER</w:t>
            </w:r>
          </w:p>
        </w:tc>
      </w:tr>
      <w:tr w:rsidR="009B546A" w14:paraId="22D4DFE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4A211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E4FDD8" w14:textId="77777777" w:rsidR="009B546A" w:rsidRPr="001B1679" w:rsidRDefault="009B546A" w:rsidP="00C11620">
            <w:pPr>
              <w:pStyle w:val="TAL"/>
              <w:keepNext w:val="0"/>
              <w:rPr>
                <w:sz w:val="16"/>
                <w:szCs w:val="16"/>
              </w:rPr>
            </w:pPr>
            <w:r w:rsidRPr="001B1679">
              <w:rPr>
                <w:sz w:val="16"/>
                <w:szCs w:val="16"/>
              </w:rPr>
              <w:t>Casati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EB3D08" w14:textId="77777777" w:rsidR="009B546A" w:rsidRPr="001B1679" w:rsidRDefault="009B546A" w:rsidP="00C11620">
            <w:pPr>
              <w:pStyle w:val="TAL"/>
              <w:keepNext w:val="0"/>
              <w:rPr>
                <w:sz w:val="16"/>
                <w:szCs w:val="16"/>
              </w:rPr>
            </w:pPr>
            <w:r w:rsidRPr="001B1679">
              <w:rPr>
                <w:sz w:val="16"/>
                <w:szCs w:val="16"/>
              </w:rPr>
              <w:t>Alessio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913599" w14:textId="77777777" w:rsidR="009B546A" w:rsidRPr="001B1679" w:rsidRDefault="009B546A" w:rsidP="00C11620">
            <w:pPr>
              <w:pStyle w:val="TAL"/>
              <w:keepNext w:val="0"/>
              <w:rPr>
                <w:sz w:val="16"/>
                <w:szCs w:val="16"/>
              </w:rPr>
            </w:pPr>
            <w:r w:rsidRPr="001B1679">
              <w:rPr>
                <w:sz w:val="16"/>
                <w:szCs w:val="16"/>
              </w:rPr>
              <w:t>Nokia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C1F25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79EF0F" w14:textId="77777777" w:rsidR="009B546A" w:rsidRPr="001B1679" w:rsidRDefault="009B546A" w:rsidP="00C11620">
            <w:pPr>
              <w:pStyle w:val="TAL"/>
              <w:keepNext w:val="0"/>
              <w:rPr>
                <w:sz w:val="16"/>
                <w:szCs w:val="16"/>
              </w:rPr>
            </w:pPr>
            <w:r w:rsidRPr="001B1679">
              <w:rPr>
                <w:sz w:val="16"/>
                <w:szCs w:val="16"/>
              </w:rPr>
              <w:t>3GPPMEMBER</w:t>
            </w:r>
          </w:p>
        </w:tc>
      </w:tr>
      <w:tr w:rsidR="009B546A" w14:paraId="64C4C4F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9F59E4"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487505" w14:textId="77777777" w:rsidR="009B546A" w:rsidRPr="001B1679" w:rsidRDefault="009B546A" w:rsidP="00C11620">
            <w:pPr>
              <w:pStyle w:val="TAL"/>
              <w:keepNext w:val="0"/>
              <w:rPr>
                <w:sz w:val="16"/>
                <w:szCs w:val="16"/>
              </w:rPr>
            </w:pPr>
            <w:r w:rsidRPr="001B1679">
              <w:rPr>
                <w:sz w:val="16"/>
                <w:szCs w:val="16"/>
              </w:rPr>
              <w:t>Cetinkaya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DF796" w14:textId="77777777" w:rsidR="009B546A" w:rsidRPr="001B1679" w:rsidRDefault="009B546A" w:rsidP="00C11620">
            <w:pPr>
              <w:pStyle w:val="TAL"/>
              <w:keepNext w:val="0"/>
              <w:rPr>
                <w:sz w:val="16"/>
                <w:szCs w:val="16"/>
              </w:rPr>
            </w:pPr>
            <w:r w:rsidRPr="001B1679">
              <w:rPr>
                <w:sz w:val="16"/>
                <w:szCs w:val="16"/>
              </w:rPr>
              <w:t>Egemen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D02D3B" w14:textId="77777777" w:rsidR="009B546A" w:rsidRPr="001B1679" w:rsidRDefault="009B546A" w:rsidP="00C11620">
            <w:pPr>
              <w:pStyle w:val="TAL"/>
              <w:keepNext w:val="0"/>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63EE1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B221BA" w14:textId="77777777" w:rsidR="009B546A" w:rsidRPr="001B1679" w:rsidRDefault="009B546A" w:rsidP="00C11620">
            <w:pPr>
              <w:pStyle w:val="TAL"/>
              <w:keepNext w:val="0"/>
              <w:rPr>
                <w:sz w:val="16"/>
                <w:szCs w:val="16"/>
              </w:rPr>
            </w:pPr>
            <w:r w:rsidRPr="001B1679">
              <w:rPr>
                <w:sz w:val="16"/>
                <w:szCs w:val="16"/>
              </w:rPr>
              <w:t>3GPPMEMBER</w:t>
            </w:r>
          </w:p>
        </w:tc>
      </w:tr>
      <w:tr w:rsidR="009B546A" w14:paraId="34D6362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C452C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A968F9" w14:textId="77777777" w:rsidR="009B546A" w:rsidRPr="001B1679" w:rsidRDefault="009B546A" w:rsidP="00C11620">
            <w:pPr>
              <w:pStyle w:val="TAL"/>
              <w:keepNext w:val="0"/>
              <w:rPr>
                <w:sz w:val="16"/>
                <w:szCs w:val="16"/>
              </w:rPr>
            </w:pPr>
            <w:r w:rsidRPr="001B1679">
              <w:rPr>
                <w:sz w:val="16"/>
                <w:szCs w:val="16"/>
              </w:rPr>
              <w:t>Champel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2D04E1" w14:textId="77777777" w:rsidR="009B546A" w:rsidRPr="001B1679" w:rsidRDefault="009B546A" w:rsidP="00C11620">
            <w:pPr>
              <w:pStyle w:val="TAL"/>
              <w:keepNext w:val="0"/>
              <w:rPr>
                <w:sz w:val="16"/>
                <w:szCs w:val="16"/>
              </w:rPr>
            </w:pPr>
            <w:r w:rsidRPr="001B1679">
              <w:rPr>
                <w:sz w:val="16"/>
                <w:szCs w:val="16"/>
              </w:rPr>
              <w:t>Mary-Luc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20FF35" w14:textId="77777777" w:rsidR="009B546A" w:rsidRPr="001B1679" w:rsidRDefault="009B546A" w:rsidP="00C11620">
            <w:pPr>
              <w:pStyle w:val="TAL"/>
              <w:keepNext w:val="0"/>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EB7B6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EB0972" w14:textId="77777777" w:rsidR="009B546A" w:rsidRPr="001B1679" w:rsidRDefault="009B546A" w:rsidP="00C11620">
            <w:pPr>
              <w:pStyle w:val="TAL"/>
              <w:keepNext w:val="0"/>
              <w:rPr>
                <w:sz w:val="16"/>
                <w:szCs w:val="16"/>
              </w:rPr>
            </w:pPr>
            <w:r w:rsidRPr="001B1679">
              <w:rPr>
                <w:sz w:val="16"/>
                <w:szCs w:val="16"/>
              </w:rPr>
              <w:t>3GPPMEMBER</w:t>
            </w:r>
          </w:p>
        </w:tc>
      </w:tr>
      <w:tr w:rsidR="009B546A" w14:paraId="2AF6B90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E7500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F6E82C" w14:textId="77777777" w:rsidR="009B546A" w:rsidRPr="001B1679" w:rsidRDefault="009B546A" w:rsidP="00C11620">
            <w:pPr>
              <w:pStyle w:val="TAL"/>
              <w:keepNext w:val="0"/>
              <w:rPr>
                <w:sz w:val="16"/>
                <w:szCs w:val="16"/>
              </w:rPr>
            </w:pPr>
            <w:r w:rsidRPr="001B1679">
              <w:rPr>
                <w:sz w:val="16"/>
                <w:szCs w:val="16"/>
              </w:rPr>
              <w:t>Chan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35DDF1" w14:textId="77777777" w:rsidR="009B546A" w:rsidRPr="001B1679" w:rsidRDefault="009B546A" w:rsidP="00C11620">
            <w:pPr>
              <w:pStyle w:val="TAL"/>
              <w:keepNext w:val="0"/>
              <w:rPr>
                <w:sz w:val="16"/>
                <w:szCs w:val="16"/>
              </w:rPr>
            </w:pPr>
            <w:r w:rsidRPr="001B1679">
              <w:rPr>
                <w:sz w:val="16"/>
                <w:szCs w:val="16"/>
              </w:rPr>
              <w:t>Yee Sin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902710" w14:textId="77777777" w:rsidR="009B546A" w:rsidRPr="001B1679" w:rsidRDefault="009B546A" w:rsidP="00C11620">
            <w:pPr>
              <w:pStyle w:val="TAL"/>
              <w:keepNext w:val="0"/>
              <w:rPr>
                <w:sz w:val="16"/>
                <w:szCs w:val="16"/>
              </w:rPr>
            </w:pPr>
            <w:r w:rsidRPr="001B1679">
              <w:rPr>
                <w:sz w:val="16"/>
                <w:szCs w:val="16"/>
              </w:rPr>
              <w:t>Facebook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3779B7"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452058" w14:textId="77777777" w:rsidR="009B546A" w:rsidRPr="001B1679" w:rsidRDefault="009B546A" w:rsidP="00C11620">
            <w:pPr>
              <w:pStyle w:val="TAL"/>
              <w:keepNext w:val="0"/>
              <w:rPr>
                <w:sz w:val="16"/>
                <w:szCs w:val="16"/>
              </w:rPr>
            </w:pPr>
            <w:r w:rsidRPr="001B1679">
              <w:rPr>
                <w:sz w:val="16"/>
                <w:szCs w:val="16"/>
              </w:rPr>
              <w:t>3GPPMEMBER</w:t>
            </w:r>
          </w:p>
        </w:tc>
      </w:tr>
      <w:tr w:rsidR="009B546A" w14:paraId="12811BC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24C19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24AB34" w14:textId="77777777" w:rsidR="009B546A" w:rsidRPr="001B1679" w:rsidRDefault="009B546A" w:rsidP="00C11620">
            <w:pPr>
              <w:pStyle w:val="TAL"/>
              <w:keepNext w:val="0"/>
              <w:rPr>
                <w:sz w:val="16"/>
                <w:szCs w:val="16"/>
              </w:rPr>
            </w:pPr>
            <w:r w:rsidRPr="001B1679">
              <w:rPr>
                <w:sz w:val="16"/>
                <w:szCs w:val="16"/>
              </w:rPr>
              <w:t>Chandratre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C8DDCE" w14:textId="77777777" w:rsidR="009B546A" w:rsidRPr="001B1679" w:rsidRDefault="009B546A" w:rsidP="00C11620">
            <w:pPr>
              <w:pStyle w:val="TAL"/>
              <w:keepNext w:val="0"/>
              <w:rPr>
                <w:sz w:val="16"/>
                <w:szCs w:val="16"/>
              </w:rPr>
            </w:pPr>
            <w:r w:rsidRPr="001B1679">
              <w:rPr>
                <w:sz w:val="16"/>
                <w:szCs w:val="16"/>
              </w:rPr>
              <w:t>Prasad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F2019A" w14:textId="77777777" w:rsidR="009B546A" w:rsidRPr="001B1679" w:rsidRDefault="009B546A" w:rsidP="00C11620">
            <w:pPr>
              <w:pStyle w:val="TAL"/>
              <w:keepNext w:val="0"/>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43BA7"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E12CD2" w14:textId="77777777" w:rsidR="009B546A" w:rsidRPr="001B1679" w:rsidRDefault="009B546A" w:rsidP="00C11620">
            <w:pPr>
              <w:pStyle w:val="TAL"/>
              <w:keepNext w:val="0"/>
              <w:rPr>
                <w:sz w:val="16"/>
                <w:szCs w:val="16"/>
              </w:rPr>
            </w:pPr>
            <w:r w:rsidRPr="001B1679">
              <w:rPr>
                <w:sz w:val="16"/>
                <w:szCs w:val="16"/>
              </w:rPr>
              <w:t>3GPPMEMBER</w:t>
            </w:r>
          </w:p>
        </w:tc>
      </w:tr>
      <w:tr w:rsidR="009B546A" w14:paraId="1E5A7C5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137090"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D24B42" w14:textId="77777777" w:rsidR="009B546A" w:rsidRPr="001B1679" w:rsidRDefault="009B546A" w:rsidP="00C11620">
            <w:pPr>
              <w:pStyle w:val="TAL"/>
              <w:keepNext w:val="0"/>
              <w:rPr>
                <w:sz w:val="16"/>
                <w:szCs w:val="16"/>
              </w:rPr>
            </w:pPr>
            <w:r w:rsidRPr="001B1679">
              <w:rPr>
                <w:sz w:val="16"/>
                <w:szCs w:val="16"/>
              </w:rPr>
              <w:t>Charbit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9E0211" w14:textId="77777777" w:rsidR="009B546A" w:rsidRPr="001B1679" w:rsidRDefault="009B546A" w:rsidP="00C11620">
            <w:pPr>
              <w:pStyle w:val="TAL"/>
              <w:keepNext w:val="0"/>
              <w:rPr>
                <w:sz w:val="16"/>
                <w:szCs w:val="16"/>
              </w:rPr>
            </w:pPr>
            <w:r w:rsidRPr="001B1679">
              <w:rPr>
                <w:sz w:val="16"/>
                <w:szCs w:val="16"/>
              </w:rPr>
              <w:t>Gilles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C1E68B" w14:textId="77777777" w:rsidR="009B546A" w:rsidRPr="001B1679" w:rsidRDefault="009B546A" w:rsidP="00C11620">
            <w:pPr>
              <w:pStyle w:val="TAL"/>
              <w:keepNext w:val="0"/>
              <w:rPr>
                <w:sz w:val="16"/>
                <w:szCs w:val="16"/>
              </w:rPr>
            </w:pPr>
            <w:r w:rsidRPr="001B1679">
              <w:rPr>
                <w:sz w:val="16"/>
                <w:szCs w:val="16"/>
              </w:rPr>
              <w:t>MediaTek Beijing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B64E5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E76D57" w14:textId="77777777" w:rsidR="009B546A" w:rsidRPr="001B1679" w:rsidRDefault="009B546A" w:rsidP="00C11620">
            <w:pPr>
              <w:pStyle w:val="TAL"/>
              <w:keepNext w:val="0"/>
              <w:rPr>
                <w:sz w:val="16"/>
                <w:szCs w:val="16"/>
              </w:rPr>
            </w:pPr>
            <w:r w:rsidRPr="001B1679">
              <w:rPr>
                <w:sz w:val="16"/>
                <w:szCs w:val="16"/>
              </w:rPr>
              <w:t>3GPPMEMBER</w:t>
            </w:r>
          </w:p>
        </w:tc>
      </w:tr>
      <w:tr w:rsidR="009B546A" w14:paraId="73B3E3D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62133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88027E" w14:textId="77777777" w:rsidR="009B546A" w:rsidRPr="001B1679" w:rsidRDefault="009B546A" w:rsidP="00C11620">
            <w:pPr>
              <w:pStyle w:val="TAL"/>
              <w:keepNext w:val="0"/>
              <w:rPr>
                <w:sz w:val="16"/>
                <w:szCs w:val="16"/>
              </w:rPr>
            </w:pPr>
            <w:r w:rsidRPr="001B1679">
              <w:rPr>
                <w:sz w:val="16"/>
                <w:szCs w:val="16"/>
              </w:rPr>
              <w:t>Chelle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D469A1" w14:textId="77777777" w:rsidR="009B546A" w:rsidRPr="001B1679" w:rsidRDefault="009B546A" w:rsidP="00C11620">
            <w:pPr>
              <w:pStyle w:val="TAL"/>
              <w:keepNext w:val="0"/>
              <w:rPr>
                <w:sz w:val="16"/>
                <w:szCs w:val="16"/>
              </w:rPr>
            </w:pPr>
            <w:r w:rsidRPr="001B1679">
              <w:rPr>
                <w:sz w:val="16"/>
                <w:szCs w:val="16"/>
              </w:rPr>
              <w:t>Venkata Rama Raju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E4EE66" w14:textId="77777777" w:rsidR="009B546A" w:rsidRPr="001B1679" w:rsidRDefault="009B546A" w:rsidP="00C11620">
            <w:pPr>
              <w:pStyle w:val="TAL"/>
              <w:keepNext w:val="0"/>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9A9FA4"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EB0F3A" w14:textId="77777777" w:rsidR="009B546A" w:rsidRPr="001B1679" w:rsidRDefault="009B546A" w:rsidP="00C11620">
            <w:pPr>
              <w:pStyle w:val="TAL"/>
              <w:keepNext w:val="0"/>
              <w:rPr>
                <w:sz w:val="16"/>
                <w:szCs w:val="16"/>
              </w:rPr>
            </w:pPr>
            <w:r w:rsidRPr="001B1679">
              <w:rPr>
                <w:sz w:val="16"/>
                <w:szCs w:val="16"/>
              </w:rPr>
              <w:t>3GPPMEMBER</w:t>
            </w:r>
          </w:p>
        </w:tc>
      </w:tr>
      <w:tr w:rsidR="009B546A" w14:paraId="1E52C6F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385252"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BAFC04"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62F254" w14:textId="77777777" w:rsidR="009B546A" w:rsidRPr="001B1679" w:rsidRDefault="009B546A" w:rsidP="00C11620">
            <w:pPr>
              <w:pStyle w:val="TAL"/>
              <w:keepNext w:val="0"/>
              <w:rPr>
                <w:sz w:val="16"/>
                <w:szCs w:val="16"/>
              </w:rPr>
            </w:pPr>
            <w:r w:rsidRPr="001B1679">
              <w:rPr>
                <w:sz w:val="16"/>
                <w:szCs w:val="16"/>
              </w:rPr>
              <w:t>Hung-chen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F7684A" w14:textId="77777777" w:rsidR="009B546A" w:rsidRPr="001B1679" w:rsidRDefault="009B546A" w:rsidP="00C11620">
            <w:pPr>
              <w:pStyle w:val="TAL"/>
              <w:keepNext w:val="0"/>
              <w:rPr>
                <w:sz w:val="16"/>
                <w:szCs w:val="16"/>
              </w:rPr>
            </w:pPr>
            <w:r w:rsidRPr="001B1679">
              <w:rPr>
                <w:sz w:val="16"/>
                <w:szCs w:val="16"/>
              </w:rPr>
              <w:t>Asia Pacific Telecom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68CEC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D07CDC" w14:textId="77777777" w:rsidR="009B546A" w:rsidRPr="001B1679" w:rsidRDefault="009B546A" w:rsidP="00C11620">
            <w:pPr>
              <w:pStyle w:val="TAL"/>
              <w:keepNext w:val="0"/>
              <w:rPr>
                <w:sz w:val="16"/>
                <w:szCs w:val="16"/>
              </w:rPr>
            </w:pPr>
            <w:r w:rsidRPr="001B1679">
              <w:rPr>
                <w:sz w:val="16"/>
                <w:szCs w:val="16"/>
              </w:rPr>
              <w:t>3GPPMEMBER</w:t>
            </w:r>
          </w:p>
        </w:tc>
      </w:tr>
      <w:tr w:rsidR="009B546A" w14:paraId="59EB3E3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A891D1"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EEFF8B"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CE35FC" w14:textId="77777777" w:rsidR="009B546A" w:rsidRPr="001B1679" w:rsidRDefault="009B546A" w:rsidP="00C11620">
            <w:pPr>
              <w:pStyle w:val="TAL"/>
              <w:keepNext w:val="0"/>
              <w:rPr>
                <w:sz w:val="16"/>
                <w:szCs w:val="16"/>
              </w:rPr>
            </w:pPr>
            <w:r w:rsidRPr="001B1679">
              <w:rPr>
                <w:sz w:val="16"/>
                <w:szCs w:val="16"/>
              </w:rPr>
              <w:t>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F9F11E" w14:textId="77777777" w:rsidR="009B546A" w:rsidRPr="001B1679" w:rsidRDefault="009B546A" w:rsidP="00C11620">
            <w:pPr>
              <w:pStyle w:val="TAL"/>
              <w:keepNext w:val="0"/>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A3ED4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D3A845" w14:textId="77777777" w:rsidR="009B546A" w:rsidRPr="001B1679" w:rsidRDefault="009B546A" w:rsidP="00C11620">
            <w:pPr>
              <w:pStyle w:val="TAL"/>
              <w:keepNext w:val="0"/>
              <w:rPr>
                <w:sz w:val="16"/>
                <w:szCs w:val="16"/>
              </w:rPr>
            </w:pPr>
            <w:r w:rsidRPr="001B1679">
              <w:rPr>
                <w:sz w:val="16"/>
                <w:szCs w:val="16"/>
              </w:rPr>
              <w:t>3GPPMEMBER</w:t>
            </w:r>
          </w:p>
        </w:tc>
      </w:tr>
      <w:tr w:rsidR="009B546A" w14:paraId="3E2465F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BF04C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26E145"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9CD688" w14:textId="77777777" w:rsidR="009B546A" w:rsidRPr="001B1679" w:rsidRDefault="009B546A" w:rsidP="00C11620">
            <w:pPr>
              <w:pStyle w:val="TAL"/>
              <w:keepNext w:val="0"/>
              <w:rPr>
                <w:sz w:val="16"/>
                <w:szCs w:val="16"/>
              </w:rPr>
            </w:pPr>
            <w:r w:rsidRPr="001B1679">
              <w:rPr>
                <w:sz w:val="16"/>
                <w:szCs w:val="16"/>
              </w:rPr>
              <w:t>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DED74D" w14:textId="77777777" w:rsidR="009B546A" w:rsidRPr="001B1679" w:rsidRDefault="009B546A" w:rsidP="00C11620">
            <w:pPr>
              <w:pStyle w:val="TAL"/>
              <w:keepNext w:val="0"/>
              <w:rPr>
                <w:sz w:val="16"/>
                <w:szCs w:val="16"/>
              </w:rPr>
            </w:pPr>
            <w:r w:rsidRPr="001B1679">
              <w:rPr>
                <w:sz w:val="16"/>
                <w:szCs w:val="16"/>
              </w:rPr>
              <w:t>ShenZhen Zhongxing Shitong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F6922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5161DF" w14:textId="77777777" w:rsidR="009B546A" w:rsidRPr="001B1679" w:rsidRDefault="009B546A" w:rsidP="00C11620">
            <w:pPr>
              <w:pStyle w:val="TAL"/>
              <w:keepNext w:val="0"/>
              <w:rPr>
                <w:sz w:val="16"/>
                <w:szCs w:val="16"/>
              </w:rPr>
            </w:pPr>
            <w:r w:rsidRPr="001B1679">
              <w:rPr>
                <w:sz w:val="16"/>
                <w:szCs w:val="16"/>
              </w:rPr>
              <w:t>3GPPMEMBER</w:t>
            </w:r>
          </w:p>
        </w:tc>
      </w:tr>
      <w:tr w:rsidR="009B546A" w14:paraId="7B39E9E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6909FB"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B093B5"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1F896F" w14:textId="77777777" w:rsidR="009B546A" w:rsidRPr="001B1679" w:rsidRDefault="009B546A" w:rsidP="00C11620">
            <w:pPr>
              <w:pStyle w:val="TAL"/>
              <w:keepNext w:val="0"/>
              <w:rPr>
                <w:sz w:val="16"/>
                <w:szCs w:val="16"/>
              </w:rPr>
            </w:pPr>
            <w:r w:rsidRPr="001B1679">
              <w:rPr>
                <w:sz w:val="16"/>
                <w:szCs w:val="16"/>
              </w:rPr>
              <w:t>Xiang (Steven)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81269" w14:textId="77777777" w:rsidR="009B546A" w:rsidRPr="001B1679" w:rsidRDefault="009B546A" w:rsidP="00C11620">
            <w:pPr>
              <w:pStyle w:val="TAL"/>
              <w:keepNext w:val="0"/>
              <w:rPr>
                <w:sz w:val="16"/>
                <w:szCs w:val="16"/>
              </w:rPr>
            </w:pPr>
            <w:r w:rsidRPr="001B1679">
              <w:rPr>
                <w:sz w:val="16"/>
                <w:szCs w:val="16"/>
              </w:rPr>
              <w:t>Apple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170AA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FF9D14" w14:textId="77777777" w:rsidR="009B546A" w:rsidRPr="001B1679" w:rsidRDefault="009B546A" w:rsidP="00C11620">
            <w:pPr>
              <w:pStyle w:val="TAL"/>
              <w:keepNext w:val="0"/>
              <w:rPr>
                <w:sz w:val="16"/>
                <w:szCs w:val="16"/>
              </w:rPr>
            </w:pPr>
            <w:r w:rsidRPr="001B1679">
              <w:rPr>
                <w:sz w:val="16"/>
                <w:szCs w:val="16"/>
              </w:rPr>
              <w:t>3GPPMEMBER</w:t>
            </w:r>
          </w:p>
        </w:tc>
      </w:tr>
      <w:tr w:rsidR="009B546A" w14:paraId="25515F7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CEEA0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F507DA"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3B1307" w14:textId="77777777" w:rsidR="009B546A" w:rsidRPr="001B1679" w:rsidRDefault="009B546A" w:rsidP="00C11620">
            <w:pPr>
              <w:pStyle w:val="TAL"/>
              <w:keepNext w:val="0"/>
              <w:rPr>
                <w:sz w:val="16"/>
                <w:szCs w:val="16"/>
              </w:rPr>
            </w:pPr>
            <w:r w:rsidRPr="001B1679">
              <w:rPr>
                <w:sz w:val="16"/>
                <w:szCs w:val="16"/>
              </w:rPr>
              <w:t>Xiaobao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55F5C4" w14:textId="77777777" w:rsidR="009B546A" w:rsidRPr="001B1679" w:rsidRDefault="009B546A" w:rsidP="00C11620">
            <w:pPr>
              <w:pStyle w:val="TAL"/>
              <w:keepNext w:val="0"/>
              <w:rPr>
                <w:sz w:val="16"/>
                <w:szCs w:val="16"/>
              </w:rPr>
            </w:pPr>
            <w:r w:rsidRPr="001B1679">
              <w:rPr>
                <w:sz w:val="16"/>
                <w:szCs w:val="16"/>
              </w:rPr>
              <w:t>Orange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C254B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38DBB4" w14:textId="77777777" w:rsidR="009B546A" w:rsidRPr="001B1679" w:rsidRDefault="009B546A" w:rsidP="00C11620">
            <w:pPr>
              <w:pStyle w:val="TAL"/>
              <w:keepNext w:val="0"/>
              <w:rPr>
                <w:sz w:val="16"/>
                <w:szCs w:val="16"/>
              </w:rPr>
            </w:pPr>
            <w:r w:rsidRPr="001B1679">
              <w:rPr>
                <w:sz w:val="16"/>
                <w:szCs w:val="16"/>
              </w:rPr>
              <w:t>3GPPMEMBER</w:t>
            </w:r>
          </w:p>
        </w:tc>
      </w:tr>
      <w:tr w:rsidR="009B546A" w14:paraId="3E29731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C7E7E4"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17EE3F"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1BA740" w14:textId="77777777" w:rsidR="009B546A" w:rsidRPr="001B1679" w:rsidRDefault="009B546A" w:rsidP="00C11620">
            <w:pPr>
              <w:pStyle w:val="TAL"/>
              <w:keepNext w:val="0"/>
              <w:rPr>
                <w:sz w:val="16"/>
                <w:szCs w:val="16"/>
              </w:rPr>
            </w:pPr>
            <w:r w:rsidRPr="001B1679">
              <w:rPr>
                <w:sz w:val="16"/>
                <w:szCs w:val="16"/>
              </w:rPr>
              <w:t>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EC1D36" w14:textId="77777777" w:rsidR="009B546A" w:rsidRPr="001B1679" w:rsidRDefault="009B546A" w:rsidP="00C11620">
            <w:pPr>
              <w:pStyle w:val="TAL"/>
              <w:keepNext w:val="0"/>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298E1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3CCA4B" w14:textId="77777777" w:rsidR="009B546A" w:rsidRPr="001B1679" w:rsidRDefault="009B546A" w:rsidP="00C11620">
            <w:pPr>
              <w:pStyle w:val="TAL"/>
              <w:keepNext w:val="0"/>
              <w:rPr>
                <w:sz w:val="16"/>
                <w:szCs w:val="16"/>
              </w:rPr>
            </w:pPr>
            <w:r w:rsidRPr="001B1679">
              <w:rPr>
                <w:sz w:val="16"/>
                <w:szCs w:val="16"/>
              </w:rPr>
              <w:t>3GPPMEMBER</w:t>
            </w:r>
          </w:p>
        </w:tc>
      </w:tr>
      <w:tr w:rsidR="009B546A" w14:paraId="5BCEDC5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311D0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32C5E6"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DEB8CF" w14:textId="77777777" w:rsidR="009B546A" w:rsidRPr="001B1679" w:rsidRDefault="009B546A" w:rsidP="00C11620">
            <w:pPr>
              <w:pStyle w:val="TAL"/>
              <w:keepNext w:val="0"/>
              <w:rPr>
                <w:sz w:val="16"/>
                <w:szCs w:val="16"/>
              </w:rPr>
            </w:pPr>
            <w:r w:rsidRPr="001B1679">
              <w:rPr>
                <w:sz w:val="16"/>
                <w:szCs w:val="16"/>
              </w:rPr>
              <w:t>Ying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64B624" w14:textId="77777777" w:rsidR="009B546A" w:rsidRPr="001B1679" w:rsidRDefault="009B546A" w:rsidP="00C11620">
            <w:pPr>
              <w:pStyle w:val="TAL"/>
              <w:keepNext w:val="0"/>
              <w:rPr>
                <w:sz w:val="16"/>
                <w:szCs w:val="16"/>
              </w:rPr>
            </w:pPr>
            <w:r w:rsidRPr="001B1679">
              <w:rPr>
                <w:sz w:val="16"/>
                <w:szCs w:val="16"/>
              </w:rPr>
              <w:t>TD Tech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AC4DD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33AF09" w14:textId="77777777" w:rsidR="009B546A" w:rsidRPr="001B1679" w:rsidRDefault="009B546A" w:rsidP="00C11620">
            <w:pPr>
              <w:pStyle w:val="TAL"/>
              <w:keepNext w:val="0"/>
              <w:rPr>
                <w:sz w:val="16"/>
                <w:szCs w:val="16"/>
              </w:rPr>
            </w:pPr>
            <w:r w:rsidRPr="001B1679">
              <w:rPr>
                <w:sz w:val="16"/>
                <w:szCs w:val="16"/>
              </w:rPr>
              <w:t>3GPPMEMBER</w:t>
            </w:r>
          </w:p>
        </w:tc>
      </w:tr>
      <w:tr w:rsidR="009B546A" w14:paraId="5038B00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9E8AB7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059E62" w14:textId="77777777" w:rsidR="009B546A" w:rsidRPr="001B1679" w:rsidRDefault="009B546A" w:rsidP="00C11620">
            <w:pPr>
              <w:pStyle w:val="TAL"/>
              <w:keepNext w:val="0"/>
              <w:rPr>
                <w:sz w:val="16"/>
                <w:szCs w:val="16"/>
              </w:rPr>
            </w:pPr>
            <w:r w:rsidRPr="001B1679">
              <w:rPr>
                <w:sz w:val="16"/>
                <w:szCs w:val="16"/>
              </w:rPr>
              <w:t>Chen Larsson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9A065F" w14:textId="77777777" w:rsidR="009B546A" w:rsidRPr="001B1679" w:rsidRDefault="009B546A" w:rsidP="00C11620">
            <w:pPr>
              <w:pStyle w:val="TAL"/>
              <w:keepNext w:val="0"/>
              <w:rPr>
                <w:sz w:val="16"/>
                <w:szCs w:val="16"/>
              </w:rPr>
            </w:pPr>
            <w:r w:rsidRPr="001B1679">
              <w:rPr>
                <w:sz w:val="16"/>
                <w:szCs w:val="16"/>
              </w:rPr>
              <w:t>Daniel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F32C26" w14:textId="77777777" w:rsidR="009B546A" w:rsidRPr="001B1679" w:rsidRDefault="009B546A" w:rsidP="00C11620">
            <w:pPr>
              <w:pStyle w:val="TAL"/>
              <w:keepNext w:val="0"/>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F18C23"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9A0EDB" w14:textId="77777777" w:rsidR="009B546A" w:rsidRPr="001B1679" w:rsidRDefault="009B546A" w:rsidP="00C11620">
            <w:pPr>
              <w:pStyle w:val="TAL"/>
              <w:keepNext w:val="0"/>
              <w:rPr>
                <w:sz w:val="16"/>
                <w:szCs w:val="16"/>
              </w:rPr>
            </w:pPr>
            <w:r w:rsidRPr="001B1679">
              <w:rPr>
                <w:sz w:val="16"/>
                <w:szCs w:val="16"/>
              </w:rPr>
              <w:t>3GPPMEMBER</w:t>
            </w:r>
          </w:p>
        </w:tc>
      </w:tr>
      <w:tr w:rsidR="009B546A" w14:paraId="6358388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9C555B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76BD54" w14:textId="77777777" w:rsidR="009B546A" w:rsidRPr="001B1679" w:rsidRDefault="009B546A" w:rsidP="00C11620">
            <w:pPr>
              <w:pStyle w:val="TAL"/>
              <w:keepNext w:val="0"/>
              <w:rPr>
                <w:sz w:val="16"/>
                <w:szCs w:val="16"/>
              </w:rPr>
            </w:pPr>
            <w:r w:rsidRPr="001B1679">
              <w:rPr>
                <w:sz w:val="16"/>
                <w:szCs w:val="16"/>
              </w:rPr>
              <w:t>Chiba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4A038C" w14:textId="77777777" w:rsidR="009B546A" w:rsidRPr="001B1679" w:rsidRDefault="009B546A" w:rsidP="00C11620">
            <w:pPr>
              <w:pStyle w:val="TAL"/>
              <w:keepNext w:val="0"/>
              <w:rPr>
                <w:sz w:val="16"/>
                <w:szCs w:val="16"/>
              </w:rPr>
            </w:pPr>
            <w:r w:rsidRPr="001B1679">
              <w:rPr>
                <w:sz w:val="16"/>
                <w:szCs w:val="16"/>
              </w:rPr>
              <w:t>Shuichiro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770F5D" w14:textId="77777777" w:rsidR="009B546A" w:rsidRPr="001B1679" w:rsidRDefault="009B546A" w:rsidP="00C11620">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954638"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B3873E" w14:textId="77777777" w:rsidR="009B546A" w:rsidRPr="001B1679" w:rsidRDefault="009B546A" w:rsidP="00C11620">
            <w:pPr>
              <w:pStyle w:val="TAL"/>
              <w:keepNext w:val="0"/>
              <w:rPr>
                <w:sz w:val="16"/>
                <w:szCs w:val="16"/>
              </w:rPr>
            </w:pPr>
            <w:r w:rsidRPr="001B1679">
              <w:rPr>
                <w:sz w:val="16"/>
                <w:szCs w:val="16"/>
              </w:rPr>
              <w:t>3GPPMEMBER</w:t>
            </w:r>
          </w:p>
        </w:tc>
      </w:tr>
      <w:tr w:rsidR="009B546A" w14:paraId="0FC22BA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7C84A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FADC8E" w14:textId="77777777" w:rsidR="009B546A" w:rsidRPr="001B1679" w:rsidRDefault="009B546A" w:rsidP="00C11620">
            <w:pPr>
              <w:pStyle w:val="TAL"/>
              <w:keepNext w:val="0"/>
              <w:rPr>
                <w:sz w:val="16"/>
                <w:szCs w:val="16"/>
              </w:rPr>
            </w:pPr>
            <w:r w:rsidRPr="001B1679">
              <w:rPr>
                <w:sz w:val="16"/>
                <w:szCs w:val="16"/>
              </w:rPr>
              <w:t>Chiba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EC0928" w14:textId="77777777" w:rsidR="009B546A" w:rsidRPr="001B1679" w:rsidRDefault="009B546A" w:rsidP="00C11620">
            <w:pPr>
              <w:pStyle w:val="TAL"/>
              <w:keepNext w:val="0"/>
              <w:rPr>
                <w:sz w:val="16"/>
                <w:szCs w:val="16"/>
              </w:rPr>
            </w:pPr>
            <w:r w:rsidRPr="001B1679">
              <w:rPr>
                <w:sz w:val="16"/>
                <w:szCs w:val="16"/>
              </w:rPr>
              <w:t>Tsunehiko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2807A4" w14:textId="77777777" w:rsidR="009B546A" w:rsidRPr="001B1679" w:rsidRDefault="009B546A" w:rsidP="00C11620">
            <w:pPr>
              <w:pStyle w:val="TAL"/>
              <w:keepNext w:val="0"/>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B9FCB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1FCB2B" w14:textId="77777777" w:rsidR="009B546A" w:rsidRPr="001B1679" w:rsidRDefault="009B546A" w:rsidP="00C11620">
            <w:pPr>
              <w:pStyle w:val="TAL"/>
              <w:keepNext w:val="0"/>
              <w:rPr>
                <w:sz w:val="16"/>
                <w:szCs w:val="16"/>
              </w:rPr>
            </w:pPr>
            <w:r w:rsidRPr="001B1679">
              <w:rPr>
                <w:sz w:val="16"/>
                <w:szCs w:val="16"/>
              </w:rPr>
              <w:t>3GPPMEMBER</w:t>
            </w:r>
          </w:p>
        </w:tc>
      </w:tr>
      <w:tr w:rsidR="009B546A" w14:paraId="0B35B00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11894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CB1F16" w14:textId="77777777" w:rsidR="009B546A" w:rsidRPr="001B1679" w:rsidRDefault="009B546A" w:rsidP="00C11620">
            <w:pPr>
              <w:pStyle w:val="TAL"/>
              <w:keepNext w:val="0"/>
              <w:rPr>
                <w:sz w:val="16"/>
                <w:szCs w:val="16"/>
              </w:rPr>
            </w:pPr>
            <w:r w:rsidRPr="001B1679">
              <w:rPr>
                <w:sz w:val="16"/>
                <w:szCs w:val="16"/>
              </w:rPr>
              <w:t>CHIN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7469BC" w14:textId="77777777" w:rsidR="009B546A" w:rsidRPr="001B1679" w:rsidRDefault="009B546A" w:rsidP="00C11620">
            <w:pPr>
              <w:pStyle w:val="TAL"/>
              <w:keepNext w:val="0"/>
              <w:rPr>
                <w:sz w:val="16"/>
                <w:szCs w:val="16"/>
              </w:rPr>
            </w:pPr>
            <w:r w:rsidRPr="001B1679">
              <w:rPr>
                <w:sz w:val="16"/>
                <w:szCs w:val="16"/>
              </w:rPr>
              <w:t>ChenHo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090380" w14:textId="77777777" w:rsidR="009B546A" w:rsidRPr="001B1679" w:rsidRDefault="009B546A" w:rsidP="00C11620">
            <w:pPr>
              <w:pStyle w:val="TAL"/>
              <w:keepNext w:val="0"/>
              <w:rPr>
                <w:sz w:val="16"/>
                <w:szCs w:val="16"/>
              </w:rPr>
            </w:pPr>
            <w:r w:rsidRPr="001B1679">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D813C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7C7231" w14:textId="77777777" w:rsidR="009B546A" w:rsidRPr="001B1679" w:rsidRDefault="009B546A" w:rsidP="00C11620">
            <w:pPr>
              <w:pStyle w:val="TAL"/>
              <w:keepNext w:val="0"/>
              <w:rPr>
                <w:sz w:val="16"/>
                <w:szCs w:val="16"/>
              </w:rPr>
            </w:pPr>
            <w:r w:rsidRPr="001B1679">
              <w:rPr>
                <w:sz w:val="16"/>
                <w:szCs w:val="16"/>
              </w:rPr>
              <w:t>3GPPMEMBER</w:t>
            </w:r>
          </w:p>
        </w:tc>
      </w:tr>
      <w:tr w:rsidR="009B546A" w14:paraId="2705490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AE911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0056E7" w14:textId="77777777" w:rsidR="009B546A" w:rsidRPr="001B1679" w:rsidRDefault="009B546A" w:rsidP="00C11620">
            <w:pPr>
              <w:pStyle w:val="TAL"/>
              <w:keepNext w:val="0"/>
              <w:rPr>
                <w:sz w:val="16"/>
                <w:szCs w:val="16"/>
              </w:rPr>
            </w:pPr>
            <w:r w:rsidRPr="001B1679">
              <w:rPr>
                <w:sz w:val="16"/>
                <w:szCs w:val="16"/>
              </w:rPr>
              <w:t>Chitturi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129CF4" w14:textId="77777777" w:rsidR="009B546A" w:rsidRPr="001B1679" w:rsidRDefault="009B546A" w:rsidP="00C11620">
            <w:pPr>
              <w:pStyle w:val="TAL"/>
              <w:keepNext w:val="0"/>
              <w:rPr>
                <w:sz w:val="16"/>
                <w:szCs w:val="16"/>
              </w:rPr>
            </w:pPr>
            <w:r w:rsidRPr="001B1679">
              <w:rPr>
                <w:sz w:val="16"/>
                <w:szCs w:val="16"/>
              </w:rPr>
              <w:t>Suresh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1C2FF5" w14:textId="77777777" w:rsidR="009B546A" w:rsidRPr="001B1679" w:rsidRDefault="009B546A" w:rsidP="00C11620">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689262"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C4A547" w14:textId="77777777" w:rsidR="009B546A" w:rsidRPr="001B1679" w:rsidRDefault="009B546A" w:rsidP="00C11620">
            <w:pPr>
              <w:pStyle w:val="TAL"/>
              <w:keepNext w:val="0"/>
              <w:rPr>
                <w:sz w:val="16"/>
                <w:szCs w:val="16"/>
              </w:rPr>
            </w:pPr>
            <w:r w:rsidRPr="001B1679">
              <w:rPr>
                <w:sz w:val="16"/>
                <w:szCs w:val="16"/>
              </w:rPr>
              <w:t>3GPPMEMBER</w:t>
            </w:r>
          </w:p>
        </w:tc>
      </w:tr>
      <w:tr w:rsidR="009B546A" w14:paraId="5361D32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CF0F7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905EF4" w14:textId="77777777" w:rsidR="009B546A" w:rsidRPr="001B1679" w:rsidRDefault="009B546A" w:rsidP="00C11620">
            <w:pPr>
              <w:pStyle w:val="TAL"/>
              <w:keepNext w:val="0"/>
              <w:rPr>
                <w:sz w:val="16"/>
                <w:szCs w:val="16"/>
              </w:rPr>
            </w:pPr>
            <w:r w:rsidRPr="001B1679">
              <w:rPr>
                <w:sz w:val="16"/>
                <w:szCs w:val="16"/>
              </w:rPr>
              <w:t>Choksi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97AEFA" w14:textId="77777777" w:rsidR="009B546A" w:rsidRPr="001B1679" w:rsidRDefault="009B546A" w:rsidP="00C11620">
            <w:pPr>
              <w:pStyle w:val="TAL"/>
              <w:keepNext w:val="0"/>
              <w:rPr>
                <w:sz w:val="16"/>
                <w:szCs w:val="16"/>
              </w:rPr>
            </w:pPr>
            <w:r w:rsidRPr="001B1679">
              <w:rPr>
                <w:sz w:val="16"/>
                <w:szCs w:val="16"/>
              </w:rPr>
              <w:t>Ojas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207BE0" w14:textId="77777777" w:rsidR="009B546A" w:rsidRPr="001B1679" w:rsidRDefault="009B546A" w:rsidP="00C11620">
            <w:pPr>
              <w:pStyle w:val="TAL"/>
              <w:keepNext w:val="0"/>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3CE5B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447C4F" w14:textId="77777777" w:rsidR="009B546A" w:rsidRPr="001B1679" w:rsidRDefault="009B546A" w:rsidP="00C11620">
            <w:pPr>
              <w:pStyle w:val="TAL"/>
              <w:keepNext w:val="0"/>
              <w:rPr>
                <w:sz w:val="16"/>
                <w:szCs w:val="16"/>
              </w:rPr>
            </w:pPr>
            <w:r w:rsidRPr="001B1679">
              <w:rPr>
                <w:sz w:val="16"/>
                <w:szCs w:val="16"/>
              </w:rPr>
              <w:t>3GPPMEMBER</w:t>
            </w:r>
          </w:p>
        </w:tc>
      </w:tr>
      <w:tr w:rsidR="009B546A" w14:paraId="4428720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AEEE4D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CD4213" w14:textId="77777777" w:rsidR="009B546A" w:rsidRPr="001B1679" w:rsidRDefault="009B546A" w:rsidP="00C11620">
            <w:pPr>
              <w:pStyle w:val="TAL"/>
              <w:keepNext w:val="0"/>
              <w:rPr>
                <w:sz w:val="16"/>
                <w:szCs w:val="16"/>
              </w:rPr>
            </w:pPr>
            <w:r w:rsidRPr="001B1679">
              <w:rPr>
                <w:sz w:val="16"/>
                <w:szCs w:val="16"/>
              </w:rPr>
              <w:t>Chuberre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6CC16D" w14:textId="77777777" w:rsidR="009B546A" w:rsidRPr="001B1679" w:rsidRDefault="009B546A" w:rsidP="00C11620">
            <w:pPr>
              <w:pStyle w:val="TAL"/>
              <w:keepNext w:val="0"/>
              <w:rPr>
                <w:sz w:val="16"/>
                <w:szCs w:val="16"/>
              </w:rPr>
            </w:pPr>
            <w:r w:rsidRPr="001B1679">
              <w:rPr>
                <w:sz w:val="16"/>
                <w:szCs w:val="16"/>
              </w:rPr>
              <w:t>Nicolas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452301" w14:textId="77777777" w:rsidR="009B546A" w:rsidRPr="001B1679" w:rsidRDefault="009B546A" w:rsidP="00C11620">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5C9DE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219A48" w14:textId="77777777" w:rsidR="009B546A" w:rsidRPr="001B1679" w:rsidRDefault="009B546A" w:rsidP="00C11620">
            <w:pPr>
              <w:pStyle w:val="TAL"/>
              <w:keepNext w:val="0"/>
              <w:rPr>
                <w:sz w:val="16"/>
                <w:szCs w:val="16"/>
              </w:rPr>
            </w:pPr>
            <w:r w:rsidRPr="001B1679">
              <w:rPr>
                <w:sz w:val="16"/>
                <w:szCs w:val="16"/>
              </w:rPr>
              <w:t>3GPPMEMBER</w:t>
            </w:r>
          </w:p>
        </w:tc>
      </w:tr>
      <w:tr w:rsidR="009B546A" w14:paraId="10A9F13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AB676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AA0991" w14:textId="77777777" w:rsidR="009B546A" w:rsidRPr="001B1679" w:rsidRDefault="009B546A" w:rsidP="00C11620">
            <w:pPr>
              <w:pStyle w:val="TAL"/>
              <w:keepNext w:val="0"/>
              <w:rPr>
                <w:sz w:val="16"/>
                <w:szCs w:val="16"/>
              </w:rPr>
            </w:pPr>
            <w:r w:rsidRPr="001B1679">
              <w:rPr>
                <w:sz w:val="16"/>
                <w:szCs w:val="16"/>
              </w:rPr>
              <w:t>Cioni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3E0041" w14:textId="77777777" w:rsidR="009B546A" w:rsidRPr="001B1679" w:rsidRDefault="009B546A" w:rsidP="00C11620">
            <w:pPr>
              <w:pStyle w:val="TAL"/>
              <w:keepNext w:val="0"/>
              <w:rPr>
                <w:sz w:val="16"/>
                <w:szCs w:val="16"/>
              </w:rPr>
            </w:pPr>
            <w:r w:rsidRPr="001B1679">
              <w:rPr>
                <w:sz w:val="16"/>
                <w:szCs w:val="16"/>
              </w:rPr>
              <w:t>Stefano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9C8BC3" w14:textId="77777777" w:rsidR="009B546A" w:rsidRPr="001B1679" w:rsidRDefault="009B546A" w:rsidP="00C11620">
            <w:pPr>
              <w:pStyle w:val="TAL"/>
              <w:keepNext w:val="0"/>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AAA2F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3B9403" w14:textId="77777777" w:rsidR="009B546A" w:rsidRPr="001B1679" w:rsidRDefault="009B546A" w:rsidP="00C11620">
            <w:pPr>
              <w:pStyle w:val="TAL"/>
              <w:keepNext w:val="0"/>
              <w:rPr>
                <w:sz w:val="16"/>
                <w:szCs w:val="16"/>
              </w:rPr>
            </w:pPr>
            <w:r w:rsidRPr="001B1679">
              <w:rPr>
                <w:sz w:val="16"/>
                <w:szCs w:val="16"/>
              </w:rPr>
              <w:t>3GPPMEMBER</w:t>
            </w:r>
          </w:p>
        </w:tc>
      </w:tr>
      <w:tr w:rsidR="009B546A" w14:paraId="4136489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9862D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1495FE" w14:textId="77777777" w:rsidR="009B546A" w:rsidRPr="001B1679" w:rsidRDefault="009B546A" w:rsidP="00C11620">
            <w:pPr>
              <w:pStyle w:val="TAL"/>
              <w:keepNext w:val="0"/>
              <w:rPr>
                <w:sz w:val="16"/>
                <w:szCs w:val="16"/>
              </w:rPr>
            </w:pPr>
            <w:r w:rsidRPr="001B1679">
              <w:rPr>
                <w:sz w:val="16"/>
                <w:szCs w:val="16"/>
              </w:rPr>
              <w:t>Classon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CAFA7B" w14:textId="77777777" w:rsidR="009B546A" w:rsidRPr="001B1679" w:rsidRDefault="009B546A" w:rsidP="00C11620">
            <w:pPr>
              <w:pStyle w:val="TAL"/>
              <w:keepNext w:val="0"/>
              <w:rPr>
                <w:sz w:val="16"/>
                <w:szCs w:val="16"/>
              </w:rPr>
            </w:pPr>
            <w:r w:rsidRPr="001B1679">
              <w:rPr>
                <w:sz w:val="16"/>
                <w:szCs w:val="16"/>
              </w:rPr>
              <w:t>Brian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F805EC" w14:textId="77777777" w:rsidR="009B546A" w:rsidRPr="001B1679" w:rsidRDefault="009B546A" w:rsidP="00C11620">
            <w:pPr>
              <w:pStyle w:val="TAL"/>
              <w:keepNext w:val="0"/>
              <w:rPr>
                <w:sz w:val="16"/>
                <w:szCs w:val="16"/>
              </w:rPr>
            </w:pPr>
            <w:r w:rsidRPr="001B1679">
              <w:rPr>
                <w:sz w:val="16"/>
                <w:szCs w:val="16"/>
              </w:rPr>
              <w:t>Classon Consulting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07DBE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8C8E28" w14:textId="77777777" w:rsidR="009B546A" w:rsidRPr="001B1679" w:rsidRDefault="009B546A" w:rsidP="00C11620">
            <w:pPr>
              <w:pStyle w:val="TAL"/>
              <w:keepNext w:val="0"/>
              <w:rPr>
                <w:sz w:val="16"/>
                <w:szCs w:val="16"/>
              </w:rPr>
            </w:pPr>
            <w:r w:rsidRPr="001B1679">
              <w:rPr>
                <w:sz w:val="16"/>
                <w:szCs w:val="16"/>
              </w:rPr>
              <w:t>3GPPMEMBER</w:t>
            </w:r>
          </w:p>
        </w:tc>
      </w:tr>
      <w:tr w:rsidR="009B546A" w14:paraId="1F1A1AF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8C455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4DDF92" w14:textId="77777777" w:rsidR="009B546A" w:rsidRPr="001B1679" w:rsidRDefault="009B546A" w:rsidP="00C11620">
            <w:pPr>
              <w:pStyle w:val="TAL"/>
              <w:keepNext w:val="0"/>
              <w:rPr>
                <w:sz w:val="16"/>
                <w:szCs w:val="16"/>
              </w:rPr>
            </w:pPr>
            <w:r w:rsidRPr="001B1679">
              <w:rPr>
                <w:sz w:val="16"/>
                <w:szCs w:val="16"/>
              </w:rPr>
              <w:t>Colazzo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86B544" w14:textId="77777777" w:rsidR="009B546A" w:rsidRPr="001B1679" w:rsidRDefault="009B546A" w:rsidP="00C11620">
            <w:pPr>
              <w:pStyle w:val="TAL"/>
              <w:keepNext w:val="0"/>
              <w:rPr>
                <w:sz w:val="16"/>
                <w:szCs w:val="16"/>
              </w:rPr>
            </w:pPr>
            <w:r w:rsidRPr="001B1679">
              <w:rPr>
                <w:sz w:val="16"/>
                <w:szCs w:val="16"/>
              </w:rPr>
              <w:t>Alessandro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E4A149" w14:textId="77777777" w:rsidR="009B546A" w:rsidRPr="001B1679" w:rsidRDefault="009B546A" w:rsidP="00C11620">
            <w:pPr>
              <w:pStyle w:val="TAL"/>
              <w:keepNext w:val="0"/>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0C2E1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51B1AC" w14:textId="77777777" w:rsidR="009B546A" w:rsidRPr="001B1679" w:rsidRDefault="009B546A" w:rsidP="00C11620">
            <w:pPr>
              <w:pStyle w:val="TAL"/>
              <w:keepNext w:val="0"/>
              <w:rPr>
                <w:sz w:val="16"/>
                <w:szCs w:val="16"/>
              </w:rPr>
            </w:pPr>
            <w:r w:rsidRPr="001B1679">
              <w:rPr>
                <w:sz w:val="16"/>
                <w:szCs w:val="16"/>
              </w:rPr>
              <w:t>3GPPMEMBER</w:t>
            </w:r>
          </w:p>
        </w:tc>
      </w:tr>
      <w:tr w:rsidR="009B546A" w14:paraId="6F63F09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88EC1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D51174" w14:textId="77777777" w:rsidR="009B546A" w:rsidRPr="001B1679" w:rsidRDefault="009B546A" w:rsidP="00C11620">
            <w:pPr>
              <w:pStyle w:val="TAL"/>
              <w:keepNext w:val="0"/>
              <w:rPr>
                <w:sz w:val="16"/>
                <w:szCs w:val="16"/>
              </w:rPr>
            </w:pPr>
            <w:r w:rsidRPr="001B1679">
              <w:rPr>
                <w:sz w:val="16"/>
                <w:szCs w:val="16"/>
              </w:rPr>
              <w:t>Cong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0B81B6" w14:textId="77777777" w:rsidR="009B546A" w:rsidRPr="001B1679" w:rsidRDefault="009B546A" w:rsidP="00C11620">
            <w:pPr>
              <w:pStyle w:val="TAL"/>
              <w:keepNext w:val="0"/>
              <w:rPr>
                <w:sz w:val="16"/>
                <w:szCs w:val="16"/>
              </w:rPr>
            </w:pPr>
            <w:r w:rsidRPr="001B1679">
              <w:rPr>
                <w:sz w:val="16"/>
                <w:szCs w:val="16"/>
              </w:rPr>
              <w:t>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BCC41" w14:textId="77777777" w:rsidR="009B546A" w:rsidRPr="001B1679" w:rsidRDefault="009B546A" w:rsidP="00C11620">
            <w:pPr>
              <w:pStyle w:val="TAL"/>
              <w:keepNext w:val="0"/>
              <w:rPr>
                <w:sz w:val="16"/>
                <w:szCs w:val="16"/>
              </w:rPr>
            </w:pPr>
            <w:r w:rsidRPr="001B1679">
              <w:rPr>
                <w:sz w:val="16"/>
                <w:szCs w:val="16"/>
              </w:rPr>
              <w:t>Chongqing Angying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57A8B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F12D4E" w14:textId="77777777" w:rsidR="009B546A" w:rsidRPr="001B1679" w:rsidRDefault="009B546A" w:rsidP="00C11620">
            <w:pPr>
              <w:pStyle w:val="TAL"/>
              <w:keepNext w:val="0"/>
              <w:rPr>
                <w:sz w:val="16"/>
                <w:szCs w:val="16"/>
              </w:rPr>
            </w:pPr>
            <w:r w:rsidRPr="001B1679">
              <w:rPr>
                <w:sz w:val="16"/>
                <w:szCs w:val="16"/>
              </w:rPr>
              <w:t>3GPPMEMBER</w:t>
            </w:r>
          </w:p>
        </w:tc>
      </w:tr>
      <w:tr w:rsidR="009B546A" w14:paraId="56425F8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119005"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CEEE74" w14:textId="77777777" w:rsidR="009B546A" w:rsidRPr="001B1679" w:rsidRDefault="009B546A" w:rsidP="00C11620">
            <w:pPr>
              <w:pStyle w:val="TAL"/>
              <w:keepNext w:val="0"/>
              <w:rPr>
                <w:sz w:val="16"/>
                <w:szCs w:val="16"/>
              </w:rPr>
            </w:pPr>
            <w:r w:rsidRPr="001B1679">
              <w:rPr>
                <w:sz w:val="16"/>
                <w:szCs w:val="16"/>
              </w:rPr>
              <w:t>Corbi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9E9B6E" w14:textId="77777777" w:rsidR="009B546A" w:rsidRPr="001B1679" w:rsidRDefault="009B546A" w:rsidP="00C11620">
            <w:pPr>
              <w:pStyle w:val="TAL"/>
              <w:keepNext w:val="0"/>
              <w:rPr>
                <w:sz w:val="16"/>
                <w:szCs w:val="16"/>
              </w:rPr>
            </w:pPr>
            <w:r w:rsidRPr="001B1679">
              <w:rPr>
                <w:sz w:val="16"/>
                <w:szCs w:val="16"/>
              </w:rPr>
              <w:t>CM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BD82C9" w14:textId="77777777" w:rsidR="009B546A" w:rsidRPr="001B1679" w:rsidRDefault="009B546A" w:rsidP="00C11620">
            <w:pPr>
              <w:pStyle w:val="TAL"/>
              <w:keepNext w:val="0"/>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4F18D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798078" w14:textId="77777777" w:rsidR="009B546A" w:rsidRPr="001B1679" w:rsidRDefault="009B546A" w:rsidP="00C11620">
            <w:pPr>
              <w:pStyle w:val="TAL"/>
              <w:keepNext w:val="0"/>
              <w:rPr>
                <w:sz w:val="16"/>
                <w:szCs w:val="16"/>
              </w:rPr>
            </w:pPr>
            <w:r w:rsidRPr="001B1679">
              <w:rPr>
                <w:sz w:val="16"/>
                <w:szCs w:val="16"/>
              </w:rPr>
              <w:t>3GPPMEMBER</w:t>
            </w:r>
          </w:p>
        </w:tc>
      </w:tr>
      <w:tr w:rsidR="009B546A" w14:paraId="7982A12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58638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EF6B45" w14:textId="77777777" w:rsidR="009B546A" w:rsidRPr="001B1679" w:rsidRDefault="009B546A" w:rsidP="00C11620">
            <w:pPr>
              <w:pStyle w:val="TAL"/>
              <w:keepNext w:val="0"/>
              <w:rPr>
                <w:sz w:val="16"/>
                <w:szCs w:val="16"/>
              </w:rPr>
            </w:pPr>
            <w:r w:rsidRPr="001B1679">
              <w:rPr>
                <w:sz w:val="16"/>
                <w:szCs w:val="16"/>
              </w:rPr>
              <w:t>Davis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F2EA25" w14:textId="77777777" w:rsidR="009B546A" w:rsidRPr="001B1679" w:rsidRDefault="009B546A" w:rsidP="00C11620">
            <w:pPr>
              <w:pStyle w:val="TAL"/>
              <w:keepNext w:val="0"/>
              <w:rPr>
                <w:sz w:val="16"/>
                <w:szCs w:val="16"/>
              </w:rPr>
            </w:pPr>
            <w:r w:rsidRPr="001B1679">
              <w:rPr>
                <w:sz w:val="16"/>
                <w:szCs w:val="16"/>
              </w:rPr>
              <w:t>Lawrence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0D4A23" w14:textId="77777777" w:rsidR="009B546A" w:rsidRPr="001B1679" w:rsidRDefault="009B546A" w:rsidP="00C11620">
            <w:pPr>
              <w:pStyle w:val="TAL"/>
              <w:keepNext w:val="0"/>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E1D922"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53E4F0" w14:textId="77777777" w:rsidR="009B546A" w:rsidRPr="001B1679" w:rsidRDefault="009B546A" w:rsidP="00C11620">
            <w:pPr>
              <w:pStyle w:val="TAL"/>
              <w:keepNext w:val="0"/>
              <w:rPr>
                <w:sz w:val="16"/>
                <w:szCs w:val="16"/>
              </w:rPr>
            </w:pPr>
            <w:r w:rsidRPr="001B1679">
              <w:rPr>
                <w:sz w:val="16"/>
                <w:szCs w:val="16"/>
              </w:rPr>
              <w:t>3GPPGUEST</w:t>
            </w:r>
          </w:p>
        </w:tc>
      </w:tr>
      <w:tr w:rsidR="009B546A" w14:paraId="04F8AFB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6C55F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29C835" w14:textId="77777777" w:rsidR="009B546A" w:rsidRPr="001B1679" w:rsidRDefault="009B546A" w:rsidP="00C11620">
            <w:pPr>
              <w:pStyle w:val="TAL"/>
              <w:keepNext w:val="0"/>
              <w:rPr>
                <w:sz w:val="16"/>
                <w:szCs w:val="16"/>
              </w:rPr>
            </w:pPr>
            <w:r w:rsidRPr="001B1679">
              <w:rPr>
                <w:sz w:val="16"/>
                <w:szCs w:val="16"/>
              </w:rPr>
              <w:t>Dees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F261EE" w14:textId="77777777" w:rsidR="009B546A" w:rsidRPr="001B1679" w:rsidRDefault="009B546A" w:rsidP="00C11620">
            <w:pPr>
              <w:pStyle w:val="TAL"/>
              <w:keepNext w:val="0"/>
              <w:rPr>
                <w:sz w:val="16"/>
                <w:szCs w:val="16"/>
              </w:rPr>
            </w:pPr>
            <w:r w:rsidRPr="001B1679">
              <w:rPr>
                <w:sz w:val="16"/>
                <w:szCs w:val="16"/>
              </w:rPr>
              <w:t>Walter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A3EF02" w14:textId="77777777" w:rsidR="009B546A" w:rsidRPr="001B1679" w:rsidRDefault="009B546A" w:rsidP="00C11620">
            <w:pPr>
              <w:pStyle w:val="TAL"/>
              <w:keepNext w:val="0"/>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14E9D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5B5C82" w14:textId="77777777" w:rsidR="009B546A" w:rsidRPr="001B1679" w:rsidRDefault="009B546A" w:rsidP="00C11620">
            <w:pPr>
              <w:pStyle w:val="TAL"/>
              <w:keepNext w:val="0"/>
              <w:rPr>
                <w:sz w:val="16"/>
                <w:szCs w:val="16"/>
              </w:rPr>
            </w:pPr>
            <w:r w:rsidRPr="001B1679">
              <w:rPr>
                <w:sz w:val="16"/>
                <w:szCs w:val="16"/>
              </w:rPr>
              <w:t>3GPPMEMBER</w:t>
            </w:r>
          </w:p>
        </w:tc>
      </w:tr>
      <w:tr w:rsidR="009B546A" w14:paraId="41378CA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7898D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8CB996" w14:textId="77777777" w:rsidR="009B546A" w:rsidRPr="001B1679" w:rsidRDefault="009B546A" w:rsidP="00C11620">
            <w:pPr>
              <w:pStyle w:val="TAL"/>
              <w:keepNext w:val="0"/>
              <w:rPr>
                <w:sz w:val="16"/>
                <w:szCs w:val="16"/>
              </w:rPr>
            </w:pPr>
            <w:r w:rsidRPr="001B1679">
              <w:rPr>
                <w:sz w:val="16"/>
                <w:szCs w:val="16"/>
              </w:rPr>
              <w:t>Dempo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B899E4" w14:textId="77777777" w:rsidR="009B546A" w:rsidRPr="001B1679" w:rsidRDefault="009B546A" w:rsidP="00C11620">
            <w:pPr>
              <w:pStyle w:val="TAL"/>
              <w:keepNext w:val="0"/>
              <w:rPr>
                <w:sz w:val="16"/>
                <w:szCs w:val="16"/>
              </w:rPr>
            </w:pPr>
            <w:r w:rsidRPr="001B1679">
              <w:rPr>
                <w:sz w:val="16"/>
                <w:szCs w:val="16"/>
              </w:rPr>
              <w:t>Hiroshi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496F9" w14:textId="77777777" w:rsidR="009B546A" w:rsidRPr="001B1679" w:rsidRDefault="009B546A" w:rsidP="00C11620">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508B7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028F13" w14:textId="77777777" w:rsidR="009B546A" w:rsidRPr="001B1679" w:rsidRDefault="009B546A" w:rsidP="00C11620">
            <w:pPr>
              <w:pStyle w:val="TAL"/>
              <w:keepNext w:val="0"/>
              <w:rPr>
                <w:sz w:val="16"/>
                <w:szCs w:val="16"/>
              </w:rPr>
            </w:pPr>
            <w:r w:rsidRPr="001B1679">
              <w:rPr>
                <w:sz w:val="16"/>
                <w:szCs w:val="16"/>
              </w:rPr>
              <w:t>3GPPMEMBER</w:t>
            </w:r>
          </w:p>
        </w:tc>
      </w:tr>
      <w:tr w:rsidR="009B546A" w14:paraId="7325FE9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1B470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8063AF" w14:textId="77777777" w:rsidR="009B546A" w:rsidRPr="001B1679" w:rsidRDefault="009B546A" w:rsidP="00C11620">
            <w:pPr>
              <w:pStyle w:val="TAL"/>
              <w:keepNext w:val="0"/>
              <w:rPr>
                <w:sz w:val="16"/>
                <w:szCs w:val="16"/>
              </w:rPr>
            </w:pPr>
            <w:r w:rsidRPr="001B1679">
              <w:rPr>
                <w:sz w:val="16"/>
                <w:szCs w:val="16"/>
              </w:rPr>
              <w:t>Desai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7CF462" w14:textId="77777777" w:rsidR="009B546A" w:rsidRPr="001B1679" w:rsidRDefault="009B546A" w:rsidP="00C11620">
            <w:pPr>
              <w:pStyle w:val="TAL"/>
              <w:keepNext w:val="0"/>
              <w:rPr>
                <w:sz w:val="16"/>
                <w:szCs w:val="16"/>
              </w:rPr>
            </w:pPr>
            <w:r w:rsidRPr="001B1679">
              <w:rPr>
                <w:sz w:val="16"/>
                <w:szCs w:val="16"/>
              </w:rPr>
              <w:t>Ritesh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B83C33" w14:textId="77777777" w:rsidR="009B546A" w:rsidRPr="001B1679" w:rsidRDefault="009B546A" w:rsidP="00C11620">
            <w:pPr>
              <w:pStyle w:val="TAL"/>
              <w:keepNext w:val="0"/>
              <w:rPr>
                <w:sz w:val="16"/>
                <w:szCs w:val="16"/>
              </w:rPr>
            </w:pPr>
            <w:r w:rsidRPr="001B1679">
              <w:rPr>
                <w:sz w:val="16"/>
                <w:szCs w:val="16"/>
              </w:rPr>
              <w:t>Southern Linc.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EA603F"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7B2422" w14:textId="77777777" w:rsidR="009B546A" w:rsidRPr="001B1679" w:rsidRDefault="009B546A" w:rsidP="00C11620">
            <w:pPr>
              <w:pStyle w:val="TAL"/>
              <w:keepNext w:val="0"/>
              <w:rPr>
                <w:sz w:val="16"/>
                <w:szCs w:val="16"/>
              </w:rPr>
            </w:pPr>
            <w:r w:rsidRPr="001B1679">
              <w:rPr>
                <w:sz w:val="16"/>
                <w:szCs w:val="16"/>
              </w:rPr>
              <w:t>3GPPMEMBER</w:t>
            </w:r>
          </w:p>
        </w:tc>
      </w:tr>
      <w:tr w:rsidR="009B546A" w14:paraId="24AED82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A6048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08CF76" w14:textId="77777777" w:rsidR="009B546A" w:rsidRPr="001B1679" w:rsidRDefault="009B546A" w:rsidP="00C11620">
            <w:pPr>
              <w:pStyle w:val="TAL"/>
              <w:keepNext w:val="0"/>
              <w:rPr>
                <w:sz w:val="16"/>
                <w:szCs w:val="16"/>
              </w:rPr>
            </w:pPr>
            <w:r w:rsidRPr="001B1679">
              <w:rPr>
                <w:sz w:val="16"/>
                <w:szCs w:val="16"/>
              </w:rPr>
              <w:t>Dewaele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0BDDF2" w14:textId="77777777" w:rsidR="009B546A" w:rsidRPr="001B1679" w:rsidRDefault="009B546A" w:rsidP="00C11620">
            <w:pPr>
              <w:pStyle w:val="TAL"/>
              <w:keepNext w:val="0"/>
              <w:rPr>
                <w:sz w:val="16"/>
                <w:szCs w:val="16"/>
              </w:rPr>
            </w:pPr>
            <w:r w:rsidRPr="001B1679">
              <w:rPr>
                <w:sz w:val="16"/>
                <w:szCs w:val="16"/>
              </w:rPr>
              <w:t>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4E8553" w14:textId="77777777" w:rsidR="009B546A" w:rsidRPr="001B1679" w:rsidRDefault="009B546A" w:rsidP="00C11620">
            <w:pPr>
              <w:pStyle w:val="TAL"/>
              <w:keepNext w:val="0"/>
              <w:rPr>
                <w:sz w:val="16"/>
                <w:szCs w:val="16"/>
              </w:rPr>
            </w:pPr>
            <w:r w:rsidRPr="001B1679">
              <w:rPr>
                <w:sz w:val="16"/>
                <w:szCs w:val="16"/>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5D970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777ACE" w14:textId="77777777" w:rsidR="009B546A" w:rsidRPr="001B1679" w:rsidRDefault="009B546A" w:rsidP="00C11620">
            <w:pPr>
              <w:pStyle w:val="TAL"/>
              <w:keepNext w:val="0"/>
              <w:rPr>
                <w:sz w:val="16"/>
                <w:szCs w:val="16"/>
              </w:rPr>
            </w:pPr>
            <w:r w:rsidRPr="001B1679">
              <w:rPr>
                <w:sz w:val="16"/>
                <w:szCs w:val="16"/>
              </w:rPr>
              <w:t>3GPPMEMBER</w:t>
            </w:r>
          </w:p>
        </w:tc>
      </w:tr>
      <w:tr w:rsidR="009B546A" w14:paraId="4CD22A8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A7F7A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D5DD66" w14:textId="77777777" w:rsidR="009B546A" w:rsidRPr="001B1679" w:rsidRDefault="009B546A" w:rsidP="00C11620">
            <w:pPr>
              <w:pStyle w:val="TAL"/>
              <w:keepNext w:val="0"/>
              <w:rPr>
                <w:sz w:val="16"/>
                <w:szCs w:val="16"/>
              </w:rPr>
            </w:pPr>
            <w:r w:rsidRPr="001B1679">
              <w:rPr>
                <w:sz w:val="16"/>
                <w:szCs w:val="16"/>
              </w:rPr>
              <w:t>Diaz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9B7051" w14:textId="77777777" w:rsidR="009B546A" w:rsidRPr="001B1679" w:rsidRDefault="009B546A" w:rsidP="00C11620">
            <w:pPr>
              <w:pStyle w:val="TAL"/>
              <w:keepNext w:val="0"/>
              <w:rPr>
                <w:sz w:val="16"/>
                <w:szCs w:val="16"/>
              </w:rPr>
            </w:pPr>
            <w:r w:rsidRPr="001B1679">
              <w:rPr>
                <w:sz w:val="16"/>
                <w:szCs w:val="16"/>
              </w:rPr>
              <w:t>Edward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309A3B" w14:textId="77777777" w:rsidR="009B546A" w:rsidRPr="001B1679" w:rsidRDefault="009B546A" w:rsidP="00C11620">
            <w:pPr>
              <w:pStyle w:val="TAL"/>
              <w:keepNext w:val="0"/>
              <w:rPr>
                <w:sz w:val="16"/>
                <w:szCs w:val="16"/>
              </w:rPr>
            </w:pPr>
            <w:r w:rsidRPr="001B1679">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99BC3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D6BB09" w14:textId="77777777" w:rsidR="009B546A" w:rsidRPr="001B1679" w:rsidRDefault="009B546A" w:rsidP="00C11620">
            <w:pPr>
              <w:pStyle w:val="TAL"/>
              <w:keepNext w:val="0"/>
              <w:rPr>
                <w:sz w:val="16"/>
                <w:szCs w:val="16"/>
              </w:rPr>
            </w:pPr>
            <w:r w:rsidRPr="001B1679">
              <w:rPr>
                <w:sz w:val="16"/>
                <w:szCs w:val="16"/>
              </w:rPr>
              <w:t>3GPPMEMBER</w:t>
            </w:r>
          </w:p>
        </w:tc>
      </w:tr>
      <w:tr w:rsidR="009B546A" w14:paraId="608F451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B54F5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B2549E" w14:textId="77777777" w:rsidR="009B546A" w:rsidRPr="001B1679" w:rsidRDefault="009B546A" w:rsidP="00C11620">
            <w:pPr>
              <w:pStyle w:val="TAL"/>
              <w:keepNext w:val="0"/>
              <w:rPr>
                <w:sz w:val="16"/>
                <w:szCs w:val="16"/>
              </w:rPr>
            </w:pPr>
            <w:r w:rsidRPr="001B1679">
              <w:rPr>
                <w:sz w:val="16"/>
                <w:szCs w:val="16"/>
              </w:rPr>
              <w:t>Ding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64DCDB" w14:textId="77777777" w:rsidR="009B546A" w:rsidRPr="001B1679" w:rsidRDefault="009B546A" w:rsidP="00C11620">
            <w:pPr>
              <w:pStyle w:val="TAL"/>
              <w:keepNext w:val="0"/>
              <w:rPr>
                <w:sz w:val="16"/>
                <w:szCs w:val="16"/>
              </w:rPr>
            </w:pPr>
            <w:r w:rsidRPr="001B1679">
              <w:rPr>
                <w:sz w:val="16"/>
                <w:szCs w:val="16"/>
              </w:rPr>
              <w:t>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79A4E3" w14:textId="77777777" w:rsidR="009B546A" w:rsidRPr="001B1679" w:rsidRDefault="009B546A" w:rsidP="00C11620">
            <w:pPr>
              <w:pStyle w:val="TAL"/>
              <w:keepNext w:val="0"/>
              <w:rPr>
                <w:sz w:val="16"/>
                <w:szCs w:val="16"/>
              </w:rPr>
            </w:pPr>
            <w:r w:rsidRPr="001B1679">
              <w:rPr>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B75E7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AF2E47" w14:textId="77777777" w:rsidR="009B546A" w:rsidRPr="001B1679" w:rsidRDefault="009B546A" w:rsidP="00C11620">
            <w:pPr>
              <w:pStyle w:val="TAL"/>
              <w:keepNext w:val="0"/>
              <w:rPr>
                <w:sz w:val="16"/>
                <w:szCs w:val="16"/>
              </w:rPr>
            </w:pPr>
            <w:r w:rsidRPr="001B1679">
              <w:rPr>
                <w:sz w:val="16"/>
                <w:szCs w:val="16"/>
              </w:rPr>
              <w:t>3GPPMEMBER</w:t>
            </w:r>
          </w:p>
        </w:tc>
      </w:tr>
      <w:tr w:rsidR="009B546A" w14:paraId="1B70C9B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5A616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571197" w14:textId="77777777" w:rsidR="009B546A" w:rsidRPr="001B1679" w:rsidRDefault="009B546A" w:rsidP="00C11620">
            <w:pPr>
              <w:pStyle w:val="TAL"/>
              <w:keepNext w:val="0"/>
              <w:rPr>
                <w:sz w:val="16"/>
                <w:szCs w:val="16"/>
              </w:rPr>
            </w:pPr>
            <w:r w:rsidRPr="001B1679">
              <w:rPr>
                <w:sz w:val="16"/>
                <w:szCs w:val="16"/>
              </w:rPr>
              <w:t>Djapic</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4ACD29" w14:textId="77777777" w:rsidR="009B546A" w:rsidRPr="001B1679" w:rsidRDefault="009B546A" w:rsidP="00C11620">
            <w:pPr>
              <w:pStyle w:val="TAL"/>
              <w:keepNext w:val="0"/>
              <w:rPr>
                <w:sz w:val="16"/>
                <w:szCs w:val="16"/>
              </w:rPr>
            </w:pPr>
            <w:r w:rsidRPr="001B1679">
              <w:rPr>
                <w:sz w:val="16"/>
                <w:szCs w:val="16"/>
              </w:rPr>
              <w:t>Relja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AD68C0" w14:textId="77777777" w:rsidR="009B546A" w:rsidRPr="001B1679" w:rsidRDefault="009B546A" w:rsidP="00C11620">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9852D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AEA159" w14:textId="77777777" w:rsidR="009B546A" w:rsidRPr="001B1679" w:rsidRDefault="009B546A" w:rsidP="00C11620">
            <w:pPr>
              <w:pStyle w:val="TAL"/>
              <w:keepNext w:val="0"/>
              <w:rPr>
                <w:sz w:val="16"/>
                <w:szCs w:val="16"/>
              </w:rPr>
            </w:pPr>
            <w:r w:rsidRPr="001B1679">
              <w:rPr>
                <w:sz w:val="16"/>
                <w:szCs w:val="16"/>
              </w:rPr>
              <w:t>3GPPMEMBER</w:t>
            </w:r>
          </w:p>
        </w:tc>
      </w:tr>
      <w:tr w:rsidR="009B546A" w14:paraId="37F351B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F7716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C598C4" w14:textId="77777777" w:rsidR="009B546A" w:rsidRPr="001B1679" w:rsidRDefault="009B546A" w:rsidP="00C11620">
            <w:pPr>
              <w:pStyle w:val="TAL"/>
              <w:keepNext w:val="0"/>
              <w:rPr>
                <w:sz w:val="16"/>
                <w:szCs w:val="16"/>
              </w:rPr>
            </w:pPr>
            <w:r w:rsidRPr="001B1679">
              <w:rPr>
                <w:sz w:val="16"/>
                <w:szCs w:val="16"/>
              </w:rPr>
              <w:t>Dojiri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825AB7" w14:textId="77777777" w:rsidR="009B546A" w:rsidRPr="001B1679" w:rsidRDefault="009B546A" w:rsidP="00C11620">
            <w:pPr>
              <w:pStyle w:val="TAL"/>
              <w:keepNext w:val="0"/>
              <w:rPr>
                <w:sz w:val="16"/>
                <w:szCs w:val="16"/>
              </w:rPr>
            </w:pPr>
            <w:r w:rsidRPr="001B1679">
              <w:rPr>
                <w:sz w:val="16"/>
                <w:szCs w:val="16"/>
              </w:rPr>
              <w:t>Shunsuke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EEB36" w14:textId="77777777" w:rsidR="009B546A" w:rsidRPr="001B1679" w:rsidRDefault="009B546A" w:rsidP="00C11620">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F22A1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45AC65" w14:textId="77777777" w:rsidR="009B546A" w:rsidRPr="001B1679" w:rsidRDefault="009B546A" w:rsidP="00C11620">
            <w:pPr>
              <w:pStyle w:val="TAL"/>
              <w:keepNext w:val="0"/>
              <w:rPr>
                <w:sz w:val="16"/>
                <w:szCs w:val="16"/>
              </w:rPr>
            </w:pPr>
            <w:r w:rsidRPr="001B1679">
              <w:rPr>
                <w:sz w:val="16"/>
                <w:szCs w:val="16"/>
              </w:rPr>
              <w:t>3GPPMEMBER</w:t>
            </w:r>
          </w:p>
        </w:tc>
      </w:tr>
      <w:tr w:rsidR="009B546A" w14:paraId="4401829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92CE1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F8544A" w14:textId="77777777" w:rsidR="009B546A" w:rsidRPr="001B1679" w:rsidRDefault="009B546A" w:rsidP="00C11620">
            <w:pPr>
              <w:pStyle w:val="TAL"/>
              <w:keepNext w:val="0"/>
              <w:rPr>
                <w:sz w:val="16"/>
                <w:szCs w:val="16"/>
              </w:rPr>
            </w:pPr>
            <w:r w:rsidRPr="001B1679">
              <w:rPr>
                <w:sz w:val="16"/>
                <w:szCs w:val="16"/>
              </w:rPr>
              <w:t>Dolan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C68D3A" w14:textId="77777777" w:rsidR="009B546A" w:rsidRPr="001B1679" w:rsidRDefault="009B546A" w:rsidP="00C11620">
            <w:pPr>
              <w:pStyle w:val="TAL"/>
              <w:keepNext w:val="0"/>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24A4BD" w14:textId="77777777" w:rsidR="009B546A" w:rsidRPr="001B1679" w:rsidRDefault="009B546A" w:rsidP="00C11620">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D0C91D"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C05173" w14:textId="77777777" w:rsidR="009B546A" w:rsidRPr="001B1679" w:rsidRDefault="009B546A" w:rsidP="00C11620">
            <w:pPr>
              <w:pStyle w:val="TAL"/>
              <w:keepNext w:val="0"/>
              <w:rPr>
                <w:sz w:val="16"/>
                <w:szCs w:val="16"/>
              </w:rPr>
            </w:pPr>
            <w:r w:rsidRPr="001B1679">
              <w:rPr>
                <w:sz w:val="16"/>
                <w:szCs w:val="16"/>
              </w:rPr>
              <w:t>3GPPMEMBER</w:t>
            </w:r>
          </w:p>
        </w:tc>
      </w:tr>
      <w:tr w:rsidR="009B546A" w14:paraId="025EA65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FCB91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54C0ED" w14:textId="77777777" w:rsidR="009B546A" w:rsidRPr="001B1679" w:rsidRDefault="009B546A" w:rsidP="00C11620">
            <w:pPr>
              <w:pStyle w:val="TAL"/>
              <w:keepNext w:val="0"/>
              <w:rPr>
                <w:sz w:val="16"/>
                <w:szCs w:val="16"/>
              </w:rPr>
            </w:pPr>
            <w:r w:rsidRPr="001B1679">
              <w:rPr>
                <w:sz w:val="16"/>
                <w:szCs w:val="16"/>
              </w:rPr>
              <w:t>DOU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7A38AF" w14:textId="77777777" w:rsidR="009B546A" w:rsidRPr="001B1679" w:rsidRDefault="009B546A" w:rsidP="00C11620">
            <w:pPr>
              <w:pStyle w:val="TAL"/>
              <w:keepNext w:val="0"/>
              <w:rPr>
                <w:sz w:val="16"/>
                <w:szCs w:val="16"/>
              </w:rPr>
            </w:pPr>
            <w:r w:rsidRPr="001B1679">
              <w:rPr>
                <w:sz w:val="16"/>
                <w:szCs w:val="16"/>
              </w:rPr>
              <w:t>Fenghui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DD83B1" w14:textId="77777777" w:rsidR="009B546A" w:rsidRPr="001B1679" w:rsidRDefault="009B546A" w:rsidP="00C11620">
            <w:pPr>
              <w:pStyle w:val="TAL"/>
              <w:keepNext w:val="0"/>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11E94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2F29AD" w14:textId="77777777" w:rsidR="009B546A" w:rsidRPr="001B1679" w:rsidRDefault="009B546A" w:rsidP="00C11620">
            <w:pPr>
              <w:pStyle w:val="TAL"/>
              <w:keepNext w:val="0"/>
              <w:rPr>
                <w:sz w:val="16"/>
                <w:szCs w:val="16"/>
              </w:rPr>
            </w:pPr>
            <w:r w:rsidRPr="001B1679">
              <w:rPr>
                <w:sz w:val="16"/>
                <w:szCs w:val="16"/>
              </w:rPr>
              <w:t>3GPPMEMBER</w:t>
            </w:r>
          </w:p>
        </w:tc>
      </w:tr>
      <w:tr w:rsidR="009B546A" w14:paraId="192D95E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2139C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B2EBD5" w14:textId="77777777" w:rsidR="009B546A" w:rsidRPr="001B1679" w:rsidRDefault="009B546A" w:rsidP="00C11620">
            <w:pPr>
              <w:pStyle w:val="TAL"/>
              <w:keepNext w:val="0"/>
              <w:rPr>
                <w:sz w:val="16"/>
                <w:szCs w:val="16"/>
              </w:rPr>
            </w:pPr>
            <w:r w:rsidRPr="001B1679">
              <w:rPr>
                <w:sz w:val="16"/>
                <w:szCs w:val="16"/>
              </w:rPr>
              <w:t>Duan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0DEEA3" w14:textId="77777777" w:rsidR="009B546A" w:rsidRPr="001B1679" w:rsidRDefault="009B546A" w:rsidP="00C11620">
            <w:pPr>
              <w:pStyle w:val="TAL"/>
              <w:keepNext w:val="0"/>
              <w:rPr>
                <w:sz w:val="16"/>
                <w:szCs w:val="16"/>
              </w:rPr>
            </w:pPr>
            <w:r w:rsidRPr="001B1679">
              <w:rPr>
                <w:sz w:val="16"/>
                <w:szCs w:val="16"/>
              </w:rPr>
              <w:t>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88AA80" w14:textId="77777777" w:rsidR="009B546A" w:rsidRPr="001B1679" w:rsidRDefault="009B546A" w:rsidP="00C11620">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01C7C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5A81AD" w14:textId="77777777" w:rsidR="009B546A" w:rsidRPr="001B1679" w:rsidRDefault="009B546A" w:rsidP="00C11620">
            <w:pPr>
              <w:pStyle w:val="TAL"/>
              <w:keepNext w:val="0"/>
              <w:rPr>
                <w:sz w:val="16"/>
                <w:szCs w:val="16"/>
              </w:rPr>
            </w:pPr>
            <w:r w:rsidRPr="001B1679">
              <w:rPr>
                <w:sz w:val="16"/>
                <w:szCs w:val="16"/>
              </w:rPr>
              <w:t>3GPPMEMBER</w:t>
            </w:r>
          </w:p>
        </w:tc>
      </w:tr>
      <w:tr w:rsidR="009B546A" w14:paraId="14EDA0F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DC8069"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36E62F" w14:textId="77777777" w:rsidR="009B546A" w:rsidRPr="001B1679" w:rsidRDefault="009B546A" w:rsidP="00C11620">
            <w:pPr>
              <w:pStyle w:val="TAL"/>
              <w:keepNext w:val="0"/>
              <w:rPr>
                <w:sz w:val="16"/>
                <w:szCs w:val="16"/>
              </w:rPr>
            </w:pPr>
            <w:r w:rsidRPr="001B1679">
              <w:rPr>
                <w:sz w:val="16"/>
                <w:szCs w:val="16"/>
              </w:rPr>
              <w:t>Dumas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2948BA" w14:textId="77777777" w:rsidR="009B546A" w:rsidRPr="001B1679" w:rsidRDefault="009B546A" w:rsidP="00C11620">
            <w:pPr>
              <w:pStyle w:val="TAL"/>
              <w:keepNext w:val="0"/>
              <w:rPr>
                <w:sz w:val="16"/>
                <w:szCs w:val="16"/>
              </w:rPr>
            </w:pPr>
            <w:r w:rsidRPr="001B1679">
              <w:rPr>
                <w:sz w:val="16"/>
                <w:szCs w:val="16"/>
              </w:rPr>
              <w:t>Sophie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7F57E" w14:textId="77777777" w:rsidR="009B546A" w:rsidRPr="001B1679" w:rsidRDefault="009B546A" w:rsidP="00C11620">
            <w:pPr>
              <w:pStyle w:val="TAL"/>
              <w:keepNext w:val="0"/>
              <w:rPr>
                <w:sz w:val="16"/>
                <w:szCs w:val="16"/>
              </w:rPr>
            </w:pPr>
            <w:r w:rsidRPr="001B1679">
              <w:rPr>
                <w:sz w:val="16"/>
                <w:szCs w:val="16"/>
              </w:rPr>
              <w:t>STMicroelectronics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F1A82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CCE804" w14:textId="77777777" w:rsidR="009B546A" w:rsidRPr="001B1679" w:rsidRDefault="009B546A" w:rsidP="00C11620">
            <w:pPr>
              <w:pStyle w:val="TAL"/>
              <w:keepNext w:val="0"/>
              <w:rPr>
                <w:sz w:val="16"/>
                <w:szCs w:val="16"/>
              </w:rPr>
            </w:pPr>
            <w:r w:rsidRPr="001B1679">
              <w:rPr>
                <w:sz w:val="16"/>
                <w:szCs w:val="16"/>
              </w:rPr>
              <w:t>3GPPMEMBER</w:t>
            </w:r>
          </w:p>
        </w:tc>
      </w:tr>
      <w:tr w:rsidR="009B546A" w14:paraId="3980464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460B4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2CCA23" w14:textId="77777777" w:rsidR="009B546A" w:rsidRPr="001B1679" w:rsidRDefault="009B546A" w:rsidP="00C11620">
            <w:pPr>
              <w:pStyle w:val="TAL"/>
              <w:keepNext w:val="0"/>
              <w:rPr>
                <w:sz w:val="16"/>
                <w:szCs w:val="16"/>
              </w:rPr>
            </w:pPr>
            <w:r w:rsidRPr="001B1679">
              <w:rPr>
                <w:sz w:val="16"/>
                <w:szCs w:val="16"/>
              </w:rPr>
              <w:t>Edwards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53850B" w14:textId="77777777" w:rsidR="009B546A" w:rsidRPr="001B1679" w:rsidRDefault="009B546A" w:rsidP="00C11620">
            <w:pPr>
              <w:pStyle w:val="TAL"/>
              <w:keepNext w:val="0"/>
              <w:rPr>
                <w:sz w:val="16"/>
                <w:szCs w:val="16"/>
              </w:rPr>
            </w:pPr>
            <w:r w:rsidRPr="001B1679">
              <w:rPr>
                <w:sz w:val="16"/>
                <w:szCs w:val="16"/>
              </w:rPr>
              <w:t>Keith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3D927" w14:textId="77777777" w:rsidR="009B546A" w:rsidRPr="001B1679" w:rsidRDefault="009B546A" w:rsidP="00C11620">
            <w:pPr>
              <w:pStyle w:val="TAL"/>
              <w:keepNext w:val="0"/>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4E850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536CC3" w14:textId="77777777" w:rsidR="009B546A" w:rsidRPr="001B1679" w:rsidRDefault="009B546A" w:rsidP="00C11620">
            <w:pPr>
              <w:pStyle w:val="TAL"/>
              <w:keepNext w:val="0"/>
              <w:rPr>
                <w:sz w:val="16"/>
                <w:szCs w:val="16"/>
              </w:rPr>
            </w:pPr>
            <w:r w:rsidRPr="001B1679">
              <w:rPr>
                <w:sz w:val="16"/>
                <w:szCs w:val="16"/>
              </w:rPr>
              <w:t>3GPPMEMBER</w:t>
            </w:r>
          </w:p>
        </w:tc>
      </w:tr>
      <w:tr w:rsidR="009B546A" w14:paraId="07E2AC4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15495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AC75BD" w14:textId="77777777" w:rsidR="009B546A" w:rsidRPr="001B1679" w:rsidRDefault="009B546A" w:rsidP="00C11620">
            <w:pPr>
              <w:pStyle w:val="TAL"/>
              <w:keepNext w:val="0"/>
              <w:rPr>
                <w:sz w:val="16"/>
                <w:szCs w:val="16"/>
              </w:rPr>
            </w:pPr>
            <w:r w:rsidRPr="001B1679">
              <w:rPr>
                <w:sz w:val="16"/>
                <w:szCs w:val="16"/>
              </w:rPr>
              <w:t>Edwards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2D9E4A" w14:textId="77777777" w:rsidR="009B546A" w:rsidRPr="001B1679" w:rsidRDefault="009B546A" w:rsidP="00C11620">
            <w:pPr>
              <w:pStyle w:val="TAL"/>
              <w:keepNext w:val="0"/>
              <w:rPr>
                <w:sz w:val="16"/>
                <w:szCs w:val="16"/>
              </w:rPr>
            </w:pPr>
            <w:r w:rsidRPr="001B1679">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1E536D" w14:textId="77777777" w:rsidR="009B546A" w:rsidRPr="001B1679" w:rsidRDefault="009B546A" w:rsidP="00C11620">
            <w:pPr>
              <w:pStyle w:val="TAL"/>
              <w:keepNext w:val="0"/>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734E9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9A05F0" w14:textId="77777777" w:rsidR="009B546A" w:rsidRPr="001B1679" w:rsidRDefault="009B546A" w:rsidP="00C11620">
            <w:pPr>
              <w:pStyle w:val="TAL"/>
              <w:keepNext w:val="0"/>
              <w:rPr>
                <w:sz w:val="16"/>
                <w:szCs w:val="16"/>
              </w:rPr>
            </w:pPr>
            <w:r w:rsidRPr="001B1679">
              <w:rPr>
                <w:sz w:val="16"/>
                <w:szCs w:val="16"/>
              </w:rPr>
              <w:t>3GPPMEMBER</w:t>
            </w:r>
          </w:p>
        </w:tc>
      </w:tr>
      <w:tr w:rsidR="009B546A" w14:paraId="3D6B2B7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F8868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4C9A64" w14:textId="77777777" w:rsidR="009B546A" w:rsidRPr="001B1679" w:rsidRDefault="009B546A" w:rsidP="00C11620">
            <w:pPr>
              <w:pStyle w:val="TAL"/>
              <w:keepNext w:val="0"/>
              <w:rPr>
                <w:sz w:val="16"/>
                <w:szCs w:val="16"/>
              </w:rPr>
            </w:pPr>
            <w:r w:rsidRPr="001B1679">
              <w:rPr>
                <w:sz w:val="16"/>
                <w:szCs w:val="16"/>
              </w:rPr>
              <w:t>Eisemann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CBC984" w14:textId="77777777" w:rsidR="009B546A" w:rsidRPr="001B1679" w:rsidRDefault="009B546A" w:rsidP="00C11620">
            <w:pPr>
              <w:pStyle w:val="TAL"/>
              <w:keepNext w:val="0"/>
              <w:rPr>
                <w:sz w:val="16"/>
                <w:szCs w:val="16"/>
              </w:rPr>
            </w:pPr>
            <w:r w:rsidRPr="001B1679">
              <w:rPr>
                <w:sz w:val="16"/>
                <w:szCs w:val="16"/>
              </w:rPr>
              <w:t>Gregory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FEA8F7" w14:textId="77777777" w:rsidR="009B546A" w:rsidRPr="001B1679" w:rsidRDefault="009B546A" w:rsidP="00C11620">
            <w:pPr>
              <w:pStyle w:val="TAL"/>
              <w:keepNext w:val="0"/>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A4E7A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586017" w14:textId="77777777" w:rsidR="009B546A" w:rsidRPr="001B1679" w:rsidRDefault="009B546A" w:rsidP="00C11620">
            <w:pPr>
              <w:pStyle w:val="TAL"/>
              <w:keepNext w:val="0"/>
              <w:rPr>
                <w:sz w:val="16"/>
                <w:szCs w:val="16"/>
              </w:rPr>
            </w:pPr>
            <w:r w:rsidRPr="001B1679">
              <w:rPr>
                <w:sz w:val="16"/>
                <w:szCs w:val="16"/>
              </w:rPr>
              <w:t>3GPPMEMBER</w:t>
            </w:r>
          </w:p>
        </w:tc>
      </w:tr>
      <w:tr w:rsidR="009B546A" w14:paraId="22C17A4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6E8D21"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290739" w14:textId="77777777" w:rsidR="009B546A" w:rsidRPr="001B1679" w:rsidRDefault="009B546A" w:rsidP="00C11620">
            <w:pPr>
              <w:pStyle w:val="TAL"/>
              <w:keepNext w:val="0"/>
              <w:rPr>
                <w:sz w:val="16"/>
                <w:szCs w:val="16"/>
              </w:rPr>
            </w:pPr>
            <w:r w:rsidRPr="001B1679">
              <w:rPr>
                <w:sz w:val="16"/>
                <w:szCs w:val="16"/>
              </w:rPr>
              <w:t>Eisenschmid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07068C" w14:textId="77777777" w:rsidR="009B546A" w:rsidRPr="001B1679" w:rsidRDefault="009B546A" w:rsidP="00C11620">
            <w:pPr>
              <w:pStyle w:val="TAL"/>
              <w:keepNext w:val="0"/>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9317D3" w14:textId="77777777" w:rsidR="009B546A" w:rsidRPr="001B1679" w:rsidRDefault="009B546A" w:rsidP="00C11620">
            <w:pPr>
              <w:pStyle w:val="TAL"/>
              <w:keepNext w:val="0"/>
              <w:rPr>
                <w:sz w:val="16"/>
                <w:szCs w:val="16"/>
              </w:rPr>
            </w:pPr>
            <w:r w:rsidRPr="001B1679">
              <w:rPr>
                <w:sz w:val="16"/>
                <w:szCs w:val="16"/>
              </w:rPr>
              <w:t>ZITiS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05FA3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5D7796" w14:textId="77777777" w:rsidR="009B546A" w:rsidRPr="001B1679" w:rsidRDefault="009B546A" w:rsidP="00C11620">
            <w:pPr>
              <w:pStyle w:val="TAL"/>
              <w:keepNext w:val="0"/>
              <w:rPr>
                <w:sz w:val="16"/>
                <w:szCs w:val="16"/>
              </w:rPr>
            </w:pPr>
            <w:r w:rsidRPr="001B1679">
              <w:rPr>
                <w:sz w:val="16"/>
                <w:szCs w:val="16"/>
              </w:rPr>
              <w:t>3GPPMEMBER</w:t>
            </w:r>
          </w:p>
        </w:tc>
      </w:tr>
      <w:tr w:rsidR="009B546A" w14:paraId="52575A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7CC5E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C09C57" w14:textId="77777777" w:rsidR="009B546A" w:rsidRPr="001B1679" w:rsidRDefault="009B546A" w:rsidP="00C11620">
            <w:pPr>
              <w:pStyle w:val="TAL"/>
              <w:keepNext w:val="0"/>
              <w:rPr>
                <w:sz w:val="16"/>
                <w:szCs w:val="16"/>
              </w:rPr>
            </w:pPr>
            <w:r w:rsidRPr="001B1679">
              <w:rPr>
                <w:sz w:val="16"/>
                <w:szCs w:val="16"/>
              </w:rPr>
              <w:t>Elkabas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3A6749" w14:textId="77777777" w:rsidR="009B546A" w:rsidRPr="001B1679" w:rsidRDefault="009B546A" w:rsidP="00C11620">
            <w:pPr>
              <w:pStyle w:val="TAL"/>
              <w:keepNext w:val="0"/>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91F68" w14:textId="77777777" w:rsidR="009B546A" w:rsidRPr="001B1679" w:rsidRDefault="009B546A" w:rsidP="00C11620">
            <w:pPr>
              <w:pStyle w:val="TAL"/>
              <w:keepNext w:val="0"/>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56A1FD"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912C24" w14:textId="77777777" w:rsidR="009B546A" w:rsidRPr="001B1679" w:rsidRDefault="009B546A" w:rsidP="00C11620">
            <w:pPr>
              <w:pStyle w:val="TAL"/>
              <w:keepNext w:val="0"/>
              <w:rPr>
                <w:sz w:val="16"/>
                <w:szCs w:val="16"/>
              </w:rPr>
            </w:pPr>
            <w:r w:rsidRPr="001B1679">
              <w:rPr>
                <w:sz w:val="16"/>
                <w:szCs w:val="16"/>
              </w:rPr>
              <w:t>3GPPMEMBER</w:t>
            </w:r>
          </w:p>
        </w:tc>
      </w:tr>
      <w:tr w:rsidR="009B546A" w14:paraId="255211A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4A63C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E23776" w14:textId="77777777" w:rsidR="009B546A" w:rsidRPr="001B1679" w:rsidRDefault="009B546A" w:rsidP="00C11620">
            <w:pPr>
              <w:pStyle w:val="TAL"/>
              <w:keepNext w:val="0"/>
              <w:rPr>
                <w:sz w:val="16"/>
                <w:szCs w:val="16"/>
              </w:rPr>
            </w:pPr>
            <w:r w:rsidRPr="001B1679">
              <w:rPr>
                <w:sz w:val="16"/>
                <w:szCs w:val="16"/>
              </w:rPr>
              <w:t>Endo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767B04" w14:textId="77777777" w:rsidR="009B546A" w:rsidRPr="001B1679" w:rsidRDefault="009B546A" w:rsidP="00C11620">
            <w:pPr>
              <w:pStyle w:val="TAL"/>
              <w:keepNext w:val="0"/>
              <w:rPr>
                <w:sz w:val="16"/>
                <w:szCs w:val="16"/>
              </w:rPr>
            </w:pPr>
            <w:r w:rsidRPr="001B1679">
              <w:rPr>
                <w:sz w:val="16"/>
                <w:szCs w:val="16"/>
              </w:rPr>
              <w:t>Shota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5A176D" w14:textId="77777777" w:rsidR="009B546A" w:rsidRPr="001B1679" w:rsidRDefault="009B546A" w:rsidP="00C11620">
            <w:pPr>
              <w:pStyle w:val="TAL"/>
              <w:keepNext w:val="0"/>
              <w:rPr>
                <w:sz w:val="16"/>
                <w:szCs w:val="16"/>
              </w:rPr>
            </w:pPr>
            <w:r w:rsidRPr="001B1679">
              <w:rPr>
                <w:sz w:val="16"/>
                <w:szCs w:val="16"/>
              </w:rPr>
              <w:t>NTT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419BA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FDDE9E" w14:textId="77777777" w:rsidR="009B546A" w:rsidRPr="001B1679" w:rsidRDefault="009B546A" w:rsidP="00C11620">
            <w:pPr>
              <w:pStyle w:val="TAL"/>
              <w:keepNext w:val="0"/>
              <w:rPr>
                <w:sz w:val="16"/>
                <w:szCs w:val="16"/>
              </w:rPr>
            </w:pPr>
            <w:r w:rsidRPr="001B1679">
              <w:rPr>
                <w:sz w:val="16"/>
                <w:szCs w:val="16"/>
              </w:rPr>
              <w:t>3GPPMEMBER</w:t>
            </w:r>
          </w:p>
        </w:tc>
      </w:tr>
      <w:tr w:rsidR="009B546A" w14:paraId="429B22C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7C7E6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0AE301" w14:textId="77777777" w:rsidR="009B546A" w:rsidRPr="001B1679" w:rsidRDefault="009B546A" w:rsidP="00C11620">
            <w:pPr>
              <w:pStyle w:val="TAL"/>
              <w:keepNext w:val="0"/>
              <w:rPr>
                <w:sz w:val="16"/>
                <w:szCs w:val="16"/>
              </w:rPr>
            </w:pPr>
            <w:r w:rsidRPr="001B1679">
              <w:rPr>
                <w:sz w:val="16"/>
                <w:szCs w:val="16"/>
              </w:rPr>
              <w:t>Erfanian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B37B2D" w14:textId="77777777" w:rsidR="009B546A" w:rsidRPr="001B1679" w:rsidRDefault="009B546A" w:rsidP="00C11620">
            <w:pPr>
              <w:pStyle w:val="TAL"/>
              <w:keepNext w:val="0"/>
              <w:rPr>
                <w:sz w:val="16"/>
                <w:szCs w:val="16"/>
              </w:rPr>
            </w:pPr>
            <w:r w:rsidRPr="001B1679">
              <w:rPr>
                <w:sz w:val="16"/>
                <w:szCs w:val="16"/>
              </w:rPr>
              <w:t>Javan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8930B6" w14:textId="77777777" w:rsidR="009B546A" w:rsidRPr="001B1679" w:rsidRDefault="009B546A" w:rsidP="00C11620">
            <w:pPr>
              <w:pStyle w:val="TAL"/>
              <w:keepNext w:val="0"/>
              <w:rPr>
                <w:sz w:val="16"/>
                <w:szCs w:val="16"/>
              </w:rPr>
            </w:pPr>
            <w:r w:rsidRPr="001B1679">
              <w:rPr>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1E74E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77CA5D" w14:textId="77777777" w:rsidR="009B546A" w:rsidRPr="001B1679" w:rsidRDefault="009B546A" w:rsidP="00C11620">
            <w:pPr>
              <w:pStyle w:val="TAL"/>
              <w:keepNext w:val="0"/>
              <w:rPr>
                <w:sz w:val="16"/>
                <w:szCs w:val="16"/>
              </w:rPr>
            </w:pPr>
            <w:r w:rsidRPr="001B1679">
              <w:rPr>
                <w:sz w:val="16"/>
                <w:szCs w:val="16"/>
              </w:rPr>
              <w:t>3GPPMEMBER</w:t>
            </w:r>
          </w:p>
        </w:tc>
      </w:tr>
      <w:tr w:rsidR="009B546A" w14:paraId="09E76C9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923A0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CA1E67" w14:textId="77777777" w:rsidR="009B546A" w:rsidRPr="001B1679" w:rsidRDefault="009B546A" w:rsidP="00C11620">
            <w:pPr>
              <w:pStyle w:val="TAL"/>
              <w:keepNext w:val="0"/>
              <w:rPr>
                <w:sz w:val="16"/>
                <w:szCs w:val="16"/>
              </w:rPr>
            </w:pPr>
            <w:r w:rsidRPr="001B1679">
              <w:rPr>
                <w:sz w:val="16"/>
                <w:szCs w:val="16"/>
              </w:rPr>
              <w:t>Farhoumand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FD1DCC" w14:textId="77777777" w:rsidR="009B546A" w:rsidRPr="001B1679" w:rsidRDefault="009B546A" w:rsidP="00C11620">
            <w:pPr>
              <w:pStyle w:val="TAL"/>
              <w:keepNext w:val="0"/>
              <w:rPr>
                <w:sz w:val="16"/>
                <w:szCs w:val="16"/>
              </w:rPr>
            </w:pPr>
            <w:r w:rsidRPr="001B1679">
              <w:rPr>
                <w:sz w:val="16"/>
                <w:szCs w:val="16"/>
              </w:rPr>
              <w:t>Rouzbeh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6D06C9" w14:textId="77777777" w:rsidR="009B546A" w:rsidRPr="001B1679" w:rsidRDefault="009B546A" w:rsidP="00C11620">
            <w:pPr>
              <w:pStyle w:val="TAL"/>
              <w:keepNext w:val="0"/>
              <w:rPr>
                <w:sz w:val="16"/>
                <w:szCs w:val="16"/>
              </w:rPr>
            </w:pPr>
            <w:r w:rsidRPr="001B1679">
              <w:rPr>
                <w:sz w:val="16"/>
                <w:szCs w:val="16"/>
              </w:rPr>
              <w:t>Juniper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AA012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FBB8A5" w14:textId="77777777" w:rsidR="009B546A" w:rsidRPr="001B1679" w:rsidRDefault="009B546A" w:rsidP="00C11620">
            <w:pPr>
              <w:pStyle w:val="TAL"/>
              <w:keepNext w:val="0"/>
              <w:rPr>
                <w:sz w:val="16"/>
                <w:szCs w:val="16"/>
              </w:rPr>
            </w:pPr>
            <w:r w:rsidRPr="001B1679">
              <w:rPr>
                <w:sz w:val="16"/>
                <w:szCs w:val="16"/>
              </w:rPr>
              <w:t>3GPPMEMBER</w:t>
            </w:r>
          </w:p>
        </w:tc>
      </w:tr>
      <w:tr w:rsidR="009B546A" w14:paraId="39DB2AF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3E47E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5961B5" w14:textId="77777777" w:rsidR="009B546A" w:rsidRPr="001B1679" w:rsidRDefault="009B546A" w:rsidP="00C11620">
            <w:pPr>
              <w:pStyle w:val="TAL"/>
              <w:keepNext w:val="0"/>
              <w:rPr>
                <w:sz w:val="16"/>
                <w:szCs w:val="16"/>
              </w:rPr>
            </w:pPr>
            <w:r w:rsidRPr="001B1679">
              <w:rPr>
                <w:sz w:val="16"/>
                <w:szCs w:val="16"/>
              </w:rPr>
              <w:t>Faurie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0608BD" w14:textId="77777777" w:rsidR="009B546A" w:rsidRPr="001B1679" w:rsidRDefault="009B546A" w:rsidP="00C11620">
            <w:pPr>
              <w:pStyle w:val="TAL"/>
              <w:keepNext w:val="0"/>
              <w:rPr>
                <w:sz w:val="16"/>
                <w:szCs w:val="16"/>
              </w:rPr>
            </w:pPr>
            <w:r w:rsidRPr="001B1679">
              <w:rPr>
                <w:sz w:val="16"/>
                <w:szCs w:val="16"/>
              </w:rPr>
              <w:t>Rene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8A060A" w14:textId="77777777" w:rsidR="009B546A" w:rsidRPr="001B1679" w:rsidRDefault="009B546A" w:rsidP="00C11620">
            <w:pPr>
              <w:pStyle w:val="TAL"/>
              <w:keepNext w:val="0"/>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167D2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CB507A" w14:textId="77777777" w:rsidR="009B546A" w:rsidRPr="001B1679" w:rsidRDefault="009B546A" w:rsidP="00C11620">
            <w:pPr>
              <w:pStyle w:val="TAL"/>
              <w:keepNext w:val="0"/>
              <w:rPr>
                <w:sz w:val="16"/>
                <w:szCs w:val="16"/>
              </w:rPr>
            </w:pPr>
            <w:r w:rsidRPr="001B1679">
              <w:rPr>
                <w:sz w:val="16"/>
                <w:szCs w:val="16"/>
              </w:rPr>
              <w:t>3GPPMEMBER</w:t>
            </w:r>
          </w:p>
        </w:tc>
      </w:tr>
      <w:tr w:rsidR="009B546A" w14:paraId="3D05192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0C2CFC"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267E8F" w14:textId="77777777" w:rsidR="009B546A" w:rsidRPr="001B1679" w:rsidRDefault="009B546A" w:rsidP="00C11620">
            <w:pPr>
              <w:pStyle w:val="TAL"/>
              <w:keepNext w:val="0"/>
              <w:rPr>
                <w:sz w:val="16"/>
                <w:szCs w:val="16"/>
              </w:rPr>
            </w:pPr>
            <w:r w:rsidRPr="001B1679">
              <w:rPr>
                <w:sz w:val="16"/>
                <w:szCs w:val="16"/>
              </w:rPr>
              <w:t>Fernandez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D22AF0" w14:textId="77777777" w:rsidR="009B546A" w:rsidRPr="001B1679" w:rsidRDefault="009B546A" w:rsidP="00C11620">
            <w:pPr>
              <w:pStyle w:val="TAL"/>
              <w:keepNext w:val="0"/>
              <w:rPr>
                <w:sz w:val="16"/>
                <w:szCs w:val="16"/>
              </w:rPr>
            </w:pPr>
            <w:r w:rsidRPr="001B1679">
              <w:rPr>
                <w:sz w:val="16"/>
                <w:szCs w:val="16"/>
              </w:rPr>
              <w:t>Susana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C5FDBF" w14:textId="77777777" w:rsidR="009B546A" w:rsidRPr="001B1679" w:rsidRDefault="009B546A" w:rsidP="00C11620">
            <w:pPr>
              <w:pStyle w:val="TAL"/>
              <w:keepNext w:val="0"/>
              <w:rPr>
                <w:sz w:val="16"/>
                <w:szCs w:val="16"/>
              </w:rPr>
            </w:pPr>
            <w:r w:rsidRPr="001B1679">
              <w:rPr>
                <w:sz w:val="16"/>
                <w:szCs w:val="16"/>
              </w:rPr>
              <w:t>Ericsson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A469F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812F6B" w14:textId="77777777" w:rsidR="009B546A" w:rsidRPr="001B1679" w:rsidRDefault="009B546A" w:rsidP="00C11620">
            <w:pPr>
              <w:pStyle w:val="TAL"/>
              <w:keepNext w:val="0"/>
              <w:rPr>
                <w:sz w:val="16"/>
                <w:szCs w:val="16"/>
              </w:rPr>
            </w:pPr>
            <w:r w:rsidRPr="001B1679">
              <w:rPr>
                <w:sz w:val="16"/>
                <w:szCs w:val="16"/>
              </w:rPr>
              <w:t>3GPPMEMBER</w:t>
            </w:r>
          </w:p>
        </w:tc>
      </w:tr>
      <w:tr w:rsidR="009B546A" w14:paraId="1422001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A2BB9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047D0F" w14:textId="77777777" w:rsidR="009B546A" w:rsidRPr="001B1679" w:rsidRDefault="009B546A" w:rsidP="00C11620">
            <w:pPr>
              <w:pStyle w:val="TAL"/>
              <w:keepNext w:val="0"/>
              <w:rPr>
                <w:sz w:val="16"/>
                <w:szCs w:val="16"/>
              </w:rPr>
            </w:pPr>
            <w:r w:rsidRPr="001B1679">
              <w:rPr>
                <w:sz w:val="16"/>
                <w:szCs w:val="16"/>
              </w:rPr>
              <w:t>Ferrus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3E6811" w14:textId="77777777" w:rsidR="009B546A" w:rsidRPr="001B1679" w:rsidRDefault="009B546A" w:rsidP="00C11620">
            <w:pPr>
              <w:pStyle w:val="TAL"/>
              <w:keepNext w:val="0"/>
              <w:rPr>
                <w:sz w:val="16"/>
                <w:szCs w:val="16"/>
              </w:rPr>
            </w:pPr>
            <w:r w:rsidRPr="001B1679">
              <w:rPr>
                <w:sz w:val="16"/>
                <w:szCs w:val="16"/>
              </w:rPr>
              <w:t>Ramon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2B0FD1" w14:textId="77777777" w:rsidR="009B546A" w:rsidRPr="001B1679" w:rsidRDefault="009B546A" w:rsidP="00C11620">
            <w:pPr>
              <w:pStyle w:val="TAL"/>
              <w:keepNext w:val="0"/>
              <w:rPr>
                <w:sz w:val="16"/>
                <w:szCs w:val="16"/>
              </w:rPr>
            </w:pPr>
            <w:r w:rsidRPr="001B1679">
              <w:rPr>
                <w:sz w:val="16"/>
                <w:szCs w:val="16"/>
              </w:rPr>
              <w:t>Sateliot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0AB53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D7F014" w14:textId="77777777" w:rsidR="009B546A" w:rsidRPr="001B1679" w:rsidRDefault="009B546A" w:rsidP="00C11620">
            <w:pPr>
              <w:pStyle w:val="TAL"/>
              <w:keepNext w:val="0"/>
              <w:rPr>
                <w:sz w:val="16"/>
                <w:szCs w:val="16"/>
              </w:rPr>
            </w:pPr>
            <w:r w:rsidRPr="001B1679">
              <w:rPr>
                <w:sz w:val="16"/>
                <w:szCs w:val="16"/>
              </w:rPr>
              <w:t>3GPPMEMBER</w:t>
            </w:r>
          </w:p>
        </w:tc>
      </w:tr>
      <w:tr w:rsidR="009B546A" w14:paraId="39520A3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6B31F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69FF31" w14:textId="77777777" w:rsidR="009B546A" w:rsidRPr="001B1679" w:rsidRDefault="009B546A" w:rsidP="00C11620">
            <w:pPr>
              <w:pStyle w:val="TAL"/>
              <w:keepNext w:val="0"/>
              <w:rPr>
                <w:sz w:val="16"/>
                <w:szCs w:val="16"/>
              </w:rPr>
            </w:pPr>
            <w:r w:rsidRPr="001B1679">
              <w:rPr>
                <w:sz w:val="16"/>
                <w:szCs w:val="16"/>
              </w:rPr>
              <w:t>Fine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6FE8E0" w14:textId="77777777" w:rsidR="009B546A" w:rsidRPr="001B1679" w:rsidRDefault="009B546A" w:rsidP="00C11620">
            <w:pPr>
              <w:pStyle w:val="TAL"/>
              <w:keepNext w:val="0"/>
              <w:rPr>
                <w:sz w:val="16"/>
                <w:szCs w:val="16"/>
              </w:rPr>
            </w:pPr>
            <w:r w:rsidRPr="001B1679">
              <w:rPr>
                <w:sz w:val="16"/>
                <w:szCs w:val="16"/>
              </w:rPr>
              <w:t>Jean-Yves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458655" w14:textId="77777777" w:rsidR="009B546A" w:rsidRPr="001B1679" w:rsidRDefault="009B546A" w:rsidP="00C11620">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3F441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25198D" w14:textId="77777777" w:rsidR="009B546A" w:rsidRPr="001B1679" w:rsidRDefault="009B546A" w:rsidP="00C11620">
            <w:pPr>
              <w:pStyle w:val="TAL"/>
              <w:keepNext w:val="0"/>
              <w:rPr>
                <w:sz w:val="16"/>
                <w:szCs w:val="16"/>
              </w:rPr>
            </w:pPr>
            <w:r w:rsidRPr="001B1679">
              <w:rPr>
                <w:sz w:val="16"/>
                <w:szCs w:val="16"/>
              </w:rPr>
              <w:t>3GPPMEMBER</w:t>
            </w:r>
          </w:p>
        </w:tc>
      </w:tr>
      <w:tr w:rsidR="009B546A" w14:paraId="19D9BEB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5ED19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9AB5F8" w14:textId="77777777" w:rsidR="009B546A" w:rsidRPr="001B1679" w:rsidRDefault="009B546A" w:rsidP="00C11620">
            <w:pPr>
              <w:pStyle w:val="TAL"/>
              <w:keepNext w:val="0"/>
              <w:rPr>
                <w:sz w:val="16"/>
                <w:szCs w:val="16"/>
              </w:rPr>
            </w:pPr>
            <w:r w:rsidRPr="001B1679">
              <w:rPr>
                <w:sz w:val="16"/>
                <w:szCs w:val="16"/>
              </w:rPr>
              <w:t>Firmin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439C1A" w14:textId="77777777" w:rsidR="009B546A" w:rsidRPr="001B1679" w:rsidRDefault="009B546A" w:rsidP="00C11620">
            <w:pPr>
              <w:pStyle w:val="TAL"/>
              <w:keepNext w:val="0"/>
              <w:rPr>
                <w:sz w:val="16"/>
                <w:szCs w:val="16"/>
              </w:rPr>
            </w:pPr>
            <w:r w:rsidRPr="001B1679">
              <w:rPr>
                <w:sz w:val="16"/>
                <w:szCs w:val="16"/>
              </w:rPr>
              <w:t>Frederic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C83CFA"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D8311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E10DC4" w14:textId="77777777" w:rsidR="009B546A" w:rsidRPr="001B1679" w:rsidRDefault="009B546A" w:rsidP="00C11620">
            <w:pPr>
              <w:pStyle w:val="TAL"/>
              <w:keepNext w:val="0"/>
              <w:rPr>
                <w:sz w:val="16"/>
                <w:szCs w:val="16"/>
              </w:rPr>
            </w:pPr>
            <w:r w:rsidRPr="001B1679">
              <w:rPr>
                <w:sz w:val="16"/>
                <w:szCs w:val="16"/>
              </w:rPr>
              <w:t>3GPPORG_REP</w:t>
            </w:r>
          </w:p>
        </w:tc>
      </w:tr>
      <w:tr w:rsidR="009B546A" w14:paraId="2A1398E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765A4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715F68" w14:textId="77777777" w:rsidR="009B546A" w:rsidRPr="001B1679" w:rsidRDefault="009B546A" w:rsidP="00C11620">
            <w:pPr>
              <w:pStyle w:val="TAL"/>
              <w:keepNext w:val="0"/>
              <w:rPr>
                <w:sz w:val="16"/>
                <w:szCs w:val="16"/>
              </w:rPr>
            </w:pPr>
            <w:r w:rsidRPr="001B1679">
              <w:rPr>
                <w:sz w:val="16"/>
                <w:szCs w:val="16"/>
              </w:rPr>
              <w:t>Flynn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65F2EB" w14:textId="77777777" w:rsidR="009B546A" w:rsidRPr="001B1679" w:rsidRDefault="009B546A" w:rsidP="00C11620">
            <w:pPr>
              <w:pStyle w:val="TAL"/>
              <w:keepNext w:val="0"/>
              <w:rPr>
                <w:sz w:val="16"/>
                <w:szCs w:val="16"/>
              </w:rPr>
            </w:pPr>
            <w:r w:rsidRPr="001B1679">
              <w:rPr>
                <w:sz w:val="16"/>
                <w:szCs w:val="16"/>
              </w:rPr>
              <w:t>Kevin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250EEA"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BA164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F57197" w14:textId="77777777" w:rsidR="009B546A" w:rsidRPr="001B1679" w:rsidRDefault="009B546A" w:rsidP="00C11620">
            <w:pPr>
              <w:pStyle w:val="TAL"/>
              <w:keepNext w:val="0"/>
              <w:rPr>
                <w:sz w:val="16"/>
                <w:szCs w:val="16"/>
              </w:rPr>
            </w:pPr>
            <w:r w:rsidRPr="001B1679">
              <w:rPr>
                <w:sz w:val="16"/>
                <w:szCs w:val="16"/>
              </w:rPr>
              <w:t>3GPPORG_REP</w:t>
            </w:r>
          </w:p>
        </w:tc>
      </w:tr>
      <w:tr w:rsidR="009B546A" w14:paraId="77212D4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CDEABA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6C845C" w14:textId="77777777" w:rsidR="009B546A" w:rsidRPr="001B1679" w:rsidRDefault="009B546A" w:rsidP="00C11620">
            <w:pPr>
              <w:pStyle w:val="TAL"/>
              <w:keepNext w:val="0"/>
              <w:rPr>
                <w:sz w:val="16"/>
                <w:szCs w:val="16"/>
              </w:rPr>
            </w:pPr>
            <w:r w:rsidRPr="001B1679">
              <w:rPr>
                <w:sz w:val="16"/>
                <w:szCs w:val="16"/>
              </w:rPr>
              <w:t>Foldoy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1E6A9A" w14:textId="77777777" w:rsidR="009B546A" w:rsidRPr="001B1679" w:rsidRDefault="009B546A" w:rsidP="00C11620">
            <w:pPr>
              <w:pStyle w:val="TAL"/>
              <w:keepNext w:val="0"/>
              <w:rPr>
                <w:sz w:val="16"/>
                <w:szCs w:val="16"/>
              </w:rPr>
            </w:pPr>
            <w:r w:rsidRPr="001B1679">
              <w:rPr>
                <w:sz w:val="16"/>
                <w:szCs w:val="16"/>
              </w:rPr>
              <w:t>Johan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EC8417" w14:textId="77777777" w:rsidR="009B546A" w:rsidRPr="001B1679" w:rsidRDefault="009B546A" w:rsidP="00C11620">
            <w:pPr>
              <w:pStyle w:val="TAL"/>
              <w:keepNext w:val="0"/>
              <w:rPr>
                <w:sz w:val="16"/>
                <w:szCs w:val="16"/>
              </w:rPr>
            </w:pPr>
            <w:r w:rsidRPr="001B1679">
              <w:rPr>
                <w:sz w:val="16"/>
                <w:szCs w:val="16"/>
              </w:rPr>
              <w:t>Nkom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9440C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868ECD" w14:textId="77777777" w:rsidR="009B546A" w:rsidRPr="001B1679" w:rsidRDefault="009B546A" w:rsidP="00C11620">
            <w:pPr>
              <w:pStyle w:val="TAL"/>
              <w:keepNext w:val="0"/>
              <w:rPr>
                <w:sz w:val="16"/>
                <w:szCs w:val="16"/>
              </w:rPr>
            </w:pPr>
            <w:r w:rsidRPr="001B1679">
              <w:rPr>
                <w:sz w:val="16"/>
                <w:szCs w:val="16"/>
              </w:rPr>
              <w:t>3GPPMEMBER</w:t>
            </w:r>
          </w:p>
        </w:tc>
      </w:tr>
      <w:tr w:rsidR="009B546A" w14:paraId="33BC614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D20E3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779078" w14:textId="77777777" w:rsidR="009B546A" w:rsidRPr="001B1679" w:rsidRDefault="009B546A" w:rsidP="00C11620">
            <w:pPr>
              <w:pStyle w:val="TAL"/>
              <w:keepNext w:val="0"/>
              <w:rPr>
                <w:sz w:val="16"/>
                <w:szCs w:val="16"/>
              </w:rPr>
            </w:pPr>
            <w:r w:rsidRPr="001B1679">
              <w:rPr>
                <w:sz w:val="16"/>
                <w:szCs w:val="16"/>
              </w:rPr>
              <w:t>Frost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EE328B" w14:textId="77777777" w:rsidR="009B546A" w:rsidRPr="001B1679" w:rsidRDefault="009B546A" w:rsidP="00C11620">
            <w:pPr>
              <w:pStyle w:val="TAL"/>
              <w:keepNext w:val="0"/>
              <w:rPr>
                <w:sz w:val="16"/>
                <w:szCs w:val="16"/>
              </w:rPr>
            </w:pPr>
            <w:r w:rsidRPr="001B1679">
              <w:rPr>
                <w:sz w:val="16"/>
                <w:szCs w:val="16"/>
              </w:rPr>
              <w:t>Tim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5EE84" w14:textId="77777777" w:rsidR="009B546A" w:rsidRPr="001B1679" w:rsidRDefault="009B546A" w:rsidP="00C11620">
            <w:pPr>
              <w:pStyle w:val="TAL"/>
              <w:keepNext w:val="0"/>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6C06A2"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47560A" w14:textId="77777777" w:rsidR="009B546A" w:rsidRPr="001B1679" w:rsidRDefault="009B546A" w:rsidP="00C11620">
            <w:pPr>
              <w:pStyle w:val="TAL"/>
              <w:keepNext w:val="0"/>
              <w:rPr>
                <w:sz w:val="16"/>
                <w:szCs w:val="16"/>
              </w:rPr>
            </w:pPr>
            <w:r w:rsidRPr="001B1679">
              <w:rPr>
                <w:sz w:val="16"/>
                <w:szCs w:val="16"/>
              </w:rPr>
              <w:t>3GPPMEMBER</w:t>
            </w:r>
          </w:p>
        </w:tc>
      </w:tr>
      <w:tr w:rsidR="009B546A" w14:paraId="6B61921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ED8C21"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25C0EE" w14:textId="77777777" w:rsidR="009B546A" w:rsidRPr="001B1679" w:rsidRDefault="009B546A" w:rsidP="00C11620">
            <w:pPr>
              <w:pStyle w:val="TAL"/>
              <w:keepNext w:val="0"/>
              <w:rPr>
                <w:sz w:val="16"/>
                <w:szCs w:val="16"/>
              </w:rPr>
            </w:pPr>
            <w:r w:rsidRPr="001B1679">
              <w:rPr>
                <w:sz w:val="16"/>
                <w:szCs w:val="16"/>
              </w:rPr>
              <w:t>Fu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67365D" w14:textId="77777777" w:rsidR="009B546A" w:rsidRPr="001B1679" w:rsidRDefault="009B546A" w:rsidP="00C11620">
            <w:pPr>
              <w:pStyle w:val="TAL"/>
              <w:keepNext w:val="0"/>
              <w:rPr>
                <w:sz w:val="16"/>
                <w:szCs w:val="16"/>
              </w:rPr>
            </w:pPr>
            <w:r w:rsidRPr="001B1679">
              <w:rPr>
                <w:sz w:val="16"/>
                <w:szCs w:val="16"/>
              </w:rPr>
              <w:t>I-Kang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9D67B4" w14:textId="77777777" w:rsidR="009B546A" w:rsidRPr="001B1679" w:rsidRDefault="009B546A" w:rsidP="00C11620">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A016A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927363" w14:textId="77777777" w:rsidR="009B546A" w:rsidRPr="001B1679" w:rsidRDefault="009B546A" w:rsidP="00C11620">
            <w:pPr>
              <w:pStyle w:val="TAL"/>
              <w:keepNext w:val="0"/>
              <w:rPr>
                <w:sz w:val="16"/>
                <w:szCs w:val="16"/>
              </w:rPr>
            </w:pPr>
            <w:r w:rsidRPr="001B1679">
              <w:rPr>
                <w:sz w:val="16"/>
                <w:szCs w:val="16"/>
              </w:rPr>
              <w:t>3GPPMEMBER</w:t>
            </w:r>
          </w:p>
        </w:tc>
      </w:tr>
      <w:tr w:rsidR="009B546A" w14:paraId="1F5D616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2DDF8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E45AC4" w14:textId="77777777" w:rsidR="009B546A" w:rsidRPr="001B1679" w:rsidRDefault="009B546A" w:rsidP="00C11620">
            <w:pPr>
              <w:pStyle w:val="TAL"/>
              <w:keepNext w:val="0"/>
              <w:rPr>
                <w:sz w:val="16"/>
                <w:szCs w:val="16"/>
              </w:rPr>
            </w:pPr>
            <w:r w:rsidRPr="001B1679">
              <w:rPr>
                <w:sz w:val="16"/>
                <w:szCs w:val="16"/>
              </w:rPr>
              <w:t>Fujishiro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7AD131" w14:textId="77777777" w:rsidR="009B546A" w:rsidRPr="001B1679" w:rsidRDefault="009B546A" w:rsidP="00C11620">
            <w:pPr>
              <w:pStyle w:val="TAL"/>
              <w:keepNext w:val="0"/>
              <w:rPr>
                <w:sz w:val="16"/>
                <w:szCs w:val="16"/>
              </w:rPr>
            </w:pPr>
            <w:r w:rsidRPr="001B1679">
              <w:rPr>
                <w:sz w:val="16"/>
                <w:szCs w:val="16"/>
              </w:rPr>
              <w:t>Masato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B82348" w14:textId="77777777" w:rsidR="009B546A" w:rsidRPr="001B1679" w:rsidRDefault="009B546A" w:rsidP="00C11620">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2E833B"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6D54DD" w14:textId="77777777" w:rsidR="009B546A" w:rsidRPr="001B1679" w:rsidRDefault="009B546A" w:rsidP="00C11620">
            <w:pPr>
              <w:pStyle w:val="TAL"/>
              <w:keepNext w:val="0"/>
              <w:rPr>
                <w:sz w:val="16"/>
                <w:szCs w:val="16"/>
              </w:rPr>
            </w:pPr>
            <w:r w:rsidRPr="001B1679">
              <w:rPr>
                <w:sz w:val="16"/>
                <w:szCs w:val="16"/>
              </w:rPr>
              <w:t>3GPPMEMBER</w:t>
            </w:r>
          </w:p>
        </w:tc>
      </w:tr>
      <w:tr w:rsidR="009B546A" w14:paraId="4C5966A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6D777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8CF708" w14:textId="77777777" w:rsidR="009B546A" w:rsidRPr="001B1679" w:rsidRDefault="009B546A" w:rsidP="00C11620">
            <w:pPr>
              <w:pStyle w:val="TAL"/>
              <w:keepNext w:val="0"/>
              <w:rPr>
                <w:sz w:val="16"/>
                <w:szCs w:val="16"/>
              </w:rPr>
            </w:pPr>
            <w:r w:rsidRPr="001B1679">
              <w:rPr>
                <w:sz w:val="16"/>
                <w:szCs w:val="16"/>
              </w:rPr>
              <w:t>Gaal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EDCFD7" w14:textId="77777777" w:rsidR="009B546A" w:rsidRPr="001B1679" w:rsidRDefault="009B546A" w:rsidP="00C11620">
            <w:pPr>
              <w:pStyle w:val="TAL"/>
              <w:keepNext w:val="0"/>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B2E2B" w14:textId="77777777" w:rsidR="009B546A" w:rsidRPr="001B1679" w:rsidRDefault="009B546A" w:rsidP="00C11620">
            <w:pPr>
              <w:pStyle w:val="TAL"/>
              <w:keepNext w:val="0"/>
              <w:rPr>
                <w:sz w:val="16"/>
                <w:szCs w:val="16"/>
              </w:rPr>
            </w:pPr>
            <w:r w:rsidRPr="001B1679">
              <w:rPr>
                <w:sz w:val="16"/>
                <w:szCs w:val="16"/>
              </w:rPr>
              <w:t>Qualcomm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36F0E7"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C49A1E" w14:textId="77777777" w:rsidR="009B546A" w:rsidRPr="001B1679" w:rsidRDefault="009B546A" w:rsidP="00C11620">
            <w:pPr>
              <w:pStyle w:val="TAL"/>
              <w:keepNext w:val="0"/>
              <w:rPr>
                <w:sz w:val="16"/>
                <w:szCs w:val="16"/>
              </w:rPr>
            </w:pPr>
            <w:r w:rsidRPr="001B1679">
              <w:rPr>
                <w:sz w:val="16"/>
                <w:szCs w:val="16"/>
              </w:rPr>
              <w:t>3GPPMEMBER</w:t>
            </w:r>
          </w:p>
        </w:tc>
      </w:tr>
      <w:tr w:rsidR="009B546A" w14:paraId="2CAD761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C5361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B90D7C" w14:textId="77777777" w:rsidR="009B546A" w:rsidRPr="001B1679" w:rsidRDefault="009B546A" w:rsidP="00C11620">
            <w:pPr>
              <w:pStyle w:val="TAL"/>
              <w:keepNext w:val="0"/>
              <w:rPr>
                <w:sz w:val="16"/>
                <w:szCs w:val="16"/>
              </w:rPr>
            </w:pPr>
            <w:r w:rsidRPr="001B1679">
              <w:rPr>
                <w:sz w:val="16"/>
                <w:szCs w:val="16"/>
              </w:rPr>
              <w:t>Gabin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734EC" w14:textId="77777777" w:rsidR="009B546A" w:rsidRPr="001B1679" w:rsidRDefault="009B546A" w:rsidP="00C11620">
            <w:pPr>
              <w:pStyle w:val="TAL"/>
              <w:keepNext w:val="0"/>
              <w:rPr>
                <w:sz w:val="16"/>
                <w:szCs w:val="16"/>
              </w:rPr>
            </w:pPr>
            <w:r w:rsidRPr="001B1679">
              <w:rPr>
                <w:sz w:val="16"/>
                <w:szCs w:val="16"/>
              </w:rPr>
              <w:t>Frederic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C62AA1" w14:textId="77777777" w:rsidR="009B546A" w:rsidRPr="001B1679" w:rsidRDefault="009B546A" w:rsidP="00C11620">
            <w:pPr>
              <w:pStyle w:val="TAL"/>
              <w:keepNext w:val="0"/>
              <w:rPr>
                <w:sz w:val="16"/>
                <w:szCs w:val="16"/>
              </w:rPr>
            </w:pPr>
            <w:r w:rsidRPr="001B1679">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5E6E1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B1DE63" w14:textId="77777777" w:rsidR="009B546A" w:rsidRPr="001B1679" w:rsidRDefault="009B546A" w:rsidP="00C11620">
            <w:pPr>
              <w:pStyle w:val="TAL"/>
              <w:keepNext w:val="0"/>
              <w:rPr>
                <w:sz w:val="16"/>
                <w:szCs w:val="16"/>
              </w:rPr>
            </w:pPr>
            <w:r w:rsidRPr="001B1679">
              <w:rPr>
                <w:sz w:val="16"/>
                <w:szCs w:val="16"/>
              </w:rPr>
              <w:t>3GPPMEMBER</w:t>
            </w:r>
          </w:p>
        </w:tc>
      </w:tr>
      <w:tr w:rsidR="009B546A" w14:paraId="3C334B5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9879E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8A083C" w14:textId="77777777" w:rsidR="009B546A" w:rsidRPr="001B1679" w:rsidRDefault="009B546A" w:rsidP="00C11620">
            <w:pPr>
              <w:pStyle w:val="TAL"/>
              <w:keepNext w:val="0"/>
              <w:rPr>
                <w:sz w:val="16"/>
                <w:szCs w:val="16"/>
              </w:rPr>
            </w:pPr>
            <w:r w:rsidRPr="001B1679">
              <w:rPr>
                <w:sz w:val="16"/>
                <w:szCs w:val="16"/>
              </w:rPr>
              <w:t>Gach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6AB3CB" w14:textId="77777777" w:rsidR="009B546A" w:rsidRPr="001B1679" w:rsidRDefault="009B546A" w:rsidP="00C11620">
            <w:pPr>
              <w:pStyle w:val="TAL"/>
              <w:keepNext w:val="0"/>
              <w:rPr>
                <w:sz w:val="16"/>
                <w:szCs w:val="16"/>
              </w:rPr>
            </w:pPr>
            <w:r w:rsidRPr="001B1679">
              <w:rPr>
                <w:sz w:val="16"/>
                <w:szCs w:val="16"/>
              </w:rPr>
              <w:t>Guillaume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807651" w14:textId="77777777" w:rsidR="009B546A" w:rsidRPr="001B1679" w:rsidRDefault="009B546A" w:rsidP="00C11620">
            <w:pPr>
              <w:pStyle w:val="TAL"/>
              <w:keepNext w:val="0"/>
              <w:rPr>
                <w:sz w:val="16"/>
                <w:szCs w:val="16"/>
              </w:rPr>
            </w:pPr>
            <w:r w:rsidRPr="001B1679">
              <w:rPr>
                <w:sz w:val="16"/>
                <w:szCs w:val="16"/>
              </w:rPr>
              <w:t>Union Inter. Chemins de Fer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48002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39D1D2" w14:textId="77777777" w:rsidR="009B546A" w:rsidRPr="001B1679" w:rsidRDefault="009B546A" w:rsidP="00C11620">
            <w:pPr>
              <w:pStyle w:val="TAL"/>
              <w:keepNext w:val="0"/>
              <w:rPr>
                <w:sz w:val="16"/>
                <w:szCs w:val="16"/>
              </w:rPr>
            </w:pPr>
            <w:r w:rsidRPr="001B1679">
              <w:rPr>
                <w:sz w:val="16"/>
                <w:szCs w:val="16"/>
              </w:rPr>
              <w:t>3GPPMEMBER</w:t>
            </w:r>
          </w:p>
        </w:tc>
      </w:tr>
      <w:tr w:rsidR="009B546A" w14:paraId="3F1AA49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DE319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20E6F6" w14:textId="77777777" w:rsidR="009B546A" w:rsidRPr="001B1679" w:rsidRDefault="009B546A" w:rsidP="00C11620">
            <w:pPr>
              <w:pStyle w:val="TAL"/>
              <w:keepNext w:val="0"/>
              <w:rPr>
                <w:sz w:val="16"/>
                <w:szCs w:val="16"/>
              </w:rPr>
            </w:pPr>
            <w:r w:rsidRPr="001B1679">
              <w:rPr>
                <w:sz w:val="16"/>
                <w:szCs w:val="16"/>
              </w:rPr>
              <w:t>Gadhai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49504C" w14:textId="77777777" w:rsidR="009B546A" w:rsidRPr="001B1679" w:rsidRDefault="009B546A" w:rsidP="00C11620">
            <w:pPr>
              <w:pStyle w:val="TAL"/>
              <w:keepNext w:val="0"/>
              <w:rPr>
                <w:sz w:val="16"/>
                <w:szCs w:val="16"/>
              </w:rPr>
            </w:pPr>
            <w:r w:rsidRPr="001B1679">
              <w:rPr>
                <w:sz w:val="16"/>
                <w:szCs w:val="16"/>
              </w:rPr>
              <w:t>Shyam Vijay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9A40CA" w14:textId="77777777" w:rsidR="009B546A" w:rsidRPr="001B1679" w:rsidRDefault="009B546A" w:rsidP="00C11620">
            <w:pPr>
              <w:pStyle w:val="TAL"/>
              <w:keepNext w:val="0"/>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B43C4F"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7A5BA6" w14:textId="77777777" w:rsidR="009B546A" w:rsidRPr="001B1679" w:rsidRDefault="009B546A" w:rsidP="00C11620">
            <w:pPr>
              <w:pStyle w:val="TAL"/>
              <w:keepNext w:val="0"/>
              <w:rPr>
                <w:sz w:val="16"/>
                <w:szCs w:val="16"/>
              </w:rPr>
            </w:pPr>
            <w:r w:rsidRPr="001B1679">
              <w:rPr>
                <w:sz w:val="16"/>
                <w:szCs w:val="16"/>
              </w:rPr>
              <w:t>3GPPMEMBER</w:t>
            </w:r>
          </w:p>
        </w:tc>
      </w:tr>
      <w:tr w:rsidR="009B546A" w14:paraId="3B772D4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28A139"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BDF148" w14:textId="77777777" w:rsidR="009B546A" w:rsidRPr="001B1679" w:rsidRDefault="009B546A" w:rsidP="00C11620">
            <w:pPr>
              <w:pStyle w:val="TAL"/>
              <w:keepNext w:val="0"/>
              <w:rPr>
                <w:sz w:val="16"/>
                <w:szCs w:val="16"/>
              </w:rPr>
            </w:pPr>
            <w:r w:rsidRPr="001B1679">
              <w:rPr>
                <w:sz w:val="16"/>
                <w:szCs w:val="16"/>
              </w:rPr>
              <w:t>Galante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DE2E73" w14:textId="77777777" w:rsidR="009B546A" w:rsidRPr="001B1679" w:rsidRDefault="009B546A" w:rsidP="00C11620">
            <w:pPr>
              <w:pStyle w:val="TAL"/>
              <w:keepNext w:val="0"/>
              <w:rPr>
                <w:sz w:val="16"/>
                <w:szCs w:val="16"/>
              </w:rPr>
            </w:pPr>
            <w:r w:rsidRPr="001B1679">
              <w:rPr>
                <w:sz w:val="16"/>
                <w:szCs w:val="16"/>
              </w:rPr>
              <w:t>Maria Pia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A8BCB4" w14:textId="77777777" w:rsidR="009B546A" w:rsidRPr="001B1679" w:rsidRDefault="009B546A" w:rsidP="00C11620">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5C37C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D5C1C2" w14:textId="77777777" w:rsidR="009B546A" w:rsidRPr="001B1679" w:rsidRDefault="009B546A" w:rsidP="00C11620">
            <w:pPr>
              <w:pStyle w:val="TAL"/>
              <w:keepNext w:val="0"/>
              <w:rPr>
                <w:sz w:val="16"/>
                <w:szCs w:val="16"/>
              </w:rPr>
            </w:pPr>
            <w:r w:rsidRPr="001B1679">
              <w:rPr>
                <w:sz w:val="16"/>
                <w:szCs w:val="16"/>
              </w:rPr>
              <w:t>3GPPMEMBER</w:t>
            </w:r>
          </w:p>
        </w:tc>
      </w:tr>
      <w:tr w:rsidR="009B546A" w14:paraId="508FCB2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10FC18"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A415DD" w14:textId="77777777" w:rsidR="009B546A" w:rsidRPr="001B1679" w:rsidRDefault="009B546A" w:rsidP="00C11620">
            <w:pPr>
              <w:pStyle w:val="TAL"/>
              <w:keepNext w:val="0"/>
              <w:rPr>
                <w:sz w:val="16"/>
                <w:szCs w:val="16"/>
              </w:rPr>
            </w:pPr>
            <w:r w:rsidRPr="001B1679">
              <w:rPr>
                <w:sz w:val="16"/>
                <w:szCs w:val="16"/>
              </w:rPr>
              <w:t>Gan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E77D67" w14:textId="77777777" w:rsidR="009B546A" w:rsidRPr="001B1679" w:rsidRDefault="009B546A" w:rsidP="00C11620">
            <w:pPr>
              <w:pStyle w:val="TAL"/>
              <w:keepNext w:val="0"/>
              <w:rPr>
                <w:sz w:val="16"/>
                <w:szCs w:val="16"/>
              </w:rPr>
            </w:pPr>
            <w:r w:rsidRPr="001B1679">
              <w:rPr>
                <w:sz w:val="16"/>
                <w:szCs w:val="16"/>
              </w:rPr>
              <w:t>Jiansong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C2A225" w14:textId="77777777" w:rsidR="009B546A" w:rsidRPr="001B1679" w:rsidRDefault="009B546A" w:rsidP="00C11620">
            <w:pPr>
              <w:pStyle w:val="TAL"/>
              <w:keepNext w:val="0"/>
              <w:rPr>
                <w:sz w:val="16"/>
                <w:szCs w:val="16"/>
              </w:rPr>
            </w:pPr>
            <w:r w:rsidRPr="001B1679">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D35B75"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684E47" w14:textId="77777777" w:rsidR="009B546A" w:rsidRPr="001B1679" w:rsidRDefault="009B546A" w:rsidP="00C11620">
            <w:pPr>
              <w:pStyle w:val="TAL"/>
              <w:keepNext w:val="0"/>
              <w:rPr>
                <w:sz w:val="16"/>
                <w:szCs w:val="16"/>
              </w:rPr>
            </w:pPr>
            <w:r w:rsidRPr="001B1679">
              <w:rPr>
                <w:sz w:val="16"/>
                <w:szCs w:val="16"/>
              </w:rPr>
              <w:t>3GPPMEMBER</w:t>
            </w:r>
          </w:p>
        </w:tc>
      </w:tr>
      <w:tr w:rsidR="009B546A" w14:paraId="1302A2C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720524"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3C0BB9" w14:textId="77777777" w:rsidR="009B546A" w:rsidRPr="001B1679" w:rsidRDefault="009B546A" w:rsidP="00C11620">
            <w:pPr>
              <w:pStyle w:val="TAL"/>
              <w:keepNext w:val="0"/>
              <w:rPr>
                <w:sz w:val="16"/>
                <w:szCs w:val="16"/>
              </w:rPr>
            </w:pPr>
            <w:r w:rsidRPr="001B1679">
              <w:rPr>
                <w:sz w:val="16"/>
                <w:szCs w:val="16"/>
              </w:rPr>
              <w:t>Gandotra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9A834A" w14:textId="77777777" w:rsidR="009B546A" w:rsidRPr="001B1679" w:rsidRDefault="009B546A" w:rsidP="00C11620">
            <w:pPr>
              <w:pStyle w:val="TAL"/>
              <w:keepNext w:val="0"/>
              <w:rPr>
                <w:sz w:val="16"/>
                <w:szCs w:val="16"/>
              </w:rPr>
            </w:pPr>
            <w:r w:rsidRPr="001B1679">
              <w:rPr>
                <w:sz w:val="16"/>
                <w:szCs w:val="16"/>
              </w:rPr>
              <w:t>Rahil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B6182" w14:textId="77777777" w:rsidR="009B546A" w:rsidRPr="001B1679" w:rsidRDefault="009B546A" w:rsidP="00C11620">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C897D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75BDE3" w14:textId="77777777" w:rsidR="009B546A" w:rsidRPr="001B1679" w:rsidRDefault="009B546A" w:rsidP="00C11620">
            <w:pPr>
              <w:pStyle w:val="TAL"/>
              <w:keepNext w:val="0"/>
              <w:rPr>
                <w:sz w:val="16"/>
                <w:szCs w:val="16"/>
              </w:rPr>
            </w:pPr>
            <w:r w:rsidRPr="001B1679">
              <w:rPr>
                <w:sz w:val="16"/>
                <w:szCs w:val="16"/>
              </w:rPr>
              <w:t>3GPPMEMBER</w:t>
            </w:r>
          </w:p>
        </w:tc>
      </w:tr>
      <w:tr w:rsidR="009B546A" w14:paraId="6788C00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2C7DB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DEECBB" w14:textId="77777777" w:rsidR="009B546A" w:rsidRPr="001B1679" w:rsidRDefault="009B546A" w:rsidP="00C11620">
            <w:pPr>
              <w:pStyle w:val="TAL"/>
              <w:keepNext w:val="0"/>
              <w:rPr>
                <w:sz w:val="16"/>
                <w:szCs w:val="16"/>
              </w:rPr>
            </w:pPr>
            <w:r w:rsidRPr="001B1679">
              <w:rPr>
                <w:sz w:val="16"/>
                <w:szCs w:val="16"/>
              </w:rPr>
              <w:t>Gao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2C9E51" w14:textId="77777777" w:rsidR="009B546A" w:rsidRPr="001B1679" w:rsidRDefault="009B546A" w:rsidP="00C11620">
            <w:pPr>
              <w:pStyle w:val="TAL"/>
              <w:keepNext w:val="0"/>
              <w:rPr>
                <w:sz w:val="16"/>
                <w:szCs w:val="16"/>
              </w:rPr>
            </w:pPr>
            <w:r w:rsidRPr="001B1679">
              <w:rPr>
                <w:sz w:val="16"/>
                <w:szCs w:val="16"/>
              </w:rPr>
              <w:t>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C28835" w14:textId="77777777" w:rsidR="009B546A" w:rsidRPr="001B1679" w:rsidRDefault="009B546A" w:rsidP="00C11620">
            <w:pPr>
              <w:pStyle w:val="TAL"/>
              <w:keepNext w:val="0"/>
              <w:rPr>
                <w:sz w:val="16"/>
                <w:szCs w:val="16"/>
              </w:rPr>
            </w:pPr>
            <w:r w:rsidRPr="001B1679">
              <w:rPr>
                <w:sz w:val="16"/>
                <w:szCs w:val="16"/>
              </w:rPr>
              <w:t>ABP, NRTA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F0199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139D5D" w14:textId="77777777" w:rsidR="009B546A" w:rsidRPr="001B1679" w:rsidRDefault="009B546A" w:rsidP="00C11620">
            <w:pPr>
              <w:pStyle w:val="TAL"/>
              <w:keepNext w:val="0"/>
              <w:rPr>
                <w:sz w:val="16"/>
                <w:szCs w:val="16"/>
              </w:rPr>
            </w:pPr>
            <w:r w:rsidRPr="001B1679">
              <w:rPr>
                <w:sz w:val="16"/>
                <w:szCs w:val="16"/>
              </w:rPr>
              <w:t>3GPPMEMBER</w:t>
            </w:r>
          </w:p>
        </w:tc>
      </w:tr>
      <w:tr w:rsidR="009B546A" w14:paraId="49FF0F5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3C35E0"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EB779E" w14:textId="77777777" w:rsidR="009B546A" w:rsidRPr="001B1679" w:rsidRDefault="009B546A" w:rsidP="00C11620">
            <w:pPr>
              <w:pStyle w:val="TAL"/>
              <w:keepNext w:val="0"/>
              <w:rPr>
                <w:sz w:val="16"/>
                <w:szCs w:val="16"/>
              </w:rPr>
            </w:pPr>
            <w:r w:rsidRPr="001B1679">
              <w:rPr>
                <w:sz w:val="16"/>
                <w:szCs w:val="16"/>
              </w:rPr>
              <w:t>Gao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58A671" w14:textId="77777777" w:rsidR="009B546A" w:rsidRPr="001B1679" w:rsidRDefault="009B546A" w:rsidP="00C11620">
            <w:pPr>
              <w:pStyle w:val="TAL"/>
              <w:keepNext w:val="0"/>
              <w:rPr>
                <w:sz w:val="16"/>
                <w:szCs w:val="16"/>
              </w:rPr>
            </w:pPr>
            <w:r w:rsidRPr="001B1679">
              <w:rPr>
                <w:sz w:val="16"/>
                <w:szCs w:val="16"/>
              </w:rPr>
              <w:t>Yin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F5FFCF" w14:textId="77777777" w:rsidR="009B546A" w:rsidRPr="001B1679" w:rsidRDefault="009B546A" w:rsidP="00C11620">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63A25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5773B8" w14:textId="77777777" w:rsidR="009B546A" w:rsidRPr="001B1679" w:rsidRDefault="009B546A" w:rsidP="00C11620">
            <w:pPr>
              <w:pStyle w:val="TAL"/>
              <w:keepNext w:val="0"/>
              <w:rPr>
                <w:sz w:val="16"/>
                <w:szCs w:val="16"/>
              </w:rPr>
            </w:pPr>
            <w:r w:rsidRPr="001B1679">
              <w:rPr>
                <w:sz w:val="16"/>
                <w:szCs w:val="16"/>
              </w:rPr>
              <w:t>3GPPMEMBER</w:t>
            </w:r>
          </w:p>
        </w:tc>
      </w:tr>
      <w:tr w:rsidR="009B546A" w14:paraId="569FD00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FC70F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86B74D" w14:textId="77777777" w:rsidR="009B546A" w:rsidRPr="001B1679" w:rsidRDefault="009B546A" w:rsidP="00C11620">
            <w:pPr>
              <w:pStyle w:val="TAL"/>
              <w:keepNext w:val="0"/>
              <w:rPr>
                <w:sz w:val="16"/>
                <w:szCs w:val="16"/>
              </w:rPr>
            </w:pPr>
            <w:r w:rsidRPr="001B1679">
              <w:rPr>
                <w:sz w:val="16"/>
                <w:szCs w:val="16"/>
              </w:rPr>
              <w:t>Garcia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3303AD" w14:textId="77777777" w:rsidR="009B546A" w:rsidRPr="001B1679" w:rsidRDefault="009B546A" w:rsidP="00C11620">
            <w:pPr>
              <w:pStyle w:val="TAL"/>
              <w:keepNext w:val="0"/>
              <w:rPr>
                <w:sz w:val="16"/>
                <w:szCs w:val="16"/>
              </w:rPr>
            </w:pPr>
            <w:r w:rsidRPr="001B1679">
              <w:rPr>
                <w:sz w:val="16"/>
                <w:szCs w:val="16"/>
              </w:rPr>
              <w:t>Jorge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20E39B" w14:textId="77777777" w:rsidR="009B546A" w:rsidRPr="001B1679" w:rsidRDefault="009B546A" w:rsidP="00C11620">
            <w:pPr>
              <w:pStyle w:val="TAL"/>
              <w:keepNext w:val="0"/>
              <w:rPr>
                <w:sz w:val="16"/>
                <w:szCs w:val="16"/>
              </w:rPr>
            </w:pPr>
            <w:r w:rsidRPr="001B1679">
              <w:rPr>
                <w:sz w:val="16"/>
                <w:szCs w:val="16"/>
              </w:rPr>
              <w:t>HISPASAT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C8906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58396C" w14:textId="77777777" w:rsidR="009B546A" w:rsidRPr="001B1679" w:rsidRDefault="009B546A" w:rsidP="00C11620">
            <w:pPr>
              <w:pStyle w:val="TAL"/>
              <w:keepNext w:val="0"/>
              <w:rPr>
                <w:sz w:val="16"/>
                <w:szCs w:val="16"/>
              </w:rPr>
            </w:pPr>
            <w:r w:rsidRPr="001B1679">
              <w:rPr>
                <w:sz w:val="16"/>
                <w:szCs w:val="16"/>
              </w:rPr>
              <w:t>3GPPMEMBER</w:t>
            </w:r>
          </w:p>
        </w:tc>
      </w:tr>
      <w:tr w:rsidR="009B546A" w14:paraId="222B296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FD9189"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C5168D" w14:textId="77777777" w:rsidR="009B546A" w:rsidRPr="001B1679" w:rsidRDefault="009B546A" w:rsidP="00C11620">
            <w:pPr>
              <w:pStyle w:val="TAL"/>
              <w:keepNext w:val="0"/>
              <w:rPr>
                <w:sz w:val="16"/>
                <w:szCs w:val="16"/>
              </w:rPr>
            </w:pPr>
            <w:r w:rsidRPr="001B1679">
              <w:rPr>
                <w:sz w:val="16"/>
                <w:szCs w:val="16"/>
              </w:rPr>
              <w:t>Garcia-Flahaut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FEFAA2" w14:textId="77777777" w:rsidR="009B546A" w:rsidRPr="001B1679" w:rsidRDefault="009B546A" w:rsidP="00C11620">
            <w:pPr>
              <w:pStyle w:val="TAL"/>
              <w:keepNext w:val="0"/>
              <w:rPr>
                <w:sz w:val="16"/>
                <w:szCs w:val="16"/>
              </w:rPr>
            </w:pPr>
            <w:r w:rsidRPr="001B1679">
              <w:rPr>
                <w:sz w:val="16"/>
                <w:szCs w:val="16"/>
              </w:rPr>
              <w:t>Juliette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E209C4" w14:textId="77777777" w:rsidR="009B546A" w:rsidRPr="001B1679" w:rsidRDefault="009B546A" w:rsidP="00C11620">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9D9A37"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320D0B" w14:textId="77777777" w:rsidR="009B546A" w:rsidRPr="001B1679" w:rsidRDefault="009B546A" w:rsidP="00C11620">
            <w:pPr>
              <w:pStyle w:val="TAL"/>
              <w:keepNext w:val="0"/>
              <w:rPr>
                <w:sz w:val="16"/>
                <w:szCs w:val="16"/>
              </w:rPr>
            </w:pPr>
            <w:r w:rsidRPr="001B1679">
              <w:rPr>
                <w:sz w:val="16"/>
                <w:szCs w:val="16"/>
              </w:rPr>
              <w:t>3GPPMEMBER</w:t>
            </w:r>
          </w:p>
        </w:tc>
      </w:tr>
      <w:tr w:rsidR="009B546A" w14:paraId="409C4C4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E0160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BAF56B" w14:textId="77777777" w:rsidR="009B546A" w:rsidRPr="001B1679" w:rsidRDefault="009B546A" w:rsidP="00C11620">
            <w:pPr>
              <w:pStyle w:val="TAL"/>
              <w:keepNext w:val="0"/>
              <w:rPr>
                <w:sz w:val="16"/>
                <w:szCs w:val="16"/>
              </w:rPr>
            </w:pPr>
            <w:r w:rsidRPr="001B1679">
              <w:rPr>
                <w:sz w:val="16"/>
                <w:szCs w:val="16"/>
              </w:rPr>
              <w:t>Gheorghiu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65FE15" w14:textId="77777777" w:rsidR="009B546A" w:rsidRPr="001B1679" w:rsidRDefault="009B546A" w:rsidP="00C11620">
            <w:pPr>
              <w:pStyle w:val="TAL"/>
              <w:keepNext w:val="0"/>
              <w:rPr>
                <w:sz w:val="16"/>
                <w:szCs w:val="16"/>
              </w:rPr>
            </w:pPr>
            <w:r w:rsidRPr="001B1679">
              <w:rPr>
                <w:sz w:val="16"/>
                <w:szCs w:val="16"/>
              </w:rPr>
              <w:t>Valentin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D16158" w14:textId="77777777" w:rsidR="009B546A" w:rsidRPr="001B1679" w:rsidRDefault="009B546A" w:rsidP="00C11620">
            <w:pPr>
              <w:pStyle w:val="TAL"/>
              <w:keepNext w:val="0"/>
              <w:rPr>
                <w:sz w:val="16"/>
                <w:szCs w:val="16"/>
              </w:rPr>
            </w:pPr>
            <w:r w:rsidRPr="001B1679">
              <w:rPr>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902E3B"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4A6F4B" w14:textId="77777777" w:rsidR="009B546A" w:rsidRPr="001B1679" w:rsidRDefault="009B546A" w:rsidP="00C11620">
            <w:pPr>
              <w:pStyle w:val="TAL"/>
              <w:keepNext w:val="0"/>
              <w:rPr>
                <w:sz w:val="16"/>
                <w:szCs w:val="16"/>
              </w:rPr>
            </w:pPr>
            <w:r w:rsidRPr="001B1679">
              <w:rPr>
                <w:sz w:val="16"/>
                <w:szCs w:val="16"/>
              </w:rPr>
              <w:t>3GPPMEMBER</w:t>
            </w:r>
          </w:p>
        </w:tc>
      </w:tr>
      <w:tr w:rsidR="009B546A" w14:paraId="4A22D3D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26932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E775AA" w14:textId="77777777" w:rsidR="009B546A" w:rsidRPr="001B1679" w:rsidRDefault="009B546A" w:rsidP="00C11620">
            <w:pPr>
              <w:pStyle w:val="TAL"/>
              <w:keepNext w:val="0"/>
              <w:rPr>
                <w:sz w:val="16"/>
                <w:szCs w:val="16"/>
              </w:rPr>
            </w:pPr>
            <w:r w:rsidRPr="001B1679">
              <w:rPr>
                <w:sz w:val="16"/>
                <w:szCs w:val="16"/>
              </w:rPr>
              <w:t>Glozman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99CD55" w14:textId="77777777" w:rsidR="009B546A" w:rsidRPr="001B1679" w:rsidRDefault="009B546A" w:rsidP="00C11620">
            <w:pPr>
              <w:pStyle w:val="TAL"/>
              <w:keepNext w:val="0"/>
              <w:rPr>
                <w:sz w:val="16"/>
                <w:szCs w:val="16"/>
              </w:rPr>
            </w:pPr>
            <w:r w:rsidRPr="001B1679">
              <w:rPr>
                <w:sz w:val="16"/>
                <w:szCs w:val="16"/>
              </w:rPr>
              <w:t>Borislav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66EFCC" w14:textId="77777777" w:rsidR="009B546A" w:rsidRPr="001B1679" w:rsidRDefault="009B546A" w:rsidP="00C11620">
            <w:pPr>
              <w:pStyle w:val="TAL"/>
              <w:keepNext w:val="0"/>
              <w:rPr>
                <w:sz w:val="16"/>
                <w:szCs w:val="16"/>
              </w:rPr>
            </w:pPr>
            <w:r w:rsidRPr="001B1679">
              <w:rPr>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0A4E9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7686EB" w14:textId="77777777" w:rsidR="009B546A" w:rsidRPr="001B1679" w:rsidRDefault="009B546A" w:rsidP="00C11620">
            <w:pPr>
              <w:pStyle w:val="TAL"/>
              <w:keepNext w:val="0"/>
              <w:rPr>
                <w:sz w:val="16"/>
                <w:szCs w:val="16"/>
              </w:rPr>
            </w:pPr>
            <w:r w:rsidRPr="001B1679">
              <w:rPr>
                <w:sz w:val="16"/>
                <w:szCs w:val="16"/>
              </w:rPr>
              <w:t>3GPPMEMBER</w:t>
            </w:r>
          </w:p>
        </w:tc>
      </w:tr>
      <w:tr w:rsidR="009B546A" w14:paraId="0AA248B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24C8BA"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354C34" w14:textId="77777777" w:rsidR="009B546A" w:rsidRPr="001B1679" w:rsidRDefault="009B546A" w:rsidP="00C11620">
            <w:pPr>
              <w:pStyle w:val="TAL"/>
              <w:keepNext w:val="0"/>
              <w:rPr>
                <w:sz w:val="16"/>
                <w:szCs w:val="16"/>
              </w:rPr>
            </w:pPr>
            <w:r w:rsidRPr="001B1679">
              <w:rPr>
                <w:sz w:val="16"/>
                <w:szCs w:val="16"/>
              </w:rPr>
              <w:t>Godoy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B94F6B" w14:textId="77777777" w:rsidR="009B546A" w:rsidRPr="001B1679" w:rsidRDefault="009B546A" w:rsidP="00C11620">
            <w:pPr>
              <w:pStyle w:val="TAL"/>
              <w:keepNext w:val="0"/>
              <w:rPr>
                <w:sz w:val="16"/>
                <w:szCs w:val="16"/>
              </w:rPr>
            </w:pPr>
            <w:r w:rsidRPr="001B1679">
              <w:rPr>
                <w:sz w:val="16"/>
                <w:szCs w:val="16"/>
              </w:rPr>
              <w:t>Gabriela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287E42" w14:textId="77777777" w:rsidR="009B546A" w:rsidRPr="001B1679" w:rsidRDefault="009B546A" w:rsidP="00C11620">
            <w:pPr>
              <w:pStyle w:val="TAL"/>
              <w:keepNext w:val="0"/>
              <w:rPr>
                <w:sz w:val="16"/>
                <w:szCs w:val="16"/>
              </w:rPr>
            </w:pPr>
            <w:r w:rsidRPr="001B1679">
              <w:rPr>
                <w:sz w:val="16"/>
                <w:szCs w:val="16"/>
              </w:rPr>
              <w:t>SDI Squared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80814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EBFEFF" w14:textId="77777777" w:rsidR="009B546A" w:rsidRPr="001B1679" w:rsidRDefault="009B546A" w:rsidP="00C11620">
            <w:pPr>
              <w:pStyle w:val="TAL"/>
              <w:keepNext w:val="0"/>
              <w:rPr>
                <w:sz w:val="16"/>
                <w:szCs w:val="16"/>
              </w:rPr>
            </w:pPr>
            <w:r w:rsidRPr="001B1679">
              <w:rPr>
                <w:sz w:val="16"/>
                <w:szCs w:val="16"/>
              </w:rPr>
              <w:t>3GPPMEMBER</w:t>
            </w:r>
          </w:p>
        </w:tc>
      </w:tr>
      <w:tr w:rsidR="009B546A" w14:paraId="13F30B7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CB6FCB"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8C68C8" w14:textId="77777777" w:rsidR="009B546A" w:rsidRPr="001B1679" w:rsidRDefault="009B546A" w:rsidP="00C11620">
            <w:pPr>
              <w:pStyle w:val="TAL"/>
              <w:keepNext w:val="0"/>
              <w:rPr>
                <w:sz w:val="16"/>
                <w:szCs w:val="16"/>
              </w:rPr>
            </w:pPr>
            <w:r w:rsidRPr="001B1679">
              <w:rPr>
                <w:sz w:val="16"/>
                <w:szCs w:val="16"/>
              </w:rPr>
              <w:t>Gogou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9C96AC" w14:textId="77777777" w:rsidR="009B546A" w:rsidRPr="001B1679" w:rsidRDefault="009B546A" w:rsidP="00C11620">
            <w:pPr>
              <w:pStyle w:val="TAL"/>
              <w:keepNext w:val="0"/>
              <w:rPr>
                <w:sz w:val="16"/>
                <w:szCs w:val="16"/>
              </w:rPr>
            </w:pPr>
            <w:r w:rsidRPr="001B1679">
              <w:rPr>
                <w:sz w:val="16"/>
                <w:szCs w:val="16"/>
              </w:rPr>
              <w:t>Vassiliki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4D3267" w14:textId="77777777" w:rsidR="009B546A" w:rsidRPr="001B1679" w:rsidRDefault="009B546A" w:rsidP="00C11620">
            <w:pPr>
              <w:pStyle w:val="TAL"/>
              <w:keepNext w:val="0"/>
              <w:rPr>
                <w:sz w:val="16"/>
                <w:szCs w:val="16"/>
              </w:rPr>
            </w:pPr>
            <w:r w:rsidRPr="001B1679">
              <w:rPr>
                <w:sz w:val="16"/>
                <w:szCs w:val="16"/>
              </w:rPr>
              <w:t>ENISA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93853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6B5D9C" w14:textId="77777777" w:rsidR="009B546A" w:rsidRPr="001B1679" w:rsidRDefault="009B546A" w:rsidP="00C11620">
            <w:pPr>
              <w:pStyle w:val="TAL"/>
              <w:keepNext w:val="0"/>
              <w:rPr>
                <w:sz w:val="16"/>
                <w:szCs w:val="16"/>
              </w:rPr>
            </w:pPr>
            <w:r w:rsidRPr="001B1679">
              <w:rPr>
                <w:sz w:val="16"/>
                <w:szCs w:val="16"/>
              </w:rPr>
              <w:t>3GPPGUEST</w:t>
            </w:r>
          </w:p>
        </w:tc>
      </w:tr>
      <w:tr w:rsidR="009B546A" w14:paraId="2F20292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E0B3C8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1EDE24" w14:textId="77777777" w:rsidR="009B546A" w:rsidRPr="001B1679" w:rsidRDefault="009B546A" w:rsidP="00C11620">
            <w:pPr>
              <w:pStyle w:val="TAL"/>
              <w:keepNext w:val="0"/>
              <w:rPr>
                <w:sz w:val="16"/>
                <w:szCs w:val="16"/>
              </w:rPr>
            </w:pPr>
            <w:r w:rsidRPr="001B1679">
              <w:rPr>
                <w:sz w:val="16"/>
                <w:szCs w:val="16"/>
              </w:rPr>
              <w:t>Goldberg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3CDAB9" w14:textId="77777777" w:rsidR="009B546A" w:rsidRPr="001B1679" w:rsidRDefault="009B546A" w:rsidP="00C11620">
            <w:pPr>
              <w:pStyle w:val="TAL"/>
              <w:keepNext w:val="0"/>
              <w:rPr>
                <w:sz w:val="16"/>
                <w:szCs w:val="16"/>
              </w:rPr>
            </w:pPr>
            <w:r w:rsidRPr="001B1679">
              <w:rPr>
                <w:sz w:val="16"/>
                <w:szCs w:val="16"/>
              </w:rPr>
              <w:t>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9FEEA1" w14:textId="77777777" w:rsidR="009B546A" w:rsidRPr="001B1679" w:rsidRDefault="009B546A" w:rsidP="00C11620">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928767"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61705B" w14:textId="77777777" w:rsidR="009B546A" w:rsidRPr="001B1679" w:rsidRDefault="009B546A" w:rsidP="00C11620">
            <w:pPr>
              <w:pStyle w:val="TAL"/>
              <w:keepNext w:val="0"/>
              <w:rPr>
                <w:sz w:val="16"/>
                <w:szCs w:val="16"/>
              </w:rPr>
            </w:pPr>
            <w:r w:rsidRPr="001B1679">
              <w:rPr>
                <w:sz w:val="16"/>
                <w:szCs w:val="16"/>
              </w:rPr>
              <w:t>3GPPMEMBER</w:t>
            </w:r>
          </w:p>
        </w:tc>
      </w:tr>
      <w:tr w:rsidR="009B546A" w14:paraId="4BFFE77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D78BB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16ECEE" w14:textId="77777777" w:rsidR="009B546A" w:rsidRPr="001B1679" w:rsidRDefault="009B546A" w:rsidP="00C11620">
            <w:pPr>
              <w:pStyle w:val="TAL"/>
              <w:keepNext w:val="0"/>
              <w:rPr>
                <w:sz w:val="16"/>
                <w:szCs w:val="16"/>
              </w:rPr>
            </w:pPr>
            <w:r w:rsidRPr="001B1679">
              <w:rPr>
                <w:sz w:val="16"/>
                <w:szCs w:val="16"/>
              </w:rPr>
              <w:t>gong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8C2208" w14:textId="77777777" w:rsidR="009B546A" w:rsidRPr="001B1679" w:rsidRDefault="009B546A" w:rsidP="00C11620">
            <w:pPr>
              <w:pStyle w:val="TAL"/>
              <w:keepNext w:val="0"/>
              <w:rPr>
                <w:sz w:val="16"/>
                <w:szCs w:val="16"/>
              </w:rPr>
            </w:pPr>
            <w:r w:rsidRPr="001B1679">
              <w:rPr>
                <w:sz w:val="16"/>
                <w:szCs w:val="16"/>
              </w:rPr>
              <w:t>zhanbo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024FE4" w14:textId="77777777" w:rsidR="009B546A" w:rsidRPr="001B1679" w:rsidRDefault="009B546A" w:rsidP="00C11620">
            <w:pPr>
              <w:pStyle w:val="TAL"/>
              <w:keepNext w:val="0"/>
              <w:rPr>
                <w:sz w:val="16"/>
                <w:szCs w:val="16"/>
              </w:rPr>
            </w:pPr>
            <w:r w:rsidRPr="001B1679">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BFC68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2F132F" w14:textId="77777777" w:rsidR="009B546A" w:rsidRPr="001B1679" w:rsidRDefault="009B546A" w:rsidP="00C11620">
            <w:pPr>
              <w:pStyle w:val="TAL"/>
              <w:keepNext w:val="0"/>
              <w:rPr>
                <w:sz w:val="16"/>
                <w:szCs w:val="16"/>
              </w:rPr>
            </w:pPr>
            <w:r w:rsidRPr="001B1679">
              <w:rPr>
                <w:sz w:val="16"/>
                <w:szCs w:val="16"/>
              </w:rPr>
              <w:t>3GPPMEMBER</w:t>
            </w:r>
          </w:p>
        </w:tc>
      </w:tr>
      <w:tr w:rsidR="009B546A" w14:paraId="5676717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60722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08813D" w14:textId="77777777" w:rsidR="009B546A" w:rsidRPr="001B1679" w:rsidRDefault="009B546A" w:rsidP="00C11620">
            <w:pPr>
              <w:pStyle w:val="TAL"/>
              <w:keepNext w:val="0"/>
              <w:rPr>
                <w:sz w:val="16"/>
                <w:szCs w:val="16"/>
              </w:rPr>
            </w:pPr>
            <w:r w:rsidRPr="001B1679">
              <w:rPr>
                <w:sz w:val="16"/>
                <w:szCs w:val="16"/>
              </w:rPr>
              <w:t>Görmer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52BBAD" w14:textId="77777777" w:rsidR="009B546A" w:rsidRPr="001B1679" w:rsidRDefault="009B546A" w:rsidP="00C11620">
            <w:pPr>
              <w:pStyle w:val="TAL"/>
              <w:keepNext w:val="0"/>
              <w:rPr>
                <w:sz w:val="16"/>
                <w:szCs w:val="16"/>
              </w:rPr>
            </w:pPr>
            <w:r w:rsidRPr="001B1679">
              <w:rPr>
                <w:sz w:val="16"/>
                <w:szCs w:val="16"/>
              </w:rPr>
              <w:t>Gerald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F6D6BC" w14:textId="77777777" w:rsidR="009B546A" w:rsidRPr="001B1679" w:rsidRDefault="009B546A" w:rsidP="00C11620">
            <w:pPr>
              <w:pStyle w:val="TAL"/>
              <w:keepNext w:val="0"/>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98999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488DD9" w14:textId="77777777" w:rsidR="009B546A" w:rsidRPr="001B1679" w:rsidRDefault="009B546A" w:rsidP="00C11620">
            <w:pPr>
              <w:pStyle w:val="TAL"/>
              <w:keepNext w:val="0"/>
              <w:rPr>
                <w:sz w:val="16"/>
                <w:szCs w:val="16"/>
              </w:rPr>
            </w:pPr>
            <w:r w:rsidRPr="001B1679">
              <w:rPr>
                <w:sz w:val="16"/>
                <w:szCs w:val="16"/>
              </w:rPr>
              <w:t>3GPPMEMBER</w:t>
            </w:r>
          </w:p>
        </w:tc>
      </w:tr>
      <w:tr w:rsidR="009B546A" w14:paraId="633E33B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EB751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F8AAAF" w14:textId="77777777" w:rsidR="009B546A" w:rsidRPr="001B1679" w:rsidRDefault="009B546A" w:rsidP="00C11620">
            <w:pPr>
              <w:pStyle w:val="TAL"/>
              <w:keepNext w:val="0"/>
              <w:rPr>
                <w:sz w:val="16"/>
                <w:szCs w:val="16"/>
              </w:rPr>
            </w:pPr>
            <w:r w:rsidRPr="001B1679">
              <w:rPr>
                <w:sz w:val="16"/>
                <w:szCs w:val="16"/>
              </w:rPr>
              <w:t>Grant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B8CA8D" w14:textId="77777777" w:rsidR="009B546A" w:rsidRPr="001B1679" w:rsidRDefault="009B546A" w:rsidP="00C11620">
            <w:pPr>
              <w:pStyle w:val="TAL"/>
              <w:keepNext w:val="0"/>
              <w:rPr>
                <w:sz w:val="16"/>
                <w:szCs w:val="16"/>
              </w:rPr>
            </w:pPr>
            <w:r w:rsidRPr="001B1679">
              <w:rPr>
                <w:sz w:val="16"/>
                <w:szCs w:val="16"/>
              </w:rPr>
              <w:t>Marc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3F47EF" w14:textId="77777777" w:rsidR="009B546A" w:rsidRPr="001B1679" w:rsidRDefault="009B546A" w:rsidP="00C11620">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B764F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A8C946" w14:textId="77777777" w:rsidR="009B546A" w:rsidRPr="001B1679" w:rsidRDefault="009B546A" w:rsidP="00C11620">
            <w:pPr>
              <w:pStyle w:val="TAL"/>
              <w:keepNext w:val="0"/>
              <w:rPr>
                <w:sz w:val="16"/>
                <w:szCs w:val="16"/>
              </w:rPr>
            </w:pPr>
            <w:r w:rsidRPr="001B1679">
              <w:rPr>
                <w:sz w:val="16"/>
                <w:szCs w:val="16"/>
              </w:rPr>
              <w:t>3GPPMEMBER</w:t>
            </w:r>
          </w:p>
        </w:tc>
      </w:tr>
      <w:tr w:rsidR="009B546A" w14:paraId="4F32EAD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537AB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972933" w14:textId="77777777" w:rsidR="009B546A" w:rsidRPr="001B1679" w:rsidRDefault="009B546A" w:rsidP="00C11620">
            <w:pPr>
              <w:pStyle w:val="TAL"/>
              <w:keepNext w:val="0"/>
              <w:rPr>
                <w:sz w:val="16"/>
                <w:szCs w:val="16"/>
              </w:rPr>
            </w:pPr>
            <w:r w:rsidRPr="001B1679">
              <w:rPr>
                <w:sz w:val="16"/>
                <w:szCs w:val="16"/>
              </w:rPr>
              <w:t>Graves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147340" w14:textId="77777777" w:rsidR="009B546A" w:rsidRPr="001B1679" w:rsidRDefault="009B546A" w:rsidP="00C11620">
            <w:pPr>
              <w:pStyle w:val="TAL"/>
              <w:keepNext w:val="0"/>
              <w:rPr>
                <w:sz w:val="16"/>
                <w:szCs w:val="16"/>
              </w:rPr>
            </w:pPr>
            <w:r w:rsidRPr="001B1679">
              <w:rPr>
                <w:sz w:val="16"/>
                <w:szCs w:val="16"/>
              </w:rPr>
              <w:t>Benoit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96437A" w14:textId="77777777" w:rsidR="009B546A" w:rsidRPr="001B1679" w:rsidRDefault="009B546A" w:rsidP="00C11620">
            <w:pPr>
              <w:pStyle w:val="TAL"/>
              <w:keepNext w:val="0"/>
              <w:rPr>
                <w:sz w:val="16"/>
                <w:szCs w:val="16"/>
              </w:rPr>
            </w:pPr>
            <w:r w:rsidRPr="001B1679">
              <w:rPr>
                <w:sz w:val="16"/>
                <w:szCs w:val="16"/>
              </w:rPr>
              <w:t>Orange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A7885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277150" w14:textId="77777777" w:rsidR="009B546A" w:rsidRPr="001B1679" w:rsidRDefault="009B546A" w:rsidP="00C11620">
            <w:pPr>
              <w:pStyle w:val="TAL"/>
              <w:keepNext w:val="0"/>
              <w:rPr>
                <w:sz w:val="16"/>
                <w:szCs w:val="16"/>
              </w:rPr>
            </w:pPr>
            <w:r w:rsidRPr="001B1679">
              <w:rPr>
                <w:sz w:val="16"/>
                <w:szCs w:val="16"/>
              </w:rPr>
              <w:t>3GPPMEMBER</w:t>
            </w:r>
          </w:p>
        </w:tc>
      </w:tr>
      <w:tr w:rsidR="009B546A" w14:paraId="5557213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693A8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F88014" w14:textId="77777777" w:rsidR="009B546A" w:rsidRPr="001B1679" w:rsidRDefault="009B546A" w:rsidP="00C11620">
            <w:pPr>
              <w:pStyle w:val="TAL"/>
              <w:keepNext w:val="0"/>
              <w:rPr>
                <w:sz w:val="16"/>
                <w:szCs w:val="16"/>
              </w:rPr>
            </w:pPr>
            <w:r w:rsidRPr="001B1679">
              <w:rPr>
                <w:sz w:val="16"/>
                <w:szCs w:val="16"/>
              </w:rPr>
              <w:t>Grotz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564A20" w14:textId="77777777" w:rsidR="009B546A" w:rsidRPr="001B1679" w:rsidRDefault="009B546A" w:rsidP="00C11620">
            <w:pPr>
              <w:pStyle w:val="TAL"/>
              <w:keepNext w:val="0"/>
              <w:rPr>
                <w:sz w:val="16"/>
                <w:szCs w:val="16"/>
              </w:rPr>
            </w:pPr>
            <w:r w:rsidRPr="001B1679">
              <w:rPr>
                <w:sz w:val="16"/>
                <w:szCs w:val="16"/>
              </w:rPr>
              <w:t>Joel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664C59" w14:textId="77777777" w:rsidR="009B546A" w:rsidRPr="001B1679" w:rsidRDefault="009B546A" w:rsidP="00C11620">
            <w:pPr>
              <w:pStyle w:val="TAL"/>
              <w:keepNext w:val="0"/>
              <w:rPr>
                <w:sz w:val="16"/>
                <w:szCs w:val="16"/>
              </w:rPr>
            </w:pPr>
            <w:r w:rsidRPr="001B1679">
              <w:rPr>
                <w:sz w:val="16"/>
                <w:szCs w:val="16"/>
              </w:rPr>
              <w:t>SES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8BB7F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1C7F93" w14:textId="77777777" w:rsidR="009B546A" w:rsidRPr="001B1679" w:rsidRDefault="009B546A" w:rsidP="00C11620">
            <w:pPr>
              <w:pStyle w:val="TAL"/>
              <w:keepNext w:val="0"/>
              <w:rPr>
                <w:sz w:val="16"/>
                <w:szCs w:val="16"/>
              </w:rPr>
            </w:pPr>
            <w:r w:rsidRPr="001B1679">
              <w:rPr>
                <w:sz w:val="16"/>
                <w:szCs w:val="16"/>
              </w:rPr>
              <w:t>3GPPMEMBER</w:t>
            </w:r>
          </w:p>
        </w:tc>
      </w:tr>
      <w:tr w:rsidR="009B546A" w14:paraId="303E920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A2FE4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027AFC" w14:textId="77777777" w:rsidR="009B546A" w:rsidRPr="001B1679" w:rsidRDefault="009B546A" w:rsidP="00C11620">
            <w:pPr>
              <w:pStyle w:val="TAL"/>
              <w:keepNext w:val="0"/>
              <w:rPr>
                <w:sz w:val="16"/>
                <w:szCs w:val="16"/>
              </w:rPr>
            </w:pPr>
            <w:r w:rsidRPr="001B1679">
              <w:rPr>
                <w:sz w:val="16"/>
                <w:szCs w:val="16"/>
              </w:rPr>
              <w:t>Guadalupi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34D310" w14:textId="77777777" w:rsidR="009B546A" w:rsidRPr="001B1679" w:rsidRDefault="009B546A" w:rsidP="00C11620">
            <w:pPr>
              <w:pStyle w:val="TAL"/>
              <w:keepNext w:val="0"/>
              <w:rPr>
                <w:sz w:val="16"/>
                <w:szCs w:val="16"/>
              </w:rPr>
            </w:pPr>
            <w:r w:rsidRPr="001B1679">
              <w:rPr>
                <w:sz w:val="16"/>
                <w:szCs w:val="16"/>
              </w:rPr>
              <w:t>Marco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91EB85" w14:textId="77777777" w:rsidR="009B546A" w:rsidRPr="001B1679" w:rsidRDefault="009B546A" w:rsidP="00C11620">
            <w:pPr>
              <w:pStyle w:val="TAL"/>
              <w:keepNext w:val="0"/>
              <w:rPr>
                <w:sz w:val="16"/>
                <w:szCs w:val="16"/>
              </w:rPr>
            </w:pPr>
            <w:r w:rsidRPr="001B1679">
              <w:rPr>
                <w:sz w:val="16"/>
                <w:szCs w:val="16"/>
              </w:rPr>
              <w:t>Sateliot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053DE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25D3E3" w14:textId="77777777" w:rsidR="009B546A" w:rsidRPr="001B1679" w:rsidRDefault="009B546A" w:rsidP="00C11620">
            <w:pPr>
              <w:pStyle w:val="TAL"/>
              <w:keepNext w:val="0"/>
              <w:rPr>
                <w:sz w:val="16"/>
                <w:szCs w:val="16"/>
              </w:rPr>
            </w:pPr>
            <w:r w:rsidRPr="001B1679">
              <w:rPr>
                <w:sz w:val="16"/>
                <w:szCs w:val="16"/>
              </w:rPr>
              <w:t>3GPPMEMBER</w:t>
            </w:r>
          </w:p>
        </w:tc>
      </w:tr>
      <w:tr w:rsidR="009B546A" w14:paraId="12B1C3E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757D18" w14:textId="77777777" w:rsidR="009B546A" w:rsidRPr="001B1679" w:rsidRDefault="009B546A" w:rsidP="00C11620">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4CFE67" w14:textId="77777777" w:rsidR="009B546A" w:rsidRPr="001B1679" w:rsidRDefault="009B546A" w:rsidP="00C11620">
            <w:pPr>
              <w:pStyle w:val="TAL"/>
              <w:keepNext w:val="0"/>
              <w:rPr>
                <w:sz w:val="16"/>
                <w:szCs w:val="16"/>
              </w:rPr>
            </w:pPr>
            <w:r w:rsidRPr="001B1679">
              <w:rPr>
                <w:sz w:val="16"/>
                <w:szCs w:val="16"/>
              </w:rPr>
              <w:t>Guan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C8727C" w14:textId="77777777" w:rsidR="009B546A" w:rsidRPr="001B1679" w:rsidRDefault="009B546A" w:rsidP="00C11620">
            <w:pPr>
              <w:pStyle w:val="TAL"/>
              <w:keepNext w:val="0"/>
              <w:rPr>
                <w:sz w:val="16"/>
                <w:szCs w:val="16"/>
              </w:rPr>
            </w:pPr>
            <w:r w:rsidRPr="001B1679">
              <w:rPr>
                <w:sz w:val="16"/>
                <w:szCs w:val="16"/>
              </w:rPr>
              <w:t>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DCDA4F" w14:textId="77777777" w:rsidR="009B546A" w:rsidRPr="001B1679" w:rsidRDefault="009B546A" w:rsidP="00C11620">
            <w:pPr>
              <w:pStyle w:val="TAL"/>
              <w:keepNext w:val="0"/>
              <w:rPr>
                <w:sz w:val="16"/>
                <w:szCs w:val="16"/>
              </w:rPr>
            </w:pPr>
            <w:r w:rsidRPr="001B1679">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AFEBA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F14A08" w14:textId="77777777" w:rsidR="009B546A" w:rsidRPr="001B1679" w:rsidRDefault="009B546A" w:rsidP="00C11620">
            <w:pPr>
              <w:pStyle w:val="TAL"/>
              <w:keepNext w:val="0"/>
              <w:rPr>
                <w:sz w:val="16"/>
                <w:szCs w:val="16"/>
              </w:rPr>
            </w:pPr>
            <w:r w:rsidRPr="001B1679">
              <w:rPr>
                <w:sz w:val="16"/>
                <w:szCs w:val="16"/>
              </w:rPr>
              <w:t>3GPPMEMBER</w:t>
            </w:r>
          </w:p>
        </w:tc>
      </w:tr>
      <w:tr w:rsidR="009B546A" w14:paraId="0AAF541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8B4B10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F86A61" w14:textId="77777777" w:rsidR="009B546A" w:rsidRPr="001B1679" w:rsidRDefault="009B546A" w:rsidP="00C11620">
            <w:pPr>
              <w:pStyle w:val="TAL"/>
              <w:keepNext w:val="0"/>
              <w:rPr>
                <w:sz w:val="16"/>
                <w:szCs w:val="16"/>
              </w:rPr>
            </w:pPr>
            <w:r w:rsidRPr="001B1679">
              <w:rPr>
                <w:sz w:val="16"/>
                <w:szCs w:val="16"/>
              </w:rPr>
              <w:t>Guo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15E95A" w14:textId="77777777" w:rsidR="009B546A" w:rsidRPr="001B1679" w:rsidRDefault="009B546A" w:rsidP="00C11620">
            <w:pPr>
              <w:pStyle w:val="TAL"/>
              <w:keepNext w:val="0"/>
              <w:rPr>
                <w:sz w:val="16"/>
                <w:szCs w:val="16"/>
              </w:rPr>
            </w:pPr>
            <w:r w:rsidRPr="001B1679">
              <w:rPr>
                <w:sz w:val="16"/>
                <w:szCs w:val="16"/>
              </w:rPr>
              <w:t>Boren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A5DA91" w14:textId="77777777" w:rsidR="009B546A" w:rsidRPr="001B1679" w:rsidRDefault="009B546A" w:rsidP="00C11620">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BEC15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0C308C" w14:textId="77777777" w:rsidR="009B546A" w:rsidRPr="001B1679" w:rsidRDefault="009B546A" w:rsidP="00C11620">
            <w:pPr>
              <w:pStyle w:val="TAL"/>
              <w:keepNext w:val="0"/>
              <w:rPr>
                <w:sz w:val="16"/>
                <w:szCs w:val="16"/>
              </w:rPr>
            </w:pPr>
            <w:r w:rsidRPr="001B1679">
              <w:rPr>
                <w:sz w:val="16"/>
                <w:szCs w:val="16"/>
              </w:rPr>
              <w:t>3GPPMEMBER</w:t>
            </w:r>
          </w:p>
        </w:tc>
      </w:tr>
      <w:tr w:rsidR="009B546A" w14:paraId="6515B49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3389E31"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197001" w14:textId="77777777" w:rsidR="009B546A" w:rsidRPr="001B1679" w:rsidRDefault="009B546A" w:rsidP="00C11620">
            <w:pPr>
              <w:pStyle w:val="TAL"/>
              <w:keepNext w:val="0"/>
              <w:rPr>
                <w:sz w:val="16"/>
                <w:szCs w:val="16"/>
              </w:rPr>
            </w:pPr>
            <w:r w:rsidRPr="001B1679">
              <w:rPr>
                <w:sz w:val="16"/>
                <w:szCs w:val="16"/>
              </w:rPr>
              <w:t>Guo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EAA4AB" w14:textId="77777777" w:rsidR="009B546A" w:rsidRPr="001B1679" w:rsidRDefault="009B546A" w:rsidP="00C11620">
            <w:pPr>
              <w:pStyle w:val="TAL"/>
              <w:keepNext w:val="0"/>
              <w:rPr>
                <w:sz w:val="16"/>
                <w:szCs w:val="16"/>
              </w:rPr>
            </w:pPr>
            <w:r w:rsidRPr="001B1679">
              <w:rPr>
                <w:sz w:val="16"/>
                <w:szCs w:val="16"/>
              </w:rPr>
              <w:t>Qiuge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BBF77B" w14:textId="77777777" w:rsidR="009B546A" w:rsidRPr="001B1679" w:rsidRDefault="009B546A" w:rsidP="00C11620">
            <w:pPr>
              <w:pStyle w:val="TAL"/>
              <w:keepNext w:val="0"/>
              <w:rPr>
                <w:sz w:val="16"/>
                <w:szCs w:val="16"/>
              </w:rPr>
            </w:pPr>
            <w:r w:rsidRPr="001B1679">
              <w:rPr>
                <w:sz w:val="16"/>
                <w:szCs w:val="16"/>
              </w:rPr>
              <w:t>Fiberhome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120ED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D009D3" w14:textId="77777777" w:rsidR="009B546A" w:rsidRPr="001B1679" w:rsidRDefault="009B546A" w:rsidP="00C11620">
            <w:pPr>
              <w:pStyle w:val="TAL"/>
              <w:keepNext w:val="0"/>
              <w:rPr>
                <w:sz w:val="16"/>
                <w:szCs w:val="16"/>
              </w:rPr>
            </w:pPr>
            <w:r w:rsidRPr="001B1679">
              <w:rPr>
                <w:sz w:val="16"/>
                <w:szCs w:val="16"/>
              </w:rPr>
              <w:t>3GPPMEMBER</w:t>
            </w:r>
          </w:p>
        </w:tc>
      </w:tr>
      <w:tr w:rsidR="009B546A" w14:paraId="62E938E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BD4BD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1321D0" w14:textId="77777777" w:rsidR="009B546A" w:rsidRPr="001B1679" w:rsidRDefault="009B546A" w:rsidP="00C11620">
            <w:pPr>
              <w:pStyle w:val="TAL"/>
              <w:keepNext w:val="0"/>
              <w:rPr>
                <w:sz w:val="16"/>
                <w:szCs w:val="16"/>
              </w:rPr>
            </w:pPr>
            <w:r w:rsidRPr="001B1679">
              <w:rPr>
                <w:sz w:val="16"/>
                <w:szCs w:val="16"/>
              </w:rPr>
              <w:t>Gupta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0516EE" w14:textId="77777777" w:rsidR="009B546A" w:rsidRPr="001B1679" w:rsidRDefault="009B546A" w:rsidP="00C11620">
            <w:pPr>
              <w:pStyle w:val="TAL"/>
              <w:keepNext w:val="0"/>
              <w:rPr>
                <w:sz w:val="16"/>
                <w:szCs w:val="16"/>
              </w:rPr>
            </w:pPr>
            <w:r w:rsidRPr="001B1679">
              <w:rPr>
                <w:sz w:val="16"/>
                <w:szCs w:val="16"/>
              </w:rPr>
              <w:t>Vivek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4D97A8" w14:textId="77777777" w:rsidR="009B546A" w:rsidRPr="001B1679" w:rsidRDefault="009B546A" w:rsidP="00C11620">
            <w:pPr>
              <w:pStyle w:val="TAL"/>
              <w:keepNext w:val="0"/>
              <w:rPr>
                <w:sz w:val="16"/>
                <w:szCs w:val="16"/>
              </w:rPr>
            </w:pPr>
            <w:r w:rsidRPr="001B1679">
              <w:rPr>
                <w:sz w:val="16"/>
                <w:szCs w:val="16"/>
              </w:rPr>
              <w:t>Apple Gesellschaft 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BFD0C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B9972B" w14:textId="77777777" w:rsidR="009B546A" w:rsidRPr="001B1679" w:rsidRDefault="009B546A" w:rsidP="00C11620">
            <w:pPr>
              <w:pStyle w:val="TAL"/>
              <w:keepNext w:val="0"/>
              <w:rPr>
                <w:sz w:val="16"/>
                <w:szCs w:val="16"/>
              </w:rPr>
            </w:pPr>
            <w:r w:rsidRPr="001B1679">
              <w:rPr>
                <w:sz w:val="16"/>
                <w:szCs w:val="16"/>
              </w:rPr>
              <w:t>3GPPMEMBER</w:t>
            </w:r>
          </w:p>
        </w:tc>
      </w:tr>
      <w:tr w:rsidR="009B546A" w14:paraId="2BFEEA2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386EBA"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FC9EA1" w14:textId="77777777" w:rsidR="009B546A" w:rsidRPr="001B1679" w:rsidRDefault="009B546A" w:rsidP="00C11620">
            <w:pPr>
              <w:pStyle w:val="TAL"/>
              <w:keepNext w:val="0"/>
              <w:rPr>
                <w:sz w:val="16"/>
                <w:szCs w:val="16"/>
              </w:rPr>
            </w:pPr>
            <w:r w:rsidRPr="001B1679">
              <w:rPr>
                <w:sz w:val="16"/>
                <w:szCs w:val="16"/>
              </w:rPr>
              <w:t>Guta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5E3DC9" w14:textId="77777777" w:rsidR="009B546A" w:rsidRPr="001B1679" w:rsidRDefault="009B546A" w:rsidP="00C11620">
            <w:pPr>
              <w:pStyle w:val="TAL"/>
              <w:keepNext w:val="0"/>
              <w:rPr>
                <w:sz w:val="16"/>
                <w:szCs w:val="16"/>
              </w:rPr>
            </w:pPr>
            <w:r w:rsidRPr="001B1679">
              <w:rPr>
                <w:sz w:val="16"/>
                <w:szCs w:val="16"/>
              </w:rPr>
              <w:t>Maria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523CF" w14:textId="77777777" w:rsidR="009B546A" w:rsidRPr="001B1679" w:rsidRDefault="009B546A" w:rsidP="00C11620">
            <w:pPr>
              <w:pStyle w:val="TAL"/>
              <w:keepNext w:val="0"/>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EB833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164FC5" w14:textId="77777777" w:rsidR="009B546A" w:rsidRPr="001B1679" w:rsidRDefault="009B546A" w:rsidP="00C11620">
            <w:pPr>
              <w:pStyle w:val="TAL"/>
              <w:keepNext w:val="0"/>
              <w:rPr>
                <w:sz w:val="16"/>
                <w:szCs w:val="16"/>
              </w:rPr>
            </w:pPr>
            <w:r w:rsidRPr="001B1679">
              <w:rPr>
                <w:sz w:val="16"/>
                <w:szCs w:val="16"/>
              </w:rPr>
              <w:t>3GPPMEMBER</w:t>
            </w:r>
          </w:p>
        </w:tc>
      </w:tr>
      <w:tr w:rsidR="009B546A" w14:paraId="14A90C3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D6A56E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94A93F" w14:textId="77777777" w:rsidR="009B546A" w:rsidRPr="001B1679" w:rsidRDefault="009B546A" w:rsidP="00C11620">
            <w:pPr>
              <w:pStyle w:val="TAL"/>
              <w:keepNext w:val="0"/>
              <w:rPr>
                <w:sz w:val="16"/>
                <w:szCs w:val="16"/>
              </w:rPr>
            </w:pPr>
            <w:r w:rsidRPr="001B1679">
              <w:rPr>
                <w:sz w:val="16"/>
                <w:szCs w:val="16"/>
              </w:rPr>
              <w:t>Gutierrez Estevez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2D9AC0" w14:textId="77777777" w:rsidR="009B546A" w:rsidRPr="001B1679" w:rsidRDefault="009B546A" w:rsidP="00C11620">
            <w:pPr>
              <w:pStyle w:val="TAL"/>
              <w:keepNext w:val="0"/>
              <w:rPr>
                <w:sz w:val="16"/>
                <w:szCs w:val="16"/>
              </w:rPr>
            </w:pPr>
            <w:r w:rsidRPr="001B1679">
              <w:rPr>
                <w:sz w:val="16"/>
                <w:szCs w:val="16"/>
              </w:rPr>
              <w:t>David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966875" w14:textId="77777777" w:rsidR="009B546A" w:rsidRPr="001B1679" w:rsidRDefault="009B546A" w:rsidP="00C11620">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32068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314175" w14:textId="77777777" w:rsidR="009B546A" w:rsidRPr="001B1679" w:rsidRDefault="009B546A" w:rsidP="00C11620">
            <w:pPr>
              <w:pStyle w:val="TAL"/>
              <w:keepNext w:val="0"/>
              <w:rPr>
                <w:sz w:val="16"/>
                <w:szCs w:val="16"/>
              </w:rPr>
            </w:pPr>
            <w:r w:rsidRPr="001B1679">
              <w:rPr>
                <w:sz w:val="16"/>
                <w:szCs w:val="16"/>
              </w:rPr>
              <w:t>3GPPMEMBER</w:t>
            </w:r>
          </w:p>
        </w:tc>
      </w:tr>
      <w:tr w:rsidR="009B546A" w14:paraId="62415F0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470E7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030609" w14:textId="77777777" w:rsidR="009B546A" w:rsidRPr="001B1679" w:rsidRDefault="009B546A" w:rsidP="00C11620">
            <w:pPr>
              <w:pStyle w:val="TAL"/>
              <w:keepNext w:val="0"/>
              <w:rPr>
                <w:sz w:val="16"/>
                <w:szCs w:val="16"/>
              </w:rPr>
            </w:pPr>
            <w:r w:rsidRPr="001B1679">
              <w:rPr>
                <w:sz w:val="16"/>
                <w:szCs w:val="16"/>
              </w:rPr>
              <w:t>Hall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0B4517" w14:textId="77777777" w:rsidR="009B546A" w:rsidRPr="001B1679" w:rsidRDefault="009B546A" w:rsidP="00C11620">
            <w:pPr>
              <w:pStyle w:val="TAL"/>
              <w:keepNext w:val="0"/>
              <w:rPr>
                <w:sz w:val="16"/>
                <w:szCs w:val="16"/>
              </w:rPr>
            </w:pPr>
            <w:r w:rsidRPr="001B1679">
              <w:rPr>
                <w:sz w:val="16"/>
                <w:szCs w:val="16"/>
              </w:rPr>
              <w:t>Edward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63136" w14:textId="77777777" w:rsidR="009B546A" w:rsidRPr="001B1679" w:rsidRDefault="009B546A" w:rsidP="00C11620">
            <w:pPr>
              <w:pStyle w:val="TAL"/>
              <w:keepNext w:val="0"/>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7AC4C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DAE2F3" w14:textId="77777777" w:rsidR="009B546A" w:rsidRPr="001B1679" w:rsidRDefault="009B546A" w:rsidP="00C11620">
            <w:pPr>
              <w:pStyle w:val="TAL"/>
              <w:keepNext w:val="0"/>
              <w:rPr>
                <w:sz w:val="16"/>
                <w:szCs w:val="16"/>
              </w:rPr>
            </w:pPr>
            <w:r w:rsidRPr="001B1679">
              <w:rPr>
                <w:sz w:val="16"/>
                <w:szCs w:val="16"/>
              </w:rPr>
              <w:t>3GPPMEMBER</w:t>
            </w:r>
          </w:p>
        </w:tc>
      </w:tr>
      <w:tr w:rsidR="009B546A" w14:paraId="6FB031F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0E6F506" w14:textId="77777777" w:rsidR="009B546A" w:rsidRPr="001B1679" w:rsidRDefault="009B546A" w:rsidP="00C11620">
            <w:pPr>
              <w:pStyle w:val="TAL"/>
              <w:keepNext w:val="0"/>
              <w:rPr>
                <w:sz w:val="16"/>
                <w:szCs w:val="16"/>
              </w:rPr>
            </w:pPr>
            <w:r w:rsidRPr="001B1679">
              <w:rPr>
                <w:sz w:val="16"/>
                <w:szCs w:val="16"/>
              </w:rPr>
              <w:lastRenderedPageBreak/>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528F1E"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49449E" w14:textId="77777777" w:rsidR="009B546A" w:rsidRPr="001B1679" w:rsidRDefault="009B546A" w:rsidP="00C11620">
            <w:pPr>
              <w:pStyle w:val="TAL"/>
              <w:keepNext w:val="0"/>
              <w:rPr>
                <w:sz w:val="16"/>
                <w:szCs w:val="16"/>
              </w:rPr>
            </w:pPr>
            <w:r w:rsidRPr="001B1679">
              <w:rPr>
                <w:sz w:val="16"/>
                <w:szCs w:val="16"/>
              </w:rPr>
              <w:t>Andrew Min-gyu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DA5B16" w14:textId="77777777" w:rsidR="009B546A" w:rsidRPr="001B1679" w:rsidRDefault="009B546A" w:rsidP="00C11620">
            <w:pPr>
              <w:pStyle w:val="TAL"/>
              <w:keepNext w:val="0"/>
              <w:rPr>
                <w:sz w:val="16"/>
                <w:szCs w:val="16"/>
              </w:rPr>
            </w:pPr>
            <w:r w:rsidRPr="001B1679">
              <w:rPr>
                <w:sz w:val="16"/>
                <w:szCs w:val="16"/>
              </w:rPr>
              <w:t>Hansung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E50DDE"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51E44D" w14:textId="77777777" w:rsidR="009B546A" w:rsidRPr="001B1679" w:rsidRDefault="009B546A" w:rsidP="00C11620">
            <w:pPr>
              <w:pStyle w:val="TAL"/>
              <w:keepNext w:val="0"/>
              <w:rPr>
                <w:sz w:val="16"/>
                <w:szCs w:val="16"/>
              </w:rPr>
            </w:pPr>
            <w:r w:rsidRPr="001B1679">
              <w:rPr>
                <w:sz w:val="16"/>
                <w:szCs w:val="16"/>
              </w:rPr>
              <w:t>3GPPMEMBER</w:t>
            </w:r>
          </w:p>
        </w:tc>
      </w:tr>
      <w:tr w:rsidR="009B546A" w14:paraId="2C1DAB5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79C252"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20ABB7"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6862D8" w14:textId="77777777" w:rsidR="009B546A" w:rsidRPr="001B1679" w:rsidRDefault="009B546A" w:rsidP="00C11620">
            <w:pPr>
              <w:pStyle w:val="TAL"/>
              <w:keepNext w:val="0"/>
              <w:rPr>
                <w:sz w:val="16"/>
                <w:szCs w:val="16"/>
              </w:rPr>
            </w:pPr>
            <w:r w:rsidRPr="001B1679">
              <w:rPr>
                <w:sz w:val="16"/>
                <w:szCs w:val="16"/>
              </w:rPr>
              <w:t>Jaemin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A4F0BB" w14:textId="77777777" w:rsidR="009B546A" w:rsidRPr="001B1679" w:rsidRDefault="009B546A" w:rsidP="00C11620">
            <w:pPr>
              <w:pStyle w:val="TAL"/>
              <w:keepNext w:val="0"/>
              <w:rPr>
                <w:sz w:val="16"/>
                <w:szCs w:val="16"/>
              </w:rPr>
            </w:pPr>
            <w:r w:rsidRPr="001B1679">
              <w:rPr>
                <w:sz w:val="16"/>
                <w:szCs w:val="16"/>
              </w:rPr>
              <w:t>Intel Technology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B3FDF0"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21CF63" w14:textId="77777777" w:rsidR="009B546A" w:rsidRPr="001B1679" w:rsidRDefault="009B546A" w:rsidP="00C11620">
            <w:pPr>
              <w:pStyle w:val="TAL"/>
              <w:keepNext w:val="0"/>
              <w:rPr>
                <w:sz w:val="16"/>
                <w:szCs w:val="16"/>
              </w:rPr>
            </w:pPr>
            <w:r w:rsidRPr="001B1679">
              <w:rPr>
                <w:sz w:val="16"/>
                <w:szCs w:val="16"/>
              </w:rPr>
              <w:t>3GPPMEMBER</w:t>
            </w:r>
          </w:p>
        </w:tc>
      </w:tr>
      <w:tr w:rsidR="009B546A" w14:paraId="69C3AD3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43AA3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E5ADEA"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4DAAC0" w14:textId="77777777" w:rsidR="009B546A" w:rsidRPr="001B1679" w:rsidRDefault="009B546A" w:rsidP="00C11620">
            <w:pPr>
              <w:pStyle w:val="TAL"/>
              <w:keepNext w:val="0"/>
              <w:rPr>
                <w:sz w:val="16"/>
                <w:szCs w:val="16"/>
              </w:rPr>
            </w:pPr>
            <w:r w:rsidRPr="001B1679">
              <w:rPr>
                <w:sz w:val="16"/>
                <w:szCs w:val="16"/>
              </w:rPr>
              <w:t>Lufeng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9C38D4" w14:textId="77777777" w:rsidR="009B546A" w:rsidRPr="001B1679" w:rsidRDefault="009B546A" w:rsidP="00C11620">
            <w:pPr>
              <w:pStyle w:val="TAL"/>
              <w:keepNext w:val="0"/>
              <w:rPr>
                <w:sz w:val="16"/>
                <w:szCs w:val="16"/>
              </w:rPr>
            </w:pPr>
            <w:r w:rsidRPr="001B1679">
              <w:rPr>
                <w:sz w:val="16"/>
                <w:szCs w:val="16"/>
              </w:rPr>
              <w:t>Unisoc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3CF5E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B1A2E9" w14:textId="77777777" w:rsidR="009B546A" w:rsidRPr="001B1679" w:rsidRDefault="009B546A" w:rsidP="00C11620">
            <w:pPr>
              <w:pStyle w:val="TAL"/>
              <w:keepNext w:val="0"/>
              <w:rPr>
                <w:sz w:val="16"/>
                <w:szCs w:val="16"/>
              </w:rPr>
            </w:pPr>
            <w:r w:rsidRPr="001B1679">
              <w:rPr>
                <w:sz w:val="16"/>
                <w:szCs w:val="16"/>
              </w:rPr>
              <w:t>3GPPMEMBER</w:t>
            </w:r>
          </w:p>
        </w:tc>
      </w:tr>
      <w:tr w:rsidR="009B546A" w14:paraId="41F7634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DA133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2104B1"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BDEBF8" w14:textId="77777777" w:rsidR="009B546A" w:rsidRPr="001B1679" w:rsidRDefault="009B546A" w:rsidP="00C11620">
            <w:pPr>
              <w:pStyle w:val="TAL"/>
              <w:keepNext w:val="0"/>
              <w:rPr>
                <w:sz w:val="16"/>
                <w:szCs w:val="16"/>
              </w:rPr>
            </w:pPr>
            <w:r w:rsidRPr="001B1679">
              <w:rPr>
                <w:sz w:val="16"/>
                <w:szCs w:val="16"/>
              </w:rPr>
              <w:t>Seunghee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2519F" w14:textId="77777777" w:rsidR="009B546A" w:rsidRPr="001B1679" w:rsidRDefault="009B546A" w:rsidP="00C11620">
            <w:pPr>
              <w:pStyle w:val="TAL"/>
              <w:keepNext w:val="0"/>
              <w:rPr>
                <w:sz w:val="16"/>
                <w:szCs w:val="16"/>
              </w:rPr>
            </w:pPr>
            <w:r w:rsidRPr="001B1679">
              <w:rPr>
                <w:sz w:val="16"/>
                <w:szCs w:val="16"/>
              </w:rPr>
              <w:t>Intel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D23A5E"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1620DB" w14:textId="77777777" w:rsidR="009B546A" w:rsidRPr="001B1679" w:rsidRDefault="009B546A" w:rsidP="00C11620">
            <w:pPr>
              <w:pStyle w:val="TAL"/>
              <w:keepNext w:val="0"/>
              <w:rPr>
                <w:sz w:val="16"/>
                <w:szCs w:val="16"/>
              </w:rPr>
            </w:pPr>
            <w:r w:rsidRPr="001B1679">
              <w:rPr>
                <w:sz w:val="16"/>
                <w:szCs w:val="16"/>
              </w:rPr>
              <w:t>3GPPMEMBER</w:t>
            </w:r>
          </w:p>
        </w:tc>
      </w:tr>
      <w:tr w:rsidR="009B546A" w14:paraId="2509311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A9507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810114"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135546" w14:textId="77777777" w:rsidR="009B546A" w:rsidRPr="001B1679" w:rsidRDefault="009B546A" w:rsidP="00C11620">
            <w:pPr>
              <w:pStyle w:val="TAL"/>
              <w:keepNext w:val="0"/>
              <w:rPr>
                <w:sz w:val="16"/>
                <w:szCs w:val="16"/>
              </w:rPr>
            </w:pPr>
            <w:r w:rsidRPr="001B1679">
              <w:rPr>
                <w:sz w:val="16"/>
                <w:szCs w:val="16"/>
              </w:rPr>
              <w:t>Xianghui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BB45AE" w14:textId="77777777" w:rsidR="009B546A" w:rsidRPr="001B1679" w:rsidRDefault="009B546A" w:rsidP="00C11620">
            <w:pPr>
              <w:pStyle w:val="TAL"/>
              <w:keepNext w:val="0"/>
              <w:rPr>
                <w:sz w:val="16"/>
                <w:szCs w:val="16"/>
              </w:rPr>
            </w:pPr>
            <w:r w:rsidRPr="001B1679">
              <w:rPr>
                <w:sz w:val="16"/>
                <w:szCs w:val="16"/>
              </w:rPr>
              <w:t>Sanechips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6D099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15B68D" w14:textId="77777777" w:rsidR="009B546A" w:rsidRPr="001B1679" w:rsidRDefault="009B546A" w:rsidP="00C11620">
            <w:pPr>
              <w:pStyle w:val="TAL"/>
              <w:keepNext w:val="0"/>
              <w:rPr>
                <w:sz w:val="16"/>
                <w:szCs w:val="16"/>
              </w:rPr>
            </w:pPr>
            <w:r w:rsidRPr="001B1679">
              <w:rPr>
                <w:sz w:val="16"/>
                <w:szCs w:val="16"/>
              </w:rPr>
              <w:t>3GPPMEMBER</w:t>
            </w:r>
          </w:p>
        </w:tc>
      </w:tr>
      <w:tr w:rsidR="009B546A" w14:paraId="76578EA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AE02F8"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B4D156"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CFCA27" w14:textId="77777777" w:rsidR="009B546A" w:rsidRPr="001B1679" w:rsidRDefault="009B546A" w:rsidP="00C11620">
            <w:pPr>
              <w:pStyle w:val="TAL"/>
              <w:keepNext w:val="0"/>
              <w:rPr>
                <w:sz w:val="16"/>
                <w:szCs w:val="16"/>
              </w:rPr>
            </w:pPr>
            <w:r w:rsidRPr="001B1679">
              <w:rPr>
                <w:sz w:val="16"/>
                <w:szCs w:val="16"/>
              </w:rPr>
              <w:t>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B01F2" w14:textId="77777777" w:rsidR="009B546A" w:rsidRPr="001B1679" w:rsidRDefault="009B546A" w:rsidP="00C11620">
            <w:pPr>
              <w:pStyle w:val="TAL"/>
              <w:keepNext w:val="0"/>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D6A19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010CDE" w14:textId="77777777" w:rsidR="009B546A" w:rsidRPr="001B1679" w:rsidRDefault="009B546A" w:rsidP="00C11620">
            <w:pPr>
              <w:pStyle w:val="TAL"/>
              <w:keepNext w:val="0"/>
              <w:rPr>
                <w:sz w:val="16"/>
                <w:szCs w:val="16"/>
              </w:rPr>
            </w:pPr>
            <w:r w:rsidRPr="001B1679">
              <w:rPr>
                <w:sz w:val="16"/>
                <w:szCs w:val="16"/>
              </w:rPr>
              <w:t>3GPPMEMBER</w:t>
            </w:r>
          </w:p>
        </w:tc>
      </w:tr>
      <w:tr w:rsidR="009B546A" w14:paraId="7948C3E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081C4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3246AF" w14:textId="77777777" w:rsidR="009B546A" w:rsidRPr="001B1679" w:rsidRDefault="009B546A" w:rsidP="00C11620">
            <w:pPr>
              <w:pStyle w:val="TAL"/>
              <w:keepNext w:val="0"/>
              <w:rPr>
                <w:sz w:val="16"/>
                <w:szCs w:val="16"/>
              </w:rPr>
            </w:pPr>
            <w:r w:rsidRPr="001B1679">
              <w:rPr>
                <w:sz w:val="16"/>
                <w:szCs w:val="16"/>
              </w:rPr>
              <w:t>Hans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CE6E75" w14:textId="77777777" w:rsidR="009B546A" w:rsidRPr="001B1679" w:rsidRDefault="009B546A" w:rsidP="00C11620">
            <w:pPr>
              <w:pStyle w:val="TAL"/>
              <w:keepNext w:val="0"/>
              <w:rPr>
                <w:sz w:val="16"/>
                <w:szCs w:val="16"/>
              </w:rPr>
            </w:pPr>
            <w:r w:rsidRPr="001B1679">
              <w:rPr>
                <w:sz w:val="16"/>
                <w:szCs w:val="16"/>
              </w:rPr>
              <w:t>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051E7" w14:textId="77777777" w:rsidR="009B546A" w:rsidRPr="001B1679" w:rsidRDefault="009B546A" w:rsidP="00C11620">
            <w:pPr>
              <w:pStyle w:val="TAL"/>
              <w:keepNext w:val="0"/>
              <w:rPr>
                <w:sz w:val="16"/>
                <w:szCs w:val="16"/>
              </w:rPr>
            </w:pPr>
            <w:r w:rsidRPr="001B1679">
              <w:rPr>
                <w:sz w:val="16"/>
                <w:szCs w:val="16"/>
              </w:rPr>
              <w:t>IPCom GmbH &amp; Co.KG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02C4C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434F5E" w14:textId="77777777" w:rsidR="009B546A" w:rsidRPr="001B1679" w:rsidRDefault="009B546A" w:rsidP="00C11620">
            <w:pPr>
              <w:pStyle w:val="TAL"/>
              <w:keepNext w:val="0"/>
              <w:rPr>
                <w:sz w:val="16"/>
                <w:szCs w:val="16"/>
              </w:rPr>
            </w:pPr>
            <w:r w:rsidRPr="001B1679">
              <w:rPr>
                <w:sz w:val="16"/>
                <w:szCs w:val="16"/>
              </w:rPr>
              <w:t>3GPPMEMBER</w:t>
            </w:r>
          </w:p>
        </w:tc>
      </w:tr>
      <w:tr w:rsidR="009B546A" w14:paraId="419A42A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8F7CC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B3E498" w14:textId="77777777" w:rsidR="009B546A" w:rsidRPr="001B1679" w:rsidRDefault="009B546A" w:rsidP="00C11620">
            <w:pPr>
              <w:pStyle w:val="TAL"/>
              <w:keepNext w:val="0"/>
              <w:rPr>
                <w:sz w:val="16"/>
                <w:szCs w:val="16"/>
              </w:rPr>
            </w:pPr>
            <w:r w:rsidRPr="001B1679">
              <w:rPr>
                <w:sz w:val="16"/>
                <w:szCs w:val="16"/>
              </w:rPr>
              <w:t>Harada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557B80" w14:textId="77777777" w:rsidR="009B546A" w:rsidRPr="001B1679" w:rsidRDefault="009B546A" w:rsidP="00C11620">
            <w:pPr>
              <w:pStyle w:val="TAL"/>
              <w:keepNext w:val="0"/>
              <w:rPr>
                <w:sz w:val="16"/>
                <w:szCs w:val="16"/>
              </w:rPr>
            </w:pPr>
            <w:r w:rsidRPr="001B1679">
              <w:rPr>
                <w:sz w:val="16"/>
                <w:szCs w:val="16"/>
              </w:rPr>
              <w:t>Hiroki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6FC700" w14:textId="77777777" w:rsidR="009B546A" w:rsidRPr="001B1679" w:rsidRDefault="009B546A" w:rsidP="00C11620">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321B40"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4C2E54" w14:textId="77777777" w:rsidR="009B546A" w:rsidRPr="001B1679" w:rsidRDefault="009B546A" w:rsidP="00C11620">
            <w:pPr>
              <w:pStyle w:val="TAL"/>
              <w:keepNext w:val="0"/>
              <w:rPr>
                <w:sz w:val="16"/>
                <w:szCs w:val="16"/>
              </w:rPr>
            </w:pPr>
            <w:r w:rsidRPr="001B1679">
              <w:rPr>
                <w:sz w:val="16"/>
                <w:szCs w:val="16"/>
              </w:rPr>
              <w:t>3GPPMEMBER</w:t>
            </w:r>
          </w:p>
        </w:tc>
      </w:tr>
      <w:tr w:rsidR="009B546A" w14:paraId="5E2593F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FCD1E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0E13DD" w14:textId="77777777" w:rsidR="009B546A" w:rsidRPr="001B1679" w:rsidRDefault="009B546A" w:rsidP="00C11620">
            <w:pPr>
              <w:pStyle w:val="TAL"/>
              <w:keepNext w:val="0"/>
              <w:rPr>
                <w:sz w:val="16"/>
                <w:szCs w:val="16"/>
              </w:rPr>
            </w:pPr>
            <w:r w:rsidRPr="001B1679">
              <w:rPr>
                <w:sz w:val="16"/>
                <w:szCs w:val="16"/>
              </w:rPr>
              <w:t>Harper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1CE9EA" w14:textId="77777777" w:rsidR="009B546A" w:rsidRPr="001B1679" w:rsidRDefault="009B546A" w:rsidP="00C11620">
            <w:pPr>
              <w:pStyle w:val="TAL"/>
              <w:keepNext w:val="0"/>
              <w:rPr>
                <w:sz w:val="16"/>
                <w:szCs w:val="16"/>
              </w:rPr>
            </w:pPr>
            <w:r w:rsidRPr="001B1679">
              <w:rPr>
                <w:sz w:val="16"/>
                <w:szCs w:val="16"/>
              </w:rPr>
              <w:t>Colby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468DAE" w14:textId="77777777" w:rsidR="009B546A" w:rsidRPr="001B1679" w:rsidRDefault="009B546A" w:rsidP="00C11620">
            <w:pPr>
              <w:pStyle w:val="TAL"/>
              <w:keepNext w:val="0"/>
              <w:rPr>
                <w:sz w:val="16"/>
                <w:szCs w:val="16"/>
              </w:rPr>
            </w:pPr>
            <w:r w:rsidRPr="001B1679">
              <w:rPr>
                <w:sz w:val="16"/>
                <w:szCs w:val="16"/>
              </w:rPr>
              <w:t>Pivotal Commware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B5ED41"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5BB46D" w14:textId="77777777" w:rsidR="009B546A" w:rsidRPr="001B1679" w:rsidRDefault="009B546A" w:rsidP="00C11620">
            <w:pPr>
              <w:pStyle w:val="TAL"/>
              <w:keepNext w:val="0"/>
              <w:rPr>
                <w:sz w:val="16"/>
                <w:szCs w:val="16"/>
              </w:rPr>
            </w:pPr>
            <w:r w:rsidRPr="001B1679">
              <w:rPr>
                <w:sz w:val="16"/>
                <w:szCs w:val="16"/>
              </w:rPr>
              <w:t>3GPPMEMBER</w:t>
            </w:r>
          </w:p>
        </w:tc>
      </w:tr>
      <w:tr w:rsidR="009B546A" w14:paraId="60F56FE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AA2074"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ABE50C" w14:textId="77777777" w:rsidR="009B546A" w:rsidRPr="001B1679" w:rsidRDefault="009B546A" w:rsidP="00C11620">
            <w:pPr>
              <w:pStyle w:val="TAL"/>
              <w:keepNext w:val="0"/>
              <w:rPr>
                <w:sz w:val="16"/>
                <w:szCs w:val="16"/>
              </w:rPr>
            </w:pPr>
            <w:r w:rsidRPr="001B1679">
              <w:rPr>
                <w:sz w:val="16"/>
                <w:szCs w:val="16"/>
              </w:rPr>
              <w:t>Harris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7ECE35" w14:textId="77777777" w:rsidR="009B546A" w:rsidRPr="001B1679" w:rsidRDefault="009B546A" w:rsidP="00C11620">
            <w:pPr>
              <w:pStyle w:val="TAL"/>
              <w:keepNext w:val="0"/>
              <w:rPr>
                <w:sz w:val="16"/>
                <w:szCs w:val="16"/>
              </w:rPr>
            </w:pPr>
            <w:r w:rsidRPr="001B1679">
              <w:rPr>
                <w:sz w:val="16"/>
                <w:szCs w:val="16"/>
              </w:rPr>
              <w:t>Paul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B9A0B7" w14:textId="77777777" w:rsidR="009B546A" w:rsidRPr="001B1679" w:rsidRDefault="009B546A" w:rsidP="00C11620">
            <w:pPr>
              <w:pStyle w:val="TAL"/>
              <w:keepNext w:val="0"/>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57880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0AAF57" w14:textId="77777777" w:rsidR="009B546A" w:rsidRPr="001B1679" w:rsidRDefault="009B546A" w:rsidP="00C11620">
            <w:pPr>
              <w:pStyle w:val="TAL"/>
              <w:keepNext w:val="0"/>
              <w:rPr>
                <w:sz w:val="16"/>
                <w:szCs w:val="16"/>
              </w:rPr>
            </w:pPr>
            <w:r w:rsidRPr="001B1679">
              <w:rPr>
                <w:sz w:val="16"/>
                <w:szCs w:val="16"/>
              </w:rPr>
              <w:t>3GPPMEMBER</w:t>
            </w:r>
          </w:p>
        </w:tc>
      </w:tr>
      <w:tr w:rsidR="009B546A" w14:paraId="064C657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D3B05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20B9E5" w14:textId="77777777" w:rsidR="009B546A" w:rsidRPr="001B1679" w:rsidRDefault="009B546A" w:rsidP="00C11620">
            <w:pPr>
              <w:pStyle w:val="TAL"/>
              <w:keepNext w:val="0"/>
              <w:rPr>
                <w:sz w:val="16"/>
                <w:szCs w:val="16"/>
              </w:rPr>
            </w:pPr>
            <w:r w:rsidRPr="001B1679">
              <w:rPr>
                <w:sz w:val="16"/>
                <w:szCs w:val="16"/>
              </w:rPr>
              <w:t>Hasegawa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885A2F" w14:textId="77777777" w:rsidR="009B546A" w:rsidRPr="001B1679" w:rsidRDefault="009B546A" w:rsidP="00C11620">
            <w:pPr>
              <w:pStyle w:val="TAL"/>
              <w:keepNext w:val="0"/>
              <w:rPr>
                <w:sz w:val="16"/>
                <w:szCs w:val="16"/>
              </w:rPr>
            </w:pPr>
            <w:r w:rsidRPr="001B1679">
              <w:rPr>
                <w:sz w:val="16"/>
                <w:szCs w:val="16"/>
              </w:rPr>
              <w:t>Fumiki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F8AEAB" w14:textId="77777777" w:rsidR="009B546A" w:rsidRPr="001B1679" w:rsidRDefault="009B546A" w:rsidP="00C11620">
            <w:pPr>
              <w:pStyle w:val="TAL"/>
              <w:keepNext w:val="0"/>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5197AF"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34EBF2" w14:textId="77777777" w:rsidR="009B546A" w:rsidRPr="001B1679" w:rsidRDefault="009B546A" w:rsidP="00C11620">
            <w:pPr>
              <w:pStyle w:val="TAL"/>
              <w:keepNext w:val="0"/>
              <w:rPr>
                <w:sz w:val="16"/>
                <w:szCs w:val="16"/>
              </w:rPr>
            </w:pPr>
            <w:r w:rsidRPr="001B1679">
              <w:rPr>
                <w:sz w:val="16"/>
                <w:szCs w:val="16"/>
              </w:rPr>
              <w:t>3GPPMEMBER</w:t>
            </w:r>
          </w:p>
        </w:tc>
      </w:tr>
      <w:tr w:rsidR="009B546A" w14:paraId="122AE52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BDCD202"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71596A" w14:textId="77777777" w:rsidR="009B546A" w:rsidRPr="001B1679" w:rsidRDefault="009B546A" w:rsidP="00C11620">
            <w:pPr>
              <w:pStyle w:val="TAL"/>
              <w:keepNext w:val="0"/>
              <w:rPr>
                <w:sz w:val="16"/>
                <w:szCs w:val="16"/>
              </w:rPr>
            </w:pPr>
            <w:r w:rsidRPr="001B1679">
              <w:rPr>
                <w:sz w:val="16"/>
                <w:szCs w:val="16"/>
              </w:rPr>
              <w:t>Hassan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800450" w14:textId="77777777" w:rsidR="009B546A" w:rsidRPr="001B1679" w:rsidRDefault="009B546A" w:rsidP="00C11620">
            <w:pPr>
              <w:pStyle w:val="TAL"/>
              <w:keepNext w:val="0"/>
              <w:rPr>
                <w:sz w:val="16"/>
                <w:szCs w:val="16"/>
              </w:rPr>
            </w:pPr>
            <w:r w:rsidRPr="001B1679">
              <w:rPr>
                <w:sz w:val="16"/>
                <w:szCs w:val="16"/>
              </w:rPr>
              <w:t>Khaled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22B83" w14:textId="77777777" w:rsidR="009B546A" w:rsidRPr="001B1679" w:rsidRDefault="009B546A" w:rsidP="00C11620">
            <w:pPr>
              <w:pStyle w:val="TAL"/>
              <w:keepNext w:val="0"/>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BBE7C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B79710" w14:textId="77777777" w:rsidR="009B546A" w:rsidRPr="001B1679" w:rsidRDefault="009B546A" w:rsidP="00C11620">
            <w:pPr>
              <w:pStyle w:val="TAL"/>
              <w:keepNext w:val="0"/>
              <w:rPr>
                <w:sz w:val="16"/>
                <w:szCs w:val="16"/>
              </w:rPr>
            </w:pPr>
            <w:r w:rsidRPr="001B1679">
              <w:rPr>
                <w:sz w:val="16"/>
                <w:szCs w:val="16"/>
              </w:rPr>
              <w:t>3GPPMEMBER</w:t>
            </w:r>
          </w:p>
        </w:tc>
      </w:tr>
      <w:tr w:rsidR="009B546A" w14:paraId="221CB83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A5E6A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8F6F11" w14:textId="77777777" w:rsidR="009B546A" w:rsidRPr="001B1679" w:rsidRDefault="009B546A" w:rsidP="00C11620">
            <w:pPr>
              <w:pStyle w:val="TAL"/>
              <w:keepNext w:val="0"/>
              <w:rPr>
                <w:sz w:val="16"/>
                <w:szCs w:val="16"/>
              </w:rPr>
            </w:pPr>
            <w:r w:rsidRPr="001B1679">
              <w:rPr>
                <w:sz w:val="16"/>
                <w:szCs w:val="16"/>
              </w:rPr>
              <w:t>Haustein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A48815" w14:textId="77777777" w:rsidR="009B546A" w:rsidRPr="001B1679" w:rsidRDefault="009B546A" w:rsidP="00C11620">
            <w:pPr>
              <w:pStyle w:val="TAL"/>
              <w:keepNext w:val="0"/>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059494" w14:textId="77777777" w:rsidR="009B546A" w:rsidRPr="001B1679" w:rsidRDefault="009B546A" w:rsidP="00C11620">
            <w:pPr>
              <w:pStyle w:val="TAL"/>
              <w:keepNext w:val="0"/>
              <w:rPr>
                <w:sz w:val="16"/>
                <w:szCs w:val="16"/>
              </w:rPr>
            </w:pPr>
            <w:r w:rsidRPr="001B1679">
              <w:rPr>
                <w:sz w:val="16"/>
                <w:szCs w:val="16"/>
              </w:rPr>
              <w:t>Fraunhofer HHI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21B60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50F03B" w14:textId="77777777" w:rsidR="009B546A" w:rsidRPr="001B1679" w:rsidRDefault="009B546A" w:rsidP="00C11620">
            <w:pPr>
              <w:pStyle w:val="TAL"/>
              <w:keepNext w:val="0"/>
              <w:rPr>
                <w:sz w:val="16"/>
                <w:szCs w:val="16"/>
              </w:rPr>
            </w:pPr>
            <w:r w:rsidRPr="001B1679">
              <w:rPr>
                <w:sz w:val="16"/>
                <w:szCs w:val="16"/>
              </w:rPr>
              <w:t>3GPPMEMBER</w:t>
            </w:r>
          </w:p>
        </w:tc>
      </w:tr>
      <w:tr w:rsidR="009B546A" w14:paraId="298B822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D3D2F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516EC0" w14:textId="77777777" w:rsidR="009B546A" w:rsidRPr="001B1679" w:rsidRDefault="009B546A" w:rsidP="00C11620">
            <w:pPr>
              <w:pStyle w:val="TAL"/>
              <w:keepNext w:val="0"/>
              <w:rPr>
                <w:sz w:val="16"/>
                <w:szCs w:val="16"/>
              </w:rPr>
            </w:pPr>
            <w:r w:rsidRPr="001B1679">
              <w:rPr>
                <w:sz w:val="16"/>
                <w:szCs w:val="16"/>
              </w:rPr>
              <w:t>he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12A2D9" w14:textId="77777777" w:rsidR="009B546A" w:rsidRPr="001B1679" w:rsidRDefault="009B546A" w:rsidP="00C11620">
            <w:pPr>
              <w:pStyle w:val="TAL"/>
              <w:keepNext w:val="0"/>
              <w:rPr>
                <w:sz w:val="16"/>
                <w:szCs w:val="16"/>
              </w:rPr>
            </w:pPr>
            <w:r w:rsidRPr="001B1679">
              <w:rPr>
                <w:sz w:val="16"/>
                <w:szCs w:val="16"/>
              </w:rPr>
              <w:t>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FE5CA3" w14:textId="77777777" w:rsidR="009B546A" w:rsidRPr="001B1679" w:rsidRDefault="009B546A" w:rsidP="00C11620">
            <w:pPr>
              <w:pStyle w:val="TAL"/>
              <w:keepNext w:val="0"/>
              <w:rPr>
                <w:sz w:val="16"/>
                <w:szCs w:val="16"/>
              </w:rPr>
            </w:pPr>
            <w:r w:rsidRPr="001B1679">
              <w:rPr>
                <w:sz w:val="16"/>
                <w:szCs w:val="16"/>
              </w:rPr>
              <w:t>Apple Trading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34B22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A3734F" w14:textId="77777777" w:rsidR="009B546A" w:rsidRPr="001B1679" w:rsidRDefault="009B546A" w:rsidP="00C11620">
            <w:pPr>
              <w:pStyle w:val="TAL"/>
              <w:keepNext w:val="0"/>
              <w:rPr>
                <w:sz w:val="16"/>
                <w:szCs w:val="16"/>
              </w:rPr>
            </w:pPr>
            <w:r w:rsidRPr="001B1679">
              <w:rPr>
                <w:sz w:val="16"/>
                <w:szCs w:val="16"/>
              </w:rPr>
              <w:t>3GPPMEMBER</w:t>
            </w:r>
          </w:p>
        </w:tc>
      </w:tr>
      <w:tr w:rsidR="009B546A" w14:paraId="42D866F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0DE87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9B06B2" w14:textId="77777777" w:rsidR="009B546A" w:rsidRPr="001B1679" w:rsidRDefault="009B546A" w:rsidP="00C11620">
            <w:pPr>
              <w:pStyle w:val="TAL"/>
              <w:keepNext w:val="0"/>
              <w:rPr>
                <w:sz w:val="16"/>
                <w:szCs w:val="16"/>
              </w:rPr>
            </w:pPr>
            <w:r w:rsidRPr="001B1679">
              <w:rPr>
                <w:sz w:val="16"/>
                <w:szCs w:val="16"/>
              </w:rPr>
              <w:t>Heddachi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5CDE16" w14:textId="77777777" w:rsidR="009B546A" w:rsidRPr="001B1679" w:rsidRDefault="009B546A" w:rsidP="00C11620">
            <w:pPr>
              <w:pStyle w:val="TAL"/>
              <w:keepNext w:val="0"/>
              <w:rPr>
                <w:sz w:val="16"/>
                <w:szCs w:val="16"/>
              </w:rPr>
            </w:pPr>
            <w:r w:rsidRPr="001B1679">
              <w:rPr>
                <w:sz w:val="16"/>
                <w:szCs w:val="16"/>
              </w:rPr>
              <w:t>Khaled Walid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C0E2E8"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CDD44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561E62" w14:textId="77777777" w:rsidR="009B546A" w:rsidRPr="001B1679" w:rsidRDefault="009B546A" w:rsidP="00C11620">
            <w:pPr>
              <w:pStyle w:val="TAL"/>
              <w:keepNext w:val="0"/>
              <w:rPr>
                <w:sz w:val="16"/>
                <w:szCs w:val="16"/>
              </w:rPr>
            </w:pPr>
            <w:r w:rsidRPr="001B1679">
              <w:rPr>
                <w:sz w:val="16"/>
                <w:szCs w:val="16"/>
              </w:rPr>
              <w:t>3GPPORG_REP</w:t>
            </w:r>
          </w:p>
        </w:tc>
      </w:tr>
      <w:tr w:rsidR="009B546A" w14:paraId="3274748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F3425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44BBF4" w14:textId="77777777" w:rsidR="009B546A" w:rsidRPr="001B1679" w:rsidRDefault="009B546A" w:rsidP="00C11620">
            <w:pPr>
              <w:pStyle w:val="TAL"/>
              <w:keepNext w:val="0"/>
              <w:rPr>
                <w:sz w:val="16"/>
                <w:szCs w:val="16"/>
              </w:rPr>
            </w:pPr>
            <w:r w:rsidRPr="001B1679">
              <w:rPr>
                <w:sz w:val="16"/>
                <w:szCs w:val="16"/>
              </w:rPr>
              <w:t>Hédé</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EB49E5" w14:textId="77777777" w:rsidR="009B546A" w:rsidRPr="001B1679" w:rsidRDefault="009B546A" w:rsidP="00C11620">
            <w:pPr>
              <w:pStyle w:val="TAL"/>
              <w:keepNext w:val="0"/>
              <w:rPr>
                <w:sz w:val="16"/>
                <w:szCs w:val="16"/>
              </w:rPr>
            </w:pPr>
            <w:r w:rsidRPr="001B1679">
              <w:rPr>
                <w:sz w:val="16"/>
                <w:szCs w:val="16"/>
              </w:rPr>
              <w:t>Patrice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7EC743" w14:textId="77777777" w:rsidR="009B546A" w:rsidRPr="001B1679" w:rsidRDefault="009B546A" w:rsidP="00C11620">
            <w:pPr>
              <w:pStyle w:val="TAL"/>
              <w:keepNext w:val="0"/>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AF0C90"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81C521" w14:textId="77777777" w:rsidR="009B546A" w:rsidRPr="001B1679" w:rsidRDefault="009B546A" w:rsidP="00C11620">
            <w:pPr>
              <w:pStyle w:val="TAL"/>
              <w:keepNext w:val="0"/>
              <w:rPr>
                <w:sz w:val="16"/>
                <w:szCs w:val="16"/>
              </w:rPr>
            </w:pPr>
            <w:r w:rsidRPr="001B1679">
              <w:rPr>
                <w:sz w:val="16"/>
                <w:szCs w:val="16"/>
              </w:rPr>
              <w:t>3GPPMEMBER</w:t>
            </w:r>
          </w:p>
        </w:tc>
      </w:tr>
      <w:tr w:rsidR="009B546A" w14:paraId="6B7AAA7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A659D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D0A8C6" w14:textId="77777777" w:rsidR="009B546A" w:rsidRPr="001B1679" w:rsidRDefault="009B546A" w:rsidP="00C11620">
            <w:pPr>
              <w:pStyle w:val="TAL"/>
              <w:keepNext w:val="0"/>
              <w:rPr>
                <w:sz w:val="16"/>
                <w:szCs w:val="16"/>
              </w:rPr>
            </w:pPr>
            <w:r w:rsidRPr="001B1679">
              <w:rPr>
                <w:sz w:val="16"/>
                <w:szCs w:val="16"/>
              </w:rPr>
              <w:t>Henry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E7ABD1" w14:textId="77777777" w:rsidR="009B546A" w:rsidRPr="001B1679" w:rsidRDefault="009B546A" w:rsidP="00C11620">
            <w:pPr>
              <w:pStyle w:val="TAL"/>
              <w:keepNext w:val="0"/>
              <w:rPr>
                <w:sz w:val="16"/>
                <w:szCs w:val="16"/>
              </w:rPr>
            </w:pPr>
            <w:r w:rsidRPr="001B1679">
              <w:rPr>
                <w:sz w:val="16"/>
                <w:szCs w:val="16"/>
              </w:rPr>
              <w:t>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B73C61" w14:textId="77777777" w:rsidR="009B546A" w:rsidRPr="001B1679" w:rsidRDefault="009B546A" w:rsidP="00C11620">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942BB4"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5D89C2" w14:textId="77777777" w:rsidR="009B546A" w:rsidRPr="001B1679" w:rsidRDefault="009B546A" w:rsidP="00C11620">
            <w:pPr>
              <w:pStyle w:val="TAL"/>
              <w:keepNext w:val="0"/>
              <w:rPr>
                <w:sz w:val="16"/>
                <w:szCs w:val="16"/>
              </w:rPr>
            </w:pPr>
            <w:r w:rsidRPr="001B1679">
              <w:rPr>
                <w:sz w:val="16"/>
                <w:szCs w:val="16"/>
              </w:rPr>
              <w:t>3GPPMEMBER</w:t>
            </w:r>
          </w:p>
        </w:tc>
      </w:tr>
      <w:tr w:rsidR="009B546A" w14:paraId="49A5235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EBADDD"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79EE7E" w14:textId="77777777" w:rsidR="009B546A" w:rsidRPr="001B1679" w:rsidRDefault="009B546A" w:rsidP="00C11620">
            <w:pPr>
              <w:pStyle w:val="TAL"/>
              <w:keepNext w:val="0"/>
              <w:rPr>
                <w:sz w:val="16"/>
                <w:szCs w:val="16"/>
              </w:rPr>
            </w:pPr>
            <w:r w:rsidRPr="001B1679">
              <w:rPr>
                <w:sz w:val="16"/>
                <w:szCs w:val="16"/>
              </w:rPr>
              <w:t>Heo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BF579B" w14:textId="77777777" w:rsidR="009B546A" w:rsidRPr="001B1679" w:rsidRDefault="009B546A" w:rsidP="00C11620">
            <w:pPr>
              <w:pStyle w:val="TAL"/>
              <w:keepNext w:val="0"/>
              <w:rPr>
                <w:sz w:val="16"/>
                <w:szCs w:val="16"/>
              </w:rPr>
            </w:pPr>
            <w:r w:rsidRPr="001B1679">
              <w:rPr>
                <w:sz w:val="16"/>
                <w:szCs w:val="16"/>
              </w:rPr>
              <w:t>Youn hyoung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90844A" w14:textId="77777777" w:rsidR="009B546A" w:rsidRPr="001B1679" w:rsidRDefault="009B546A" w:rsidP="00C11620">
            <w:pPr>
              <w:pStyle w:val="TAL"/>
              <w:keepNext w:val="0"/>
              <w:rPr>
                <w:sz w:val="16"/>
                <w:szCs w:val="16"/>
              </w:rPr>
            </w:pPr>
            <w:r w:rsidRPr="001B1679">
              <w:rPr>
                <w:sz w:val="16"/>
                <w:szCs w:val="16"/>
              </w:rPr>
              <w:t>Intel Korea,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2FE073"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C28641" w14:textId="77777777" w:rsidR="009B546A" w:rsidRPr="001B1679" w:rsidRDefault="009B546A" w:rsidP="00C11620">
            <w:pPr>
              <w:pStyle w:val="TAL"/>
              <w:keepNext w:val="0"/>
              <w:rPr>
                <w:sz w:val="16"/>
                <w:szCs w:val="16"/>
              </w:rPr>
            </w:pPr>
            <w:r w:rsidRPr="001B1679">
              <w:rPr>
                <w:sz w:val="16"/>
                <w:szCs w:val="16"/>
              </w:rPr>
              <w:t>3GPPMEMBER</w:t>
            </w:r>
          </w:p>
        </w:tc>
      </w:tr>
      <w:tr w:rsidR="009B546A" w14:paraId="4A1153E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4A5FA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4484B3" w14:textId="77777777" w:rsidR="009B546A" w:rsidRPr="001B1679" w:rsidRDefault="009B546A" w:rsidP="00C11620">
            <w:pPr>
              <w:pStyle w:val="TAL"/>
              <w:keepNext w:val="0"/>
              <w:rPr>
                <w:sz w:val="16"/>
                <w:szCs w:val="16"/>
              </w:rPr>
            </w:pPr>
            <w:r w:rsidRPr="001B1679">
              <w:rPr>
                <w:sz w:val="16"/>
                <w:szCs w:val="16"/>
              </w:rPr>
              <w:t>Heyn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A3AA9C" w14:textId="77777777" w:rsidR="009B546A" w:rsidRPr="001B1679" w:rsidRDefault="009B546A" w:rsidP="00C11620">
            <w:pPr>
              <w:pStyle w:val="TAL"/>
              <w:keepNext w:val="0"/>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D4E582" w14:textId="77777777" w:rsidR="009B546A" w:rsidRPr="001B1679" w:rsidRDefault="009B546A" w:rsidP="00C11620">
            <w:pPr>
              <w:pStyle w:val="TAL"/>
              <w:keepNext w:val="0"/>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7586F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C78A4B" w14:textId="77777777" w:rsidR="009B546A" w:rsidRPr="001B1679" w:rsidRDefault="009B546A" w:rsidP="00C11620">
            <w:pPr>
              <w:pStyle w:val="TAL"/>
              <w:keepNext w:val="0"/>
              <w:rPr>
                <w:sz w:val="16"/>
                <w:szCs w:val="16"/>
              </w:rPr>
            </w:pPr>
            <w:r w:rsidRPr="001B1679">
              <w:rPr>
                <w:sz w:val="16"/>
                <w:szCs w:val="16"/>
              </w:rPr>
              <w:t>3GPPMEMBER</w:t>
            </w:r>
          </w:p>
        </w:tc>
      </w:tr>
      <w:tr w:rsidR="009B546A" w14:paraId="3BC282F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CCE45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61B201" w14:textId="77777777" w:rsidR="009B546A" w:rsidRPr="001B1679" w:rsidRDefault="009B546A" w:rsidP="00C11620">
            <w:pPr>
              <w:pStyle w:val="TAL"/>
              <w:keepNext w:val="0"/>
              <w:rPr>
                <w:sz w:val="16"/>
                <w:szCs w:val="16"/>
              </w:rPr>
            </w:pPr>
            <w:r w:rsidRPr="001B1679">
              <w:rPr>
                <w:sz w:val="16"/>
                <w:szCs w:val="16"/>
              </w:rPr>
              <w:t>Hicks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F6B19E" w14:textId="77777777" w:rsidR="009B546A" w:rsidRPr="001B1679" w:rsidRDefault="009B546A" w:rsidP="00C11620">
            <w:pPr>
              <w:pStyle w:val="TAL"/>
              <w:keepNext w:val="0"/>
              <w:rPr>
                <w:sz w:val="16"/>
                <w:szCs w:val="16"/>
              </w:rPr>
            </w:pPr>
            <w:r w:rsidRPr="001B1679">
              <w:rPr>
                <w:sz w:val="16"/>
                <w:szCs w:val="16"/>
              </w:rPr>
              <w:t>Simon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08F1EA" w14:textId="77777777" w:rsidR="009B546A" w:rsidRPr="001B1679" w:rsidRDefault="009B546A" w:rsidP="00C11620">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3546B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E5E658" w14:textId="77777777" w:rsidR="009B546A" w:rsidRPr="001B1679" w:rsidRDefault="009B546A" w:rsidP="00C11620">
            <w:pPr>
              <w:pStyle w:val="TAL"/>
              <w:keepNext w:val="0"/>
              <w:rPr>
                <w:sz w:val="16"/>
                <w:szCs w:val="16"/>
              </w:rPr>
            </w:pPr>
            <w:r w:rsidRPr="001B1679">
              <w:rPr>
                <w:sz w:val="16"/>
                <w:szCs w:val="16"/>
              </w:rPr>
              <w:t>3GPPMEMBER</w:t>
            </w:r>
          </w:p>
        </w:tc>
      </w:tr>
      <w:tr w:rsidR="009B546A" w14:paraId="5FD25A2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2795D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AB93CB" w14:textId="77777777" w:rsidR="009B546A" w:rsidRPr="001B1679" w:rsidRDefault="009B546A" w:rsidP="00C11620">
            <w:pPr>
              <w:pStyle w:val="TAL"/>
              <w:keepNext w:val="0"/>
              <w:rPr>
                <w:sz w:val="16"/>
                <w:szCs w:val="16"/>
              </w:rPr>
            </w:pPr>
            <w:r w:rsidRPr="001B1679">
              <w:rPr>
                <w:sz w:val="16"/>
                <w:szCs w:val="16"/>
              </w:rPr>
              <w:t>Holley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51D246" w14:textId="77777777" w:rsidR="009B546A" w:rsidRPr="001B1679" w:rsidRDefault="009B546A" w:rsidP="00C11620">
            <w:pPr>
              <w:pStyle w:val="TAL"/>
              <w:keepNext w:val="0"/>
              <w:rPr>
                <w:sz w:val="16"/>
                <w:szCs w:val="16"/>
              </w:rPr>
            </w:pPr>
            <w:r w:rsidRPr="001B1679">
              <w:rPr>
                <w:sz w:val="16"/>
                <w:szCs w:val="16"/>
              </w:rPr>
              <w:t>Kevin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FCA743" w14:textId="77777777" w:rsidR="009B546A" w:rsidRPr="001B1679" w:rsidRDefault="009B546A" w:rsidP="00C11620">
            <w:pPr>
              <w:pStyle w:val="TAL"/>
              <w:keepNext w:val="0"/>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A99B6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BB344E" w14:textId="77777777" w:rsidR="009B546A" w:rsidRPr="001B1679" w:rsidRDefault="009B546A" w:rsidP="00C11620">
            <w:pPr>
              <w:pStyle w:val="TAL"/>
              <w:keepNext w:val="0"/>
              <w:rPr>
                <w:sz w:val="16"/>
                <w:szCs w:val="16"/>
              </w:rPr>
            </w:pPr>
            <w:r w:rsidRPr="001B1679">
              <w:rPr>
                <w:sz w:val="16"/>
                <w:szCs w:val="16"/>
              </w:rPr>
              <w:t>3GPPMEMBER</w:t>
            </w:r>
          </w:p>
        </w:tc>
      </w:tr>
      <w:tr w:rsidR="009B546A" w14:paraId="2BA60FD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DA088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86D665" w14:textId="77777777" w:rsidR="009B546A" w:rsidRPr="001B1679" w:rsidRDefault="009B546A" w:rsidP="00C11620">
            <w:pPr>
              <w:pStyle w:val="TAL"/>
              <w:keepNext w:val="0"/>
              <w:rPr>
                <w:sz w:val="16"/>
                <w:szCs w:val="16"/>
              </w:rPr>
            </w:pPr>
            <w:r w:rsidRPr="001B1679">
              <w:rPr>
                <w:sz w:val="16"/>
                <w:szCs w:val="16"/>
              </w:rPr>
              <w:t>Holmström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DBE458" w14:textId="77777777" w:rsidR="009B546A" w:rsidRPr="001B1679" w:rsidRDefault="009B546A" w:rsidP="00C11620">
            <w:pPr>
              <w:pStyle w:val="TAL"/>
              <w:keepNext w:val="0"/>
              <w:rPr>
                <w:sz w:val="16"/>
                <w:szCs w:val="16"/>
              </w:rPr>
            </w:pPr>
            <w:r w:rsidRPr="001B1679">
              <w:rPr>
                <w:sz w:val="16"/>
                <w:szCs w:val="16"/>
              </w:rPr>
              <w:t>Tomas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D3BCFE" w14:textId="77777777" w:rsidR="009B546A" w:rsidRPr="001B1679" w:rsidRDefault="009B546A" w:rsidP="00C11620">
            <w:pPr>
              <w:pStyle w:val="TAL"/>
              <w:keepNext w:val="0"/>
              <w:rPr>
                <w:sz w:val="16"/>
                <w:szCs w:val="16"/>
              </w:rPr>
            </w:pPr>
            <w:r w:rsidRPr="001B1679">
              <w:rPr>
                <w:sz w:val="16"/>
                <w:szCs w:val="16"/>
              </w:rPr>
              <w:t>Oy LM Ericsson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06188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E75B4B" w14:textId="77777777" w:rsidR="009B546A" w:rsidRPr="001B1679" w:rsidRDefault="009B546A" w:rsidP="00C11620">
            <w:pPr>
              <w:pStyle w:val="TAL"/>
              <w:keepNext w:val="0"/>
              <w:rPr>
                <w:sz w:val="16"/>
                <w:szCs w:val="16"/>
              </w:rPr>
            </w:pPr>
            <w:r w:rsidRPr="001B1679">
              <w:rPr>
                <w:sz w:val="16"/>
                <w:szCs w:val="16"/>
              </w:rPr>
              <w:t>3GPPMEMBER</w:t>
            </w:r>
          </w:p>
        </w:tc>
      </w:tr>
      <w:tr w:rsidR="009B546A" w14:paraId="3022790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BA321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1FD89F" w14:textId="77777777" w:rsidR="009B546A" w:rsidRPr="001B1679" w:rsidRDefault="009B546A" w:rsidP="00C11620">
            <w:pPr>
              <w:pStyle w:val="TAL"/>
              <w:keepNext w:val="0"/>
              <w:rPr>
                <w:sz w:val="16"/>
                <w:szCs w:val="16"/>
              </w:rPr>
            </w:pPr>
            <w:r w:rsidRPr="001B1679">
              <w:rPr>
                <w:sz w:val="16"/>
                <w:szCs w:val="16"/>
              </w:rPr>
              <w:t>Hong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C61DD0" w14:textId="77777777" w:rsidR="009B546A" w:rsidRPr="001B1679" w:rsidRDefault="009B546A" w:rsidP="00C11620">
            <w:pPr>
              <w:pStyle w:val="TAL"/>
              <w:keepNext w:val="0"/>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726411" w14:textId="77777777" w:rsidR="009B546A" w:rsidRPr="001B1679" w:rsidRDefault="009B546A" w:rsidP="00C11620">
            <w:pPr>
              <w:pStyle w:val="TAL"/>
              <w:keepNext w:val="0"/>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75C02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59B284" w14:textId="77777777" w:rsidR="009B546A" w:rsidRPr="001B1679" w:rsidRDefault="009B546A" w:rsidP="00C11620">
            <w:pPr>
              <w:pStyle w:val="TAL"/>
              <w:keepNext w:val="0"/>
              <w:rPr>
                <w:sz w:val="16"/>
                <w:szCs w:val="16"/>
              </w:rPr>
            </w:pPr>
            <w:r w:rsidRPr="001B1679">
              <w:rPr>
                <w:sz w:val="16"/>
                <w:szCs w:val="16"/>
              </w:rPr>
              <w:t>3GPPMEMBER</w:t>
            </w:r>
          </w:p>
        </w:tc>
      </w:tr>
      <w:tr w:rsidR="009B546A" w14:paraId="5EB4C7C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8AAE6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50A418" w14:textId="77777777" w:rsidR="009B546A" w:rsidRPr="001B1679" w:rsidRDefault="009B546A" w:rsidP="00C11620">
            <w:pPr>
              <w:pStyle w:val="TAL"/>
              <w:keepNext w:val="0"/>
              <w:rPr>
                <w:sz w:val="16"/>
                <w:szCs w:val="16"/>
              </w:rPr>
            </w:pPr>
            <w:r w:rsidRPr="001B1679">
              <w:rPr>
                <w:sz w:val="16"/>
                <w:szCs w:val="16"/>
              </w:rPr>
              <w:t>Honma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B3F2ED" w14:textId="77777777" w:rsidR="009B546A" w:rsidRPr="001B1679" w:rsidRDefault="009B546A" w:rsidP="00C11620">
            <w:pPr>
              <w:pStyle w:val="TAL"/>
              <w:keepNext w:val="0"/>
              <w:rPr>
                <w:sz w:val="16"/>
                <w:szCs w:val="16"/>
              </w:rPr>
            </w:pPr>
            <w:r w:rsidRPr="001B1679">
              <w:rPr>
                <w:sz w:val="16"/>
                <w:szCs w:val="16"/>
              </w:rPr>
              <w:t>Keita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7B4F81" w14:textId="77777777" w:rsidR="009B546A" w:rsidRPr="001B1679" w:rsidRDefault="009B546A" w:rsidP="00C11620">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A5E6CD"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93FF46" w14:textId="77777777" w:rsidR="009B546A" w:rsidRPr="001B1679" w:rsidRDefault="009B546A" w:rsidP="00C11620">
            <w:pPr>
              <w:pStyle w:val="TAL"/>
              <w:keepNext w:val="0"/>
              <w:rPr>
                <w:sz w:val="16"/>
                <w:szCs w:val="16"/>
              </w:rPr>
            </w:pPr>
            <w:r w:rsidRPr="001B1679">
              <w:rPr>
                <w:sz w:val="16"/>
                <w:szCs w:val="16"/>
              </w:rPr>
              <w:t>3GPPMEMBER</w:t>
            </w:r>
          </w:p>
        </w:tc>
      </w:tr>
      <w:tr w:rsidR="009B546A" w14:paraId="083EB9F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6091E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CA33BF" w14:textId="77777777" w:rsidR="009B546A" w:rsidRPr="001B1679" w:rsidRDefault="009B546A" w:rsidP="00C11620">
            <w:pPr>
              <w:pStyle w:val="TAL"/>
              <w:keepNext w:val="0"/>
              <w:rPr>
                <w:sz w:val="16"/>
                <w:szCs w:val="16"/>
              </w:rPr>
            </w:pPr>
            <w:r w:rsidRPr="001B1679">
              <w:rPr>
                <w:sz w:val="16"/>
                <w:szCs w:val="16"/>
              </w:rPr>
              <w:t>Howell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2FDE48" w14:textId="77777777" w:rsidR="009B546A" w:rsidRPr="001B1679" w:rsidRDefault="009B546A" w:rsidP="00C11620">
            <w:pPr>
              <w:pStyle w:val="TAL"/>
              <w:keepNext w:val="0"/>
              <w:rPr>
                <w:sz w:val="16"/>
                <w:szCs w:val="16"/>
              </w:rPr>
            </w:pPr>
            <w:r w:rsidRPr="001B1679">
              <w:rPr>
                <w:sz w:val="16"/>
                <w:szCs w:val="16"/>
              </w:rPr>
              <w:t>Andrew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6F5D54" w14:textId="77777777" w:rsidR="009B546A" w:rsidRPr="001B1679" w:rsidRDefault="009B546A" w:rsidP="00C11620">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5C2BF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0EA0E1" w14:textId="77777777" w:rsidR="009B546A" w:rsidRPr="001B1679" w:rsidRDefault="009B546A" w:rsidP="00C11620">
            <w:pPr>
              <w:pStyle w:val="TAL"/>
              <w:keepNext w:val="0"/>
              <w:rPr>
                <w:sz w:val="16"/>
                <w:szCs w:val="16"/>
              </w:rPr>
            </w:pPr>
            <w:r w:rsidRPr="001B1679">
              <w:rPr>
                <w:sz w:val="16"/>
                <w:szCs w:val="16"/>
              </w:rPr>
              <w:t>3GPPMEMBER</w:t>
            </w:r>
          </w:p>
        </w:tc>
      </w:tr>
      <w:tr w:rsidR="009B546A" w14:paraId="2FD1D21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713E0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6571B4" w14:textId="77777777" w:rsidR="009B546A" w:rsidRPr="001B1679" w:rsidRDefault="009B546A" w:rsidP="00C11620">
            <w:pPr>
              <w:pStyle w:val="TAL"/>
              <w:keepNext w:val="0"/>
              <w:rPr>
                <w:sz w:val="16"/>
                <w:szCs w:val="16"/>
              </w:rPr>
            </w:pPr>
            <w:r w:rsidRPr="001B1679">
              <w:rPr>
                <w:sz w:val="16"/>
                <w:szCs w:val="16"/>
              </w:rPr>
              <w:t>Hsieh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C7D418" w14:textId="77777777" w:rsidR="009B546A" w:rsidRPr="001B1679" w:rsidRDefault="009B546A" w:rsidP="00C11620">
            <w:pPr>
              <w:pStyle w:val="TAL"/>
              <w:keepNext w:val="0"/>
              <w:rPr>
                <w:sz w:val="16"/>
                <w:szCs w:val="16"/>
              </w:rPr>
            </w:pPr>
            <w:r w:rsidRPr="001B1679">
              <w:rPr>
                <w:sz w:val="16"/>
                <w:szCs w:val="16"/>
              </w:rPr>
              <w:t>Bo-Han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205E0E" w14:textId="77777777" w:rsidR="009B546A" w:rsidRPr="001B1679" w:rsidRDefault="009B546A" w:rsidP="00C11620">
            <w:pPr>
              <w:pStyle w:val="TAL"/>
              <w:keepNext w:val="0"/>
              <w:rPr>
                <w:sz w:val="16"/>
                <w:szCs w:val="16"/>
              </w:rPr>
            </w:pPr>
            <w:r w:rsidRPr="001B1679">
              <w:rPr>
                <w:sz w:val="16"/>
                <w:szCs w:val="16"/>
              </w:rPr>
              <w:t>CHTTL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C527E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98F3E8" w14:textId="77777777" w:rsidR="009B546A" w:rsidRPr="001B1679" w:rsidRDefault="009B546A" w:rsidP="00C11620">
            <w:pPr>
              <w:pStyle w:val="TAL"/>
              <w:keepNext w:val="0"/>
              <w:rPr>
                <w:sz w:val="16"/>
                <w:szCs w:val="16"/>
              </w:rPr>
            </w:pPr>
            <w:r w:rsidRPr="001B1679">
              <w:rPr>
                <w:sz w:val="16"/>
                <w:szCs w:val="16"/>
              </w:rPr>
              <w:t>3GPPMEMBER</w:t>
            </w:r>
          </w:p>
        </w:tc>
      </w:tr>
      <w:tr w:rsidR="009B546A" w14:paraId="1F6797E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7588C9"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0D44FB" w14:textId="77777777" w:rsidR="009B546A" w:rsidRPr="001B1679" w:rsidRDefault="009B546A" w:rsidP="00C11620">
            <w:pPr>
              <w:pStyle w:val="TAL"/>
              <w:keepNext w:val="0"/>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1C59B4" w14:textId="77777777" w:rsidR="009B546A" w:rsidRPr="001B1679" w:rsidRDefault="009B546A" w:rsidP="00C11620">
            <w:pPr>
              <w:pStyle w:val="TAL"/>
              <w:keepNext w:val="0"/>
              <w:rPr>
                <w:sz w:val="16"/>
                <w:szCs w:val="16"/>
              </w:rPr>
            </w:pPr>
            <w:r w:rsidRPr="001B1679">
              <w:rPr>
                <w:sz w:val="16"/>
                <w:szCs w:val="16"/>
              </w:rPr>
              <w:t>Haijing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A266F" w14:textId="77777777" w:rsidR="009B546A" w:rsidRPr="001B1679" w:rsidRDefault="009B546A" w:rsidP="00C11620">
            <w:pPr>
              <w:pStyle w:val="TAL"/>
              <w:keepNext w:val="0"/>
              <w:rPr>
                <w:sz w:val="16"/>
                <w:szCs w:val="16"/>
              </w:rPr>
            </w:pPr>
            <w:r w:rsidRPr="001B1679">
              <w:rPr>
                <w:sz w:val="16"/>
                <w:szCs w:val="16"/>
              </w:rPr>
              <w:t>Apple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91343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8CC4D2" w14:textId="77777777" w:rsidR="009B546A" w:rsidRPr="001B1679" w:rsidRDefault="009B546A" w:rsidP="00C11620">
            <w:pPr>
              <w:pStyle w:val="TAL"/>
              <w:keepNext w:val="0"/>
              <w:rPr>
                <w:sz w:val="16"/>
                <w:szCs w:val="16"/>
              </w:rPr>
            </w:pPr>
            <w:r w:rsidRPr="001B1679">
              <w:rPr>
                <w:sz w:val="16"/>
                <w:szCs w:val="16"/>
              </w:rPr>
              <w:t>3GPPMEMBER</w:t>
            </w:r>
          </w:p>
        </w:tc>
      </w:tr>
      <w:tr w:rsidR="009B546A" w14:paraId="36D853C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3AB302"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F241DF" w14:textId="77777777" w:rsidR="009B546A" w:rsidRPr="001B1679" w:rsidRDefault="009B546A" w:rsidP="00C11620">
            <w:pPr>
              <w:pStyle w:val="TAL"/>
              <w:keepNext w:val="0"/>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D5E24C" w14:textId="77777777" w:rsidR="009B546A" w:rsidRPr="001B1679" w:rsidRDefault="009B546A" w:rsidP="00C11620">
            <w:pPr>
              <w:pStyle w:val="TAL"/>
              <w:keepNext w:val="0"/>
              <w:rPr>
                <w:sz w:val="16"/>
                <w:szCs w:val="16"/>
              </w:rPr>
            </w:pPr>
            <w:r w:rsidRPr="001B1679">
              <w:rPr>
                <w:sz w:val="16"/>
                <w:szCs w:val="16"/>
              </w:rPr>
              <w:t>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577917" w14:textId="77777777" w:rsidR="009B546A" w:rsidRPr="001B1679" w:rsidRDefault="009B546A" w:rsidP="00C11620">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CD4E6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44D626" w14:textId="77777777" w:rsidR="009B546A" w:rsidRPr="001B1679" w:rsidRDefault="009B546A" w:rsidP="00C11620">
            <w:pPr>
              <w:pStyle w:val="TAL"/>
              <w:keepNext w:val="0"/>
              <w:rPr>
                <w:sz w:val="16"/>
                <w:szCs w:val="16"/>
              </w:rPr>
            </w:pPr>
            <w:r w:rsidRPr="001B1679">
              <w:rPr>
                <w:sz w:val="16"/>
                <w:szCs w:val="16"/>
              </w:rPr>
              <w:t>3GPPMEMBER</w:t>
            </w:r>
          </w:p>
        </w:tc>
      </w:tr>
      <w:tr w:rsidR="009B546A" w14:paraId="6D2C538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121F2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4207AA" w14:textId="77777777" w:rsidR="009B546A" w:rsidRPr="001B1679" w:rsidRDefault="009B546A" w:rsidP="00C11620">
            <w:pPr>
              <w:pStyle w:val="TAL"/>
              <w:keepNext w:val="0"/>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2CDF33" w14:textId="77777777" w:rsidR="009B546A" w:rsidRPr="001B1679" w:rsidRDefault="009B546A" w:rsidP="00C11620">
            <w:pPr>
              <w:pStyle w:val="TAL"/>
              <w:keepNext w:val="0"/>
              <w:rPr>
                <w:sz w:val="16"/>
                <w:szCs w:val="16"/>
              </w:rPr>
            </w:pPr>
            <w:r w:rsidRPr="001B1679">
              <w:rPr>
                <w:sz w:val="16"/>
                <w:szCs w:val="16"/>
              </w:rPr>
              <w:t>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7B6438" w14:textId="77777777" w:rsidR="009B546A" w:rsidRPr="001B1679" w:rsidRDefault="009B546A" w:rsidP="00C11620">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C0972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729E35" w14:textId="77777777" w:rsidR="009B546A" w:rsidRPr="001B1679" w:rsidRDefault="009B546A" w:rsidP="00C11620">
            <w:pPr>
              <w:pStyle w:val="TAL"/>
              <w:keepNext w:val="0"/>
              <w:rPr>
                <w:sz w:val="16"/>
                <w:szCs w:val="16"/>
              </w:rPr>
            </w:pPr>
            <w:r w:rsidRPr="001B1679">
              <w:rPr>
                <w:sz w:val="16"/>
                <w:szCs w:val="16"/>
              </w:rPr>
              <w:t>3GPPMEMBER</w:t>
            </w:r>
          </w:p>
        </w:tc>
      </w:tr>
      <w:tr w:rsidR="009B546A" w14:paraId="50B8F38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8E7BE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341692" w14:textId="77777777" w:rsidR="009B546A" w:rsidRPr="001B1679" w:rsidRDefault="009B546A" w:rsidP="00C11620">
            <w:pPr>
              <w:pStyle w:val="TAL"/>
              <w:keepNext w:val="0"/>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52CE16" w14:textId="77777777" w:rsidR="009B546A" w:rsidRPr="001B1679" w:rsidRDefault="009B546A" w:rsidP="00C11620">
            <w:pPr>
              <w:pStyle w:val="TAL"/>
              <w:keepNext w:val="0"/>
              <w:rPr>
                <w:sz w:val="16"/>
                <w:szCs w:val="16"/>
              </w:rPr>
            </w:pPr>
            <w:r w:rsidRPr="001B1679">
              <w:rPr>
                <w:sz w:val="16"/>
                <w:szCs w:val="16"/>
              </w:rPr>
              <w:t>Yuzhou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B8DCF6" w14:textId="77777777" w:rsidR="009B546A" w:rsidRPr="001B1679" w:rsidRDefault="009B546A" w:rsidP="00C11620">
            <w:pPr>
              <w:pStyle w:val="TAL"/>
              <w:keepNext w:val="0"/>
              <w:rPr>
                <w:sz w:val="16"/>
                <w:szCs w:val="16"/>
              </w:rPr>
            </w:pPr>
            <w:r w:rsidRPr="001B1679">
              <w:rPr>
                <w:sz w:val="16"/>
                <w:szCs w:val="16"/>
              </w:rPr>
              <w:t>Jetflow</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01A15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973429" w14:textId="77777777" w:rsidR="009B546A" w:rsidRPr="001B1679" w:rsidRDefault="009B546A" w:rsidP="00C11620">
            <w:pPr>
              <w:pStyle w:val="TAL"/>
              <w:keepNext w:val="0"/>
              <w:rPr>
                <w:sz w:val="16"/>
                <w:szCs w:val="16"/>
              </w:rPr>
            </w:pPr>
            <w:r w:rsidRPr="001B1679">
              <w:rPr>
                <w:sz w:val="16"/>
                <w:szCs w:val="16"/>
              </w:rPr>
              <w:t>3GPPMEMBER</w:t>
            </w:r>
          </w:p>
        </w:tc>
      </w:tr>
      <w:tr w:rsidR="009B546A" w14:paraId="29DED9C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62FB1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46E5DE" w14:textId="77777777" w:rsidR="009B546A" w:rsidRPr="001B1679" w:rsidRDefault="009B546A" w:rsidP="00C11620">
            <w:pPr>
              <w:pStyle w:val="TAL"/>
              <w:keepNext w:val="0"/>
              <w:rPr>
                <w:sz w:val="16"/>
                <w:szCs w:val="16"/>
              </w:rPr>
            </w:pPr>
            <w:r w:rsidRPr="001B1679">
              <w:rPr>
                <w:sz w:val="16"/>
                <w:szCs w:val="16"/>
              </w:rPr>
              <w:t>Huang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ED2095" w14:textId="77777777" w:rsidR="009B546A" w:rsidRPr="001B1679" w:rsidRDefault="009B546A" w:rsidP="00C11620">
            <w:pPr>
              <w:pStyle w:val="TAL"/>
              <w:keepNext w:val="0"/>
              <w:rPr>
                <w:sz w:val="16"/>
                <w:szCs w:val="16"/>
              </w:rPr>
            </w:pPr>
            <w:r w:rsidRPr="001B1679">
              <w:rPr>
                <w:sz w:val="16"/>
                <w:szCs w:val="16"/>
              </w:rPr>
              <w:t>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07D10B" w14:textId="77777777" w:rsidR="009B546A" w:rsidRPr="001B1679" w:rsidRDefault="009B546A" w:rsidP="00C11620">
            <w:pPr>
              <w:pStyle w:val="TAL"/>
              <w:keepNext w:val="0"/>
              <w:rPr>
                <w:sz w:val="16"/>
                <w:szCs w:val="16"/>
              </w:rPr>
            </w:pPr>
            <w:r w:rsidRPr="001B1679">
              <w:rPr>
                <w:sz w:val="16"/>
                <w:szCs w:val="16"/>
              </w:rPr>
              <w:t>Sanechips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EB4F7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54521C" w14:textId="77777777" w:rsidR="009B546A" w:rsidRPr="001B1679" w:rsidRDefault="009B546A" w:rsidP="00C11620">
            <w:pPr>
              <w:pStyle w:val="TAL"/>
              <w:keepNext w:val="0"/>
              <w:rPr>
                <w:sz w:val="16"/>
                <w:szCs w:val="16"/>
              </w:rPr>
            </w:pPr>
            <w:r w:rsidRPr="001B1679">
              <w:rPr>
                <w:sz w:val="16"/>
                <w:szCs w:val="16"/>
              </w:rPr>
              <w:t>3GPPMEMBER</w:t>
            </w:r>
          </w:p>
        </w:tc>
      </w:tr>
      <w:tr w:rsidR="009B546A" w14:paraId="27B1791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54BC4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C87AC2" w14:textId="77777777" w:rsidR="009B546A" w:rsidRPr="001B1679" w:rsidRDefault="009B546A" w:rsidP="00C11620">
            <w:pPr>
              <w:pStyle w:val="TAL"/>
              <w:keepNext w:val="0"/>
              <w:rPr>
                <w:sz w:val="16"/>
                <w:szCs w:val="16"/>
              </w:rPr>
            </w:pPr>
            <w:r w:rsidRPr="001B1679">
              <w:rPr>
                <w:sz w:val="16"/>
                <w:szCs w:val="16"/>
              </w:rPr>
              <w:t>Huang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1A6BCB" w14:textId="77777777" w:rsidR="009B546A" w:rsidRPr="001B1679" w:rsidRDefault="009B546A" w:rsidP="00C11620">
            <w:pPr>
              <w:pStyle w:val="TAL"/>
              <w:keepNext w:val="0"/>
              <w:rPr>
                <w:sz w:val="16"/>
                <w:szCs w:val="16"/>
              </w:rPr>
            </w:pPr>
            <w:r w:rsidRPr="001B1679">
              <w:rPr>
                <w:sz w:val="16"/>
                <w:szCs w:val="16"/>
              </w:rPr>
              <w:t>Zhenning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A64CBF" w14:textId="77777777" w:rsidR="009B546A" w:rsidRPr="001B1679" w:rsidRDefault="009B546A" w:rsidP="00C11620">
            <w:pPr>
              <w:pStyle w:val="TAL"/>
              <w:keepNext w:val="0"/>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DB1AE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A499EA" w14:textId="77777777" w:rsidR="009B546A" w:rsidRPr="001B1679" w:rsidRDefault="009B546A" w:rsidP="00C11620">
            <w:pPr>
              <w:pStyle w:val="TAL"/>
              <w:keepNext w:val="0"/>
              <w:rPr>
                <w:sz w:val="16"/>
                <w:szCs w:val="16"/>
              </w:rPr>
            </w:pPr>
            <w:r w:rsidRPr="001B1679">
              <w:rPr>
                <w:sz w:val="16"/>
                <w:szCs w:val="16"/>
              </w:rPr>
              <w:t>3GPPMEMBER</w:t>
            </w:r>
          </w:p>
        </w:tc>
      </w:tr>
      <w:tr w:rsidR="009B546A" w14:paraId="2BF0D62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7FC52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BAE917" w14:textId="77777777" w:rsidR="009B546A" w:rsidRPr="001B1679" w:rsidRDefault="009B546A" w:rsidP="00C11620">
            <w:pPr>
              <w:pStyle w:val="TAL"/>
              <w:keepNext w:val="0"/>
              <w:rPr>
                <w:sz w:val="16"/>
                <w:szCs w:val="16"/>
              </w:rPr>
            </w:pPr>
            <w:r w:rsidRPr="001B1679">
              <w:rPr>
                <w:sz w:val="16"/>
                <w:szCs w:val="16"/>
              </w:rPr>
              <w:t>Hwang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8D1097" w14:textId="77777777" w:rsidR="009B546A" w:rsidRPr="001B1679" w:rsidRDefault="009B546A" w:rsidP="00C11620">
            <w:pPr>
              <w:pStyle w:val="TAL"/>
              <w:keepNext w:val="0"/>
              <w:rPr>
                <w:sz w:val="16"/>
                <w:szCs w:val="16"/>
              </w:rPr>
            </w:pPr>
            <w:r w:rsidRPr="001B1679">
              <w:rPr>
                <w:sz w:val="16"/>
                <w:szCs w:val="16"/>
              </w:rPr>
              <w:t>Chungwoo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C246A6" w14:textId="77777777" w:rsidR="009B546A" w:rsidRPr="001B1679" w:rsidRDefault="009B546A" w:rsidP="00C11620">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1D2753"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7A4689" w14:textId="77777777" w:rsidR="009B546A" w:rsidRPr="001B1679" w:rsidRDefault="009B546A" w:rsidP="00C11620">
            <w:pPr>
              <w:pStyle w:val="TAL"/>
              <w:keepNext w:val="0"/>
              <w:rPr>
                <w:sz w:val="16"/>
                <w:szCs w:val="16"/>
              </w:rPr>
            </w:pPr>
            <w:r w:rsidRPr="001B1679">
              <w:rPr>
                <w:sz w:val="16"/>
                <w:szCs w:val="16"/>
              </w:rPr>
              <w:t>3GPPMEMBER</w:t>
            </w:r>
          </w:p>
        </w:tc>
      </w:tr>
      <w:tr w:rsidR="009B546A" w14:paraId="2082B4E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53858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378310" w14:textId="77777777" w:rsidR="009B546A" w:rsidRPr="001B1679" w:rsidRDefault="009B546A" w:rsidP="00C11620">
            <w:pPr>
              <w:pStyle w:val="TAL"/>
              <w:keepNext w:val="0"/>
              <w:rPr>
                <w:sz w:val="16"/>
                <w:szCs w:val="16"/>
              </w:rPr>
            </w:pPr>
            <w:r w:rsidRPr="001B1679">
              <w:rPr>
                <w:sz w:val="16"/>
                <w:szCs w:val="16"/>
              </w:rPr>
              <w:t>Ido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ABB48F" w14:textId="77777777" w:rsidR="009B546A" w:rsidRPr="001B1679" w:rsidRDefault="009B546A" w:rsidP="00C11620">
            <w:pPr>
              <w:pStyle w:val="TAL"/>
              <w:keepNext w:val="0"/>
              <w:rPr>
                <w:sz w:val="16"/>
                <w:szCs w:val="16"/>
              </w:rPr>
            </w:pPr>
            <w:r w:rsidRPr="001B1679">
              <w:rPr>
                <w:sz w:val="16"/>
                <w:szCs w:val="16"/>
              </w:rPr>
              <w:t>Tetsuya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3AB12E" w14:textId="77777777" w:rsidR="009B546A" w:rsidRPr="001B1679" w:rsidRDefault="009B546A" w:rsidP="00C11620">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AC2CBF"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3D58C0" w14:textId="77777777" w:rsidR="009B546A" w:rsidRPr="001B1679" w:rsidRDefault="009B546A" w:rsidP="00C11620">
            <w:pPr>
              <w:pStyle w:val="TAL"/>
              <w:keepNext w:val="0"/>
              <w:rPr>
                <w:sz w:val="16"/>
                <w:szCs w:val="16"/>
              </w:rPr>
            </w:pPr>
            <w:r w:rsidRPr="001B1679">
              <w:rPr>
                <w:sz w:val="16"/>
                <w:szCs w:val="16"/>
              </w:rPr>
              <w:t>3GPPMEMBER</w:t>
            </w:r>
          </w:p>
        </w:tc>
      </w:tr>
      <w:tr w:rsidR="009B546A" w14:paraId="70DF52B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623AF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7CC8AF" w14:textId="77777777" w:rsidR="009B546A" w:rsidRPr="001B1679" w:rsidRDefault="009B546A" w:rsidP="00C11620">
            <w:pPr>
              <w:pStyle w:val="TAL"/>
              <w:keepNext w:val="0"/>
              <w:rPr>
                <w:sz w:val="16"/>
                <w:szCs w:val="16"/>
              </w:rPr>
            </w:pPr>
            <w:r w:rsidRPr="001B1679">
              <w:rPr>
                <w:sz w:val="16"/>
                <w:szCs w:val="16"/>
              </w:rPr>
              <w:t>Ihamouine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2BA8D6" w14:textId="77777777" w:rsidR="009B546A" w:rsidRPr="001B1679" w:rsidRDefault="009B546A" w:rsidP="00C11620">
            <w:pPr>
              <w:pStyle w:val="TAL"/>
              <w:keepNext w:val="0"/>
              <w:rPr>
                <w:sz w:val="16"/>
                <w:szCs w:val="16"/>
              </w:rPr>
            </w:pPr>
            <w:r w:rsidRPr="001B1679">
              <w:rPr>
                <w:sz w:val="16"/>
                <w:szCs w:val="16"/>
              </w:rPr>
              <w:t>Raphael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8C341" w14:textId="77777777" w:rsidR="009B546A" w:rsidRPr="001B1679" w:rsidRDefault="009B546A" w:rsidP="00C11620">
            <w:pPr>
              <w:pStyle w:val="TAL"/>
              <w:keepNext w:val="0"/>
              <w:rPr>
                <w:sz w:val="16"/>
                <w:szCs w:val="16"/>
              </w:rPr>
            </w:pPr>
            <w:r w:rsidRPr="001B1679">
              <w:rPr>
                <w:sz w:val="16"/>
                <w:szCs w:val="16"/>
              </w:rPr>
              <w:t>Inmarsat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67603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E30263" w14:textId="77777777" w:rsidR="009B546A" w:rsidRPr="001B1679" w:rsidRDefault="009B546A" w:rsidP="00C11620">
            <w:pPr>
              <w:pStyle w:val="TAL"/>
              <w:keepNext w:val="0"/>
              <w:rPr>
                <w:sz w:val="16"/>
                <w:szCs w:val="16"/>
              </w:rPr>
            </w:pPr>
            <w:r w:rsidRPr="001B1679">
              <w:rPr>
                <w:sz w:val="16"/>
                <w:szCs w:val="16"/>
              </w:rPr>
              <w:t>3GPPMEMBER</w:t>
            </w:r>
          </w:p>
        </w:tc>
      </w:tr>
      <w:tr w:rsidR="009B546A" w14:paraId="2324309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757D5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564F71" w14:textId="77777777" w:rsidR="009B546A" w:rsidRPr="001B1679" w:rsidRDefault="009B546A" w:rsidP="00C11620">
            <w:pPr>
              <w:pStyle w:val="TAL"/>
              <w:keepNext w:val="0"/>
              <w:rPr>
                <w:sz w:val="16"/>
                <w:szCs w:val="16"/>
              </w:rPr>
            </w:pPr>
            <w:r w:rsidRPr="001B1679">
              <w:rPr>
                <w:sz w:val="16"/>
                <w:szCs w:val="16"/>
              </w:rPr>
              <w:t>Inoue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327DE9" w14:textId="77777777" w:rsidR="009B546A" w:rsidRPr="001B1679" w:rsidRDefault="009B546A" w:rsidP="00C11620">
            <w:pPr>
              <w:pStyle w:val="TAL"/>
              <w:keepNext w:val="0"/>
              <w:rPr>
                <w:sz w:val="16"/>
                <w:szCs w:val="16"/>
              </w:rPr>
            </w:pPr>
            <w:r w:rsidRPr="001B1679">
              <w:rPr>
                <w:sz w:val="16"/>
                <w:szCs w:val="16"/>
              </w:rPr>
              <w:t>Yoshihiro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54801" w14:textId="77777777" w:rsidR="009B546A" w:rsidRPr="001B1679" w:rsidRDefault="009B546A" w:rsidP="00C11620">
            <w:pPr>
              <w:pStyle w:val="TAL"/>
              <w:keepNext w:val="0"/>
              <w:rPr>
                <w:sz w:val="16"/>
                <w:szCs w:val="16"/>
              </w:rPr>
            </w:pPr>
            <w:r w:rsidRPr="001B1679">
              <w:rPr>
                <w:sz w:val="16"/>
                <w:szCs w:val="16"/>
              </w:rPr>
              <w:t>NTT Advanced Technology Corpor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785204"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EF1C79" w14:textId="77777777" w:rsidR="009B546A" w:rsidRPr="001B1679" w:rsidRDefault="009B546A" w:rsidP="00C11620">
            <w:pPr>
              <w:pStyle w:val="TAL"/>
              <w:keepNext w:val="0"/>
              <w:rPr>
                <w:sz w:val="16"/>
                <w:szCs w:val="16"/>
              </w:rPr>
            </w:pPr>
            <w:r w:rsidRPr="001B1679">
              <w:rPr>
                <w:sz w:val="16"/>
                <w:szCs w:val="16"/>
              </w:rPr>
              <w:t>3GPPMEMBER</w:t>
            </w:r>
          </w:p>
        </w:tc>
      </w:tr>
      <w:tr w:rsidR="009B546A" w14:paraId="44596D2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67DFA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FBCD41" w14:textId="77777777" w:rsidR="009B546A" w:rsidRPr="001B1679" w:rsidRDefault="009B546A" w:rsidP="00C11620">
            <w:pPr>
              <w:pStyle w:val="TAL"/>
              <w:keepNext w:val="0"/>
              <w:rPr>
                <w:sz w:val="16"/>
                <w:szCs w:val="16"/>
              </w:rPr>
            </w:pPr>
            <w:r w:rsidRPr="001B1679">
              <w:rPr>
                <w:sz w:val="16"/>
                <w:szCs w:val="16"/>
              </w:rPr>
              <w:t>Ishikawa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FE0A4F" w14:textId="77777777" w:rsidR="009B546A" w:rsidRPr="001B1679" w:rsidRDefault="009B546A" w:rsidP="00C11620">
            <w:pPr>
              <w:pStyle w:val="TAL"/>
              <w:keepNext w:val="0"/>
              <w:rPr>
                <w:sz w:val="16"/>
                <w:szCs w:val="16"/>
              </w:rPr>
            </w:pPr>
            <w:r w:rsidRPr="001B1679">
              <w:rPr>
                <w:sz w:val="16"/>
                <w:szCs w:val="16"/>
              </w:rPr>
              <w:t>Hiroshi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DE4E6A" w14:textId="77777777" w:rsidR="009B546A" w:rsidRPr="001B1679" w:rsidRDefault="009B546A" w:rsidP="00C11620">
            <w:pPr>
              <w:pStyle w:val="TAL"/>
              <w:keepNext w:val="0"/>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7330EA"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287D3C" w14:textId="77777777" w:rsidR="009B546A" w:rsidRPr="001B1679" w:rsidRDefault="009B546A" w:rsidP="00C11620">
            <w:pPr>
              <w:pStyle w:val="TAL"/>
              <w:keepNext w:val="0"/>
              <w:rPr>
                <w:sz w:val="16"/>
                <w:szCs w:val="16"/>
              </w:rPr>
            </w:pPr>
            <w:r w:rsidRPr="001B1679">
              <w:rPr>
                <w:sz w:val="16"/>
                <w:szCs w:val="16"/>
              </w:rPr>
              <w:t>3GPPMEMBER</w:t>
            </w:r>
          </w:p>
        </w:tc>
      </w:tr>
      <w:tr w:rsidR="009B546A" w14:paraId="1228C44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BCF22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A236C8" w14:textId="77777777" w:rsidR="009B546A" w:rsidRPr="001B1679" w:rsidRDefault="009B546A" w:rsidP="00C11620">
            <w:pPr>
              <w:pStyle w:val="TAL"/>
              <w:keepNext w:val="0"/>
              <w:rPr>
                <w:sz w:val="16"/>
                <w:szCs w:val="16"/>
              </w:rPr>
            </w:pPr>
            <w:r w:rsidRPr="001B1679">
              <w:rPr>
                <w:sz w:val="16"/>
                <w:szCs w:val="16"/>
              </w:rPr>
              <w:t>Izumi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1C591E" w14:textId="77777777" w:rsidR="009B546A" w:rsidRPr="001B1679" w:rsidRDefault="009B546A" w:rsidP="00C11620">
            <w:pPr>
              <w:pStyle w:val="TAL"/>
              <w:keepNext w:val="0"/>
              <w:rPr>
                <w:sz w:val="16"/>
                <w:szCs w:val="16"/>
              </w:rPr>
            </w:pPr>
            <w:r w:rsidRPr="001B1679">
              <w:rPr>
                <w:sz w:val="16"/>
                <w:szCs w:val="16"/>
              </w:rPr>
              <w:t>Masaki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93B228" w14:textId="77777777" w:rsidR="009B546A" w:rsidRPr="001B1679" w:rsidRDefault="009B546A" w:rsidP="00C11620">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2695B5"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49E6D2" w14:textId="77777777" w:rsidR="009B546A" w:rsidRPr="001B1679" w:rsidRDefault="009B546A" w:rsidP="00C11620">
            <w:pPr>
              <w:pStyle w:val="TAL"/>
              <w:keepNext w:val="0"/>
              <w:rPr>
                <w:sz w:val="16"/>
                <w:szCs w:val="16"/>
              </w:rPr>
            </w:pPr>
            <w:r w:rsidRPr="001B1679">
              <w:rPr>
                <w:sz w:val="16"/>
                <w:szCs w:val="16"/>
              </w:rPr>
              <w:t>3GPPMEMBER</w:t>
            </w:r>
          </w:p>
        </w:tc>
      </w:tr>
      <w:tr w:rsidR="009B546A" w14:paraId="3B33377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FDD3C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B20475" w14:textId="77777777" w:rsidR="009B546A" w:rsidRPr="001B1679" w:rsidRDefault="009B546A" w:rsidP="00C11620">
            <w:pPr>
              <w:pStyle w:val="TAL"/>
              <w:keepNext w:val="0"/>
              <w:rPr>
                <w:sz w:val="16"/>
                <w:szCs w:val="16"/>
              </w:rPr>
            </w:pPr>
            <w:r w:rsidRPr="001B1679">
              <w:rPr>
                <w:sz w:val="16"/>
                <w:szCs w:val="16"/>
              </w:rPr>
              <w:t>Jacky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61D8D1" w14:textId="77777777" w:rsidR="009B546A" w:rsidRPr="001B1679" w:rsidRDefault="009B546A" w:rsidP="00C11620">
            <w:pPr>
              <w:pStyle w:val="TAL"/>
              <w:keepNext w:val="0"/>
              <w:rPr>
                <w:sz w:val="16"/>
                <w:szCs w:val="16"/>
              </w:rPr>
            </w:pPr>
            <w:r w:rsidRPr="001B1679">
              <w:rPr>
                <w:sz w:val="16"/>
                <w:szCs w:val="16"/>
              </w:rPr>
              <w:t>Mou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C79B5F" w14:textId="77777777" w:rsidR="009B546A" w:rsidRPr="001B1679" w:rsidRDefault="009B546A" w:rsidP="00C11620">
            <w:pPr>
              <w:pStyle w:val="TAL"/>
              <w:keepNext w:val="0"/>
              <w:rPr>
                <w:sz w:val="16"/>
                <w:szCs w:val="16"/>
              </w:rPr>
            </w:pPr>
            <w:r w:rsidRPr="001B1679">
              <w:rPr>
                <w:sz w:val="16"/>
                <w:szCs w:val="16"/>
              </w:rPr>
              <w:t>5G-ACIA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A0765C" w14:textId="77777777" w:rsidR="009B546A" w:rsidRPr="001B1679" w:rsidRDefault="009B546A" w:rsidP="00C11620">
            <w:pPr>
              <w:pStyle w:val="TAL"/>
              <w:keepNext w:val="0"/>
              <w:rPr>
                <w:sz w:val="16"/>
                <w:szCs w:val="16"/>
              </w:rPr>
            </w:pP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E9822A" w14:textId="77777777" w:rsidR="009B546A" w:rsidRPr="001B1679" w:rsidRDefault="009B546A" w:rsidP="00C11620">
            <w:pPr>
              <w:pStyle w:val="TAL"/>
              <w:keepNext w:val="0"/>
              <w:rPr>
                <w:sz w:val="16"/>
                <w:szCs w:val="16"/>
              </w:rPr>
            </w:pPr>
          </w:p>
        </w:tc>
      </w:tr>
      <w:tr w:rsidR="009B546A" w14:paraId="019B5D2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E3782B"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85DC57" w14:textId="77777777" w:rsidR="009B546A" w:rsidRPr="001B1679" w:rsidRDefault="009B546A" w:rsidP="00C11620">
            <w:pPr>
              <w:pStyle w:val="TAL"/>
              <w:keepNext w:val="0"/>
              <w:rPr>
                <w:sz w:val="16"/>
                <w:szCs w:val="16"/>
              </w:rPr>
            </w:pPr>
            <w:r w:rsidRPr="001B1679">
              <w:rPr>
                <w:sz w:val="16"/>
                <w:szCs w:val="16"/>
              </w:rPr>
              <w:t>Jaffar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62E3D3" w14:textId="77777777" w:rsidR="009B546A" w:rsidRPr="001B1679" w:rsidRDefault="009B546A" w:rsidP="00C11620">
            <w:pPr>
              <w:pStyle w:val="TAL"/>
              <w:keepNext w:val="0"/>
              <w:rPr>
                <w:sz w:val="16"/>
                <w:szCs w:val="16"/>
              </w:rPr>
            </w:pPr>
            <w:r w:rsidRPr="001B1679">
              <w:rPr>
                <w:sz w:val="16"/>
                <w:szCs w:val="16"/>
              </w:rPr>
              <w:t>Munira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AF6E9" w14:textId="77777777" w:rsidR="009B546A" w:rsidRPr="001B1679" w:rsidRDefault="009B546A" w:rsidP="00C11620">
            <w:pPr>
              <w:pStyle w:val="TAL"/>
              <w:keepNext w:val="0"/>
              <w:rPr>
                <w:sz w:val="16"/>
                <w:szCs w:val="16"/>
              </w:rPr>
            </w:pPr>
            <w:r w:rsidRPr="001B1679">
              <w:rPr>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6F19A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378FFB" w14:textId="77777777" w:rsidR="009B546A" w:rsidRPr="001B1679" w:rsidRDefault="009B546A" w:rsidP="00C11620">
            <w:pPr>
              <w:pStyle w:val="TAL"/>
              <w:keepNext w:val="0"/>
              <w:rPr>
                <w:sz w:val="16"/>
                <w:szCs w:val="16"/>
              </w:rPr>
            </w:pPr>
            <w:r w:rsidRPr="001B1679">
              <w:rPr>
                <w:sz w:val="16"/>
                <w:szCs w:val="16"/>
              </w:rPr>
              <w:t>3GPPMEMBER</w:t>
            </w:r>
          </w:p>
        </w:tc>
      </w:tr>
      <w:tr w:rsidR="009B546A" w14:paraId="754C92C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50D01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4C1464" w14:textId="77777777" w:rsidR="009B546A" w:rsidRPr="001B1679" w:rsidRDefault="009B546A" w:rsidP="00C11620">
            <w:pPr>
              <w:pStyle w:val="TAL"/>
              <w:keepNext w:val="0"/>
              <w:rPr>
                <w:sz w:val="16"/>
                <w:szCs w:val="16"/>
              </w:rPr>
            </w:pPr>
            <w:r w:rsidRPr="001B1679">
              <w:rPr>
                <w:sz w:val="16"/>
                <w:szCs w:val="16"/>
              </w:rPr>
              <w:t>Jain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B7264E" w14:textId="77777777" w:rsidR="009B546A" w:rsidRPr="001B1679" w:rsidRDefault="009B546A" w:rsidP="00C11620">
            <w:pPr>
              <w:pStyle w:val="TAL"/>
              <w:keepNext w:val="0"/>
              <w:rPr>
                <w:sz w:val="16"/>
                <w:szCs w:val="16"/>
              </w:rPr>
            </w:pPr>
            <w:r w:rsidRPr="001B1679">
              <w:rPr>
                <w:sz w:val="16"/>
                <w:szCs w:val="16"/>
              </w:rPr>
              <w:t>Puneet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45606A" w14:textId="77777777" w:rsidR="009B546A" w:rsidRPr="001B1679" w:rsidRDefault="009B546A" w:rsidP="00C11620">
            <w:pPr>
              <w:pStyle w:val="TAL"/>
              <w:keepNext w:val="0"/>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90B9C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34812E" w14:textId="77777777" w:rsidR="009B546A" w:rsidRPr="001B1679" w:rsidRDefault="009B546A" w:rsidP="00C11620">
            <w:pPr>
              <w:pStyle w:val="TAL"/>
              <w:keepNext w:val="0"/>
              <w:rPr>
                <w:sz w:val="16"/>
                <w:szCs w:val="16"/>
              </w:rPr>
            </w:pPr>
            <w:r w:rsidRPr="001B1679">
              <w:rPr>
                <w:sz w:val="16"/>
                <w:szCs w:val="16"/>
              </w:rPr>
              <w:t>3GPPMEMBER</w:t>
            </w:r>
          </w:p>
        </w:tc>
      </w:tr>
      <w:tr w:rsidR="009B546A" w14:paraId="72F5ADD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A7F10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D66272" w14:textId="77777777" w:rsidR="009B546A" w:rsidRPr="001B1679" w:rsidRDefault="009B546A" w:rsidP="00C11620">
            <w:pPr>
              <w:pStyle w:val="TAL"/>
              <w:keepNext w:val="0"/>
              <w:rPr>
                <w:sz w:val="16"/>
                <w:szCs w:val="16"/>
              </w:rPr>
            </w:pPr>
            <w:r w:rsidRPr="001B1679">
              <w:rPr>
                <w:sz w:val="16"/>
                <w:szCs w:val="16"/>
              </w:rPr>
              <w:t>Jan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8BA580" w14:textId="77777777" w:rsidR="009B546A" w:rsidRPr="001B1679" w:rsidRDefault="009B546A" w:rsidP="00C11620">
            <w:pPr>
              <w:pStyle w:val="TAL"/>
              <w:keepNext w:val="0"/>
              <w:rPr>
                <w:sz w:val="16"/>
                <w:szCs w:val="16"/>
              </w:rPr>
            </w:pPr>
            <w:r w:rsidRPr="001B1679">
              <w:rPr>
                <w:sz w:val="16"/>
                <w:szCs w:val="16"/>
              </w:rPr>
              <w:t>Shahid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590388" w14:textId="77777777" w:rsidR="009B546A" w:rsidRPr="001B1679" w:rsidRDefault="009B546A" w:rsidP="00C11620">
            <w:pPr>
              <w:pStyle w:val="TAL"/>
              <w:keepNext w:val="0"/>
              <w:rPr>
                <w:sz w:val="16"/>
                <w:szCs w:val="16"/>
              </w:rPr>
            </w:pPr>
            <w:r w:rsidRPr="001B1679">
              <w:rPr>
                <w:sz w:val="16"/>
                <w:szCs w:val="16"/>
              </w:rPr>
              <w:t>TCL Communication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E93EB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16CE50" w14:textId="77777777" w:rsidR="009B546A" w:rsidRPr="001B1679" w:rsidRDefault="009B546A" w:rsidP="00C11620">
            <w:pPr>
              <w:pStyle w:val="TAL"/>
              <w:keepNext w:val="0"/>
              <w:rPr>
                <w:sz w:val="16"/>
                <w:szCs w:val="16"/>
              </w:rPr>
            </w:pPr>
            <w:r w:rsidRPr="001B1679">
              <w:rPr>
                <w:sz w:val="16"/>
                <w:szCs w:val="16"/>
              </w:rPr>
              <w:t>3GPPMEMBER</w:t>
            </w:r>
          </w:p>
        </w:tc>
      </w:tr>
      <w:tr w:rsidR="009B546A" w14:paraId="2324B04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1C49E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4C39E7" w14:textId="77777777" w:rsidR="009B546A" w:rsidRPr="001B1679" w:rsidRDefault="009B546A" w:rsidP="00C11620">
            <w:pPr>
              <w:pStyle w:val="TAL"/>
              <w:keepNext w:val="0"/>
              <w:rPr>
                <w:sz w:val="16"/>
                <w:szCs w:val="16"/>
              </w:rPr>
            </w:pPr>
            <w:r w:rsidRPr="001B1679">
              <w:rPr>
                <w:sz w:val="16"/>
                <w:szCs w:val="16"/>
              </w:rPr>
              <w:t>Jang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56069F" w14:textId="77777777" w:rsidR="009B546A" w:rsidRPr="001B1679" w:rsidRDefault="009B546A" w:rsidP="00C11620">
            <w:pPr>
              <w:pStyle w:val="TAL"/>
              <w:keepNext w:val="0"/>
              <w:rPr>
                <w:sz w:val="16"/>
                <w:szCs w:val="16"/>
              </w:rPr>
            </w:pPr>
            <w:r w:rsidRPr="001B1679">
              <w:rPr>
                <w:sz w:val="16"/>
                <w:szCs w:val="16"/>
              </w:rPr>
              <w:t>Jaehyuk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48C1F9" w14:textId="77777777" w:rsidR="009B546A" w:rsidRPr="001B1679" w:rsidRDefault="009B546A" w:rsidP="00C11620">
            <w:pPr>
              <w:pStyle w:val="TAL"/>
              <w:keepNext w:val="0"/>
              <w:rPr>
                <w:sz w:val="16"/>
                <w:szCs w:val="16"/>
              </w:rPr>
            </w:pPr>
            <w:r w:rsidRPr="001B1679">
              <w:rPr>
                <w:sz w:val="16"/>
                <w:szCs w:val="16"/>
              </w:rPr>
              <w:t>Harman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4660D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FE342F" w14:textId="77777777" w:rsidR="009B546A" w:rsidRPr="001B1679" w:rsidRDefault="009B546A" w:rsidP="00C11620">
            <w:pPr>
              <w:pStyle w:val="TAL"/>
              <w:keepNext w:val="0"/>
              <w:rPr>
                <w:sz w:val="16"/>
                <w:szCs w:val="16"/>
              </w:rPr>
            </w:pPr>
            <w:r w:rsidRPr="001B1679">
              <w:rPr>
                <w:sz w:val="16"/>
                <w:szCs w:val="16"/>
              </w:rPr>
              <w:t>3GPPMEMBER</w:t>
            </w:r>
          </w:p>
        </w:tc>
      </w:tr>
      <w:tr w:rsidR="009B546A" w14:paraId="0DCFA2E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8AD53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22F892" w14:textId="77777777" w:rsidR="009B546A" w:rsidRPr="001B1679" w:rsidRDefault="009B546A" w:rsidP="00C11620">
            <w:pPr>
              <w:pStyle w:val="TAL"/>
              <w:keepNext w:val="0"/>
              <w:rPr>
                <w:sz w:val="16"/>
                <w:szCs w:val="16"/>
              </w:rPr>
            </w:pPr>
            <w:r w:rsidRPr="001B1679">
              <w:rPr>
                <w:sz w:val="16"/>
                <w:szCs w:val="16"/>
              </w:rPr>
              <w:t>Jeon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A6E577" w14:textId="77777777" w:rsidR="009B546A" w:rsidRPr="001B1679" w:rsidRDefault="009B546A" w:rsidP="00C11620">
            <w:pPr>
              <w:pStyle w:val="TAL"/>
              <w:keepNext w:val="0"/>
              <w:rPr>
                <w:sz w:val="16"/>
                <w:szCs w:val="16"/>
              </w:rPr>
            </w:pPr>
            <w:r w:rsidRPr="001B1679">
              <w:rPr>
                <w:sz w:val="16"/>
                <w:szCs w:val="16"/>
              </w:rPr>
              <w:t>Minsu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DB357" w14:textId="77777777" w:rsidR="009B546A" w:rsidRPr="001B1679" w:rsidRDefault="009B546A" w:rsidP="00C11620">
            <w:pPr>
              <w:pStyle w:val="TAL"/>
              <w:keepNext w:val="0"/>
              <w:rPr>
                <w:sz w:val="16"/>
                <w:szCs w:val="16"/>
              </w:rPr>
            </w:pPr>
            <w:r w:rsidRPr="001B1679">
              <w:rPr>
                <w:sz w:val="16"/>
                <w:szCs w:val="16"/>
              </w:rPr>
              <w:t>IALA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95D16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8FD448" w14:textId="77777777" w:rsidR="009B546A" w:rsidRPr="001B1679" w:rsidRDefault="009B546A" w:rsidP="00C11620">
            <w:pPr>
              <w:pStyle w:val="TAL"/>
              <w:keepNext w:val="0"/>
              <w:rPr>
                <w:sz w:val="16"/>
                <w:szCs w:val="16"/>
              </w:rPr>
            </w:pPr>
            <w:r w:rsidRPr="001B1679">
              <w:rPr>
                <w:sz w:val="16"/>
                <w:szCs w:val="16"/>
              </w:rPr>
              <w:t>3GPPGUEST</w:t>
            </w:r>
          </w:p>
        </w:tc>
      </w:tr>
      <w:tr w:rsidR="009B546A" w14:paraId="7DC78EE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A93C1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739687" w14:textId="77777777" w:rsidR="009B546A" w:rsidRPr="001B1679" w:rsidRDefault="009B546A" w:rsidP="00C11620">
            <w:pPr>
              <w:pStyle w:val="TAL"/>
              <w:keepNext w:val="0"/>
              <w:rPr>
                <w:sz w:val="16"/>
                <w:szCs w:val="16"/>
              </w:rPr>
            </w:pPr>
            <w:r w:rsidRPr="001B1679">
              <w:rPr>
                <w:sz w:val="16"/>
                <w:szCs w:val="16"/>
              </w:rPr>
              <w:t>Jeong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626DDE" w14:textId="77777777" w:rsidR="009B546A" w:rsidRPr="001B1679" w:rsidRDefault="009B546A" w:rsidP="00C11620">
            <w:pPr>
              <w:pStyle w:val="TAL"/>
              <w:keepNext w:val="0"/>
              <w:rPr>
                <w:sz w:val="16"/>
                <w:szCs w:val="16"/>
              </w:rPr>
            </w:pPr>
            <w:r w:rsidRPr="001B1679">
              <w:rPr>
                <w:sz w:val="16"/>
                <w:szCs w:val="16"/>
              </w:rPr>
              <w:t>Kyeongin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1DB9AA" w14:textId="77777777" w:rsidR="009B546A" w:rsidRPr="001B1679" w:rsidRDefault="009B546A" w:rsidP="00C11620">
            <w:pPr>
              <w:pStyle w:val="TAL"/>
              <w:keepNext w:val="0"/>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686455"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DDE5DA" w14:textId="77777777" w:rsidR="009B546A" w:rsidRPr="001B1679" w:rsidRDefault="009B546A" w:rsidP="00C11620">
            <w:pPr>
              <w:pStyle w:val="TAL"/>
              <w:keepNext w:val="0"/>
              <w:rPr>
                <w:sz w:val="16"/>
                <w:szCs w:val="16"/>
              </w:rPr>
            </w:pPr>
            <w:r w:rsidRPr="001B1679">
              <w:rPr>
                <w:sz w:val="16"/>
                <w:szCs w:val="16"/>
              </w:rPr>
              <w:t>3GPPMEMBER</w:t>
            </w:r>
          </w:p>
        </w:tc>
      </w:tr>
      <w:tr w:rsidR="009B546A" w14:paraId="3AA920A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C2CC72"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2A3404" w14:textId="77777777" w:rsidR="009B546A" w:rsidRPr="001B1679" w:rsidRDefault="009B546A" w:rsidP="00C11620">
            <w:pPr>
              <w:pStyle w:val="TAL"/>
              <w:keepNext w:val="0"/>
              <w:rPr>
                <w:sz w:val="16"/>
                <w:szCs w:val="16"/>
              </w:rPr>
            </w:pPr>
            <w:r w:rsidRPr="001B1679">
              <w:rPr>
                <w:sz w:val="16"/>
                <w:szCs w:val="16"/>
              </w:rPr>
              <w:t>Jeong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1A4803" w14:textId="77777777" w:rsidR="009B546A" w:rsidRPr="001B1679" w:rsidRDefault="009B546A" w:rsidP="00C11620">
            <w:pPr>
              <w:pStyle w:val="TAL"/>
              <w:keepNext w:val="0"/>
              <w:rPr>
                <w:sz w:val="16"/>
                <w:szCs w:val="16"/>
              </w:rPr>
            </w:pPr>
            <w:r w:rsidRPr="001B1679">
              <w:rPr>
                <w:sz w:val="16"/>
                <w:szCs w:val="16"/>
              </w:rPr>
              <w:t>Sangsoo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49444D" w14:textId="77777777" w:rsidR="009B546A" w:rsidRPr="001B1679" w:rsidRDefault="009B546A" w:rsidP="00C11620">
            <w:pPr>
              <w:pStyle w:val="TAL"/>
              <w:keepNext w:val="0"/>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CE141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E49EB4" w14:textId="77777777" w:rsidR="009B546A" w:rsidRPr="001B1679" w:rsidRDefault="009B546A" w:rsidP="00C11620">
            <w:pPr>
              <w:pStyle w:val="TAL"/>
              <w:keepNext w:val="0"/>
              <w:rPr>
                <w:sz w:val="16"/>
                <w:szCs w:val="16"/>
              </w:rPr>
            </w:pPr>
            <w:r w:rsidRPr="001B1679">
              <w:rPr>
                <w:sz w:val="16"/>
                <w:szCs w:val="16"/>
              </w:rPr>
              <w:t>3GPPMEMBER</w:t>
            </w:r>
          </w:p>
        </w:tc>
      </w:tr>
      <w:tr w:rsidR="009B546A" w14:paraId="1987C1B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556888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C07610" w14:textId="77777777" w:rsidR="009B546A" w:rsidRPr="001B1679" w:rsidRDefault="009B546A" w:rsidP="00C11620">
            <w:pPr>
              <w:pStyle w:val="TAL"/>
              <w:keepNext w:val="0"/>
              <w:rPr>
                <w:sz w:val="16"/>
                <w:szCs w:val="16"/>
              </w:rPr>
            </w:pPr>
            <w:r w:rsidRPr="001B1679">
              <w:rPr>
                <w:sz w:val="16"/>
                <w:szCs w:val="16"/>
              </w:rPr>
              <w:t>Jha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7E278A" w14:textId="77777777" w:rsidR="009B546A" w:rsidRPr="001B1679" w:rsidRDefault="009B546A" w:rsidP="00C11620">
            <w:pPr>
              <w:pStyle w:val="TAL"/>
              <w:keepNext w:val="0"/>
              <w:rPr>
                <w:sz w:val="16"/>
                <w:szCs w:val="16"/>
              </w:rPr>
            </w:pPr>
            <w:r w:rsidRPr="001B1679">
              <w:rPr>
                <w:sz w:val="16"/>
                <w:szCs w:val="16"/>
              </w:rPr>
              <w:t>Pranav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BFD045" w14:textId="77777777" w:rsidR="009B546A" w:rsidRPr="001B1679" w:rsidRDefault="009B546A" w:rsidP="00C11620">
            <w:pPr>
              <w:pStyle w:val="TAL"/>
              <w:keepNext w:val="0"/>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A5B991"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CCA2A0" w14:textId="77777777" w:rsidR="009B546A" w:rsidRPr="001B1679" w:rsidRDefault="009B546A" w:rsidP="00C11620">
            <w:pPr>
              <w:pStyle w:val="TAL"/>
              <w:keepNext w:val="0"/>
              <w:rPr>
                <w:sz w:val="16"/>
                <w:szCs w:val="16"/>
              </w:rPr>
            </w:pPr>
            <w:r w:rsidRPr="001B1679">
              <w:rPr>
                <w:sz w:val="16"/>
                <w:szCs w:val="16"/>
              </w:rPr>
              <w:t>3GPPMEMBER</w:t>
            </w:r>
          </w:p>
        </w:tc>
      </w:tr>
      <w:tr w:rsidR="009B546A" w14:paraId="436AFF5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208C44" w14:textId="77777777" w:rsidR="009B546A" w:rsidRPr="001B1679" w:rsidRDefault="009B546A" w:rsidP="00C11620">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B1B1F1" w14:textId="77777777" w:rsidR="009B546A" w:rsidRPr="001B1679" w:rsidRDefault="009B546A" w:rsidP="00C11620">
            <w:pPr>
              <w:pStyle w:val="TAL"/>
              <w:keepNext w:val="0"/>
              <w:rPr>
                <w:sz w:val="16"/>
                <w:szCs w:val="16"/>
              </w:rPr>
            </w:pPr>
            <w:r w:rsidRPr="001B1679">
              <w:rPr>
                <w:sz w:val="16"/>
                <w:szCs w:val="16"/>
              </w:rPr>
              <w:t>Ji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044EF5" w14:textId="77777777" w:rsidR="009B546A" w:rsidRPr="001B1679" w:rsidRDefault="009B546A" w:rsidP="00C11620">
            <w:pPr>
              <w:pStyle w:val="TAL"/>
              <w:keepNext w:val="0"/>
              <w:rPr>
                <w:sz w:val="16"/>
                <w:szCs w:val="16"/>
              </w:rPr>
            </w:pPr>
            <w:r w:rsidRPr="001B1679">
              <w:rPr>
                <w:sz w:val="16"/>
                <w:szCs w:val="16"/>
              </w:rPr>
              <w:t>Hyoungju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55CFC4" w14:textId="77777777" w:rsidR="009B546A" w:rsidRPr="001B1679" w:rsidRDefault="009B546A" w:rsidP="00C11620">
            <w:pPr>
              <w:pStyle w:val="TAL"/>
              <w:keepNext w:val="0"/>
              <w:rPr>
                <w:sz w:val="16"/>
                <w:szCs w:val="16"/>
              </w:rPr>
            </w:pPr>
            <w:r w:rsidRPr="001B1679">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1065F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24DE26" w14:textId="77777777" w:rsidR="009B546A" w:rsidRPr="001B1679" w:rsidRDefault="009B546A" w:rsidP="00C11620">
            <w:pPr>
              <w:pStyle w:val="TAL"/>
              <w:keepNext w:val="0"/>
              <w:rPr>
                <w:sz w:val="16"/>
                <w:szCs w:val="16"/>
              </w:rPr>
            </w:pPr>
            <w:r w:rsidRPr="001B1679">
              <w:rPr>
                <w:sz w:val="16"/>
                <w:szCs w:val="16"/>
              </w:rPr>
              <w:t>3GPPMEMBER</w:t>
            </w:r>
          </w:p>
        </w:tc>
      </w:tr>
      <w:tr w:rsidR="009B546A" w14:paraId="04BB7A2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D38F6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30CBCB" w14:textId="77777777" w:rsidR="009B546A" w:rsidRPr="001B1679" w:rsidRDefault="009B546A" w:rsidP="00C11620">
            <w:pPr>
              <w:pStyle w:val="TAL"/>
              <w:keepNext w:val="0"/>
              <w:rPr>
                <w:sz w:val="16"/>
                <w:szCs w:val="16"/>
              </w:rPr>
            </w:pPr>
            <w:r w:rsidRPr="001B1679">
              <w:rPr>
                <w:sz w:val="16"/>
                <w:szCs w:val="16"/>
              </w:rPr>
              <w:t>Ji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06E3EA" w14:textId="77777777" w:rsidR="009B546A" w:rsidRPr="001B1679" w:rsidRDefault="009B546A" w:rsidP="00C11620">
            <w:pPr>
              <w:pStyle w:val="TAL"/>
              <w:keepNext w:val="0"/>
              <w:rPr>
                <w:sz w:val="16"/>
                <w:szCs w:val="16"/>
              </w:rPr>
            </w:pPr>
            <w:r w:rsidRPr="001B1679">
              <w:rPr>
                <w:sz w:val="16"/>
                <w:szCs w:val="16"/>
              </w:rPr>
              <w:t>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62788C" w14:textId="77777777" w:rsidR="009B546A" w:rsidRPr="001B1679" w:rsidRDefault="009B546A" w:rsidP="00C11620">
            <w:pPr>
              <w:pStyle w:val="TAL"/>
              <w:keepNext w:val="0"/>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B78C5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8EEA34" w14:textId="77777777" w:rsidR="009B546A" w:rsidRPr="001B1679" w:rsidRDefault="009B546A" w:rsidP="00C11620">
            <w:pPr>
              <w:pStyle w:val="TAL"/>
              <w:keepNext w:val="0"/>
              <w:rPr>
                <w:sz w:val="16"/>
                <w:szCs w:val="16"/>
              </w:rPr>
            </w:pPr>
            <w:r w:rsidRPr="001B1679">
              <w:rPr>
                <w:sz w:val="16"/>
                <w:szCs w:val="16"/>
              </w:rPr>
              <w:t>3GPPMEMBER</w:t>
            </w:r>
          </w:p>
        </w:tc>
      </w:tr>
      <w:tr w:rsidR="009B546A" w14:paraId="00D9A68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49D28E"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1F67C1" w14:textId="77777777" w:rsidR="009B546A" w:rsidRPr="001B1679" w:rsidRDefault="009B546A" w:rsidP="00C11620">
            <w:pPr>
              <w:pStyle w:val="TAL"/>
              <w:keepNext w:val="0"/>
              <w:rPr>
                <w:sz w:val="16"/>
                <w:szCs w:val="16"/>
              </w:rPr>
            </w:pPr>
            <w:r w:rsidRPr="001B1679">
              <w:rPr>
                <w:sz w:val="16"/>
                <w:szCs w:val="16"/>
              </w:rPr>
              <w:t>Jian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DC2C9C" w14:textId="77777777" w:rsidR="009B546A" w:rsidRPr="001B1679" w:rsidRDefault="009B546A" w:rsidP="00C11620">
            <w:pPr>
              <w:pStyle w:val="TAL"/>
              <w:keepNext w:val="0"/>
              <w:rPr>
                <w:sz w:val="16"/>
                <w:szCs w:val="16"/>
              </w:rPr>
            </w:pPr>
            <w:r w:rsidRPr="001B1679">
              <w:rPr>
                <w:sz w:val="16"/>
                <w:szCs w:val="16"/>
              </w:rPr>
              <w:t>Mengzhen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A819D0" w14:textId="77777777" w:rsidR="009B546A" w:rsidRPr="001B1679" w:rsidRDefault="009B546A" w:rsidP="00C11620">
            <w:pPr>
              <w:pStyle w:val="TAL"/>
              <w:keepNext w:val="0"/>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F322C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8AA49B" w14:textId="77777777" w:rsidR="009B546A" w:rsidRPr="001B1679" w:rsidRDefault="009B546A" w:rsidP="00C11620">
            <w:pPr>
              <w:pStyle w:val="TAL"/>
              <w:keepNext w:val="0"/>
              <w:rPr>
                <w:sz w:val="16"/>
                <w:szCs w:val="16"/>
              </w:rPr>
            </w:pPr>
            <w:r w:rsidRPr="001B1679">
              <w:rPr>
                <w:sz w:val="16"/>
                <w:szCs w:val="16"/>
              </w:rPr>
              <w:t>3GPPMEMBER</w:t>
            </w:r>
          </w:p>
        </w:tc>
      </w:tr>
      <w:tr w:rsidR="009B546A" w14:paraId="1F06415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D54E5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2A871D" w14:textId="77777777" w:rsidR="009B546A" w:rsidRPr="001B1679" w:rsidRDefault="009B546A" w:rsidP="00C11620">
            <w:pPr>
              <w:pStyle w:val="TAL"/>
              <w:keepNext w:val="0"/>
              <w:rPr>
                <w:sz w:val="16"/>
                <w:szCs w:val="16"/>
              </w:rPr>
            </w:pPr>
            <w:r w:rsidRPr="001B1679">
              <w:rPr>
                <w:sz w:val="16"/>
                <w:szCs w:val="16"/>
              </w:rPr>
              <w:t>Jiang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8E5B58" w14:textId="77777777" w:rsidR="009B546A" w:rsidRPr="001B1679" w:rsidRDefault="009B546A" w:rsidP="00C11620">
            <w:pPr>
              <w:pStyle w:val="TAL"/>
              <w:keepNext w:val="0"/>
              <w:rPr>
                <w:sz w:val="16"/>
                <w:szCs w:val="16"/>
              </w:rPr>
            </w:pPr>
            <w:r w:rsidRPr="001B1679">
              <w:rPr>
                <w:sz w:val="16"/>
                <w:szCs w:val="16"/>
              </w:rPr>
              <w:t>Tianji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5329D0" w14:textId="77777777" w:rsidR="009B546A" w:rsidRPr="001B1679" w:rsidRDefault="009B546A" w:rsidP="00C11620">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7811A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4A7F66" w14:textId="77777777" w:rsidR="009B546A" w:rsidRPr="001B1679" w:rsidRDefault="009B546A" w:rsidP="00C11620">
            <w:pPr>
              <w:pStyle w:val="TAL"/>
              <w:keepNext w:val="0"/>
              <w:rPr>
                <w:sz w:val="16"/>
                <w:szCs w:val="16"/>
              </w:rPr>
            </w:pPr>
            <w:r w:rsidRPr="001B1679">
              <w:rPr>
                <w:sz w:val="16"/>
                <w:szCs w:val="16"/>
              </w:rPr>
              <w:t>3GPPMEMBER</w:t>
            </w:r>
          </w:p>
        </w:tc>
      </w:tr>
      <w:tr w:rsidR="009B546A" w14:paraId="11C95FE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04DBC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6F4359" w14:textId="77777777" w:rsidR="009B546A" w:rsidRPr="001B1679" w:rsidRDefault="009B546A" w:rsidP="00C11620">
            <w:pPr>
              <w:pStyle w:val="TAL"/>
              <w:keepNext w:val="0"/>
              <w:rPr>
                <w:sz w:val="16"/>
                <w:szCs w:val="16"/>
              </w:rPr>
            </w:pPr>
            <w:r w:rsidRPr="001B1679">
              <w:rPr>
                <w:sz w:val="16"/>
                <w:szCs w:val="16"/>
              </w:rPr>
              <w:t>Jiang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7764B4" w14:textId="77777777" w:rsidR="009B546A" w:rsidRPr="001B1679" w:rsidRDefault="009B546A" w:rsidP="00C11620">
            <w:pPr>
              <w:pStyle w:val="TAL"/>
              <w:keepNext w:val="0"/>
              <w:rPr>
                <w:sz w:val="16"/>
                <w:szCs w:val="16"/>
              </w:rPr>
            </w:pPr>
            <w:r w:rsidRPr="001B1679">
              <w:rPr>
                <w:sz w:val="16"/>
                <w:szCs w:val="16"/>
              </w:rPr>
              <w:t>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5F3026" w14:textId="77777777" w:rsidR="009B546A" w:rsidRPr="001B1679" w:rsidRDefault="009B546A" w:rsidP="00C11620">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C6E4B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412230" w14:textId="77777777" w:rsidR="009B546A" w:rsidRPr="001B1679" w:rsidRDefault="009B546A" w:rsidP="00C11620">
            <w:pPr>
              <w:pStyle w:val="TAL"/>
              <w:keepNext w:val="0"/>
              <w:rPr>
                <w:sz w:val="16"/>
                <w:szCs w:val="16"/>
              </w:rPr>
            </w:pPr>
            <w:r w:rsidRPr="001B1679">
              <w:rPr>
                <w:sz w:val="16"/>
                <w:szCs w:val="16"/>
              </w:rPr>
              <w:t>3GPPMEMBER</w:t>
            </w:r>
          </w:p>
        </w:tc>
      </w:tr>
      <w:tr w:rsidR="009B546A" w14:paraId="65BAEA5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702FC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E5B47D" w14:textId="77777777" w:rsidR="009B546A" w:rsidRPr="001B1679" w:rsidRDefault="009B546A" w:rsidP="00C11620">
            <w:pPr>
              <w:pStyle w:val="TAL"/>
              <w:keepNext w:val="0"/>
              <w:rPr>
                <w:sz w:val="16"/>
                <w:szCs w:val="16"/>
              </w:rPr>
            </w:pPr>
            <w:r w:rsidRPr="001B1679">
              <w:rPr>
                <w:sz w:val="16"/>
                <w:szCs w:val="16"/>
              </w:rPr>
              <w:t>John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4A1F76" w14:textId="77777777" w:rsidR="009B546A" w:rsidRPr="001B1679" w:rsidRDefault="009B546A" w:rsidP="00C11620">
            <w:pPr>
              <w:pStyle w:val="TAL"/>
              <w:keepNext w:val="0"/>
              <w:rPr>
                <w:sz w:val="16"/>
                <w:szCs w:val="16"/>
              </w:rPr>
            </w:pPr>
            <w:r w:rsidRPr="001B1679">
              <w:rPr>
                <w:sz w:val="16"/>
                <w:szCs w:val="16"/>
              </w:rPr>
              <w:t>Jacob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A5DC0A" w14:textId="77777777" w:rsidR="009B546A" w:rsidRPr="001B1679" w:rsidRDefault="009B546A" w:rsidP="00C11620">
            <w:pPr>
              <w:pStyle w:val="TAL"/>
              <w:keepNext w:val="0"/>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F7543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674B28" w14:textId="77777777" w:rsidR="009B546A" w:rsidRPr="001B1679" w:rsidRDefault="009B546A" w:rsidP="00C11620">
            <w:pPr>
              <w:pStyle w:val="TAL"/>
              <w:keepNext w:val="0"/>
              <w:rPr>
                <w:sz w:val="16"/>
                <w:szCs w:val="16"/>
              </w:rPr>
            </w:pPr>
            <w:r w:rsidRPr="001B1679">
              <w:rPr>
                <w:sz w:val="16"/>
                <w:szCs w:val="16"/>
              </w:rPr>
              <w:t>3GPPMEMBER</w:t>
            </w:r>
          </w:p>
        </w:tc>
      </w:tr>
      <w:tr w:rsidR="009B546A" w14:paraId="79BF465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BCD6E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8D712D" w14:textId="77777777" w:rsidR="009B546A" w:rsidRPr="001B1679" w:rsidRDefault="009B546A" w:rsidP="00C11620">
            <w:pPr>
              <w:pStyle w:val="TAL"/>
              <w:keepNext w:val="0"/>
              <w:rPr>
                <w:sz w:val="16"/>
                <w:szCs w:val="16"/>
              </w:rPr>
            </w:pPr>
            <w:r w:rsidRPr="001B1679">
              <w:rPr>
                <w:sz w:val="16"/>
                <w:szCs w:val="16"/>
              </w:rPr>
              <w:t>Juujärvi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3B9E97" w14:textId="77777777" w:rsidR="009B546A" w:rsidRPr="001B1679" w:rsidRDefault="009B546A" w:rsidP="00C11620">
            <w:pPr>
              <w:pStyle w:val="TAL"/>
              <w:keepNext w:val="0"/>
              <w:rPr>
                <w:sz w:val="16"/>
                <w:szCs w:val="16"/>
              </w:rPr>
            </w:pPr>
            <w:r w:rsidRPr="001B1679">
              <w:rPr>
                <w:sz w:val="16"/>
                <w:szCs w:val="16"/>
              </w:rPr>
              <w:t>Teemu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FFF7D" w14:textId="77777777" w:rsidR="009B546A" w:rsidRPr="001B1679" w:rsidRDefault="009B546A" w:rsidP="00C11620">
            <w:pPr>
              <w:pStyle w:val="TAL"/>
              <w:keepNext w:val="0"/>
              <w:rPr>
                <w:sz w:val="16"/>
                <w:szCs w:val="16"/>
              </w:rPr>
            </w:pPr>
            <w:r w:rsidRPr="001B1679">
              <w:rPr>
                <w:sz w:val="16"/>
                <w:szCs w:val="16"/>
              </w:rPr>
              <w:t>TRAFICOM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9495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BF2371" w14:textId="77777777" w:rsidR="009B546A" w:rsidRPr="001B1679" w:rsidRDefault="009B546A" w:rsidP="00C11620">
            <w:pPr>
              <w:pStyle w:val="TAL"/>
              <w:keepNext w:val="0"/>
              <w:rPr>
                <w:sz w:val="16"/>
                <w:szCs w:val="16"/>
              </w:rPr>
            </w:pPr>
            <w:r w:rsidRPr="001B1679">
              <w:rPr>
                <w:sz w:val="16"/>
                <w:szCs w:val="16"/>
              </w:rPr>
              <w:t>3GPPMEMBER</w:t>
            </w:r>
          </w:p>
        </w:tc>
      </w:tr>
      <w:tr w:rsidR="009B546A" w14:paraId="511EC15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9FA82D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79B5F0" w14:textId="77777777" w:rsidR="009B546A" w:rsidRPr="001B1679" w:rsidRDefault="009B546A" w:rsidP="00C11620">
            <w:pPr>
              <w:pStyle w:val="TAL"/>
              <w:keepNext w:val="0"/>
              <w:rPr>
                <w:sz w:val="16"/>
                <w:szCs w:val="16"/>
              </w:rPr>
            </w:pPr>
            <w:r w:rsidRPr="001B1679">
              <w:rPr>
                <w:sz w:val="16"/>
                <w:szCs w:val="16"/>
              </w:rPr>
              <w:t>Kadiri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459780" w14:textId="77777777" w:rsidR="009B546A" w:rsidRPr="001B1679" w:rsidRDefault="009B546A" w:rsidP="00C11620">
            <w:pPr>
              <w:pStyle w:val="TAL"/>
              <w:keepNext w:val="0"/>
              <w:rPr>
                <w:sz w:val="16"/>
                <w:szCs w:val="16"/>
              </w:rPr>
            </w:pPr>
            <w:r w:rsidRPr="001B1679">
              <w:rPr>
                <w:sz w:val="16"/>
                <w:szCs w:val="16"/>
              </w:rPr>
              <w:t>Veera Prasada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1BEC7" w14:textId="77777777" w:rsidR="009B546A" w:rsidRPr="001B1679" w:rsidRDefault="009B546A" w:rsidP="00C11620">
            <w:pPr>
              <w:pStyle w:val="TAL"/>
              <w:keepNext w:val="0"/>
              <w:rPr>
                <w:sz w:val="16"/>
                <w:szCs w:val="16"/>
              </w:rPr>
            </w:pPr>
            <w:r w:rsidRPr="001B1679">
              <w:rPr>
                <w:sz w:val="16"/>
                <w:szCs w:val="16"/>
              </w:rPr>
              <w:t>Qualcomm Israel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90916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266C8B" w14:textId="77777777" w:rsidR="009B546A" w:rsidRPr="001B1679" w:rsidRDefault="009B546A" w:rsidP="00C11620">
            <w:pPr>
              <w:pStyle w:val="TAL"/>
              <w:keepNext w:val="0"/>
              <w:rPr>
                <w:sz w:val="16"/>
                <w:szCs w:val="16"/>
              </w:rPr>
            </w:pPr>
            <w:r w:rsidRPr="001B1679">
              <w:rPr>
                <w:sz w:val="16"/>
                <w:szCs w:val="16"/>
              </w:rPr>
              <w:t>3GPPMEMBER</w:t>
            </w:r>
          </w:p>
        </w:tc>
      </w:tr>
      <w:tr w:rsidR="009B546A" w14:paraId="1A4B738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EC5DA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D1C634" w14:textId="77777777" w:rsidR="009B546A" w:rsidRPr="001B1679" w:rsidRDefault="009B546A" w:rsidP="00C11620">
            <w:pPr>
              <w:pStyle w:val="TAL"/>
              <w:keepNext w:val="0"/>
              <w:rPr>
                <w:sz w:val="16"/>
                <w:szCs w:val="16"/>
              </w:rPr>
            </w:pPr>
            <w:r w:rsidRPr="001B1679">
              <w:rPr>
                <w:sz w:val="16"/>
                <w:szCs w:val="16"/>
              </w:rPr>
              <w:t>Kakinada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ADA05E" w14:textId="77777777" w:rsidR="009B546A" w:rsidRPr="001B1679" w:rsidRDefault="009B546A" w:rsidP="00C11620">
            <w:pPr>
              <w:pStyle w:val="TAL"/>
              <w:keepNext w:val="0"/>
              <w:rPr>
                <w:sz w:val="16"/>
                <w:szCs w:val="16"/>
              </w:rPr>
            </w:pPr>
            <w:r w:rsidRPr="001B1679">
              <w:rPr>
                <w:sz w:val="16"/>
                <w:szCs w:val="16"/>
              </w:rPr>
              <w:t>Achari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E0A12" w14:textId="77777777" w:rsidR="009B546A" w:rsidRPr="001B1679" w:rsidRDefault="009B546A" w:rsidP="00C11620">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0518CD"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953627" w14:textId="77777777" w:rsidR="009B546A" w:rsidRPr="001B1679" w:rsidRDefault="009B546A" w:rsidP="00C11620">
            <w:pPr>
              <w:pStyle w:val="TAL"/>
              <w:keepNext w:val="0"/>
              <w:rPr>
                <w:sz w:val="16"/>
                <w:szCs w:val="16"/>
              </w:rPr>
            </w:pPr>
            <w:r w:rsidRPr="001B1679">
              <w:rPr>
                <w:sz w:val="16"/>
                <w:szCs w:val="16"/>
              </w:rPr>
              <w:t>3GPPMEMBER</w:t>
            </w:r>
          </w:p>
        </w:tc>
      </w:tr>
      <w:tr w:rsidR="009B546A" w14:paraId="0C35998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9BB12C"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E8C87C" w14:textId="77777777" w:rsidR="009B546A" w:rsidRPr="001B1679" w:rsidRDefault="009B546A" w:rsidP="00C11620">
            <w:pPr>
              <w:pStyle w:val="TAL"/>
              <w:keepNext w:val="0"/>
              <w:rPr>
                <w:sz w:val="16"/>
                <w:szCs w:val="16"/>
              </w:rPr>
            </w:pPr>
            <w:r w:rsidRPr="001B1679">
              <w:rPr>
                <w:sz w:val="16"/>
                <w:szCs w:val="16"/>
              </w:rPr>
              <w:t>Kang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6045A4" w14:textId="77777777" w:rsidR="009B546A" w:rsidRPr="001B1679" w:rsidRDefault="009B546A" w:rsidP="00C11620">
            <w:pPr>
              <w:pStyle w:val="TAL"/>
              <w:keepNext w:val="0"/>
              <w:rPr>
                <w:sz w:val="16"/>
                <w:szCs w:val="16"/>
              </w:rPr>
            </w:pPr>
            <w:r w:rsidRPr="001B1679">
              <w:rPr>
                <w:sz w:val="16"/>
                <w:szCs w:val="16"/>
              </w:rPr>
              <w:t>Yanchao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5C8383" w14:textId="77777777" w:rsidR="009B546A" w:rsidRPr="001B1679" w:rsidRDefault="009B546A" w:rsidP="00C11620">
            <w:pPr>
              <w:pStyle w:val="TAL"/>
              <w:keepNext w:val="0"/>
              <w:rPr>
                <w:sz w:val="16"/>
                <w:szCs w:val="16"/>
              </w:rPr>
            </w:pPr>
            <w:r w:rsidRPr="001B1679">
              <w:rPr>
                <w:sz w:val="16"/>
                <w:szCs w:val="16"/>
              </w:rPr>
              <w:t>Nanjing Weibo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2E17B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51EE74" w14:textId="77777777" w:rsidR="009B546A" w:rsidRPr="001B1679" w:rsidRDefault="009B546A" w:rsidP="00C11620">
            <w:pPr>
              <w:pStyle w:val="TAL"/>
              <w:keepNext w:val="0"/>
              <w:rPr>
                <w:sz w:val="16"/>
                <w:szCs w:val="16"/>
              </w:rPr>
            </w:pPr>
            <w:r w:rsidRPr="001B1679">
              <w:rPr>
                <w:sz w:val="16"/>
                <w:szCs w:val="16"/>
              </w:rPr>
              <w:t>3GPPMEMBER</w:t>
            </w:r>
          </w:p>
        </w:tc>
      </w:tr>
      <w:tr w:rsidR="009B546A" w14:paraId="0D6EDE7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50A60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FDC197" w14:textId="77777777" w:rsidR="009B546A" w:rsidRPr="001B1679" w:rsidRDefault="009B546A" w:rsidP="00C11620">
            <w:pPr>
              <w:pStyle w:val="TAL"/>
              <w:keepNext w:val="0"/>
              <w:rPr>
                <w:sz w:val="16"/>
                <w:szCs w:val="16"/>
              </w:rPr>
            </w:pPr>
            <w:r w:rsidRPr="001B1679">
              <w:rPr>
                <w:sz w:val="16"/>
                <w:szCs w:val="16"/>
              </w:rPr>
              <w:t>Karampatsis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F8AB7A" w14:textId="77777777" w:rsidR="009B546A" w:rsidRPr="001B1679" w:rsidRDefault="009B546A" w:rsidP="00C11620">
            <w:pPr>
              <w:pStyle w:val="TAL"/>
              <w:keepNext w:val="0"/>
              <w:rPr>
                <w:sz w:val="16"/>
                <w:szCs w:val="16"/>
              </w:rPr>
            </w:pPr>
            <w:r w:rsidRPr="001B1679">
              <w:rPr>
                <w:sz w:val="16"/>
                <w:szCs w:val="16"/>
              </w:rPr>
              <w:t>Dimitrios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D73733" w14:textId="77777777" w:rsidR="009B546A" w:rsidRPr="001B1679" w:rsidRDefault="009B546A" w:rsidP="00C11620">
            <w:pPr>
              <w:pStyle w:val="TAL"/>
              <w:keepNext w:val="0"/>
              <w:rPr>
                <w:sz w:val="16"/>
                <w:szCs w:val="16"/>
              </w:rPr>
            </w:pPr>
            <w:r w:rsidRPr="001B1679">
              <w:rPr>
                <w:sz w:val="16"/>
                <w:szCs w:val="16"/>
              </w:rPr>
              <w:t>Motorola Mobility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6D44C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F3F79B" w14:textId="77777777" w:rsidR="009B546A" w:rsidRPr="001B1679" w:rsidRDefault="009B546A" w:rsidP="00C11620">
            <w:pPr>
              <w:pStyle w:val="TAL"/>
              <w:keepNext w:val="0"/>
              <w:rPr>
                <w:sz w:val="16"/>
                <w:szCs w:val="16"/>
              </w:rPr>
            </w:pPr>
            <w:r w:rsidRPr="001B1679">
              <w:rPr>
                <w:sz w:val="16"/>
                <w:szCs w:val="16"/>
              </w:rPr>
              <w:t>3GPPMEMBER</w:t>
            </w:r>
          </w:p>
        </w:tc>
      </w:tr>
      <w:tr w:rsidR="009B546A" w14:paraId="2615691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581C1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3AA167" w14:textId="77777777" w:rsidR="009B546A" w:rsidRPr="001B1679" w:rsidRDefault="009B546A" w:rsidP="00C11620">
            <w:pPr>
              <w:pStyle w:val="TAL"/>
              <w:keepNext w:val="0"/>
              <w:rPr>
                <w:sz w:val="16"/>
                <w:szCs w:val="16"/>
              </w:rPr>
            </w:pPr>
            <w:r w:rsidRPr="001B1679">
              <w:rPr>
                <w:sz w:val="16"/>
                <w:szCs w:val="16"/>
              </w:rPr>
              <w:t>Karls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4EE0C8" w14:textId="77777777" w:rsidR="009B546A" w:rsidRPr="001B1679" w:rsidRDefault="009B546A" w:rsidP="00C11620">
            <w:pPr>
              <w:pStyle w:val="TAL"/>
              <w:keepNext w:val="0"/>
              <w:rPr>
                <w:sz w:val="16"/>
                <w:szCs w:val="16"/>
              </w:rPr>
            </w:pPr>
            <w:r w:rsidRPr="001B1679">
              <w:rPr>
                <w:sz w:val="16"/>
                <w:szCs w:val="16"/>
              </w:rPr>
              <w:t>Ingolf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1235DD" w14:textId="77777777" w:rsidR="009B546A" w:rsidRPr="001B1679" w:rsidRDefault="009B546A" w:rsidP="00C11620">
            <w:pPr>
              <w:pStyle w:val="TAL"/>
              <w:keepNext w:val="0"/>
              <w:rPr>
                <w:sz w:val="16"/>
                <w:szCs w:val="16"/>
              </w:rPr>
            </w:pPr>
            <w:r w:rsidRPr="001B1679">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A95DF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8792BF" w14:textId="77777777" w:rsidR="009B546A" w:rsidRPr="001B1679" w:rsidRDefault="009B546A" w:rsidP="00C11620">
            <w:pPr>
              <w:pStyle w:val="TAL"/>
              <w:keepNext w:val="0"/>
              <w:rPr>
                <w:sz w:val="16"/>
                <w:szCs w:val="16"/>
              </w:rPr>
            </w:pPr>
            <w:r w:rsidRPr="001B1679">
              <w:rPr>
                <w:sz w:val="16"/>
                <w:szCs w:val="16"/>
              </w:rPr>
              <w:t>3GPPMEMBER</w:t>
            </w:r>
          </w:p>
        </w:tc>
      </w:tr>
      <w:tr w:rsidR="009B546A" w14:paraId="0276554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6CE6E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E22293" w14:textId="77777777" w:rsidR="009B546A" w:rsidRPr="001B1679" w:rsidRDefault="009B546A" w:rsidP="00C11620">
            <w:pPr>
              <w:pStyle w:val="TAL"/>
              <w:keepNext w:val="0"/>
              <w:rPr>
                <w:sz w:val="16"/>
                <w:szCs w:val="16"/>
              </w:rPr>
            </w:pPr>
            <w:r w:rsidRPr="001B1679">
              <w:rPr>
                <w:sz w:val="16"/>
                <w:szCs w:val="16"/>
              </w:rPr>
              <w:t>Kelley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553D44" w14:textId="77777777" w:rsidR="009B546A" w:rsidRPr="001B1679" w:rsidRDefault="009B546A" w:rsidP="00C11620">
            <w:pPr>
              <w:pStyle w:val="TAL"/>
              <w:keepNext w:val="0"/>
              <w:rPr>
                <w:sz w:val="16"/>
                <w:szCs w:val="16"/>
              </w:rPr>
            </w:pPr>
            <w:r w:rsidRPr="001B1679">
              <w:rPr>
                <w:sz w:val="16"/>
                <w:szCs w:val="16"/>
              </w:rPr>
              <w:t>Sean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1C27B5" w14:textId="77777777" w:rsidR="009B546A" w:rsidRPr="001B1679" w:rsidRDefault="009B546A" w:rsidP="00C11620">
            <w:pPr>
              <w:pStyle w:val="TAL"/>
              <w:keepNext w:val="0"/>
              <w:rPr>
                <w:sz w:val="16"/>
                <w:szCs w:val="16"/>
              </w:rPr>
            </w:pPr>
            <w:r w:rsidRPr="001B1679">
              <w:rPr>
                <w:sz w:val="16"/>
                <w:szCs w:val="16"/>
              </w:rPr>
              <w:t>Nokia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2C019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464949" w14:textId="77777777" w:rsidR="009B546A" w:rsidRPr="001B1679" w:rsidRDefault="009B546A" w:rsidP="00C11620">
            <w:pPr>
              <w:pStyle w:val="TAL"/>
              <w:keepNext w:val="0"/>
              <w:rPr>
                <w:sz w:val="16"/>
                <w:szCs w:val="16"/>
              </w:rPr>
            </w:pPr>
            <w:r w:rsidRPr="001B1679">
              <w:rPr>
                <w:sz w:val="16"/>
                <w:szCs w:val="16"/>
              </w:rPr>
              <w:t>3GPPMEMBER</w:t>
            </w:r>
          </w:p>
        </w:tc>
      </w:tr>
      <w:tr w:rsidR="009B546A" w14:paraId="0D04378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B2640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B43537" w14:textId="77777777" w:rsidR="009B546A" w:rsidRPr="001B1679" w:rsidRDefault="009B546A" w:rsidP="00C11620">
            <w:pPr>
              <w:pStyle w:val="TAL"/>
              <w:keepNext w:val="0"/>
              <w:rPr>
                <w:sz w:val="16"/>
                <w:szCs w:val="16"/>
              </w:rPr>
            </w:pPr>
            <w:r w:rsidRPr="001B1679">
              <w:rPr>
                <w:sz w:val="16"/>
                <w:szCs w:val="16"/>
              </w:rPr>
              <w:t>Kemos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6A5333" w14:textId="77777777" w:rsidR="009B546A" w:rsidRPr="001B1679" w:rsidRDefault="009B546A" w:rsidP="00C11620">
            <w:pPr>
              <w:pStyle w:val="TAL"/>
              <w:keepNext w:val="0"/>
              <w:rPr>
                <w:sz w:val="16"/>
                <w:szCs w:val="16"/>
              </w:rPr>
            </w:pPr>
            <w:r w:rsidRPr="001B1679">
              <w:rPr>
                <w:sz w:val="16"/>
                <w:szCs w:val="16"/>
              </w:rPr>
              <w:t>Achilleas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06ABAA" w14:textId="77777777" w:rsidR="009B546A" w:rsidRPr="001B1679" w:rsidRDefault="009B546A" w:rsidP="00C11620">
            <w:pPr>
              <w:pStyle w:val="TAL"/>
              <w:keepNext w:val="0"/>
              <w:rPr>
                <w:sz w:val="16"/>
                <w:szCs w:val="16"/>
              </w:rPr>
            </w:pPr>
            <w:r w:rsidRPr="001B1679">
              <w:rPr>
                <w:sz w:val="16"/>
                <w:szCs w:val="16"/>
              </w:rPr>
              <w:t>European Commission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F44DF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5F887F" w14:textId="77777777" w:rsidR="009B546A" w:rsidRPr="001B1679" w:rsidRDefault="009B546A" w:rsidP="00C11620">
            <w:pPr>
              <w:pStyle w:val="TAL"/>
              <w:keepNext w:val="0"/>
              <w:rPr>
                <w:sz w:val="16"/>
                <w:szCs w:val="16"/>
              </w:rPr>
            </w:pPr>
            <w:r w:rsidRPr="001B1679">
              <w:rPr>
                <w:sz w:val="16"/>
                <w:szCs w:val="16"/>
              </w:rPr>
              <w:t>3GPPMEMBER</w:t>
            </w:r>
          </w:p>
        </w:tc>
      </w:tr>
      <w:tr w:rsidR="009B546A" w14:paraId="073BE4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D3AD4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AC730F" w14:textId="77777777" w:rsidR="009B546A" w:rsidRPr="001B1679" w:rsidRDefault="009B546A" w:rsidP="00C11620">
            <w:pPr>
              <w:pStyle w:val="TAL"/>
              <w:keepNext w:val="0"/>
              <w:rPr>
                <w:sz w:val="16"/>
                <w:szCs w:val="16"/>
              </w:rPr>
            </w:pPr>
            <w:r w:rsidRPr="001B1679">
              <w:rPr>
                <w:sz w:val="16"/>
                <w:szCs w:val="16"/>
              </w:rPr>
              <w:t>Kibutu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C6EBAD" w14:textId="77777777" w:rsidR="009B546A" w:rsidRPr="001B1679" w:rsidRDefault="009B546A" w:rsidP="00C11620">
            <w:pPr>
              <w:pStyle w:val="TAL"/>
              <w:keepNext w:val="0"/>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4C34E6" w14:textId="77777777" w:rsidR="009B546A" w:rsidRPr="001B1679" w:rsidRDefault="009B546A" w:rsidP="00C11620">
            <w:pPr>
              <w:pStyle w:val="TAL"/>
              <w:keepNext w:val="0"/>
              <w:rPr>
                <w:sz w:val="16"/>
                <w:szCs w:val="16"/>
              </w:rPr>
            </w:pPr>
            <w:r w:rsidRPr="001B1679">
              <w:rPr>
                <w:sz w:val="16"/>
                <w:szCs w:val="16"/>
              </w:rPr>
              <w:t>Omnispace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962882"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9CCB9B" w14:textId="77777777" w:rsidR="009B546A" w:rsidRPr="001B1679" w:rsidRDefault="009B546A" w:rsidP="00C11620">
            <w:pPr>
              <w:pStyle w:val="TAL"/>
              <w:keepNext w:val="0"/>
              <w:rPr>
                <w:sz w:val="16"/>
                <w:szCs w:val="16"/>
              </w:rPr>
            </w:pPr>
            <w:r w:rsidRPr="001B1679">
              <w:rPr>
                <w:sz w:val="16"/>
                <w:szCs w:val="16"/>
              </w:rPr>
              <w:t>3GPPMEMBER</w:t>
            </w:r>
          </w:p>
        </w:tc>
      </w:tr>
      <w:tr w:rsidR="009B546A" w14:paraId="602C9DB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CC4BB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80D5AF"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929B9A" w14:textId="77777777" w:rsidR="009B546A" w:rsidRPr="001B1679" w:rsidRDefault="009B546A" w:rsidP="00C11620">
            <w:pPr>
              <w:pStyle w:val="TAL"/>
              <w:keepNext w:val="0"/>
              <w:rPr>
                <w:sz w:val="16"/>
                <w:szCs w:val="16"/>
              </w:rPr>
            </w:pPr>
            <w:r w:rsidRPr="001B1679">
              <w:rPr>
                <w:sz w:val="16"/>
                <w:szCs w:val="16"/>
              </w:rPr>
              <w:t>Hyunsook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834B1" w14:textId="77777777" w:rsidR="009B546A" w:rsidRPr="001B1679" w:rsidRDefault="009B546A" w:rsidP="00C11620">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BA4AA8"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CEFF80" w14:textId="77777777" w:rsidR="009B546A" w:rsidRPr="001B1679" w:rsidRDefault="009B546A" w:rsidP="00C11620">
            <w:pPr>
              <w:pStyle w:val="TAL"/>
              <w:keepNext w:val="0"/>
              <w:rPr>
                <w:sz w:val="16"/>
                <w:szCs w:val="16"/>
              </w:rPr>
            </w:pPr>
            <w:r w:rsidRPr="001B1679">
              <w:rPr>
                <w:sz w:val="16"/>
                <w:szCs w:val="16"/>
              </w:rPr>
              <w:t>3GPPMEMBER</w:t>
            </w:r>
          </w:p>
        </w:tc>
      </w:tr>
      <w:tr w:rsidR="009B546A" w14:paraId="4A6DC4F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AAD1D1"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400714"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5C8766" w14:textId="77777777" w:rsidR="009B546A" w:rsidRPr="001B1679" w:rsidRDefault="009B546A" w:rsidP="00C11620">
            <w:pPr>
              <w:pStyle w:val="TAL"/>
              <w:keepNext w:val="0"/>
              <w:rPr>
                <w:sz w:val="16"/>
                <w:szCs w:val="16"/>
              </w:rPr>
            </w:pPr>
            <w:r w:rsidRPr="001B1679">
              <w:rPr>
                <w:sz w:val="16"/>
                <w:szCs w:val="16"/>
              </w:rPr>
              <w:t>Laeyoung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C314B8" w14:textId="77777777" w:rsidR="009B546A" w:rsidRPr="001B1679" w:rsidRDefault="009B546A" w:rsidP="00C11620">
            <w:pPr>
              <w:pStyle w:val="TAL"/>
              <w:keepNext w:val="0"/>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FEA75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65AB6A" w14:textId="77777777" w:rsidR="009B546A" w:rsidRPr="001B1679" w:rsidRDefault="009B546A" w:rsidP="00C11620">
            <w:pPr>
              <w:pStyle w:val="TAL"/>
              <w:keepNext w:val="0"/>
              <w:rPr>
                <w:sz w:val="16"/>
                <w:szCs w:val="16"/>
              </w:rPr>
            </w:pPr>
            <w:r w:rsidRPr="001B1679">
              <w:rPr>
                <w:sz w:val="16"/>
                <w:szCs w:val="16"/>
              </w:rPr>
              <w:t>3GPPMEMBER</w:t>
            </w:r>
          </w:p>
        </w:tc>
      </w:tr>
      <w:tr w:rsidR="009B546A" w14:paraId="2E62A9B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293DAB"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2FCD71"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E95FDD" w14:textId="77777777" w:rsidR="009B546A" w:rsidRPr="001B1679" w:rsidRDefault="009B546A" w:rsidP="00C11620">
            <w:pPr>
              <w:pStyle w:val="TAL"/>
              <w:keepNext w:val="0"/>
              <w:rPr>
                <w:sz w:val="16"/>
                <w:szCs w:val="16"/>
              </w:rPr>
            </w:pPr>
            <w:r w:rsidRPr="001B1679">
              <w:rPr>
                <w:sz w:val="16"/>
                <w:szCs w:val="16"/>
              </w:rPr>
              <w:t>Tae Yeon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0F65D8" w14:textId="77777777" w:rsidR="009B546A" w:rsidRPr="001B1679" w:rsidRDefault="009B546A" w:rsidP="00C1162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C2F106"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A5600D" w14:textId="77777777" w:rsidR="009B546A" w:rsidRPr="001B1679" w:rsidRDefault="009B546A" w:rsidP="00C11620">
            <w:pPr>
              <w:pStyle w:val="TAL"/>
              <w:keepNext w:val="0"/>
              <w:rPr>
                <w:sz w:val="16"/>
                <w:szCs w:val="16"/>
              </w:rPr>
            </w:pPr>
            <w:r w:rsidRPr="001B1679">
              <w:rPr>
                <w:sz w:val="16"/>
                <w:szCs w:val="16"/>
              </w:rPr>
              <w:t>3GPPMEMBER</w:t>
            </w:r>
          </w:p>
        </w:tc>
      </w:tr>
      <w:tr w:rsidR="009B546A" w14:paraId="4EF51A2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15A6E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B0A217"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4732B5" w14:textId="77777777" w:rsidR="009B546A" w:rsidRPr="001B1679" w:rsidRDefault="009B546A" w:rsidP="00C11620">
            <w:pPr>
              <w:pStyle w:val="TAL"/>
              <w:keepNext w:val="0"/>
              <w:rPr>
                <w:sz w:val="16"/>
                <w:szCs w:val="16"/>
              </w:rPr>
            </w:pPr>
            <w:r w:rsidRPr="001B1679">
              <w:rPr>
                <w:sz w:val="16"/>
                <w:szCs w:val="16"/>
              </w:rPr>
              <w:t>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71283E" w14:textId="77777777" w:rsidR="009B546A" w:rsidRPr="001B1679" w:rsidRDefault="009B546A" w:rsidP="00C11620">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2187DF"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665C71" w14:textId="77777777" w:rsidR="009B546A" w:rsidRPr="001B1679" w:rsidRDefault="009B546A" w:rsidP="00C11620">
            <w:pPr>
              <w:pStyle w:val="TAL"/>
              <w:keepNext w:val="0"/>
              <w:rPr>
                <w:sz w:val="16"/>
                <w:szCs w:val="16"/>
              </w:rPr>
            </w:pPr>
            <w:r w:rsidRPr="001B1679">
              <w:rPr>
                <w:sz w:val="16"/>
                <w:szCs w:val="16"/>
              </w:rPr>
              <w:t>3GPPMEMBER</w:t>
            </w:r>
          </w:p>
        </w:tc>
      </w:tr>
      <w:tr w:rsidR="009B546A" w14:paraId="0DA1B74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F8AEAC"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51C862"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8157E2" w14:textId="77777777" w:rsidR="009B546A" w:rsidRPr="001B1679" w:rsidRDefault="009B546A" w:rsidP="00C11620">
            <w:pPr>
              <w:pStyle w:val="TAL"/>
              <w:keepNext w:val="0"/>
              <w:rPr>
                <w:sz w:val="16"/>
                <w:szCs w:val="16"/>
              </w:rPr>
            </w:pPr>
            <w:r w:rsidRPr="001B1679">
              <w:rPr>
                <w:sz w:val="16"/>
                <w:szCs w:val="16"/>
              </w:rPr>
              <w:t>Wonjung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152B61" w14:textId="77777777" w:rsidR="009B546A" w:rsidRPr="001B1679" w:rsidRDefault="009B546A" w:rsidP="00C11620">
            <w:pPr>
              <w:pStyle w:val="TAL"/>
              <w:keepNext w:val="0"/>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2DFD81"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6332D4" w14:textId="77777777" w:rsidR="009B546A" w:rsidRPr="001B1679" w:rsidRDefault="009B546A" w:rsidP="00C11620">
            <w:pPr>
              <w:pStyle w:val="TAL"/>
              <w:keepNext w:val="0"/>
              <w:rPr>
                <w:sz w:val="16"/>
                <w:szCs w:val="16"/>
              </w:rPr>
            </w:pPr>
            <w:r w:rsidRPr="001B1679">
              <w:rPr>
                <w:sz w:val="16"/>
                <w:szCs w:val="16"/>
              </w:rPr>
              <w:t>3GPPMEMBER</w:t>
            </w:r>
          </w:p>
        </w:tc>
      </w:tr>
      <w:tr w:rsidR="009B546A" w14:paraId="7E4D7F9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FFC9A0"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E6BB84"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B4A03A" w14:textId="77777777" w:rsidR="009B546A" w:rsidRPr="001B1679" w:rsidRDefault="009B546A" w:rsidP="00C11620">
            <w:pPr>
              <w:pStyle w:val="TAL"/>
              <w:keepNext w:val="0"/>
              <w:rPr>
                <w:sz w:val="16"/>
                <w:szCs w:val="16"/>
              </w:rPr>
            </w:pPr>
            <w:r w:rsidRPr="001B1679">
              <w:rPr>
                <w:sz w:val="16"/>
                <w:szCs w:val="16"/>
              </w:rPr>
              <w:t>Youn-Kwan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73B2C7" w14:textId="77777777" w:rsidR="009B546A" w:rsidRPr="001B1679" w:rsidRDefault="009B546A" w:rsidP="00C11620">
            <w:pPr>
              <w:pStyle w:val="TAL"/>
              <w:keepNext w:val="0"/>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9E50BC"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8C3155" w14:textId="77777777" w:rsidR="009B546A" w:rsidRPr="001B1679" w:rsidRDefault="009B546A" w:rsidP="00C11620">
            <w:pPr>
              <w:pStyle w:val="TAL"/>
              <w:keepNext w:val="0"/>
              <w:rPr>
                <w:sz w:val="16"/>
                <w:szCs w:val="16"/>
              </w:rPr>
            </w:pPr>
            <w:r w:rsidRPr="001B1679">
              <w:rPr>
                <w:sz w:val="16"/>
                <w:szCs w:val="16"/>
              </w:rPr>
              <w:t>3GPPMEMBER</w:t>
            </w:r>
          </w:p>
        </w:tc>
      </w:tr>
      <w:tr w:rsidR="009B546A" w14:paraId="1646A7F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24AB6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D08FD1"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2A3970" w14:textId="77777777" w:rsidR="009B546A" w:rsidRPr="001B1679" w:rsidRDefault="009B546A" w:rsidP="00C11620">
            <w:pPr>
              <w:pStyle w:val="TAL"/>
              <w:keepNext w:val="0"/>
              <w:rPr>
                <w:sz w:val="16"/>
                <w:szCs w:val="16"/>
              </w:rPr>
            </w:pPr>
            <w:r w:rsidRPr="001B1679">
              <w:rPr>
                <w:sz w:val="16"/>
                <w:szCs w:val="16"/>
              </w:rPr>
              <w:t>Younsun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EA68D5" w14:textId="77777777" w:rsidR="009B546A" w:rsidRPr="001B1679" w:rsidRDefault="009B546A" w:rsidP="00C11620">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C4A9D7"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B47DB0" w14:textId="77777777" w:rsidR="009B546A" w:rsidRPr="001B1679" w:rsidRDefault="009B546A" w:rsidP="00C11620">
            <w:pPr>
              <w:pStyle w:val="TAL"/>
              <w:keepNext w:val="0"/>
              <w:rPr>
                <w:sz w:val="16"/>
                <w:szCs w:val="16"/>
              </w:rPr>
            </w:pPr>
            <w:r w:rsidRPr="001B1679">
              <w:rPr>
                <w:sz w:val="16"/>
                <w:szCs w:val="16"/>
              </w:rPr>
              <w:t>3GPPMEMBER</w:t>
            </w:r>
          </w:p>
        </w:tc>
      </w:tr>
      <w:tr w:rsidR="009B546A" w14:paraId="77B08C6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A5D50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EAD094"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507F7A" w14:textId="77777777" w:rsidR="009B546A" w:rsidRPr="001B1679" w:rsidRDefault="009B546A" w:rsidP="00C11620">
            <w:pPr>
              <w:pStyle w:val="TAL"/>
              <w:keepNext w:val="0"/>
              <w:rPr>
                <w:sz w:val="16"/>
                <w:szCs w:val="16"/>
              </w:rPr>
            </w:pPr>
            <w:r w:rsidRPr="001B1679">
              <w:rPr>
                <w:sz w:val="16"/>
                <w:szCs w:val="16"/>
              </w:rPr>
              <w:t>Yunesung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37509F" w14:textId="77777777" w:rsidR="009B546A" w:rsidRPr="001B1679" w:rsidRDefault="009B546A" w:rsidP="00C11620">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1CD3C8"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F56857" w14:textId="77777777" w:rsidR="009B546A" w:rsidRPr="001B1679" w:rsidRDefault="009B546A" w:rsidP="00C11620">
            <w:pPr>
              <w:pStyle w:val="TAL"/>
              <w:keepNext w:val="0"/>
              <w:rPr>
                <w:sz w:val="16"/>
                <w:szCs w:val="16"/>
              </w:rPr>
            </w:pPr>
            <w:r w:rsidRPr="001B1679">
              <w:rPr>
                <w:sz w:val="16"/>
                <w:szCs w:val="16"/>
              </w:rPr>
              <w:t>3GPPMEMBER</w:t>
            </w:r>
          </w:p>
        </w:tc>
      </w:tr>
      <w:tr w:rsidR="009B546A" w14:paraId="47FCC59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07FBA0"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4D14A7" w14:textId="77777777" w:rsidR="009B546A" w:rsidRPr="001B1679" w:rsidRDefault="009B546A" w:rsidP="00C11620">
            <w:pPr>
              <w:pStyle w:val="TAL"/>
              <w:keepNext w:val="0"/>
              <w:rPr>
                <w:sz w:val="16"/>
                <w:szCs w:val="16"/>
              </w:rPr>
            </w:pPr>
            <w:r w:rsidRPr="001B1679">
              <w:rPr>
                <w:sz w:val="16"/>
                <w:szCs w:val="16"/>
              </w:rPr>
              <w:t>Kips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1DF0E3" w14:textId="77777777" w:rsidR="009B546A" w:rsidRPr="001B1679" w:rsidRDefault="009B546A" w:rsidP="00C11620">
            <w:pPr>
              <w:pStyle w:val="TAL"/>
              <w:keepNext w:val="0"/>
              <w:rPr>
                <w:sz w:val="16"/>
                <w:szCs w:val="16"/>
              </w:rPr>
            </w:pPr>
            <w:r w:rsidRPr="001B1679">
              <w:rPr>
                <w:sz w:val="16"/>
                <w:szCs w:val="16"/>
              </w:rPr>
              <w:t>Annemieke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AEDA02" w14:textId="77777777" w:rsidR="009B546A" w:rsidRPr="001B1679" w:rsidRDefault="009B546A" w:rsidP="00C11620">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EE324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0BA66F" w14:textId="77777777" w:rsidR="009B546A" w:rsidRPr="001B1679" w:rsidRDefault="009B546A" w:rsidP="00C11620">
            <w:pPr>
              <w:pStyle w:val="TAL"/>
              <w:keepNext w:val="0"/>
              <w:rPr>
                <w:sz w:val="16"/>
                <w:szCs w:val="16"/>
              </w:rPr>
            </w:pPr>
            <w:r w:rsidRPr="001B1679">
              <w:rPr>
                <w:sz w:val="16"/>
                <w:szCs w:val="16"/>
              </w:rPr>
              <w:t>3GPPMEMBER</w:t>
            </w:r>
          </w:p>
        </w:tc>
      </w:tr>
      <w:tr w:rsidR="009B546A" w14:paraId="3053848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3526D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1F0E85" w14:textId="77777777" w:rsidR="009B546A" w:rsidRPr="001B1679" w:rsidRDefault="009B546A" w:rsidP="00C11620">
            <w:pPr>
              <w:pStyle w:val="TAL"/>
              <w:keepNext w:val="0"/>
              <w:rPr>
                <w:sz w:val="16"/>
                <w:szCs w:val="16"/>
              </w:rPr>
            </w:pPr>
            <w:r w:rsidRPr="001B1679">
              <w:rPr>
                <w:sz w:val="16"/>
                <w:szCs w:val="16"/>
              </w:rPr>
              <w:t>Kiss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7CE20E" w14:textId="77777777" w:rsidR="009B546A" w:rsidRPr="001B1679" w:rsidRDefault="009B546A" w:rsidP="00C11620">
            <w:pPr>
              <w:pStyle w:val="TAL"/>
              <w:keepNext w:val="0"/>
              <w:rPr>
                <w:sz w:val="16"/>
                <w:szCs w:val="16"/>
              </w:rPr>
            </w:pPr>
            <w:r w:rsidRPr="001B1679">
              <w:rPr>
                <w:sz w:val="16"/>
                <w:szCs w:val="16"/>
              </w:rPr>
              <w:t>Krisztian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F8EF7A" w14:textId="77777777" w:rsidR="009B546A" w:rsidRPr="001B1679" w:rsidRDefault="009B546A" w:rsidP="00C11620">
            <w:pPr>
              <w:pStyle w:val="TAL"/>
              <w:keepNext w:val="0"/>
              <w:rPr>
                <w:sz w:val="16"/>
                <w:szCs w:val="16"/>
              </w:rPr>
            </w:pPr>
            <w:r w:rsidRPr="001B1679">
              <w:rPr>
                <w:sz w:val="16"/>
                <w:szCs w:val="16"/>
              </w:rPr>
              <w:t>Apple AB NUF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08049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A51CED" w14:textId="77777777" w:rsidR="009B546A" w:rsidRPr="001B1679" w:rsidRDefault="009B546A" w:rsidP="00C11620">
            <w:pPr>
              <w:pStyle w:val="TAL"/>
              <w:keepNext w:val="0"/>
              <w:rPr>
                <w:sz w:val="16"/>
                <w:szCs w:val="16"/>
              </w:rPr>
            </w:pPr>
            <w:r w:rsidRPr="001B1679">
              <w:rPr>
                <w:sz w:val="16"/>
                <w:szCs w:val="16"/>
              </w:rPr>
              <w:t>3GPPMEMBER</w:t>
            </w:r>
          </w:p>
        </w:tc>
      </w:tr>
      <w:tr w:rsidR="009B546A" w14:paraId="63F2EBA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10972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844230" w14:textId="77777777" w:rsidR="009B546A" w:rsidRPr="001B1679" w:rsidRDefault="009B546A" w:rsidP="00C11620">
            <w:pPr>
              <w:pStyle w:val="TAL"/>
              <w:keepNext w:val="0"/>
              <w:rPr>
                <w:sz w:val="16"/>
                <w:szCs w:val="16"/>
              </w:rPr>
            </w:pPr>
            <w:r w:rsidRPr="001B1679">
              <w:rPr>
                <w:sz w:val="16"/>
                <w:szCs w:val="16"/>
              </w:rPr>
              <w:t>Kitazoe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EBDEB1" w14:textId="77777777" w:rsidR="009B546A" w:rsidRPr="001B1679" w:rsidRDefault="009B546A" w:rsidP="00C11620">
            <w:pPr>
              <w:pStyle w:val="TAL"/>
              <w:keepNext w:val="0"/>
              <w:rPr>
                <w:sz w:val="16"/>
                <w:szCs w:val="16"/>
              </w:rPr>
            </w:pPr>
            <w:r w:rsidRPr="001B1679">
              <w:rPr>
                <w:sz w:val="16"/>
                <w:szCs w:val="16"/>
              </w:rPr>
              <w:t>Masato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CAE912" w14:textId="77777777" w:rsidR="009B546A" w:rsidRPr="001B1679" w:rsidRDefault="009B546A" w:rsidP="00C11620">
            <w:pPr>
              <w:pStyle w:val="TAL"/>
              <w:keepNext w:val="0"/>
              <w:rPr>
                <w:sz w:val="16"/>
                <w:szCs w:val="16"/>
              </w:rPr>
            </w:pPr>
            <w:r w:rsidRPr="001B1679">
              <w:rPr>
                <w:sz w:val="16"/>
                <w:szCs w:val="16"/>
              </w:rPr>
              <w:t>QUALCOMM JAPAN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5C16EE"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E87591" w14:textId="77777777" w:rsidR="009B546A" w:rsidRPr="001B1679" w:rsidRDefault="009B546A" w:rsidP="00C11620">
            <w:pPr>
              <w:pStyle w:val="TAL"/>
              <w:keepNext w:val="0"/>
              <w:rPr>
                <w:sz w:val="16"/>
                <w:szCs w:val="16"/>
              </w:rPr>
            </w:pPr>
            <w:r w:rsidRPr="001B1679">
              <w:rPr>
                <w:sz w:val="16"/>
                <w:szCs w:val="16"/>
              </w:rPr>
              <w:t>3GPPMEMBER</w:t>
            </w:r>
          </w:p>
        </w:tc>
      </w:tr>
      <w:tr w:rsidR="009B546A" w14:paraId="791897B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4662E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4DACA3" w14:textId="77777777" w:rsidR="009B546A" w:rsidRPr="001B1679" w:rsidRDefault="009B546A" w:rsidP="00C11620">
            <w:pPr>
              <w:pStyle w:val="TAL"/>
              <w:keepNext w:val="0"/>
              <w:rPr>
                <w:sz w:val="16"/>
                <w:szCs w:val="16"/>
              </w:rPr>
            </w:pPr>
            <w:r w:rsidRPr="001B1679">
              <w:rPr>
                <w:sz w:val="16"/>
                <w:szCs w:val="16"/>
              </w:rPr>
              <w:t>Klatt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E4A5FB" w14:textId="77777777" w:rsidR="009B546A" w:rsidRPr="001B1679" w:rsidRDefault="009B546A" w:rsidP="00C11620">
            <w:pPr>
              <w:pStyle w:val="TAL"/>
              <w:keepNext w:val="0"/>
              <w:rPr>
                <w:sz w:val="16"/>
                <w:szCs w:val="16"/>
              </w:rPr>
            </w:pPr>
            <w:r w:rsidRPr="001B1679">
              <w:rPr>
                <w:sz w:val="16"/>
                <w:szCs w:val="16"/>
              </w:rPr>
              <w:t>Axel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C073EF" w14:textId="77777777" w:rsidR="009B546A" w:rsidRPr="001B1679" w:rsidRDefault="009B546A" w:rsidP="00C11620">
            <w:pPr>
              <w:pStyle w:val="TAL"/>
              <w:keepNext w:val="0"/>
              <w:rPr>
                <w:sz w:val="16"/>
                <w:szCs w:val="16"/>
              </w:rPr>
            </w:pPr>
            <w:r w:rsidRPr="001B1679">
              <w:rPr>
                <w:sz w:val="16"/>
                <w:szCs w:val="16"/>
              </w:rPr>
              <w:t>T-Mobile Polska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2C8B7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EE2BF2" w14:textId="77777777" w:rsidR="009B546A" w:rsidRPr="001B1679" w:rsidRDefault="009B546A" w:rsidP="00C11620">
            <w:pPr>
              <w:pStyle w:val="TAL"/>
              <w:keepNext w:val="0"/>
              <w:rPr>
                <w:sz w:val="16"/>
                <w:szCs w:val="16"/>
              </w:rPr>
            </w:pPr>
            <w:r w:rsidRPr="001B1679">
              <w:rPr>
                <w:sz w:val="16"/>
                <w:szCs w:val="16"/>
              </w:rPr>
              <w:t>3GPPMEMBER</w:t>
            </w:r>
          </w:p>
        </w:tc>
      </w:tr>
      <w:tr w:rsidR="009B546A" w14:paraId="631028A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8209AC"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B9E76B" w14:textId="77777777" w:rsidR="009B546A" w:rsidRPr="001B1679" w:rsidRDefault="009B546A" w:rsidP="00C11620">
            <w:pPr>
              <w:pStyle w:val="TAL"/>
              <w:keepNext w:val="0"/>
              <w:rPr>
                <w:sz w:val="16"/>
                <w:szCs w:val="16"/>
              </w:rPr>
            </w:pPr>
            <w:r w:rsidRPr="001B1679">
              <w:rPr>
                <w:sz w:val="16"/>
                <w:szCs w:val="16"/>
              </w:rPr>
              <w:t>Ko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EFEF34" w14:textId="77777777" w:rsidR="009B546A" w:rsidRPr="001B1679" w:rsidRDefault="009B546A" w:rsidP="00C11620">
            <w:pPr>
              <w:pStyle w:val="TAL"/>
              <w:keepNext w:val="0"/>
              <w:rPr>
                <w:sz w:val="16"/>
                <w:szCs w:val="16"/>
              </w:rPr>
            </w:pPr>
            <w:r w:rsidRPr="001B1679">
              <w:rPr>
                <w:sz w:val="16"/>
                <w:szCs w:val="16"/>
              </w:rPr>
              <w:t>Namseok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B87722" w14:textId="77777777" w:rsidR="009B546A" w:rsidRPr="001B1679" w:rsidRDefault="009B546A" w:rsidP="00C1162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BF13A4"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614E92" w14:textId="77777777" w:rsidR="009B546A" w:rsidRPr="001B1679" w:rsidRDefault="009B546A" w:rsidP="00C11620">
            <w:pPr>
              <w:pStyle w:val="TAL"/>
              <w:keepNext w:val="0"/>
              <w:rPr>
                <w:sz w:val="16"/>
                <w:szCs w:val="16"/>
              </w:rPr>
            </w:pPr>
            <w:r w:rsidRPr="001B1679">
              <w:rPr>
                <w:sz w:val="16"/>
                <w:szCs w:val="16"/>
              </w:rPr>
              <w:t>3GPPMEMBER</w:t>
            </w:r>
          </w:p>
        </w:tc>
      </w:tr>
      <w:tr w:rsidR="009B546A" w14:paraId="68A1CE3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F3906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F809E1" w14:textId="77777777" w:rsidR="009B546A" w:rsidRPr="001B1679" w:rsidRDefault="009B546A" w:rsidP="00C11620">
            <w:pPr>
              <w:pStyle w:val="TAL"/>
              <w:keepNext w:val="0"/>
              <w:rPr>
                <w:sz w:val="16"/>
                <w:szCs w:val="16"/>
              </w:rPr>
            </w:pPr>
            <w:r w:rsidRPr="001B1679">
              <w:rPr>
                <w:sz w:val="16"/>
                <w:szCs w:val="16"/>
              </w:rPr>
              <w:t>Koersten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9FA86C" w14:textId="77777777" w:rsidR="009B546A" w:rsidRPr="001B1679" w:rsidRDefault="009B546A" w:rsidP="00C11620">
            <w:pPr>
              <w:pStyle w:val="TAL"/>
              <w:keepNext w:val="0"/>
              <w:rPr>
                <w:sz w:val="16"/>
                <w:szCs w:val="16"/>
              </w:rPr>
            </w:pPr>
            <w:r w:rsidRPr="001B1679">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0D0D1A" w14:textId="77777777" w:rsidR="009B546A" w:rsidRPr="001B1679" w:rsidRDefault="009B546A" w:rsidP="00C11620">
            <w:pPr>
              <w:pStyle w:val="TAL"/>
              <w:keepNext w:val="0"/>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BC7E6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4B0F96" w14:textId="77777777" w:rsidR="009B546A" w:rsidRPr="001B1679" w:rsidRDefault="009B546A" w:rsidP="00C11620">
            <w:pPr>
              <w:pStyle w:val="TAL"/>
              <w:keepNext w:val="0"/>
              <w:rPr>
                <w:sz w:val="16"/>
                <w:szCs w:val="16"/>
              </w:rPr>
            </w:pPr>
            <w:r w:rsidRPr="001B1679">
              <w:rPr>
                <w:sz w:val="16"/>
                <w:szCs w:val="16"/>
              </w:rPr>
              <w:t>3GPPMEMBER</w:t>
            </w:r>
          </w:p>
        </w:tc>
      </w:tr>
      <w:tr w:rsidR="009B546A" w14:paraId="1CDAE74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714DA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BCDD8D" w14:textId="77777777" w:rsidR="009B546A" w:rsidRPr="001B1679" w:rsidRDefault="009B546A" w:rsidP="00C11620">
            <w:pPr>
              <w:pStyle w:val="TAL"/>
              <w:keepNext w:val="0"/>
              <w:rPr>
                <w:sz w:val="16"/>
                <w:szCs w:val="16"/>
              </w:rPr>
            </w:pPr>
            <w:r w:rsidRPr="001B1679">
              <w:rPr>
                <w:sz w:val="16"/>
                <w:szCs w:val="16"/>
              </w:rPr>
              <w:t>KOO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8C5AEA" w14:textId="77777777" w:rsidR="009B546A" w:rsidRPr="001B1679" w:rsidRDefault="009B546A" w:rsidP="00C11620">
            <w:pPr>
              <w:pStyle w:val="TAL"/>
              <w:keepNext w:val="0"/>
              <w:rPr>
                <w:sz w:val="16"/>
                <w:szCs w:val="16"/>
              </w:rPr>
            </w:pPr>
            <w:r w:rsidRPr="001B1679">
              <w:rPr>
                <w:sz w:val="16"/>
                <w:szCs w:val="16"/>
              </w:rPr>
              <w:t>ENG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8A40B" w14:textId="77777777" w:rsidR="009B546A" w:rsidRPr="001B1679" w:rsidRDefault="009B546A" w:rsidP="00C11620">
            <w:pPr>
              <w:pStyle w:val="TAL"/>
              <w:keepNext w:val="0"/>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9F61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329DC1" w14:textId="77777777" w:rsidR="009B546A" w:rsidRPr="001B1679" w:rsidRDefault="009B546A" w:rsidP="00C11620">
            <w:pPr>
              <w:pStyle w:val="TAL"/>
              <w:keepNext w:val="0"/>
              <w:rPr>
                <w:sz w:val="16"/>
                <w:szCs w:val="16"/>
              </w:rPr>
            </w:pPr>
            <w:r w:rsidRPr="001B1679">
              <w:rPr>
                <w:sz w:val="16"/>
                <w:szCs w:val="16"/>
              </w:rPr>
              <w:t>3GPPMEMBER</w:t>
            </w:r>
          </w:p>
        </w:tc>
      </w:tr>
      <w:tr w:rsidR="009B546A" w14:paraId="16A6FB6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E86E49"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DB9CEB" w14:textId="77777777" w:rsidR="009B546A" w:rsidRPr="001B1679" w:rsidRDefault="009B546A" w:rsidP="00C11620">
            <w:pPr>
              <w:pStyle w:val="TAL"/>
              <w:keepNext w:val="0"/>
              <w:rPr>
                <w:sz w:val="16"/>
                <w:szCs w:val="16"/>
              </w:rPr>
            </w:pPr>
            <w:r w:rsidRPr="001B1679">
              <w:rPr>
                <w:sz w:val="16"/>
                <w:szCs w:val="16"/>
              </w:rPr>
              <w:t>Koo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1FB845" w14:textId="77777777" w:rsidR="009B546A" w:rsidRPr="001B1679" w:rsidRDefault="009B546A" w:rsidP="00C11620">
            <w:pPr>
              <w:pStyle w:val="TAL"/>
              <w:keepNext w:val="0"/>
              <w:rPr>
                <w:sz w:val="16"/>
                <w:szCs w:val="16"/>
              </w:rPr>
            </w:pPr>
            <w:r w:rsidRPr="001B1679">
              <w:rPr>
                <w:sz w:val="16"/>
                <w:szCs w:val="16"/>
              </w:rPr>
              <w:t>Hyounhee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ECDAD3" w14:textId="77777777" w:rsidR="009B546A" w:rsidRPr="001B1679" w:rsidRDefault="009B546A" w:rsidP="00C11620">
            <w:pPr>
              <w:pStyle w:val="TAL"/>
              <w:keepNext w:val="0"/>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93AD7D"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737045" w14:textId="77777777" w:rsidR="009B546A" w:rsidRPr="001B1679" w:rsidRDefault="009B546A" w:rsidP="00C11620">
            <w:pPr>
              <w:pStyle w:val="TAL"/>
              <w:keepNext w:val="0"/>
              <w:rPr>
                <w:sz w:val="16"/>
                <w:szCs w:val="16"/>
              </w:rPr>
            </w:pPr>
            <w:r w:rsidRPr="001B1679">
              <w:rPr>
                <w:sz w:val="16"/>
                <w:szCs w:val="16"/>
              </w:rPr>
              <w:t>3GPPMEMBER</w:t>
            </w:r>
          </w:p>
        </w:tc>
      </w:tr>
      <w:tr w:rsidR="009B546A" w14:paraId="17CA175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088840"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5FB833" w14:textId="77777777" w:rsidR="009B546A" w:rsidRPr="001B1679" w:rsidRDefault="009B546A" w:rsidP="00C11620">
            <w:pPr>
              <w:pStyle w:val="TAL"/>
              <w:keepNext w:val="0"/>
              <w:rPr>
                <w:sz w:val="16"/>
                <w:szCs w:val="16"/>
              </w:rPr>
            </w:pPr>
            <w:r w:rsidRPr="001B1679">
              <w:rPr>
                <w:sz w:val="16"/>
                <w:szCs w:val="16"/>
              </w:rPr>
              <w:t>Koser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2A31CD" w14:textId="77777777" w:rsidR="009B546A" w:rsidRPr="001B1679" w:rsidRDefault="009B546A" w:rsidP="00C11620">
            <w:pPr>
              <w:pStyle w:val="TAL"/>
              <w:keepNext w:val="0"/>
              <w:rPr>
                <w:sz w:val="16"/>
                <w:szCs w:val="16"/>
              </w:rPr>
            </w:pPr>
            <w:r w:rsidRPr="001B1679">
              <w:rPr>
                <w:sz w:val="16"/>
                <w:szCs w:val="16"/>
              </w:rPr>
              <w:t>Elizabeth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564EE" w14:textId="77777777" w:rsidR="009B546A" w:rsidRPr="001B1679" w:rsidRDefault="009B546A" w:rsidP="00C11620">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BDE809"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7B787D" w14:textId="77777777" w:rsidR="009B546A" w:rsidRPr="001B1679" w:rsidRDefault="009B546A" w:rsidP="00C11620">
            <w:pPr>
              <w:pStyle w:val="TAL"/>
              <w:keepNext w:val="0"/>
              <w:rPr>
                <w:sz w:val="16"/>
                <w:szCs w:val="16"/>
              </w:rPr>
            </w:pPr>
            <w:r w:rsidRPr="001B1679">
              <w:rPr>
                <w:sz w:val="16"/>
                <w:szCs w:val="16"/>
              </w:rPr>
              <w:t>3GPPMEMBER</w:t>
            </w:r>
          </w:p>
        </w:tc>
      </w:tr>
      <w:tr w:rsidR="009B546A" w14:paraId="5BB0AF6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EF67A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698C0E" w14:textId="77777777" w:rsidR="009B546A" w:rsidRPr="001B1679" w:rsidRDefault="009B546A" w:rsidP="00C11620">
            <w:pPr>
              <w:pStyle w:val="TAL"/>
              <w:keepNext w:val="0"/>
              <w:rPr>
                <w:sz w:val="16"/>
                <w:szCs w:val="16"/>
              </w:rPr>
            </w:pPr>
            <w:r w:rsidRPr="001B1679">
              <w:rPr>
                <w:sz w:val="16"/>
                <w:szCs w:val="16"/>
              </w:rPr>
              <w:t>Koulakiotis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2EA2A4" w14:textId="77777777" w:rsidR="009B546A" w:rsidRPr="001B1679" w:rsidRDefault="009B546A" w:rsidP="00C11620">
            <w:pPr>
              <w:pStyle w:val="TAL"/>
              <w:keepNext w:val="0"/>
              <w:rPr>
                <w:sz w:val="16"/>
                <w:szCs w:val="16"/>
              </w:rPr>
            </w:pPr>
            <w:r w:rsidRPr="001B1679">
              <w:rPr>
                <w:sz w:val="16"/>
                <w:szCs w:val="16"/>
              </w:rPr>
              <w:t>Dimitris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225834" w14:textId="77777777" w:rsidR="009B546A" w:rsidRPr="001B1679" w:rsidRDefault="009B546A" w:rsidP="00C11620">
            <w:pPr>
              <w:pStyle w:val="TAL"/>
              <w:keepNext w:val="0"/>
              <w:rPr>
                <w:sz w:val="16"/>
                <w:szCs w:val="16"/>
              </w:rPr>
            </w:pPr>
            <w:r w:rsidRPr="001B1679">
              <w:rPr>
                <w:sz w:val="16"/>
                <w:szCs w:val="16"/>
              </w:rPr>
              <w:t>Sony Europe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9E940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A2129B" w14:textId="77777777" w:rsidR="009B546A" w:rsidRPr="001B1679" w:rsidRDefault="009B546A" w:rsidP="00C11620">
            <w:pPr>
              <w:pStyle w:val="TAL"/>
              <w:keepNext w:val="0"/>
              <w:rPr>
                <w:sz w:val="16"/>
                <w:szCs w:val="16"/>
              </w:rPr>
            </w:pPr>
            <w:r w:rsidRPr="001B1679">
              <w:rPr>
                <w:sz w:val="16"/>
                <w:szCs w:val="16"/>
              </w:rPr>
              <w:t>3GPPMEMBER</w:t>
            </w:r>
          </w:p>
        </w:tc>
      </w:tr>
      <w:tr w:rsidR="009B546A" w14:paraId="79503CD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450BBC"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DFE991" w14:textId="77777777" w:rsidR="009B546A" w:rsidRPr="001B1679" w:rsidRDefault="009B546A" w:rsidP="00C11620">
            <w:pPr>
              <w:pStyle w:val="TAL"/>
              <w:keepNext w:val="0"/>
              <w:rPr>
                <w:sz w:val="16"/>
                <w:szCs w:val="16"/>
              </w:rPr>
            </w:pPr>
            <w:r w:rsidRPr="001B1679">
              <w:rPr>
                <w:sz w:val="16"/>
                <w:szCs w:val="16"/>
              </w:rPr>
              <w:t>Krause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1010FB" w14:textId="77777777" w:rsidR="009B546A" w:rsidRPr="001B1679" w:rsidRDefault="009B546A" w:rsidP="00C11620">
            <w:pPr>
              <w:pStyle w:val="TAL"/>
              <w:keepNext w:val="0"/>
              <w:rPr>
                <w:sz w:val="16"/>
                <w:szCs w:val="16"/>
              </w:rPr>
            </w:pPr>
            <w:r w:rsidRPr="001B1679">
              <w:rPr>
                <w:sz w:val="16"/>
                <w:szCs w:val="16"/>
              </w:rPr>
              <w:t>Joern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83497"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B662A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F3FD7C" w14:textId="77777777" w:rsidR="009B546A" w:rsidRPr="001B1679" w:rsidRDefault="009B546A" w:rsidP="00C11620">
            <w:pPr>
              <w:pStyle w:val="TAL"/>
              <w:keepNext w:val="0"/>
              <w:rPr>
                <w:sz w:val="16"/>
                <w:szCs w:val="16"/>
              </w:rPr>
            </w:pPr>
            <w:r w:rsidRPr="001B1679">
              <w:rPr>
                <w:sz w:val="16"/>
                <w:szCs w:val="16"/>
              </w:rPr>
              <w:t>3GPPORG_REP</w:t>
            </w:r>
          </w:p>
        </w:tc>
      </w:tr>
      <w:tr w:rsidR="009B546A" w14:paraId="5471D9C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3ABFD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DDD2A6" w14:textId="77777777" w:rsidR="009B546A" w:rsidRPr="001B1679" w:rsidRDefault="009B546A" w:rsidP="00C11620">
            <w:pPr>
              <w:pStyle w:val="TAL"/>
              <w:keepNext w:val="0"/>
              <w:rPr>
                <w:sz w:val="16"/>
                <w:szCs w:val="16"/>
              </w:rPr>
            </w:pPr>
            <w:r w:rsidRPr="001B1679">
              <w:rPr>
                <w:sz w:val="16"/>
                <w:szCs w:val="16"/>
              </w:rPr>
              <w:t>Kruse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E711B4" w14:textId="77777777" w:rsidR="009B546A" w:rsidRPr="001B1679" w:rsidRDefault="009B546A" w:rsidP="00C11620">
            <w:pPr>
              <w:pStyle w:val="TAL"/>
              <w:keepNext w:val="0"/>
              <w:rPr>
                <w:sz w:val="16"/>
                <w:szCs w:val="16"/>
              </w:rPr>
            </w:pPr>
            <w:r w:rsidRPr="001B1679">
              <w:rPr>
                <w:sz w:val="16"/>
                <w:szCs w:val="16"/>
              </w:rPr>
              <w:t>Heiko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9F19B4" w14:textId="77777777" w:rsidR="009B546A" w:rsidRPr="001B1679" w:rsidRDefault="009B546A" w:rsidP="00C11620">
            <w:pPr>
              <w:pStyle w:val="TAL"/>
              <w:keepNext w:val="0"/>
              <w:rPr>
                <w:sz w:val="16"/>
                <w:szCs w:val="16"/>
              </w:rPr>
            </w:pPr>
            <w:r w:rsidRPr="001B1679">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A9FD2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60ED06" w14:textId="77777777" w:rsidR="009B546A" w:rsidRPr="001B1679" w:rsidRDefault="009B546A" w:rsidP="00C11620">
            <w:pPr>
              <w:pStyle w:val="TAL"/>
              <w:keepNext w:val="0"/>
              <w:rPr>
                <w:sz w:val="16"/>
                <w:szCs w:val="16"/>
              </w:rPr>
            </w:pPr>
            <w:r w:rsidRPr="001B1679">
              <w:rPr>
                <w:sz w:val="16"/>
                <w:szCs w:val="16"/>
              </w:rPr>
              <w:t>3GPPMEMBER</w:t>
            </w:r>
          </w:p>
        </w:tc>
      </w:tr>
      <w:tr w:rsidR="009B546A" w14:paraId="65CD437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BC253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EBC5B6" w14:textId="77777777" w:rsidR="009B546A" w:rsidRPr="001B1679" w:rsidRDefault="009B546A" w:rsidP="00C11620">
            <w:pPr>
              <w:pStyle w:val="TAL"/>
              <w:keepNext w:val="0"/>
              <w:rPr>
                <w:sz w:val="16"/>
                <w:szCs w:val="16"/>
              </w:rPr>
            </w:pPr>
            <w:r w:rsidRPr="001B1679">
              <w:rPr>
                <w:sz w:val="16"/>
                <w:szCs w:val="16"/>
              </w:rPr>
              <w:t>Kuchibhotla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0C82BA" w14:textId="77777777" w:rsidR="009B546A" w:rsidRPr="001B1679" w:rsidRDefault="009B546A" w:rsidP="00C11620">
            <w:pPr>
              <w:pStyle w:val="TAL"/>
              <w:keepNext w:val="0"/>
              <w:rPr>
                <w:sz w:val="16"/>
                <w:szCs w:val="16"/>
              </w:rPr>
            </w:pPr>
            <w:r w:rsidRPr="001B1679">
              <w:rPr>
                <w:sz w:val="16"/>
                <w:szCs w:val="16"/>
              </w:rPr>
              <w:t>Ravi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FFE879" w14:textId="77777777" w:rsidR="009B546A" w:rsidRPr="001B1679" w:rsidRDefault="009B546A" w:rsidP="00C11620">
            <w:pPr>
              <w:pStyle w:val="TAL"/>
              <w:keepNext w:val="0"/>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863EB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204392" w14:textId="77777777" w:rsidR="009B546A" w:rsidRPr="001B1679" w:rsidRDefault="009B546A" w:rsidP="00C11620">
            <w:pPr>
              <w:pStyle w:val="TAL"/>
              <w:keepNext w:val="0"/>
              <w:rPr>
                <w:sz w:val="16"/>
                <w:szCs w:val="16"/>
              </w:rPr>
            </w:pPr>
            <w:r w:rsidRPr="001B1679">
              <w:rPr>
                <w:sz w:val="16"/>
                <w:szCs w:val="16"/>
              </w:rPr>
              <w:t>3GPPMEMBER</w:t>
            </w:r>
          </w:p>
        </w:tc>
      </w:tr>
      <w:tr w:rsidR="009B546A" w14:paraId="0B64FF1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A2A0E0"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026707" w14:textId="77777777" w:rsidR="009B546A" w:rsidRPr="001B1679" w:rsidRDefault="009B546A" w:rsidP="00C11620">
            <w:pPr>
              <w:pStyle w:val="TAL"/>
              <w:keepNext w:val="0"/>
              <w:rPr>
                <w:sz w:val="16"/>
                <w:szCs w:val="16"/>
              </w:rPr>
            </w:pPr>
            <w:r w:rsidRPr="001B1679">
              <w:rPr>
                <w:sz w:val="16"/>
                <w:szCs w:val="16"/>
              </w:rPr>
              <w:t>Kueh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372D1E" w14:textId="77777777" w:rsidR="009B546A" w:rsidRPr="001B1679" w:rsidRDefault="009B546A" w:rsidP="00C11620">
            <w:pPr>
              <w:pStyle w:val="TAL"/>
              <w:keepNext w:val="0"/>
              <w:rPr>
                <w:sz w:val="16"/>
                <w:szCs w:val="16"/>
              </w:rPr>
            </w:pPr>
            <w:r w:rsidRPr="001B1679">
              <w:rPr>
                <w:sz w:val="16"/>
                <w:szCs w:val="16"/>
              </w:rPr>
              <w:t>Victor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CAACDE" w14:textId="77777777" w:rsidR="009B546A" w:rsidRPr="001B1679" w:rsidRDefault="009B546A" w:rsidP="00C11620">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5699B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54C060" w14:textId="77777777" w:rsidR="009B546A" w:rsidRPr="001B1679" w:rsidRDefault="009B546A" w:rsidP="00C11620">
            <w:pPr>
              <w:pStyle w:val="TAL"/>
              <w:keepNext w:val="0"/>
              <w:rPr>
                <w:sz w:val="16"/>
                <w:szCs w:val="16"/>
              </w:rPr>
            </w:pPr>
            <w:r w:rsidRPr="001B1679">
              <w:rPr>
                <w:sz w:val="16"/>
                <w:szCs w:val="16"/>
              </w:rPr>
              <w:t>3GPPMEMBER</w:t>
            </w:r>
          </w:p>
        </w:tc>
      </w:tr>
      <w:tr w:rsidR="009B546A" w14:paraId="7FB0BEB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9BC604"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08500F" w14:textId="77777777" w:rsidR="009B546A" w:rsidRPr="001B1679" w:rsidRDefault="009B546A" w:rsidP="00C11620">
            <w:pPr>
              <w:pStyle w:val="TAL"/>
              <w:keepNext w:val="0"/>
              <w:rPr>
                <w:sz w:val="16"/>
                <w:szCs w:val="16"/>
              </w:rPr>
            </w:pPr>
            <w:r w:rsidRPr="001B1679">
              <w:rPr>
                <w:sz w:val="16"/>
                <w:szCs w:val="16"/>
              </w:rPr>
              <w:t>Kumagai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F429AA" w14:textId="77777777" w:rsidR="009B546A" w:rsidRPr="001B1679" w:rsidRDefault="009B546A" w:rsidP="00C11620">
            <w:pPr>
              <w:pStyle w:val="TAL"/>
              <w:keepNext w:val="0"/>
              <w:rPr>
                <w:sz w:val="16"/>
                <w:szCs w:val="16"/>
              </w:rPr>
            </w:pPr>
            <w:r w:rsidRPr="001B1679">
              <w:rPr>
                <w:sz w:val="16"/>
                <w:szCs w:val="16"/>
              </w:rPr>
              <w:t>Shinya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EF2CE8" w14:textId="77777777" w:rsidR="009B546A" w:rsidRPr="001B1679" w:rsidRDefault="009B546A" w:rsidP="00C11620">
            <w:pPr>
              <w:pStyle w:val="TAL"/>
              <w:keepNext w:val="0"/>
              <w:rPr>
                <w:sz w:val="16"/>
                <w:szCs w:val="16"/>
              </w:rPr>
            </w:pPr>
            <w:r w:rsidRPr="001B1679">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9AAB6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AF6B35" w14:textId="77777777" w:rsidR="009B546A" w:rsidRPr="001B1679" w:rsidRDefault="009B546A" w:rsidP="00C11620">
            <w:pPr>
              <w:pStyle w:val="TAL"/>
              <w:keepNext w:val="0"/>
              <w:rPr>
                <w:sz w:val="16"/>
                <w:szCs w:val="16"/>
              </w:rPr>
            </w:pPr>
            <w:r w:rsidRPr="001B1679">
              <w:rPr>
                <w:sz w:val="16"/>
                <w:szCs w:val="16"/>
              </w:rPr>
              <w:t>3GPPMEMBER</w:t>
            </w:r>
          </w:p>
        </w:tc>
      </w:tr>
      <w:tr w:rsidR="009B546A" w14:paraId="26288E2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90A8D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A991B9" w14:textId="77777777" w:rsidR="009B546A" w:rsidRPr="001B1679" w:rsidRDefault="009B546A" w:rsidP="00C11620">
            <w:pPr>
              <w:pStyle w:val="TAL"/>
              <w:keepNext w:val="0"/>
              <w:rPr>
                <w:sz w:val="16"/>
                <w:szCs w:val="16"/>
              </w:rPr>
            </w:pPr>
            <w:r w:rsidRPr="001B1679">
              <w:rPr>
                <w:sz w:val="16"/>
                <w:szCs w:val="16"/>
              </w:rPr>
              <w:t>Kumar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4855B4" w14:textId="77777777" w:rsidR="009B546A" w:rsidRPr="001B1679" w:rsidRDefault="009B546A" w:rsidP="00C11620">
            <w:pPr>
              <w:pStyle w:val="TAL"/>
              <w:keepNext w:val="0"/>
              <w:rPr>
                <w:sz w:val="16"/>
                <w:szCs w:val="16"/>
              </w:rPr>
            </w:pPr>
            <w:r w:rsidRPr="001B1679">
              <w:rPr>
                <w:sz w:val="16"/>
                <w:szCs w:val="16"/>
              </w:rPr>
              <w:t>Sanjay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0C98A9" w14:textId="77777777" w:rsidR="009B546A" w:rsidRPr="001B1679" w:rsidRDefault="009B546A" w:rsidP="00C11620">
            <w:pPr>
              <w:pStyle w:val="TAL"/>
              <w:keepNext w:val="0"/>
              <w:rPr>
                <w:sz w:val="16"/>
                <w:szCs w:val="16"/>
              </w:rPr>
            </w:pPr>
            <w:r w:rsidRPr="001B1679">
              <w:rPr>
                <w:sz w:val="16"/>
                <w:szCs w:val="16"/>
              </w:rPr>
              <w:t>TCIL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493CB2"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AA666F" w14:textId="77777777" w:rsidR="009B546A" w:rsidRPr="001B1679" w:rsidRDefault="009B546A" w:rsidP="00C11620">
            <w:pPr>
              <w:pStyle w:val="TAL"/>
              <w:keepNext w:val="0"/>
              <w:rPr>
                <w:sz w:val="16"/>
                <w:szCs w:val="16"/>
              </w:rPr>
            </w:pPr>
            <w:r w:rsidRPr="001B1679">
              <w:rPr>
                <w:sz w:val="16"/>
                <w:szCs w:val="16"/>
              </w:rPr>
              <w:t>3GPPMEMBER</w:t>
            </w:r>
          </w:p>
        </w:tc>
      </w:tr>
      <w:tr w:rsidR="009B546A" w14:paraId="67B344B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E19812"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93F60D" w14:textId="77777777" w:rsidR="009B546A" w:rsidRPr="001B1679" w:rsidRDefault="009B546A" w:rsidP="00C11620">
            <w:pPr>
              <w:pStyle w:val="TAL"/>
              <w:keepNext w:val="0"/>
              <w:rPr>
                <w:sz w:val="16"/>
                <w:szCs w:val="16"/>
              </w:rPr>
            </w:pPr>
            <w:r w:rsidRPr="001B1679">
              <w:rPr>
                <w:sz w:val="16"/>
                <w:szCs w:val="16"/>
              </w:rPr>
              <w:t>Kunz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535951" w14:textId="77777777" w:rsidR="009B546A" w:rsidRPr="001B1679" w:rsidRDefault="009B546A" w:rsidP="00C11620">
            <w:pPr>
              <w:pStyle w:val="TAL"/>
              <w:keepNext w:val="0"/>
              <w:rPr>
                <w:sz w:val="16"/>
                <w:szCs w:val="16"/>
              </w:rPr>
            </w:pPr>
            <w:r w:rsidRPr="001B1679">
              <w:rPr>
                <w:sz w:val="16"/>
                <w:szCs w:val="16"/>
              </w:rPr>
              <w:t>Andreas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96575C" w14:textId="77777777" w:rsidR="009B546A" w:rsidRPr="001B1679" w:rsidRDefault="009B546A" w:rsidP="00C11620">
            <w:pPr>
              <w:pStyle w:val="TAL"/>
              <w:keepNext w:val="0"/>
              <w:rPr>
                <w:sz w:val="16"/>
                <w:szCs w:val="16"/>
              </w:rPr>
            </w:pPr>
            <w:r w:rsidRPr="001B1679">
              <w:rPr>
                <w:sz w:val="16"/>
                <w:szCs w:val="16"/>
              </w:rPr>
              <w:t>Lenovo (Beijing)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A2439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0778D5" w14:textId="77777777" w:rsidR="009B546A" w:rsidRPr="001B1679" w:rsidRDefault="009B546A" w:rsidP="00C11620">
            <w:pPr>
              <w:pStyle w:val="TAL"/>
              <w:keepNext w:val="0"/>
              <w:rPr>
                <w:sz w:val="16"/>
                <w:szCs w:val="16"/>
              </w:rPr>
            </w:pPr>
            <w:r w:rsidRPr="001B1679">
              <w:rPr>
                <w:sz w:val="16"/>
                <w:szCs w:val="16"/>
              </w:rPr>
              <w:t>3GPPMEMBER</w:t>
            </w:r>
          </w:p>
        </w:tc>
      </w:tr>
      <w:tr w:rsidR="009B546A" w14:paraId="6BB1895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60094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51D398" w14:textId="77777777" w:rsidR="009B546A" w:rsidRPr="001B1679" w:rsidRDefault="009B546A" w:rsidP="00C11620">
            <w:pPr>
              <w:pStyle w:val="TAL"/>
              <w:keepNext w:val="0"/>
              <w:rPr>
                <w:sz w:val="16"/>
                <w:szCs w:val="16"/>
              </w:rPr>
            </w:pPr>
            <w:r w:rsidRPr="001B1679">
              <w:rPr>
                <w:sz w:val="16"/>
                <w:szCs w:val="16"/>
              </w:rPr>
              <w:t>Kymalainen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2F5B64" w14:textId="77777777" w:rsidR="009B546A" w:rsidRPr="001B1679" w:rsidRDefault="009B546A" w:rsidP="00C11620">
            <w:pPr>
              <w:pStyle w:val="TAL"/>
              <w:keepNext w:val="0"/>
              <w:rPr>
                <w:sz w:val="16"/>
                <w:szCs w:val="16"/>
              </w:rPr>
            </w:pPr>
            <w:r w:rsidRPr="001B1679">
              <w:rPr>
                <w:sz w:val="16"/>
                <w:szCs w:val="16"/>
              </w:rPr>
              <w:t>Kimmo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D1D7D4"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51CB5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F19A19" w14:textId="77777777" w:rsidR="009B546A" w:rsidRPr="001B1679" w:rsidRDefault="009B546A" w:rsidP="00C11620">
            <w:pPr>
              <w:pStyle w:val="TAL"/>
              <w:keepNext w:val="0"/>
              <w:rPr>
                <w:sz w:val="16"/>
                <w:szCs w:val="16"/>
              </w:rPr>
            </w:pPr>
            <w:r w:rsidRPr="001B1679">
              <w:rPr>
                <w:sz w:val="16"/>
                <w:szCs w:val="16"/>
              </w:rPr>
              <w:t>3GPPORG_REP</w:t>
            </w:r>
          </w:p>
        </w:tc>
      </w:tr>
      <w:tr w:rsidR="009B546A" w14:paraId="49C2E42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EEF42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182C8B" w14:textId="77777777" w:rsidR="009B546A" w:rsidRPr="001B1679" w:rsidRDefault="009B546A" w:rsidP="00C11620">
            <w:pPr>
              <w:pStyle w:val="TAL"/>
              <w:keepNext w:val="0"/>
              <w:rPr>
                <w:sz w:val="16"/>
                <w:szCs w:val="16"/>
              </w:rPr>
            </w:pPr>
            <w:r w:rsidRPr="001B1679">
              <w:rPr>
                <w:sz w:val="16"/>
                <w:szCs w:val="16"/>
              </w:rPr>
              <w:t>Lair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719DD2" w14:textId="77777777" w:rsidR="009B546A" w:rsidRPr="001B1679" w:rsidRDefault="009B546A" w:rsidP="00C11620">
            <w:pPr>
              <w:pStyle w:val="TAL"/>
              <w:keepNext w:val="0"/>
              <w:rPr>
                <w:sz w:val="16"/>
                <w:szCs w:val="16"/>
              </w:rPr>
            </w:pPr>
            <w:r w:rsidRPr="001B1679">
              <w:rPr>
                <w:sz w:val="16"/>
                <w:szCs w:val="16"/>
              </w:rPr>
              <w:t>Yannick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C06C83" w14:textId="77777777" w:rsidR="009B546A" w:rsidRPr="001B1679" w:rsidRDefault="009B546A" w:rsidP="00C11620">
            <w:pPr>
              <w:pStyle w:val="TAL"/>
              <w:keepNext w:val="0"/>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0FB4B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954D4B" w14:textId="77777777" w:rsidR="009B546A" w:rsidRPr="001B1679" w:rsidRDefault="009B546A" w:rsidP="00C11620">
            <w:pPr>
              <w:pStyle w:val="TAL"/>
              <w:keepNext w:val="0"/>
              <w:rPr>
                <w:sz w:val="16"/>
                <w:szCs w:val="16"/>
              </w:rPr>
            </w:pPr>
            <w:r w:rsidRPr="001B1679">
              <w:rPr>
                <w:sz w:val="16"/>
                <w:szCs w:val="16"/>
              </w:rPr>
              <w:t>3GPPMEMBER</w:t>
            </w:r>
          </w:p>
        </w:tc>
      </w:tr>
      <w:tr w:rsidR="009B546A" w14:paraId="5805744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B8797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180838" w14:textId="77777777" w:rsidR="009B546A" w:rsidRPr="001B1679" w:rsidRDefault="009B546A" w:rsidP="00C11620">
            <w:pPr>
              <w:pStyle w:val="TAL"/>
              <w:keepNext w:val="0"/>
              <w:rPr>
                <w:sz w:val="16"/>
                <w:szCs w:val="16"/>
              </w:rPr>
            </w:pPr>
            <w:r w:rsidRPr="001B1679">
              <w:rPr>
                <w:sz w:val="16"/>
                <w:szCs w:val="16"/>
              </w:rPr>
              <w:t>Larsson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002535" w14:textId="77777777" w:rsidR="009B546A" w:rsidRPr="001B1679" w:rsidRDefault="009B546A" w:rsidP="00C11620">
            <w:pPr>
              <w:pStyle w:val="TAL"/>
              <w:keepNext w:val="0"/>
              <w:rPr>
                <w:sz w:val="16"/>
                <w:szCs w:val="16"/>
              </w:rPr>
            </w:pPr>
            <w:r w:rsidRPr="001B1679">
              <w:rPr>
                <w:sz w:val="16"/>
                <w:szCs w:val="16"/>
              </w:rPr>
              <w:t>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04C6D" w14:textId="77777777" w:rsidR="009B546A" w:rsidRPr="001B1679" w:rsidRDefault="009B546A" w:rsidP="00C11620">
            <w:pPr>
              <w:pStyle w:val="TAL"/>
              <w:keepNext w:val="0"/>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A0DA33"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DF9FE3" w14:textId="77777777" w:rsidR="009B546A" w:rsidRPr="001B1679" w:rsidRDefault="009B546A" w:rsidP="00C11620">
            <w:pPr>
              <w:pStyle w:val="TAL"/>
              <w:keepNext w:val="0"/>
              <w:rPr>
                <w:sz w:val="16"/>
                <w:szCs w:val="16"/>
              </w:rPr>
            </w:pPr>
            <w:r w:rsidRPr="001B1679">
              <w:rPr>
                <w:sz w:val="16"/>
                <w:szCs w:val="16"/>
              </w:rPr>
              <w:t>3GPPMEMBER</w:t>
            </w:r>
          </w:p>
        </w:tc>
      </w:tr>
      <w:tr w:rsidR="009B546A" w14:paraId="0F02C04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4A6CB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3A47D5" w14:textId="77777777" w:rsidR="009B546A" w:rsidRPr="001B1679" w:rsidRDefault="009B546A" w:rsidP="00C11620">
            <w:pPr>
              <w:pStyle w:val="TAL"/>
              <w:keepNext w:val="0"/>
              <w:rPr>
                <w:sz w:val="16"/>
                <w:szCs w:val="16"/>
              </w:rPr>
            </w:pPr>
            <w:r w:rsidRPr="001B1679">
              <w:rPr>
                <w:sz w:val="16"/>
                <w:szCs w:val="16"/>
              </w:rPr>
              <w:t>Lavasani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E2808F" w14:textId="77777777" w:rsidR="009B546A" w:rsidRPr="001B1679" w:rsidRDefault="009B546A" w:rsidP="00C11620">
            <w:pPr>
              <w:pStyle w:val="TAL"/>
              <w:keepNext w:val="0"/>
              <w:rPr>
                <w:sz w:val="16"/>
                <w:szCs w:val="16"/>
              </w:rPr>
            </w:pPr>
            <w:r w:rsidRPr="001B1679">
              <w:rPr>
                <w:sz w:val="16"/>
                <w:szCs w:val="16"/>
              </w:rPr>
              <w:t>Shahab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6AC10C" w14:textId="77777777" w:rsidR="009B546A" w:rsidRPr="001B1679" w:rsidRDefault="009B546A" w:rsidP="00C11620">
            <w:pPr>
              <w:pStyle w:val="TAL"/>
              <w:keepNext w:val="0"/>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7CADB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205251" w14:textId="77777777" w:rsidR="009B546A" w:rsidRPr="001B1679" w:rsidRDefault="009B546A" w:rsidP="00C11620">
            <w:pPr>
              <w:pStyle w:val="TAL"/>
              <w:keepNext w:val="0"/>
              <w:rPr>
                <w:sz w:val="16"/>
                <w:szCs w:val="16"/>
              </w:rPr>
            </w:pPr>
            <w:r w:rsidRPr="001B1679">
              <w:rPr>
                <w:sz w:val="16"/>
                <w:szCs w:val="16"/>
              </w:rPr>
              <w:t>3GPPMEMBER</w:t>
            </w:r>
          </w:p>
        </w:tc>
      </w:tr>
      <w:tr w:rsidR="009B546A" w14:paraId="31F6C72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97F96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47BD6F" w14:textId="77777777" w:rsidR="009B546A" w:rsidRPr="001B1679" w:rsidRDefault="009B546A" w:rsidP="00C11620">
            <w:pPr>
              <w:pStyle w:val="TAL"/>
              <w:keepNext w:val="0"/>
              <w:rPr>
                <w:sz w:val="16"/>
                <w:szCs w:val="16"/>
              </w:rPr>
            </w:pPr>
            <w:r w:rsidRPr="001B1679">
              <w:rPr>
                <w:sz w:val="16"/>
                <w:szCs w:val="16"/>
              </w:rPr>
              <w:t>Lazara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3B1D13" w14:textId="77777777" w:rsidR="009B546A" w:rsidRPr="001B1679" w:rsidRDefault="009B546A" w:rsidP="00C11620">
            <w:pPr>
              <w:pStyle w:val="TAL"/>
              <w:keepNext w:val="0"/>
              <w:rPr>
                <w:sz w:val="16"/>
                <w:szCs w:val="16"/>
              </w:rPr>
            </w:pPr>
            <w:r w:rsidRPr="001B1679">
              <w:rPr>
                <w:sz w:val="16"/>
                <w:szCs w:val="16"/>
              </w:rPr>
              <w:t>Dominic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D71BE7" w14:textId="77777777" w:rsidR="009B546A" w:rsidRPr="001B1679" w:rsidRDefault="009B546A" w:rsidP="00C11620">
            <w:pPr>
              <w:pStyle w:val="TAL"/>
              <w:keepNext w:val="0"/>
              <w:rPr>
                <w:sz w:val="16"/>
                <w:szCs w:val="16"/>
              </w:rPr>
            </w:pPr>
            <w:r w:rsidRPr="001B1679">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5610A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C9EF86" w14:textId="77777777" w:rsidR="009B546A" w:rsidRPr="001B1679" w:rsidRDefault="009B546A" w:rsidP="00C11620">
            <w:pPr>
              <w:pStyle w:val="TAL"/>
              <w:keepNext w:val="0"/>
              <w:rPr>
                <w:sz w:val="16"/>
                <w:szCs w:val="16"/>
              </w:rPr>
            </w:pPr>
            <w:r w:rsidRPr="001B1679">
              <w:rPr>
                <w:sz w:val="16"/>
                <w:szCs w:val="16"/>
              </w:rPr>
              <w:t>3GPPMEMBER</w:t>
            </w:r>
          </w:p>
        </w:tc>
      </w:tr>
      <w:tr w:rsidR="009B546A" w14:paraId="25FDC18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42734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4DB51A"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296A68" w14:textId="77777777" w:rsidR="009B546A" w:rsidRPr="001B1679" w:rsidRDefault="009B546A" w:rsidP="00C11620">
            <w:pPr>
              <w:pStyle w:val="TAL"/>
              <w:keepNext w:val="0"/>
              <w:rPr>
                <w:sz w:val="16"/>
                <w:szCs w:val="16"/>
              </w:rPr>
            </w:pPr>
            <w:r w:rsidRPr="001B1679">
              <w:rPr>
                <w:sz w:val="16"/>
                <w:szCs w:val="16"/>
              </w:rPr>
              <w:t>Brian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E3E7F5" w14:textId="77777777" w:rsidR="009B546A" w:rsidRPr="001B1679" w:rsidRDefault="009B546A" w:rsidP="00C11620">
            <w:pPr>
              <w:pStyle w:val="TAL"/>
              <w:keepNext w:val="0"/>
              <w:rPr>
                <w:sz w:val="16"/>
                <w:szCs w:val="16"/>
              </w:rPr>
            </w:pPr>
            <w:r w:rsidRPr="001B1679">
              <w:rPr>
                <w:sz w:val="16"/>
                <w:szCs w:val="16"/>
              </w:rPr>
              <w:t>Dolby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46631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5549D2" w14:textId="77777777" w:rsidR="009B546A" w:rsidRPr="001B1679" w:rsidRDefault="009B546A" w:rsidP="00C11620">
            <w:pPr>
              <w:pStyle w:val="TAL"/>
              <w:keepNext w:val="0"/>
              <w:rPr>
                <w:sz w:val="16"/>
                <w:szCs w:val="16"/>
              </w:rPr>
            </w:pPr>
            <w:r w:rsidRPr="001B1679">
              <w:rPr>
                <w:sz w:val="16"/>
                <w:szCs w:val="16"/>
              </w:rPr>
              <w:t>3GPPMEMBER</w:t>
            </w:r>
          </w:p>
        </w:tc>
      </w:tr>
      <w:tr w:rsidR="009B546A" w14:paraId="3503784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F703E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5DB246"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8CFCDA" w14:textId="77777777" w:rsidR="009B546A" w:rsidRPr="001B1679" w:rsidRDefault="009B546A" w:rsidP="00C11620">
            <w:pPr>
              <w:pStyle w:val="TAL"/>
              <w:keepNext w:val="0"/>
              <w:rPr>
                <w:sz w:val="16"/>
                <w:szCs w:val="16"/>
              </w:rPr>
            </w:pPr>
            <w:r w:rsidRPr="001B1679">
              <w:rPr>
                <w:sz w:val="16"/>
                <w:szCs w:val="16"/>
              </w:rPr>
              <w:t>DongJin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CCED5E" w14:textId="77777777" w:rsidR="009B546A" w:rsidRPr="001B1679" w:rsidRDefault="009B546A" w:rsidP="00C11620">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BB1581"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34ADFC" w14:textId="77777777" w:rsidR="009B546A" w:rsidRPr="001B1679" w:rsidRDefault="009B546A" w:rsidP="00C11620">
            <w:pPr>
              <w:pStyle w:val="TAL"/>
              <w:keepNext w:val="0"/>
              <w:rPr>
                <w:sz w:val="16"/>
                <w:szCs w:val="16"/>
              </w:rPr>
            </w:pPr>
            <w:r w:rsidRPr="001B1679">
              <w:rPr>
                <w:sz w:val="16"/>
                <w:szCs w:val="16"/>
              </w:rPr>
              <w:t>3GPPMEMBER</w:t>
            </w:r>
          </w:p>
        </w:tc>
      </w:tr>
      <w:tr w:rsidR="009B546A" w14:paraId="25C9539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29626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B0EEE0"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C8B89B" w14:textId="77777777" w:rsidR="009B546A" w:rsidRPr="001B1679" w:rsidRDefault="009B546A" w:rsidP="00C11620">
            <w:pPr>
              <w:pStyle w:val="TAL"/>
              <w:keepNext w:val="0"/>
              <w:rPr>
                <w:sz w:val="16"/>
                <w:szCs w:val="16"/>
              </w:rPr>
            </w:pPr>
            <w:r w:rsidRPr="001B1679">
              <w:rPr>
                <w:sz w:val="16"/>
                <w:szCs w:val="16"/>
              </w:rPr>
              <w:t>Duckey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5ED2BF" w14:textId="77777777" w:rsidR="009B546A" w:rsidRPr="001B1679" w:rsidRDefault="009B546A" w:rsidP="00C11620">
            <w:pPr>
              <w:pStyle w:val="TAL"/>
              <w:keepNext w:val="0"/>
              <w:rPr>
                <w:sz w:val="16"/>
                <w:szCs w:val="16"/>
              </w:rPr>
            </w:pPr>
            <w:r w:rsidRPr="001B1679">
              <w:rPr>
                <w:sz w:val="16"/>
                <w:szCs w:val="16"/>
              </w:rPr>
              <w:t>Samsung Electronics Austria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C7CB5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CFCBC7" w14:textId="77777777" w:rsidR="009B546A" w:rsidRPr="001B1679" w:rsidRDefault="009B546A" w:rsidP="00C11620">
            <w:pPr>
              <w:pStyle w:val="TAL"/>
              <w:keepNext w:val="0"/>
              <w:rPr>
                <w:sz w:val="16"/>
                <w:szCs w:val="16"/>
              </w:rPr>
            </w:pPr>
            <w:r w:rsidRPr="001B1679">
              <w:rPr>
                <w:sz w:val="16"/>
                <w:szCs w:val="16"/>
              </w:rPr>
              <w:t>3GPPMEMBER</w:t>
            </w:r>
          </w:p>
        </w:tc>
      </w:tr>
      <w:tr w:rsidR="009B546A" w14:paraId="0D4B5B5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9931A2"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11E2E8"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3A8398" w14:textId="77777777" w:rsidR="009B546A" w:rsidRPr="001B1679" w:rsidRDefault="009B546A" w:rsidP="00C11620">
            <w:pPr>
              <w:pStyle w:val="TAL"/>
              <w:keepNext w:val="0"/>
              <w:rPr>
                <w:sz w:val="16"/>
                <w:szCs w:val="16"/>
              </w:rPr>
            </w:pPr>
            <w:r w:rsidRPr="001B1679">
              <w:rPr>
                <w:sz w:val="16"/>
                <w:szCs w:val="16"/>
              </w:rPr>
              <w:t>HyeonWoo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D74998" w14:textId="77777777" w:rsidR="009B546A" w:rsidRPr="001B1679" w:rsidRDefault="009B546A" w:rsidP="00C11620">
            <w:pPr>
              <w:pStyle w:val="TAL"/>
              <w:keepNext w:val="0"/>
              <w:rPr>
                <w:sz w:val="16"/>
                <w:szCs w:val="16"/>
              </w:rPr>
            </w:pPr>
            <w:r w:rsidRPr="001B1679">
              <w:rPr>
                <w:sz w:val="16"/>
                <w:szCs w:val="16"/>
              </w:rPr>
              <w:t>DanKook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2F0ADB"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C06E11" w14:textId="77777777" w:rsidR="009B546A" w:rsidRPr="001B1679" w:rsidRDefault="009B546A" w:rsidP="00C11620">
            <w:pPr>
              <w:pStyle w:val="TAL"/>
              <w:keepNext w:val="0"/>
              <w:rPr>
                <w:sz w:val="16"/>
                <w:szCs w:val="16"/>
              </w:rPr>
            </w:pPr>
            <w:r w:rsidRPr="001B1679">
              <w:rPr>
                <w:sz w:val="16"/>
                <w:szCs w:val="16"/>
              </w:rPr>
              <w:t>3GPPMEMBER</w:t>
            </w:r>
          </w:p>
        </w:tc>
      </w:tr>
      <w:tr w:rsidR="009B546A" w14:paraId="34F9C14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FBF84B"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710700"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2655DA" w14:textId="77777777" w:rsidR="009B546A" w:rsidRPr="001B1679" w:rsidRDefault="009B546A" w:rsidP="00C11620">
            <w:pPr>
              <w:pStyle w:val="TAL"/>
              <w:keepNext w:val="0"/>
              <w:rPr>
                <w:sz w:val="16"/>
                <w:szCs w:val="16"/>
              </w:rPr>
            </w:pPr>
            <w:r w:rsidRPr="001B1679">
              <w:rPr>
                <w:sz w:val="16"/>
                <w:szCs w:val="16"/>
              </w:rPr>
              <w:t>Hyeyoung Esthel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B877A4" w14:textId="77777777" w:rsidR="009B546A" w:rsidRPr="001B1679" w:rsidRDefault="009B546A" w:rsidP="00C11620">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D2BA8E"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4B8352" w14:textId="77777777" w:rsidR="009B546A" w:rsidRPr="001B1679" w:rsidRDefault="009B546A" w:rsidP="00C11620">
            <w:pPr>
              <w:pStyle w:val="TAL"/>
              <w:keepNext w:val="0"/>
              <w:rPr>
                <w:sz w:val="16"/>
                <w:szCs w:val="16"/>
              </w:rPr>
            </w:pPr>
            <w:r w:rsidRPr="001B1679">
              <w:rPr>
                <w:sz w:val="16"/>
                <w:szCs w:val="16"/>
              </w:rPr>
              <w:t>3GPPORG_REP</w:t>
            </w:r>
          </w:p>
        </w:tc>
      </w:tr>
      <w:tr w:rsidR="009B546A" w14:paraId="5EC5CC4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7958A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4AC28F"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168AF0" w14:textId="77777777" w:rsidR="009B546A" w:rsidRPr="001B1679" w:rsidRDefault="009B546A" w:rsidP="00C11620">
            <w:pPr>
              <w:pStyle w:val="TAL"/>
              <w:keepNext w:val="0"/>
              <w:rPr>
                <w:sz w:val="16"/>
                <w:szCs w:val="16"/>
              </w:rPr>
            </w:pPr>
            <w:r w:rsidRPr="001B1679">
              <w:rPr>
                <w:sz w:val="16"/>
                <w:szCs w:val="16"/>
              </w:rPr>
              <w:t>Juho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DD12B8" w14:textId="77777777" w:rsidR="009B546A" w:rsidRPr="001B1679" w:rsidRDefault="009B546A" w:rsidP="00C11620">
            <w:pPr>
              <w:pStyle w:val="TAL"/>
              <w:keepNext w:val="0"/>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240EA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533FDC" w14:textId="77777777" w:rsidR="009B546A" w:rsidRPr="001B1679" w:rsidRDefault="009B546A" w:rsidP="00C11620">
            <w:pPr>
              <w:pStyle w:val="TAL"/>
              <w:keepNext w:val="0"/>
              <w:rPr>
                <w:sz w:val="16"/>
                <w:szCs w:val="16"/>
              </w:rPr>
            </w:pPr>
            <w:r w:rsidRPr="001B1679">
              <w:rPr>
                <w:sz w:val="16"/>
                <w:szCs w:val="16"/>
              </w:rPr>
              <w:t>3GPPMEMBER</w:t>
            </w:r>
          </w:p>
        </w:tc>
      </w:tr>
      <w:tr w:rsidR="009B546A" w14:paraId="50AA485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3B05E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5E52A6"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957B14" w14:textId="77777777" w:rsidR="009B546A" w:rsidRPr="001B1679" w:rsidRDefault="009B546A" w:rsidP="00C11620">
            <w:pPr>
              <w:pStyle w:val="TAL"/>
              <w:keepNext w:val="0"/>
              <w:rPr>
                <w:sz w:val="16"/>
                <w:szCs w:val="16"/>
              </w:rPr>
            </w:pPr>
            <w:r w:rsidRPr="001B1679">
              <w:rPr>
                <w:sz w:val="16"/>
                <w:szCs w:val="16"/>
              </w:rPr>
              <w:t>Moon-il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9F80C2" w14:textId="77777777" w:rsidR="009B546A" w:rsidRPr="001B1679" w:rsidRDefault="009B546A" w:rsidP="00C11620">
            <w:pPr>
              <w:pStyle w:val="TAL"/>
              <w:keepNext w:val="0"/>
              <w:rPr>
                <w:sz w:val="16"/>
                <w:szCs w:val="16"/>
              </w:rPr>
            </w:pPr>
            <w:r w:rsidRPr="001B1679">
              <w:rPr>
                <w:sz w:val="16"/>
                <w:szCs w:val="16"/>
              </w:rPr>
              <w:t>InterDigital,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1B922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C2CFCA" w14:textId="77777777" w:rsidR="009B546A" w:rsidRPr="001B1679" w:rsidRDefault="009B546A" w:rsidP="00C11620">
            <w:pPr>
              <w:pStyle w:val="TAL"/>
              <w:keepNext w:val="0"/>
              <w:rPr>
                <w:sz w:val="16"/>
                <w:szCs w:val="16"/>
              </w:rPr>
            </w:pPr>
            <w:r w:rsidRPr="001B1679">
              <w:rPr>
                <w:sz w:val="16"/>
                <w:szCs w:val="16"/>
              </w:rPr>
              <w:t>3GPPMEMBER</w:t>
            </w:r>
          </w:p>
        </w:tc>
      </w:tr>
      <w:tr w:rsidR="009B546A" w14:paraId="10B3593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A5B77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7B9710"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5F03F3" w14:textId="77777777" w:rsidR="009B546A" w:rsidRPr="001B1679" w:rsidRDefault="009B546A" w:rsidP="00C11620">
            <w:pPr>
              <w:pStyle w:val="TAL"/>
              <w:keepNext w:val="0"/>
              <w:rPr>
                <w:sz w:val="16"/>
                <w:szCs w:val="16"/>
              </w:rPr>
            </w:pPr>
            <w:r w:rsidRPr="001B1679">
              <w:rPr>
                <w:sz w:val="16"/>
                <w:szCs w:val="16"/>
              </w:rPr>
              <w:t>Seung-Ik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275186" w14:textId="77777777" w:rsidR="009B546A" w:rsidRPr="001B1679" w:rsidRDefault="009B546A" w:rsidP="00C1162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6F7020"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2D4B6D" w14:textId="77777777" w:rsidR="009B546A" w:rsidRPr="001B1679" w:rsidRDefault="009B546A" w:rsidP="00C11620">
            <w:pPr>
              <w:pStyle w:val="TAL"/>
              <w:keepNext w:val="0"/>
              <w:rPr>
                <w:sz w:val="16"/>
                <w:szCs w:val="16"/>
              </w:rPr>
            </w:pPr>
            <w:r w:rsidRPr="001B1679">
              <w:rPr>
                <w:sz w:val="16"/>
                <w:szCs w:val="16"/>
              </w:rPr>
              <w:t>3GPPMEMBER</w:t>
            </w:r>
          </w:p>
        </w:tc>
      </w:tr>
      <w:tr w:rsidR="009B546A" w14:paraId="4568A35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7314F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F7E3C2"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E93A67" w14:textId="77777777" w:rsidR="009B546A" w:rsidRPr="001B1679" w:rsidRDefault="009B546A" w:rsidP="00C11620">
            <w:pPr>
              <w:pStyle w:val="TAL"/>
              <w:keepNext w:val="0"/>
              <w:rPr>
                <w:sz w:val="16"/>
                <w:szCs w:val="16"/>
              </w:rPr>
            </w:pPr>
            <w:r w:rsidRPr="001B1679">
              <w:rPr>
                <w:sz w:val="16"/>
                <w:szCs w:val="16"/>
              </w:rPr>
              <w:t>Soohwan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7272B6" w14:textId="77777777" w:rsidR="009B546A" w:rsidRPr="001B1679" w:rsidRDefault="009B546A" w:rsidP="00C1162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A77C2C"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536579" w14:textId="77777777" w:rsidR="009B546A" w:rsidRPr="001B1679" w:rsidRDefault="009B546A" w:rsidP="00C11620">
            <w:pPr>
              <w:pStyle w:val="TAL"/>
              <w:keepNext w:val="0"/>
              <w:rPr>
                <w:sz w:val="16"/>
                <w:szCs w:val="16"/>
              </w:rPr>
            </w:pPr>
            <w:r w:rsidRPr="001B1679">
              <w:rPr>
                <w:sz w:val="16"/>
                <w:szCs w:val="16"/>
              </w:rPr>
              <w:t>3GPPMEMBER</w:t>
            </w:r>
          </w:p>
        </w:tc>
      </w:tr>
      <w:tr w:rsidR="009B546A" w14:paraId="792231D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4FB01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22B6D3" w14:textId="77777777" w:rsidR="009B546A" w:rsidRPr="001B1679" w:rsidRDefault="009B546A" w:rsidP="00C11620">
            <w:pPr>
              <w:pStyle w:val="TAL"/>
              <w:keepNext w:val="0"/>
              <w:rPr>
                <w:sz w:val="16"/>
                <w:szCs w:val="16"/>
              </w:rPr>
            </w:pPr>
            <w:r w:rsidRPr="001B1679">
              <w:rPr>
                <w:sz w:val="16"/>
                <w:szCs w:val="16"/>
              </w:rPr>
              <w:t>Lei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CC8209" w14:textId="77777777" w:rsidR="009B546A" w:rsidRPr="001B1679" w:rsidRDefault="009B546A" w:rsidP="00C11620">
            <w:pPr>
              <w:pStyle w:val="TAL"/>
              <w:keepNext w:val="0"/>
              <w:rPr>
                <w:sz w:val="16"/>
                <w:szCs w:val="16"/>
              </w:rPr>
            </w:pPr>
            <w:r w:rsidRPr="001B1679">
              <w:rPr>
                <w:sz w:val="16"/>
                <w:szCs w:val="16"/>
              </w:rPr>
              <w:t>Yixue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A574C0" w14:textId="77777777" w:rsidR="009B546A" w:rsidRPr="001B1679" w:rsidRDefault="009B546A" w:rsidP="00C11620">
            <w:pPr>
              <w:pStyle w:val="TAL"/>
              <w:keepNext w:val="0"/>
              <w:rPr>
                <w:sz w:val="16"/>
                <w:szCs w:val="16"/>
              </w:rPr>
            </w:pPr>
            <w:r w:rsidRPr="001B1679">
              <w:rPr>
                <w:sz w:val="16"/>
                <w:szCs w:val="16"/>
              </w:rPr>
              <w:t>Tencent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7CCFA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3714B5" w14:textId="77777777" w:rsidR="009B546A" w:rsidRPr="001B1679" w:rsidRDefault="009B546A" w:rsidP="00C11620">
            <w:pPr>
              <w:pStyle w:val="TAL"/>
              <w:keepNext w:val="0"/>
              <w:rPr>
                <w:sz w:val="16"/>
                <w:szCs w:val="16"/>
              </w:rPr>
            </w:pPr>
            <w:r w:rsidRPr="001B1679">
              <w:rPr>
                <w:sz w:val="16"/>
                <w:szCs w:val="16"/>
              </w:rPr>
              <w:t>3GPPMEMBER</w:t>
            </w:r>
          </w:p>
        </w:tc>
      </w:tr>
      <w:tr w:rsidR="009B546A" w14:paraId="3E8A58D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DE763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693076" w14:textId="77777777" w:rsidR="009B546A" w:rsidRPr="001B1679" w:rsidRDefault="009B546A" w:rsidP="00C11620">
            <w:pPr>
              <w:pStyle w:val="TAL"/>
              <w:keepNext w:val="0"/>
              <w:rPr>
                <w:sz w:val="16"/>
                <w:szCs w:val="16"/>
              </w:rPr>
            </w:pPr>
            <w:r w:rsidRPr="001B1679">
              <w:rPr>
                <w:sz w:val="16"/>
                <w:szCs w:val="16"/>
              </w:rPr>
              <w:t>Leisse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74DF9B" w14:textId="77777777" w:rsidR="009B546A" w:rsidRPr="001B1679" w:rsidRDefault="009B546A" w:rsidP="00C11620">
            <w:pPr>
              <w:pStyle w:val="TAL"/>
              <w:keepNext w:val="0"/>
              <w:rPr>
                <w:sz w:val="16"/>
                <w:szCs w:val="16"/>
              </w:rPr>
            </w:pPr>
            <w:r w:rsidRPr="001B1679">
              <w:rPr>
                <w:sz w:val="16"/>
                <w:szCs w:val="16"/>
              </w:rPr>
              <w:t>Volker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B314BF" w14:textId="77777777" w:rsidR="009B546A" w:rsidRPr="001B1679" w:rsidRDefault="009B546A" w:rsidP="00C11620">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2FE29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158B35" w14:textId="77777777" w:rsidR="009B546A" w:rsidRPr="001B1679" w:rsidRDefault="009B546A" w:rsidP="00C11620">
            <w:pPr>
              <w:pStyle w:val="TAL"/>
              <w:keepNext w:val="0"/>
              <w:rPr>
                <w:sz w:val="16"/>
                <w:szCs w:val="16"/>
              </w:rPr>
            </w:pPr>
            <w:r w:rsidRPr="001B1679">
              <w:rPr>
                <w:sz w:val="16"/>
                <w:szCs w:val="16"/>
              </w:rPr>
              <w:t>3GPPMEMBER</w:t>
            </w:r>
          </w:p>
        </w:tc>
      </w:tr>
      <w:tr w:rsidR="009B546A" w14:paraId="4F389B2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7F92E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33EE2E" w14:textId="77777777" w:rsidR="009B546A" w:rsidRPr="001B1679" w:rsidRDefault="009B546A" w:rsidP="00C11620">
            <w:pPr>
              <w:pStyle w:val="TAL"/>
              <w:keepNext w:val="0"/>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452603" w14:textId="77777777" w:rsidR="009B546A" w:rsidRPr="001B1679" w:rsidRDefault="009B546A" w:rsidP="00C11620">
            <w:pPr>
              <w:pStyle w:val="TAL"/>
              <w:keepNext w:val="0"/>
              <w:rPr>
                <w:sz w:val="16"/>
                <w:szCs w:val="16"/>
              </w:rPr>
            </w:pPr>
            <w:r w:rsidRPr="001B1679">
              <w:rPr>
                <w:sz w:val="16"/>
                <w:szCs w:val="16"/>
              </w:rPr>
              <w:t>Dapeng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D02FFB" w14:textId="77777777" w:rsidR="009B546A" w:rsidRPr="001B1679" w:rsidRDefault="009B546A" w:rsidP="00C11620">
            <w:pPr>
              <w:pStyle w:val="TAL"/>
              <w:keepNext w:val="0"/>
              <w:rPr>
                <w:sz w:val="16"/>
                <w:szCs w:val="16"/>
              </w:rPr>
            </w:pPr>
            <w:r w:rsidRPr="001B1679">
              <w:rPr>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CDA9C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F7A317" w14:textId="77777777" w:rsidR="009B546A" w:rsidRPr="001B1679" w:rsidRDefault="009B546A" w:rsidP="00C11620">
            <w:pPr>
              <w:pStyle w:val="TAL"/>
              <w:keepNext w:val="0"/>
              <w:rPr>
                <w:sz w:val="16"/>
                <w:szCs w:val="16"/>
              </w:rPr>
            </w:pPr>
            <w:r w:rsidRPr="001B1679">
              <w:rPr>
                <w:sz w:val="16"/>
                <w:szCs w:val="16"/>
              </w:rPr>
              <w:t>3GPPMEMBER</w:t>
            </w:r>
          </w:p>
        </w:tc>
      </w:tr>
      <w:tr w:rsidR="009B546A" w14:paraId="3708964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A5BD8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64B603" w14:textId="77777777" w:rsidR="009B546A" w:rsidRPr="001B1679" w:rsidRDefault="009B546A" w:rsidP="00C11620">
            <w:pPr>
              <w:pStyle w:val="TAL"/>
              <w:keepNext w:val="0"/>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A7865B" w14:textId="77777777" w:rsidR="009B546A" w:rsidRPr="001B1679" w:rsidRDefault="009B546A" w:rsidP="00C11620">
            <w:pPr>
              <w:pStyle w:val="TAL"/>
              <w:keepNext w:val="0"/>
              <w:rPr>
                <w:sz w:val="16"/>
                <w:szCs w:val="16"/>
              </w:rPr>
            </w:pPr>
            <w:r w:rsidRPr="001B1679">
              <w:rPr>
                <w:sz w:val="16"/>
                <w:szCs w:val="16"/>
              </w:rPr>
              <w:t>Ruyue Yu-Ngok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DA0EE1" w14:textId="77777777" w:rsidR="009B546A" w:rsidRPr="001B1679" w:rsidRDefault="009B546A" w:rsidP="00C11620">
            <w:pPr>
              <w:pStyle w:val="TAL"/>
              <w:keepNext w:val="0"/>
              <w:rPr>
                <w:sz w:val="16"/>
                <w:szCs w:val="16"/>
              </w:rPr>
            </w:pPr>
            <w:r w:rsidRPr="001B1679">
              <w:rPr>
                <w:sz w:val="16"/>
                <w:szCs w:val="16"/>
              </w:rPr>
              <w:t>ZTE FRANCE SASU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797B9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87565A" w14:textId="77777777" w:rsidR="009B546A" w:rsidRPr="001B1679" w:rsidRDefault="009B546A" w:rsidP="00C11620">
            <w:pPr>
              <w:pStyle w:val="TAL"/>
              <w:keepNext w:val="0"/>
              <w:rPr>
                <w:sz w:val="16"/>
                <w:szCs w:val="16"/>
              </w:rPr>
            </w:pPr>
            <w:r w:rsidRPr="001B1679">
              <w:rPr>
                <w:sz w:val="16"/>
                <w:szCs w:val="16"/>
              </w:rPr>
              <w:t>3GPPMEMBER</w:t>
            </w:r>
          </w:p>
        </w:tc>
      </w:tr>
      <w:tr w:rsidR="009B546A" w14:paraId="77632CD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793A7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C4D4ED" w14:textId="77777777" w:rsidR="009B546A" w:rsidRPr="001B1679" w:rsidRDefault="009B546A" w:rsidP="00C11620">
            <w:pPr>
              <w:pStyle w:val="TAL"/>
              <w:keepNext w:val="0"/>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295EF1" w14:textId="77777777" w:rsidR="009B546A" w:rsidRPr="001B1679" w:rsidRDefault="009B546A" w:rsidP="00C11620">
            <w:pPr>
              <w:pStyle w:val="TAL"/>
              <w:keepNext w:val="0"/>
              <w:rPr>
                <w:sz w:val="16"/>
                <w:szCs w:val="16"/>
              </w:rPr>
            </w:pPr>
            <w:r w:rsidRPr="001B1679">
              <w:rPr>
                <w:sz w:val="16"/>
                <w:szCs w:val="16"/>
              </w:rPr>
              <w:t>Zhendong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C0B08" w14:textId="77777777" w:rsidR="009B546A" w:rsidRPr="001B1679" w:rsidRDefault="009B546A" w:rsidP="00C11620">
            <w:pPr>
              <w:pStyle w:val="TAL"/>
              <w:keepNext w:val="0"/>
              <w:rPr>
                <w:sz w:val="16"/>
                <w:szCs w:val="16"/>
              </w:rPr>
            </w:pPr>
            <w:r w:rsidRPr="001B1679">
              <w:rPr>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B016A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631D2D" w14:textId="77777777" w:rsidR="009B546A" w:rsidRPr="001B1679" w:rsidRDefault="009B546A" w:rsidP="00C11620">
            <w:pPr>
              <w:pStyle w:val="TAL"/>
              <w:keepNext w:val="0"/>
              <w:rPr>
                <w:sz w:val="16"/>
                <w:szCs w:val="16"/>
              </w:rPr>
            </w:pPr>
            <w:r w:rsidRPr="001B1679">
              <w:rPr>
                <w:sz w:val="16"/>
                <w:szCs w:val="16"/>
              </w:rPr>
              <w:t>3GPPMEMBER</w:t>
            </w:r>
          </w:p>
        </w:tc>
      </w:tr>
      <w:tr w:rsidR="009B546A" w14:paraId="52A99C2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BD6BF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E292A8" w14:textId="77777777" w:rsidR="009B546A" w:rsidRPr="001B1679" w:rsidRDefault="009B546A" w:rsidP="00C11620">
            <w:pPr>
              <w:pStyle w:val="TAL"/>
              <w:keepNext w:val="0"/>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2100E9" w14:textId="77777777" w:rsidR="009B546A" w:rsidRPr="001B1679" w:rsidRDefault="009B546A" w:rsidP="00C11620">
            <w:pPr>
              <w:pStyle w:val="TAL"/>
              <w:keepNext w:val="0"/>
              <w:rPr>
                <w:sz w:val="16"/>
                <w:szCs w:val="16"/>
              </w:rPr>
            </w:pPr>
            <w:r w:rsidRPr="001B1679">
              <w:rPr>
                <w:sz w:val="16"/>
                <w:szCs w:val="16"/>
              </w:rPr>
              <w:t>Zhijun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CC83B" w14:textId="77777777" w:rsidR="009B546A" w:rsidRPr="001B1679" w:rsidRDefault="009B546A" w:rsidP="00C11620">
            <w:pPr>
              <w:pStyle w:val="TAL"/>
              <w:keepNext w:val="0"/>
              <w:rPr>
                <w:sz w:val="16"/>
                <w:szCs w:val="16"/>
              </w:rPr>
            </w:pPr>
            <w:r w:rsidRPr="001B1679">
              <w:rPr>
                <w:sz w:val="16"/>
                <w:szCs w:val="16"/>
              </w:rPr>
              <w:t>ZTE Korea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0A5441"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4F0CC4" w14:textId="77777777" w:rsidR="009B546A" w:rsidRPr="001B1679" w:rsidRDefault="009B546A" w:rsidP="00C11620">
            <w:pPr>
              <w:pStyle w:val="TAL"/>
              <w:keepNext w:val="0"/>
              <w:rPr>
                <w:sz w:val="16"/>
                <w:szCs w:val="16"/>
              </w:rPr>
            </w:pPr>
            <w:r w:rsidRPr="001B1679">
              <w:rPr>
                <w:sz w:val="16"/>
                <w:szCs w:val="16"/>
              </w:rPr>
              <w:t>3GPPMEMBER</w:t>
            </w:r>
          </w:p>
        </w:tc>
      </w:tr>
      <w:tr w:rsidR="009B546A" w14:paraId="10528F6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D8AC88"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5FBCDD" w14:textId="77777777" w:rsidR="009B546A" w:rsidRPr="001B1679" w:rsidRDefault="009B546A" w:rsidP="00C11620">
            <w:pPr>
              <w:pStyle w:val="TAL"/>
              <w:keepNext w:val="0"/>
              <w:rPr>
                <w:sz w:val="16"/>
                <w:szCs w:val="16"/>
              </w:rPr>
            </w:pPr>
            <w:r w:rsidRPr="001B1679">
              <w:rPr>
                <w:sz w:val="16"/>
                <w:szCs w:val="16"/>
              </w:rPr>
              <w:t>Liang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DD53DB" w14:textId="77777777" w:rsidR="009B546A" w:rsidRPr="001B1679" w:rsidRDefault="009B546A" w:rsidP="00C11620">
            <w:pPr>
              <w:pStyle w:val="TAL"/>
              <w:keepNext w:val="0"/>
              <w:rPr>
                <w:sz w:val="16"/>
                <w:szCs w:val="16"/>
              </w:rPr>
            </w:pPr>
            <w:r w:rsidRPr="001B1679">
              <w:rPr>
                <w:sz w:val="16"/>
                <w:szCs w:val="16"/>
              </w:rPr>
              <w:t>Huarui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6F624" w14:textId="77777777" w:rsidR="009B546A" w:rsidRPr="001B1679" w:rsidRDefault="009B546A" w:rsidP="00C11620">
            <w:pPr>
              <w:pStyle w:val="TAL"/>
              <w:keepNext w:val="0"/>
              <w:rPr>
                <w:sz w:val="16"/>
                <w:szCs w:val="16"/>
              </w:rPr>
            </w:pPr>
            <w:r w:rsidRPr="001B1679">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7D870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B25ACE" w14:textId="77777777" w:rsidR="009B546A" w:rsidRPr="001B1679" w:rsidRDefault="009B546A" w:rsidP="00C11620">
            <w:pPr>
              <w:pStyle w:val="TAL"/>
              <w:keepNext w:val="0"/>
              <w:rPr>
                <w:sz w:val="16"/>
                <w:szCs w:val="16"/>
              </w:rPr>
            </w:pPr>
            <w:r w:rsidRPr="001B1679">
              <w:rPr>
                <w:sz w:val="16"/>
                <w:szCs w:val="16"/>
              </w:rPr>
              <w:t>3GPPMEMBER</w:t>
            </w:r>
          </w:p>
        </w:tc>
      </w:tr>
      <w:tr w:rsidR="009B546A" w14:paraId="52340D1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53C13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289601" w14:textId="77777777" w:rsidR="009B546A" w:rsidRPr="001B1679" w:rsidRDefault="009B546A" w:rsidP="00C11620">
            <w:pPr>
              <w:pStyle w:val="TAL"/>
              <w:keepNext w:val="0"/>
              <w:rPr>
                <w:sz w:val="16"/>
                <w:szCs w:val="16"/>
              </w:rPr>
            </w:pPr>
            <w:r w:rsidRPr="001B1679">
              <w:rPr>
                <w:sz w:val="16"/>
                <w:szCs w:val="16"/>
              </w:rPr>
              <w:t>Liao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0F6639" w14:textId="77777777" w:rsidR="009B546A" w:rsidRPr="001B1679" w:rsidRDefault="009B546A" w:rsidP="00C11620">
            <w:pPr>
              <w:pStyle w:val="TAL"/>
              <w:keepNext w:val="0"/>
              <w:rPr>
                <w:sz w:val="16"/>
                <w:szCs w:val="16"/>
              </w:rPr>
            </w:pPr>
            <w:r w:rsidRPr="001B1679">
              <w:rPr>
                <w:sz w:val="16"/>
                <w:szCs w:val="16"/>
              </w:rPr>
              <w:t>Ellen 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D18BF3" w14:textId="77777777" w:rsidR="009B546A" w:rsidRPr="001B1679" w:rsidRDefault="009B546A" w:rsidP="00C11620">
            <w:pPr>
              <w:pStyle w:val="TAL"/>
              <w:keepNext w:val="0"/>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F2AAB2"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8B11BB" w14:textId="77777777" w:rsidR="009B546A" w:rsidRPr="001B1679" w:rsidRDefault="009B546A" w:rsidP="00C11620">
            <w:pPr>
              <w:pStyle w:val="TAL"/>
              <w:keepNext w:val="0"/>
              <w:rPr>
                <w:sz w:val="16"/>
                <w:szCs w:val="16"/>
              </w:rPr>
            </w:pPr>
            <w:r w:rsidRPr="001B1679">
              <w:rPr>
                <w:sz w:val="16"/>
                <w:szCs w:val="16"/>
              </w:rPr>
              <w:t>3GPPMEMBER</w:t>
            </w:r>
          </w:p>
        </w:tc>
      </w:tr>
      <w:tr w:rsidR="009B546A" w14:paraId="5BAB713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1E6591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F469E5" w14:textId="77777777" w:rsidR="009B546A" w:rsidRPr="001B1679" w:rsidRDefault="009B546A" w:rsidP="00C11620">
            <w:pPr>
              <w:pStyle w:val="TAL"/>
              <w:keepNext w:val="0"/>
              <w:rPr>
                <w:sz w:val="16"/>
                <w:szCs w:val="16"/>
              </w:rPr>
            </w:pPr>
            <w:r w:rsidRPr="001B1679">
              <w:rPr>
                <w:sz w:val="16"/>
                <w:szCs w:val="16"/>
              </w:rPr>
              <w:t>Liao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8F6C46" w14:textId="77777777" w:rsidR="009B546A" w:rsidRPr="001B1679" w:rsidRDefault="009B546A" w:rsidP="00C11620">
            <w:pPr>
              <w:pStyle w:val="TAL"/>
              <w:keepNext w:val="0"/>
              <w:rPr>
                <w:sz w:val="16"/>
                <w:szCs w:val="16"/>
              </w:rPr>
            </w:pPr>
            <w:r w:rsidRPr="001B1679">
              <w:rPr>
                <w:sz w:val="16"/>
                <w:szCs w:val="16"/>
              </w:rPr>
              <w:t>Junle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39C3D2" w14:textId="77777777" w:rsidR="009B546A" w:rsidRPr="001B1679" w:rsidRDefault="009B546A" w:rsidP="00C11620">
            <w:pPr>
              <w:pStyle w:val="TAL"/>
              <w:keepNext w:val="0"/>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1A3C0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7D0812" w14:textId="77777777" w:rsidR="009B546A" w:rsidRPr="001B1679" w:rsidRDefault="009B546A" w:rsidP="00C11620">
            <w:pPr>
              <w:pStyle w:val="TAL"/>
              <w:keepNext w:val="0"/>
              <w:rPr>
                <w:sz w:val="16"/>
                <w:szCs w:val="16"/>
              </w:rPr>
            </w:pPr>
            <w:r w:rsidRPr="001B1679">
              <w:rPr>
                <w:sz w:val="16"/>
                <w:szCs w:val="16"/>
              </w:rPr>
              <w:t>3GPPMEMBER</w:t>
            </w:r>
          </w:p>
        </w:tc>
      </w:tr>
      <w:tr w:rsidR="009B546A" w14:paraId="329185D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23C45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302AA1" w14:textId="77777777" w:rsidR="009B546A" w:rsidRPr="001B1679" w:rsidRDefault="009B546A" w:rsidP="00C11620">
            <w:pPr>
              <w:pStyle w:val="TAL"/>
              <w:keepNext w:val="0"/>
              <w:rPr>
                <w:sz w:val="16"/>
                <w:szCs w:val="16"/>
              </w:rPr>
            </w:pPr>
            <w:r w:rsidRPr="001B1679">
              <w:rPr>
                <w:sz w:val="16"/>
                <w:szCs w:val="16"/>
              </w:rPr>
              <w:t>Libunao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E020FC" w14:textId="77777777" w:rsidR="009B546A" w:rsidRPr="001B1679" w:rsidRDefault="009B546A" w:rsidP="00C11620">
            <w:pPr>
              <w:pStyle w:val="TAL"/>
              <w:keepNext w:val="0"/>
              <w:rPr>
                <w:sz w:val="16"/>
                <w:szCs w:val="16"/>
              </w:rPr>
            </w:pPr>
            <w:r w:rsidRPr="001B1679">
              <w:rPr>
                <w:sz w:val="16"/>
                <w:szCs w:val="16"/>
              </w:rPr>
              <w:t>Gerardo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E0365" w14:textId="77777777" w:rsidR="009B546A" w:rsidRPr="001B1679" w:rsidRDefault="009B546A" w:rsidP="00C11620">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B4F4B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1DBABB" w14:textId="77777777" w:rsidR="009B546A" w:rsidRPr="001B1679" w:rsidRDefault="009B546A" w:rsidP="00C11620">
            <w:pPr>
              <w:pStyle w:val="TAL"/>
              <w:keepNext w:val="0"/>
              <w:rPr>
                <w:sz w:val="16"/>
                <w:szCs w:val="16"/>
              </w:rPr>
            </w:pPr>
            <w:r w:rsidRPr="001B1679">
              <w:rPr>
                <w:sz w:val="16"/>
                <w:szCs w:val="16"/>
              </w:rPr>
              <w:t>3GPPMEMBER</w:t>
            </w:r>
          </w:p>
        </w:tc>
      </w:tr>
      <w:tr w:rsidR="009B546A" w14:paraId="0A78643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C8E80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79C9E8" w14:textId="77777777" w:rsidR="009B546A" w:rsidRPr="001B1679" w:rsidRDefault="009B546A" w:rsidP="00C11620">
            <w:pPr>
              <w:pStyle w:val="TAL"/>
              <w:keepNext w:val="0"/>
              <w:rPr>
                <w:sz w:val="16"/>
                <w:szCs w:val="16"/>
              </w:rPr>
            </w:pPr>
            <w:r w:rsidRPr="001B1679">
              <w:rPr>
                <w:sz w:val="16"/>
                <w:szCs w:val="16"/>
              </w:rPr>
              <w:t>Liebhart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4384B3" w14:textId="77777777" w:rsidR="009B546A" w:rsidRPr="001B1679" w:rsidRDefault="009B546A" w:rsidP="00C11620">
            <w:pPr>
              <w:pStyle w:val="TAL"/>
              <w:keepNext w:val="0"/>
              <w:rPr>
                <w:sz w:val="16"/>
                <w:szCs w:val="16"/>
              </w:rPr>
            </w:pPr>
            <w:r w:rsidRPr="001B1679">
              <w:rPr>
                <w:sz w:val="16"/>
                <w:szCs w:val="16"/>
              </w:rPr>
              <w:t>Rainer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46A271" w14:textId="77777777" w:rsidR="009B546A" w:rsidRPr="001B1679" w:rsidRDefault="009B546A" w:rsidP="00C11620">
            <w:pPr>
              <w:pStyle w:val="TAL"/>
              <w:keepNext w:val="0"/>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D2939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7570E2" w14:textId="77777777" w:rsidR="009B546A" w:rsidRPr="001B1679" w:rsidRDefault="009B546A" w:rsidP="00C11620">
            <w:pPr>
              <w:pStyle w:val="TAL"/>
              <w:keepNext w:val="0"/>
              <w:rPr>
                <w:sz w:val="16"/>
                <w:szCs w:val="16"/>
              </w:rPr>
            </w:pPr>
            <w:r w:rsidRPr="001B1679">
              <w:rPr>
                <w:sz w:val="16"/>
                <w:szCs w:val="16"/>
              </w:rPr>
              <w:t>3GPPMEMBER</w:t>
            </w:r>
          </w:p>
        </w:tc>
      </w:tr>
      <w:tr w:rsidR="009B546A" w14:paraId="349AB6E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A8A0B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296791" w14:textId="77777777" w:rsidR="009B546A" w:rsidRPr="001B1679" w:rsidRDefault="009B546A" w:rsidP="00C11620">
            <w:pPr>
              <w:pStyle w:val="TAL"/>
              <w:keepNext w:val="0"/>
              <w:rPr>
                <w:sz w:val="16"/>
                <w:szCs w:val="16"/>
              </w:rPr>
            </w:pPr>
            <w:r w:rsidRPr="001B1679">
              <w:rPr>
                <w:sz w:val="16"/>
                <w:szCs w:val="16"/>
              </w:rPr>
              <w:t>Lim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76E12B" w14:textId="77777777" w:rsidR="009B546A" w:rsidRPr="001B1679" w:rsidRDefault="009B546A" w:rsidP="00C11620">
            <w:pPr>
              <w:pStyle w:val="TAL"/>
              <w:keepNext w:val="0"/>
              <w:rPr>
                <w:sz w:val="16"/>
                <w:szCs w:val="16"/>
              </w:rPr>
            </w:pPr>
            <w:r w:rsidRPr="001B1679">
              <w:rPr>
                <w:sz w:val="16"/>
                <w:szCs w:val="16"/>
              </w:rPr>
              <w:t>Suhwan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A91100" w14:textId="77777777" w:rsidR="009B546A" w:rsidRPr="001B1679" w:rsidRDefault="009B546A" w:rsidP="00C11620">
            <w:pPr>
              <w:pStyle w:val="TAL"/>
              <w:keepNext w:val="0"/>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FE19D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3356EF" w14:textId="77777777" w:rsidR="009B546A" w:rsidRPr="001B1679" w:rsidRDefault="009B546A" w:rsidP="00C11620">
            <w:pPr>
              <w:pStyle w:val="TAL"/>
              <w:keepNext w:val="0"/>
              <w:rPr>
                <w:sz w:val="16"/>
                <w:szCs w:val="16"/>
              </w:rPr>
            </w:pPr>
            <w:r w:rsidRPr="001B1679">
              <w:rPr>
                <w:sz w:val="16"/>
                <w:szCs w:val="16"/>
              </w:rPr>
              <w:t>3GPPMEMBER</w:t>
            </w:r>
          </w:p>
        </w:tc>
      </w:tr>
      <w:tr w:rsidR="009B546A" w14:paraId="56C9346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67E94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6E14F3" w14:textId="77777777" w:rsidR="009B546A" w:rsidRPr="001B1679" w:rsidRDefault="009B546A" w:rsidP="00C11620">
            <w:pPr>
              <w:pStyle w:val="TAL"/>
              <w:keepNext w:val="0"/>
              <w:rPr>
                <w:sz w:val="16"/>
                <w:szCs w:val="16"/>
              </w:rPr>
            </w:pPr>
            <w:r w:rsidRPr="001B1679">
              <w:rPr>
                <w:sz w:val="16"/>
                <w:szCs w:val="16"/>
              </w:rPr>
              <w:t>Lin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269049" w14:textId="77777777" w:rsidR="009B546A" w:rsidRPr="001B1679" w:rsidRDefault="009B546A" w:rsidP="00C11620">
            <w:pPr>
              <w:pStyle w:val="TAL"/>
              <w:keepNext w:val="0"/>
              <w:rPr>
                <w:sz w:val="16"/>
                <w:szCs w:val="16"/>
              </w:rPr>
            </w:pPr>
            <w:r w:rsidRPr="001B1679">
              <w:rPr>
                <w:sz w:val="16"/>
                <w:szCs w:val="16"/>
              </w:rPr>
              <w:t>Kevin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7A0A7A" w14:textId="77777777" w:rsidR="009B546A" w:rsidRPr="001B1679" w:rsidRDefault="009B546A" w:rsidP="00C11620">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F0A88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7D7A4A" w14:textId="77777777" w:rsidR="009B546A" w:rsidRPr="001B1679" w:rsidRDefault="009B546A" w:rsidP="00C11620">
            <w:pPr>
              <w:pStyle w:val="TAL"/>
              <w:keepNext w:val="0"/>
              <w:rPr>
                <w:sz w:val="16"/>
                <w:szCs w:val="16"/>
              </w:rPr>
            </w:pPr>
            <w:r w:rsidRPr="001B1679">
              <w:rPr>
                <w:sz w:val="16"/>
                <w:szCs w:val="16"/>
              </w:rPr>
              <w:t>3GPPMEMBER</w:t>
            </w:r>
          </w:p>
        </w:tc>
      </w:tr>
      <w:tr w:rsidR="009B546A" w14:paraId="7AA63BC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EC7D9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9A8403" w14:textId="77777777" w:rsidR="009B546A" w:rsidRPr="001B1679" w:rsidRDefault="009B546A" w:rsidP="00C11620">
            <w:pPr>
              <w:pStyle w:val="TAL"/>
              <w:keepNext w:val="0"/>
              <w:rPr>
                <w:sz w:val="16"/>
                <w:szCs w:val="16"/>
              </w:rPr>
            </w:pPr>
            <w:r w:rsidRPr="001B1679">
              <w:rPr>
                <w:sz w:val="16"/>
                <w:szCs w:val="16"/>
              </w:rPr>
              <w:t>Lipford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C73AA2" w14:textId="77777777" w:rsidR="009B546A" w:rsidRPr="001B1679" w:rsidRDefault="009B546A" w:rsidP="00C11620">
            <w:pPr>
              <w:pStyle w:val="TAL"/>
              <w:keepNext w:val="0"/>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214700" w14:textId="77777777" w:rsidR="009B546A" w:rsidRPr="001B1679" w:rsidRDefault="009B546A" w:rsidP="00C11620">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AD7F14"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F0DEF4" w14:textId="77777777" w:rsidR="009B546A" w:rsidRPr="001B1679" w:rsidRDefault="009B546A" w:rsidP="00C11620">
            <w:pPr>
              <w:pStyle w:val="TAL"/>
              <w:keepNext w:val="0"/>
              <w:rPr>
                <w:sz w:val="16"/>
                <w:szCs w:val="16"/>
              </w:rPr>
            </w:pPr>
            <w:r w:rsidRPr="001B1679">
              <w:rPr>
                <w:sz w:val="16"/>
                <w:szCs w:val="16"/>
              </w:rPr>
              <w:t>3GPPMEMBER</w:t>
            </w:r>
          </w:p>
        </w:tc>
      </w:tr>
      <w:tr w:rsidR="009B546A" w14:paraId="5604ED1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5085AE"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254132"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4304F7" w14:textId="77777777" w:rsidR="009B546A" w:rsidRPr="001B1679" w:rsidRDefault="009B546A" w:rsidP="00C11620">
            <w:pPr>
              <w:pStyle w:val="TAL"/>
              <w:keepNext w:val="0"/>
              <w:rPr>
                <w:sz w:val="16"/>
                <w:szCs w:val="16"/>
              </w:rPr>
            </w:pPr>
            <w:r w:rsidRPr="001B1679">
              <w:rPr>
                <w:sz w:val="16"/>
                <w:szCs w:val="16"/>
              </w:rPr>
              <w:t>Aijuan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223D7D" w14:textId="77777777" w:rsidR="009B546A" w:rsidRPr="001B1679" w:rsidRDefault="009B546A" w:rsidP="00C11620">
            <w:pPr>
              <w:pStyle w:val="TAL"/>
              <w:keepNext w:val="0"/>
              <w:rPr>
                <w:sz w:val="16"/>
                <w:szCs w:val="16"/>
              </w:rPr>
            </w:pPr>
            <w:r w:rsidRPr="001B1679">
              <w:rPr>
                <w:sz w:val="16"/>
                <w:szCs w:val="16"/>
              </w:rPr>
              <w:t>GOHIGH DATA NETWORKS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9DC25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3687CF" w14:textId="77777777" w:rsidR="009B546A" w:rsidRPr="001B1679" w:rsidRDefault="009B546A" w:rsidP="00C11620">
            <w:pPr>
              <w:pStyle w:val="TAL"/>
              <w:keepNext w:val="0"/>
              <w:rPr>
                <w:sz w:val="16"/>
                <w:szCs w:val="16"/>
              </w:rPr>
            </w:pPr>
            <w:r w:rsidRPr="001B1679">
              <w:rPr>
                <w:sz w:val="16"/>
                <w:szCs w:val="16"/>
              </w:rPr>
              <w:t>3GPPMEMBER</w:t>
            </w:r>
          </w:p>
        </w:tc>
      </w:tr>
      <w:tr w:rsidR="009B546A" w14:paraId="145F784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092E0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36A63D"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94761C" w14:textId="77777777" w:rsidR="009B546A" w:rsidRPr="001B1679" w:rsidRDefault="009B546A" w:rsidP="00C11620">
            <w:pPr>
              <w:pStyle w:val="TAL"/>
              <w:keepNext w:val="0"/>
              <w:rPr>
                <w:sz w:val="16"/>
                <w:szCs w:val="16"/>
              </w:rPr>
            </w:pPr>
            <w:r w:rsidRPr="001B1679">
              <w:rPr>
                <w:sz w:val="16"/>
                <w:szCs w:val="16"/>
              </w:rPr>
              <w:t>Haitao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83E511" w14:textId="77777777" w:rsidR="009B546A" w:rsidRPr="001B1679" w:rsidRDefault="009B546A" w:rsidP="00C11620">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F78F4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413372" w14:textId="77777777" w:rsidR="009B546A" w:rsidRPr="001B1679" w:rsidRDefault="009B546A" w:rsidP="00C11620">
            <w:pPr>
              <w:pStyle w:val="TAL"/>
              <w:keepNext w:val="0"/>
              <w:rPr>
                <w:sz w:val="16"/>
                <w:szCs w:val="16"/>
              </w:rPr>
            </w:pPr>
            <w:r w:rsidRPr="001B1679">
              <w:rPr>
                <w:sz w:val="16"/>
                <w:szCs w:val="16"/>
              </w:rPr>
              <w:t>3GPPMEMBER</w:t>
            </w:r>
          </w:p>
        </w:tc>
      </w:tr>
      <w:tr w:rsidR="009B546A" w14:paraId="72B67CD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9609C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028DF4"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0CC859" w14:textId="77777777" w:rsidR="009B546A" w:rsidRPr="001B1679" w:rsidRDefault="009B546A" w:rsidP="00C11620">
            <w:pPr>
              <w:pStyle w:val="TAL"/>
              <w:keepNext w:val="0"/>
              <w:rPr>
                <w:sz w:val="16"/>
                <w:szCs w:val="16"/>
              </w:rPr>
            </w:pPr>
            <w:r w:rsidRPr="001B1679">
              <w:rPr>
                <w:sz w:val="16"/>
                <w:szCs w:val="16"/>
              </w:rPr>
              <w:t>Hongjun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6EB7CD" w14:textId="77777777" w:rsidR="009B546A" w:rsidRPr="001B1679" w:rsidRDefault="009B546A" w:rsidP="00C11620">
            <w:pPr>
              <w:pStyle w:val="TAL"/>
              <w:keepNext w:val="0"/>
              <w:rPr>
                <w:sz w:val="16"/>
                <w:szCs w:val="16"/>
              </w:rPr>
            </w:pPr>
            <w:r w:rsidRPr="001B1679">
              <w:rPr>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8E198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7612A7" w14:textId="77777777" w:rsidR="009B546A" w:rsidRPr="001B1679" w:rsidRDefault="009B546A" w:rsidP="00C11620">
            <w:pPr>
              <w:pStyle w:val="TAL"/>
              <w:keepNext w:val="0"/>
              <w:rPr>
                <w:sz w:val="16"/>
                <w:szCs w:val="16"/>
              </w:rPr>
            </w:pPr>
            <w:r w:rsidRPr="001B1679">
              <w:rPr>
                <w:sz w:val="16"/>
                <w:szCs w:val="16"/>
              </w:rPr>
              <w:t>3GPPMEMBER</w:t>
            </w:r>
          </w:p>
        </w:tc>
      </w:tr>
      <w:tr w:rsidR="009B546A" w14:paraId="3F2BC92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E10F3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117E3C"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2481B1" w14:textId="77777777" w:rsidR="009B546A" w:rsidRPr="001B1679" w:rsidRDefault="009B546A" w:rsidP="00C11620">
            <w:pPr>
              <w:pStyle w:val="TAL"/>
              <w:keepNext w:val="0"/>
              <w:rPr>
                <w:sz w:val="16"/>
                <w:szCs w:val="16"/>
              </w:rPr>
            </w:pPr>
            <w:r w:rsidRPr="001B1679">
              <w:rPr>
                <w:sz w:val="16"/>
                <w:szCs w:val="16"/>
              </w:rPr>
              <w:t>Mengmeng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901820" w14:textId="77777777" w:rsidR="009B546A" w:rsidRPr="001B1679" w:rsidRDefault="009B546A" w:rsidP="00C11620">
            <w:pPr>
              <w:pStyle w:val="TAL"/>
              <w:keepNext w:val="0"/>
              <w:rPr>
                <w:sz w:val="16"/>
                <w:szCs w:val="16"/>
              </w:rPr>
            </w:pPr>
            <w:r w:rsidRPr="001B1679">
              <w:rPr>
                <w:sz w:val="16"/>
                <w:szCs w:val="16"/>
              </w:rPr>
              <w:t>Zhejiang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FA5FA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33CC27" w14:textId="77777777" w:rsidR="009B546A" w:rsidRPr="001B1679" w:rsidRDefault="009B546A" w:rsidP="00C11620">
            <w:pPr>
              <w:pStyle w:val="TAL"/>
              <w:keepNext w:val="0"/>
              <w:rPr>
                <w:sz w:val="16"/>
                <w:szCs w:val="16"/>
              </w:rPr>
            </w:pPr>
            <w:r w:rsidRPr="001B1679">
              <w:rPr>
                <w:sz w:val="16"/>
                <w:szCs w:val="16"/>
              </w:rPr>
              <w:t>3GPPMEMBER</w:t>
            </w:r>
          </w:p>
        </w:tc>
      </w:tr>
      <w:tr w:rsidR="009B546A" w14:paraId="511FC99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D01CC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EDE38E"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3F7475" w14:textId="77777777" w:rsidR="009B546A" w:rsidRPr="001B1679" w:rsidRDefault="009B546A" w:rsidP="00C11620">
            <w:pPr>
              <w:pStyle w:val="TAL"/>
              <w:keepNext w:val="0"/>
              <w:rPr>
                <w:sz w:val="16"/>
                <w:szCs w:val="16"/>
              </w:rPr>
            </w:pPr>
            <w:r w:rsidRPr="001B1679">
              <w:rPr>
                <w:sz w:val="16"/>
                <w:szCs w:val="16"/>
              </w:rPr>
              <w:t>Xiaofeng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639D59" w14:textId="77777777" w:rsidR="009B546A" w:rsidRPr="001B1679" w:rsidRDefault="009B546A" w:rsidP="00C11620">
            <w:pPr>
              <w:pStyle w:val="TAL"/>
              <w:keepNext w:val="0"/>
              <w:rPr>
                <w:sz w:val="16"/>
                <w:szCs w:val="16"/>
              </w:rPr>
            </w:pPr>
            <w:r w:rsidRPr="001B1679">
              <w:rPr>
                <w:sz w:val="16"/>
                <w:szCs w:val="16"/>
              </w:rPr>
              <w:t>SAICT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9827F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40FC67" w14:textId="77777777" w:rsidR="009B546A" w:rsidRPr="001B1679" w:rsidRDefault="009B546A" w:rsidP="00C11620">
            <w:pPr>
              <w:pStyle w:val="TAL"/>
              <w:keepNext w:val="0"/>
              <w:rPr>
                <w:sz w:val="16"/>
                <w:szCs w:val="16"/>
              </w:rPr>
            </w:pPr>
            <w:r w:rsidRPr="001B1679">
              <w:rPr>
                <w:sz w:val="16"/>
                <w:szCs w:val="16"/>
              </w:rPr>
              <w:t>3GPPMEMBER</w:t>
            </w:r>
          </w:p>
        </w:tc>
      </w:tr>
      <w:tr w:rsidR="009B546A" w14:paraId="49CEA9E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84AAD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9A30C0"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4D1642" w14:textId="77777777" w:rsidR="009B546A" w:rsidRPr="001B1679" w:rsidRDefault="009B546A" w:rsidP="00C11620">
            <w:pPr>
              <w:pStyle w:val="TAL"/>
              <w:keepNext w:val="0"/>
              <w:rPr>
                <w:sz w:val="16"/>
                <w:szCs w:val="16"/>
              </w:rPr>
            </w:pPr>
            <w:r w:rsidRPr="001B1679">
              <w:rPr>
                <w:sz w:val="16"/>
                <w:szCs w:val="16"/>
              </w:rPr>
              <w:t>Yajian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5BBA05" w14:textId="77777777" w:rsidR="009B546A" w:rsidRPr="001B1679" w:rsidRDefault="009B546A" w:rsidP="00C11620">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FC15B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D96398" w14:textId="77777777" w:rsidR="009B546A" w:rsidRPr="001B1679" w:rsidRDefault="009B546A" w:rsidP="00C11620">
            <w:pPr>
              <w:pStyle w:val="TAL"/>
              <w:keepNext w:val="0"/>
              <w:rPr>
                <w:sz w:val="16"/>
                <w:szCs w:val="16"/>
              </w:rPr>
            </w:pPr>
            <w:r w:rsidRPr="001B1679">
              <w:rPr>
                <w:sz w:val="16"/>
                <w:szCs w:val="16"/>
              </w:rPr>
              <w:t>3GPPMEMBER</w:t>
            </w:r>
          </w:p>
        </w:tc>
      </w:tr>
      <w:tr w:rsidR="009B546A" w14:paraId="5FE20B5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586A5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F475A2" w14:textId="77777777" w:rsidR="009B546A" w:rsidRPr="001B1679" w:rsidRDefault="009B546A" w:rsidP="00C11620">
            <w:pPr>
              <w:pStyle w:val="TAL"/>
              <w:keepNext w:val="0"/>
              <w:rPr>
                <w:sz w:val="16"/>
                <w:szCs w:val="16"/>
              </w:rPr>
            </w:pPr>
            <w:r w:rsidRPr="001B1679">
              <w:rPr>
                <w:sz w:val="16"/>
                <w:szCs w:val="16"/>
              </w:rPr>
              <w:t>Long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517C27" w14:textId="77777777" w:rsidR="009B546A" w:rsidRPr="001B1679" w:rsidRDefault="009B546A" w:rsidP="00C11620">
            <w:pPr>
              <w:pStyle w:val="TAL"/>
              <w:keepNext w:val="0"/>
              <w:rPr>
                <w:sz w:val="16"/>
                <w:szCs w:val="16"/>
              </w:rPr>
            </w:pPr>
            <w:r w:rsidRPr="001B1679">
              <w:rPr>
                <w:sz w:val="16"/>
                <w:szCs w:val="16"/>
              </w:rPr>
              <w:t>Biao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14B5C4" w14:textId="77777777" w:rsidR="009B546A" w:rsidRPr="001B1679" w:rsidRDefault="009B546A" w:rsidP="00C11620">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8DF29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A1B679" w14:textId="77777777" w:rsidR="009B546A" w:rsidRPr="001B1679" w:rsidRDefault="009B546A" w:rsidP="00C11620">
            <w:pPr>
              <w:pStyle w:val="TAL"/>
              <w:keepNext w:val="0"/>
              <w:rPr>
                <w:sz w:val="16"/>
                <w:szCs w:val="16"/>
              </w:rPr>
            </w:pPr>
            <w:r w:rsidRPr="001B1679">
              <w:rPr>
                <w:sz w:val="16"/>
                <w:szCs w:val="16"/>
              </w:rPr>
              <w:t>3GPPMEMBER</w:t>
            </w:r>
          </w:p>
        </w:tc>
      </w:tr>
      <w:tr w:rsidR="009B546A" w14:paraId="78A0E0F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D9B1B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849526" w14:textId="77777777" w:rsidR="009B546A" w:rsidRPr="001B1679" w:rsidRDefault="009B546A" w:rsidP="00C11620">
            <w:pPr>
              <w:pStyle w:val="TAL"/>
              <w:keepNext w:val="0"/>
              <w:rPr>
                <w:sz w:val="16"/>
                <w:szCs w:val="16"/>
              </w:rPr>
            </w:pPr>
            <w:r w:rsidRPr="001B1679">
              <w:rPr>
                <w:sz w:val="16"/>
                <w:szCs w:val="16"/>
              </w:rPr>
              <w:t>Lu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5AA574" w14:textId="77777777" w:rsidR="009B546A" w:rsidRPr="001B1679" w:rsidRDefault="009B546A" w:rsidP="00C11620">
            <w:pPr>
              <w:pStyle w:val="TAL"/>
              <w:keepNext w:val="0"/>
              <w:rPr>
                <w:sz w:val="16"/>
                <w:szCs w:val="16"/>
              </w:rPr>
            </w:pPr>
            <w:r w:rsidRPr="001B1679">
              <w:rPr>
                <w:sz w:val="16"/>
                <w:szCs w:val="16"/>
              </w:rPr>
              <w:t>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8A1408" w14:textId="77777777" w:rsidR="009B546A" w:rsidRPr="001B1679" w:rsidRDefault="009B546A" w:rsidP="00C11620">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2F35E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346F5B" w14:textId="77777777" w:rsidR="009B546A" w:rsidRPr="001B1679" w:rsidRDefault="009B546A" w:rsidP="00C11620">
            <w:pPr>
              <w:pStyle w:val="TAL"/>
              <w:keepNext w:val="0"/>
              <w:rPr>
                <w:sz w:val="16"/>
                <w:szCs w:val="16"/>
              </w:rPr>
            </w:pPr>
            <w:r w:rsidRPr="001B1679">
              <w:rPr>
                <w:sz w:val="16"/>
                <w:szCs w:val="16"/>
              </w:rPr>
              <w:t>3GPPMEMBER</w:t>
            </w:r>
          </w:p>
        </w:tc>
      </w:tr>
      <w:tr w:rsidR="009B546A" w14:paraId="130BBD8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E3DEBD"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E4E5AF" w14:textId="77777777" w:rsidR="009B546A" w:rsidRPr="001B1679" w:rsidRDefault="009B546A" w:rsidP="00C11620">
            <w:pPr>
              <w:pStyle w:val="TAL"/>
              <w:keepNext w:val="0"/>
              <w:rPr>
                <w:sz w:val="16"/>
                <w:szCs w:val="16"/>
              </w:rPr>
            </w:pPr>
            <w:r w:rsidRPr="001B1679">
              <w:rPr>
                <w:sz w:val="16"/>
                <w:szCs w:val="16"/>
              </w:rPr>
              <w:t>Lu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4C2910" w14:textId="77777777" w:rsidR="009B546A" w:rsidRPr="001B1679" w:rsidRDefault="009B546A" w:rsidP="00C11620">
            <w:pPr>
              <w:pStyle w:val="TAL"/>
              <w:keepNext w:val="0"/>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D03763" w14:textId="77777777" w:rsidR="009B546A" w:rsidRPr="001B1679" w:rsidRDefault="009B546A" w:rsidP="00C11620">
            <w:pPr>
              <w:pStyle w:val="TAL"/>
              <w:keepNext w:val="0"/>
              <w:rPr>
                <w:sz w:val="16"/>
                <w:szCs w:val="16"/>
              </w:rPr>
            </w:pPr>
            <w:r w:rsidRPr="001B1679">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E98C0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AD07AA" w14:textId="77777777" w:rsidR="009B546A" w:rsidRPr="001B1679" w:rsidRDefault="009B546A" w:rsidP="00C11620">
            <w:pPr>
              <w:pStyle w:val="TAL"/>
              <w:keepNext w:val="0"/>
              <w:rPr>
                <w:sz w:val="16"/>
                <w:szCs w:val="16"/>
              </w:rPr>
            </w:pPr>
            <w:r w:rsidRPr="001B1679">
              <w:rPr>
                <w:sz w:val="16"/>
                <w:szCs w:val="16"/>
              </w:rPr>
              <w:t>3GPPMEMBER</w:t>
            </w:r>
          </w:p>
        </w:tc>
      </w:tr>
      <w:tr w:rsidR="009B546A" w14:paraId="6FA6A60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73BE49"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57DE39" w14:textId="77777777" w:rsidR="009B546A" w:rsidRPr="001B1679" w:rsidRDefault="009B546A" w:rsidP="00C11620">
            <w:pPr>
              <w:pStyle w:val="TAL"/>
              <w:keepNext w:val="0"/>
              <w:rPr>
                <w:sz w:val="16"/>
                <w:szCs w:val="16"/>
              </w:rPr>
            </w:pPr>
            <w:r w:rsidRPr="001B1679">
              <w:rPr>
                <w:sz w:val="16"/>
                <w:szCs w:val="16"/>
              </w:rPr>
              <w:t>Luan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F4F32A" w14:textId="77777777" w:rsidR="009B546A" w:rsidRPr="001B1679" w:rsidRDefault="009B546A" w:rsidP="00C11620">
            <w:pPr>
              <w:pStyle w:val="TAL"/>
              <w:keepNext w:val="0"/>
              <w:rPr>
                <w:sz w:val="16"/>
                <w:szCs w:val="16"/>
              </w:rPr>
            </w:pPr>
            <w:r w:rsidRPr="001B1679">
              <w:rPr>
                <w:sz w:val="16"/>
                <w:szCs w:val="16"/>
              </w:rPr>
              <w:t>Xiaoxu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196E3" w14:textId="77777777" w:rsidR="009B546A" w:rsidRPr="001B1679" w:rsidRDefault="009B546A" w:rsidP="00C11620">
            <w:pPr>
              <w:pStyle w:val="TAL"/>
              <w:keepNext w:val="0"/>
              <w:rPr>
                <w:sz w:val="16"/>
                <w:szCs w:val="16"/>
              </w:rPr>
            </w:pPr>
            <w:r w:rsidRPr="001B1679">
              <w:rPr>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A6231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9BD0D1" w14:textId="77777777" w:rsidR="009B546A" w:rsidRPr="001B1679" w:rsidRDefault="009B546A" w:rsidP="00C11620">
            <w:pPr>
              <w:pStyle w:val="TAL"/>
              <w:keepNext w:val="0"/>
              <w:rPr>
                <w:sz w:val="16"/>
                <w:szCs w:val="16"/>
              </w:rPr>
            </w:pPr>
            <w:r w:rsidRPr="001B1679">
              <w:rPr>
                <w:sz w:val="16"/>
                <w:szCs w:val="16"/>
              </w:rPr>
              <w:t>3GPPMEMBER</w:t>
            </w:r>
          </w:p>
        </w:tc>
      </w:tr>
      <w:tr w:rsidR="009B546A" w14:paraId="231396A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3C856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D5B97A" w14:textId="77777777" w:rsidR="009B546A" w:rsidRPr="001B1679" w:rsidRDefault="009B546A" w:rsidP="00C11620">
            <w:pPr>
              <w:pStyle w:val="TAL"/>
              <w:keepNext w:val="0"/>
              <w:rPr>
                <w:sz w:val="16"/>
                <w:szCs w:val="16"/>
              </w:rPr>
            </w:pPr>
            <w:r w:rsidRPr="001B1679">
              <w:rPr>
                <w:sz w:val="16"/>
                <w:szCs w:val="16"/>
              </w:rPr>
              <w:t>Luetzenkirchen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392B9F" w14:textId="77777777" w:rsidR="009B546A" w:rsidRPr="001B1679" w:rsidRDefault="009B546A" w:rsidP="00C11620">
            <w:pPr>
              <w:pStyle w:val="TAL"/>
              <w:keepNext w:val="0"/>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4B7CB5" w14:textId="77777777" w:rsidR="009B546A" w:rsidRPr="001B1679" w:rsidRDefault="009B546A" w:rsidP="00C11620">
            <w:pPr>
              <w:pStyle w:val="TAL"/>
              <w:keepNext w:val="0"/>
              <w:rPr>
                <w:sz w:val="16"/>
                <w:szCs w:val="16"/>
              </w:rPr>
            </w:pPr>
            <w:r w:rsidRPr="001B1679">
              <w:rPr>
                <w:sz w:val="16"/>
                <w:szCs w:val="16"/>
              </w:rPr>
              <w:t>Intel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FBEEA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FFD177" w14:textId="77777777" w:rsidR="009B546A" w:rsidRPr="001B1679" w:rsidRDefault="009B546A" w:rsidP="00C11620">
            <w:pPr>
              <w:pStyle w:val="TAL"/>
              <w:keepNext w:val="0"/>
              <w:rPr>
                <w:sz w:val="16"/>
                <w:szCs w:val="16"/>
              </w:rPr>
            </w:pPr>
            <w:r w:rsidRPr="001B1679">
              <w:rPr>
                <w:sz w:val="16"/>
                <w:szCs w:val="16"/>
              </w:rPr>
              <w:t>3GPPMEMBER</w:t>
            </w:r>
          </w:p>
        </w:tc>
      </w:tr>
      <w:tr w:rsidR="009B546A" w14:paraId="164CE66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188398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1398E2" w14:textId="77777777" w:rsidR="009B546A" w:rsidRPr="001B1679" w:rsidRDefault="009B546A" w:rsidP="00C11620">
            <w:pPr>
              <w:pStyle w:val="TAL"/>
              <w:keepNext w:val="0"/>
              <w:rPr>
                <w:sz w:val="16"/>
                <w:szCs w:val="16"/>
              </w:rPr>
            </w:pPr>
            <w:r w:rsidRPr="001B1679">
              <w:rPr>
                <w:sz w:val="16"/>
                <w:szCs w:val="16"/>
              </w:rPr>
              <w:t>Luft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DCC95A" w14:textId="77777777" w:rsidR="009B546A" w:rsidRPr="001B1679" w:rsidRDefault="009B546A" w:rsidP="00C11620">
            <w:pPr>
              <w:pStyle w:val="TAL"/>
              <w:keepNext w:val="0"/>
              <w:rPr>
                <w:sz w:val="16"/>
                <w:szCs w:val="16"/>
              </w:rPr>
            </w:pPr>
            <w:r w:rsidRPr="001B1679">
              <w:rPr>
                <w:sz w:val="16"/>
                <w:szCs w:val="16"/>
              </w:rPr>
              <w:t>Achim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564D4" w14:textId="77777777" w:rsidR="009B546A" w:rsidRPr="001B1679" w:rsidRDefault="009B546A" w:rsidP="00C11620">
            <w:pPr>
              <w:pStyle w:val="TAL"/>
              <w:keepNext w:val="0"/>
              <w:rPr>
                <w:sz w:val="16"/>
                <w:szCs w:val="16"/>
              </w:rPr>
            </w:pPr>
            <w:r w:rsidRPr="001B1679">
              <w:rPr>
                <w:sz w:val="16"/>
                <w:szCs w:val="16"/>
              </w:rPr>
              <w:t>IPCom GmbH &amp; Co.KG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99D86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0FDAE2" w14:textId="77777777" w:rsidR="009B546A" w:rsidRPr="001B1679" w:rsidRDefault="009B546A" w:rsidP="00C11620">
            <w:pPr>
              <w:pStyle w:val="TAL"/>
              <w:keepNext w:val="0"/>
              <w:rPr>
                <w:sz w:val="16"/>
                <w:szCs w:val="16"/>
              </w:rPr>
            </w:pPr>
            <w:r w:rsidRPr="001B1679">
              <w:rPr>
                <w:sz w:val="16"/>
                <w:szCs w:val="16"/>
              </w:rPr>
              <w:t>3GPPMEMBER</w:t>
            </w:r>
          </w:p>
        </w:tc>
      </w:tr>
      <w:tr w:rsidR="009B546A" w14:paraId="340FFDC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307A4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D0B73D" w14:textId="77777777" w:rsidR="009B546A" w:rsidRPr="001B1679" w:rsidRDefault="009B546A" w:rsidP="00C11620">
            <w:pPr>
              <w:pStyle w:val="TAL"/>
              <w:keepNext w:val="0"/>
              <w:rPr>
                <w:sz w:val="16"/>
                <w:szCs w:val="16"/>
              </w:rPr>
            </w:pPr>
            <w:r w:rsidRPr="001B1679">
              <w:rPr>
                <w:sz w:val="16"/>
                <w:szCs w:val="16"/>
              </w:rPr>
              <w:t>Ly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125BC7" w14:textId="77777777" w:rsidR="009B546A" w:rsidRPr="001B1679" w:rsidRDefault="009B546A" w:rsidP="00C11620">
            <w:pPr>
              <w:pStyle w:val="TAL"/>
              <w:keepNext w:val="0"/>
              <w:rPr>
                <w:sz w:val="16"/>
                <w:szCs w:val="16"/>
              </w:rPr>
            </w:pPr>
            <w:r w:rsidRPr="001B1679">
              <w:rPr>
                <w:sz w:val="16"/>
                <w:szCs w:val="16"/>
              </w:rPr>
              <w:t>Quang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57B91B" w14:textId="77777777" w:rsidR="009B546A" w:rsidRPr="001B1679" w:rsidRDefault="009B546A" w:rsidP="00C11620">
            <w:pPr>
              <w:pStyle w:val="TAL"/>
              <w:keepNext w:val="0"/>
              <w:rPr>
                <w:sz w:val="16"/>
                <w:szCs w:val="16"/>
              </w:rPr>
            </w:pPr>
            <w:r w:rsidRPr="001B1679">
              <w:rPr>
                <w:sz w:val="16"/>
                <w:szCs w:val="16"/>
              </w:rPr>
              <w:t>Convida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653C8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CF6985" w14:textId="77777777" w:rsidR="009B546A" w:rsidRPr="001B1679" w:rsidRDefault="009B546A" w:rsidP="00C11620">
            <w:pPr>
              <w:pStyle w:val="TAL"/>
              <w:keepNext w:val="0"/>
              <w:rPr>
                <w:sz w:val="16"/>
                <w:szCs w:val="16"/>
              </w:rPr>
            </w:pPr>
            <w:r w:rsidRPr="001B1679">
              <w:rPr>
                <w:sz w:val="16"/>
                <w:szCs w:val="16"/>
              </w:rPr>
              <w:t>3GPPMEMBER</w:t>
            </w:r>
          </w:p>
        </w:tc>
      </w:tr>
      <w:tr w:rsidR="009B546A" w14:paraId="0B4C588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880C7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541D02" w14:textId="77777777" w:rsidR="009B546A" w:rsidRPr="001B1679" w:rsidRDefault="009B546A" w:rsidP="00C11620">
            <w:pPr>
              <w:pStyle w:val="TAL"/>
              <w:keepNext w:val="0"/>
              <w:rPr>
                <w:sz w:val="16"/>
                <w:szCs w:val="16"/>
              </w:rPr>
            </w:pPr>
            <w:r w:rsidRPr="001B1679">
              <w:rPr>
                <w:sz w:val="16"/>
                <w:szCs w:val="16"/>
              </w:rPr>
              <w:t>M Nair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E9AA64" w14:textId="77777777" w:rsidR="009B546A" w:rsidRPr="001B1679" w:rsidRDefault="009B546A" w:rsidP="00C11620">
            <w:pPr>
              <w:pStyle w:val="TAL"/>
              <w:keepNext w:val="0"/>
              <w:rPr>
                <w:sz w:val="16"/>
                <w:szCs w:val="16"/>
              </w:rPr>
            </w:pPr>
            <w:r w:rsidRPr="001B1679">
              <w:rPr>
                <w:sz w:val="16"/>
                <w:szCs w:val="16"/>
              </w:rPr>
              <w:t>Prathap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3AC845" w14:textId="77777777" w:rsidR="009B546A" w:rsidRPr="001B1679" w:rsidRDefault="009B546A" w:rsidP="00C11620">
            <w:pPr>
              <w:pStyle w:val="TAL"/>
              <w:keepNext w:val="0"/>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21E857"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DB3351" w14:textId="77777777" w:rsidR="009B546A" w:rsidRPr="001B1679" w:rsidRDefault="009B546A" w:rsidP="00C11620">
            <w:pPr>
              <w:pStyle w:val="TAL"/>
              <w:keepNext w:val="0"/>
              <w:rPr>
                <w:sz w:val="16"/>
                <w:szCs w:val="16"/>
              </w:rPr>
            </w:pPr>
            <w:r w:rsidRPr="001B1679">
              <w:rPr>
                <w:sz w:val="16"/>
                <w:szCs w:val="16"/>
              </w:rPr>
              <w:t>3GPPGUEST</w:t>
            </w:r>
          </w:p>
        </w:tc>
      </w:tr>
      <w:tr w:rsidR="009B546A" w14:paraId="2E4587E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EC41E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A90A1F" w14:textId="77777777" w:rsidR="009B546A" w:rsidRPr="001B1679" w:rsidRDefault="009B546A" w:rsidP="00C11620">
            <w:pPr>
              <w:pStyle w:val="TAL"/>
              <w:keepNext w:val="0"/>
              <w:rPr>
                <w:sz w:val="16"/>
                <w:szCs w:val="16"/>
              </w:rPr>
            </w:pPr>
            <w:r w:rsidRPr="001B1679">
              <w:rPr>
                <w:sz w:val="16"/>
                <w:szCs w:val="16"/>
              </w:rPr>
              <w:t>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F5FA84" w14:textId="77777777" w:rsidR="009B546A" w:rsidRPr="001B1679" w:rsidRDefault="009B546A" w:rsidP="00C11620">
            <w:pPr>
              <w:pStyle w:val="TAL"/>
              <w:keepNext w:val="0"/>
              <w:rPr>
                <w:sz w:val="16"/>
                <w:szCs w:val="16"/>
              </w:rPr>
            </w:pPr>
            <w:r w:rsidRPr="001B1679">
              <w:rPr>
                <w:sz w:val="16"/>
                <w:szCs w:val="16"/>
              </w:rPr>
              <w:t>Ruitao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9856B9" w14:textId="77777777" w:rsidR="009B546A" w:rsidRPr="001B1679" w:rsidRDefault="009B546A" w:rsidP="00C11620">
            <w:pPr>
              <w:pStyle w:val="TAL"/>
              <w:keepNext w:val="0"/>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43B69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C0D8B0" w14:textId="77777777" w:rsidR="009B546A" w:rsidRPr="001B1679" w:rsidRDefault="009B546A" w:rsidP="00C11620">
            <w:pPr>
              <w:pStyle w:val="TAL"/>
              <w:keepNext w:val="0"/>
              <w:rPr>
                <w:sz w:val="16"/>
                <w:szCs w:val="16"/>
              </w:rPr>
            </w:pPr>
            <w:r w:rsidRPr="001B1679">
              <w:rPr>
                <w:sz w:val="16"/>
                <w:szCs w:val="16"/>
              </w:rPr>
              <w:t>3GPPMEMBER</w:t>
            </w:r>
          </w:p>
        </w:tc>
      </w:tr>
      <w:tr w:rsidR="009B546A" w14:paraId="02C993B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7B194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84D43D" w14:textId="77777777" w:rsidR="009B546A" w:rsidRPr="001B1679" w:rsidRDefault="009B546A" w:rsidP="00C11620">
            <w:pPr>
              <w:pStyle w:val="TAL"/>
              <w:keepNext w:val="0"/>
              <w:rPr>
                <w:sz w:val="16"/>
                <w:szCs w:val="16"/>
              </w:rPr>
            </w:pPr>
            <w:r w:rsidRPr="001B1679">
              <w:rPr>
                <w:sz w:val="16"/>
                <w:szCs w:val="16"/>
              </w:rPr>
              <w:t>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CF0B24" w14:textId="77777777" w:rsidR="009B546A" w:rsidRPr="001B1679" w:rsidRDefault="009B546A" w:rsidP="00C11620">
            <w:pPr>
              <w:pStyle w:val="TAL"/>
              <w:keepNext w:val="0"/>
              <w:rPr>
                <w:sz w:val="16"/>
                <w:szCs w:val="16"/>
              </w:rPr>
            </w:pPr>
            <w:r w:rsidRPr="001B1679">
              <w:rPr>
                <w:sz w:val="16"/>
                <w:szCs w:val="16"/>
              </w:rPr>
              <w:t>xiaofei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EB3BE5" w14:textId="77777777" w:rsidR="009B546A" w:rsidRPr="001B1679" w:rsidRDefault="009B546A" w:rsidP="00C11620">
            <w:pPr>
              <w:pStyle w:val="TAL"/>
              <w:keepNext w:val="0"/>
              <w:rPr>
                <w:sz w:val="16"/>
                <w:szCs w:val="16"/>
              </w:rPr>
            </w:pPr>
            <w:r w:rsidRPr="001B1679">
              <w:rPr>
                <w:sz w:val="16"/>
                <w:szCs w:val="16"/>
              </w:rPr>
              <w:t>CHENGDU TD TECH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65958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267E56" w14:textId="77777777" w:rsidR="009B546A" w:rsidRPr="001B1679" w:rsidRDefault="009B546A" w:rsidP="00C11620">
            <w:pPr>
              <w:pStyle w:val="TAL"/>
              <w:keepNext w:val="0"/>
              <w:rPr>
                <w:sz w:val="16"/>
                <w:szCs w:val="16"/>
              </w:rPr>
            </w:pPr>
            <w:r w:rsidRPr="001B1679">
              <w:rPr>
                <w:sz w:val="16"/>
                <w:szCs w:val="16"/>
              </w:rPr>
              <w:t>3GPPMEMBER</w:t>
            </w:r>
          </w:p>
        </w:tc>
      </w:tr>
      <w:tr w:rsidR="009B546A" w14:paraId="208FD39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34B1A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90ACF7" w14:textId="77777777" w:rsidR="009B546A" w:rsidRPr="001B1679" w:rsidRDefault="009B546A" w:rsidP="00C11620">
            <w:pPr>
              <w:pStyle w:val="TAL"/>
              <w:keepNext w:val="0"/>
              <w:rPr>
                <w:sz w:val="16"/>
                <w:szCs w:val="16"/>
              </w:rPr>
            </w:pPr>
            <w:r w:rsidRPr="001B1679">
              <w:rPr>
                <w:sz w:val="16"/>
                <w:szCs w:val="16"/>
              </w:rPr>
              <w:t>Madan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4840E9" w14:textId="77777777" w:rsidR="009B546A" w:rsidRPr="001B1679" w:rsidRDefault="009B546A" w:rsidP="00C11620">
            <w:pPr>
              <w:pStyle w:val="TAL"/>
              <w:keepNext w:val="0"/>
              <w:rPr>
                <w:sz w:val="16"/>
                <w:szCs w:val="16"/>
              </w:rPr>
            </w:pPr>
            <w:r w:rsidRPr="001B1679">
              <w:rPr>
                <w:sz w:val="16"/>
                <w:szCs w:val="16"/>
              </w:rPr>
              <w:t>Vijay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EEF649" w14:textId="77777777" w:rsidR="009B546A" w:rsidRPr="001B1679" w:rsidRDefault="009B546A" w:rsidP="00C11620">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6B233A"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333BF4" w14:textId="77777777" w:rsidR="009B546A" w:rsidRPr="001B1679" w:rsidRDefault="009B546A" w:rsidP="00C11620">
            <w:pPr>
              <w:pStyle w:val="TAL"/>
              <w:keepNext w:val="0"/>
              <w:rPr>
                <w:sz w:val="16"/>
                <w:szCs w:val="16"/>
              </w:rPr>
            </w:pPr>
            <w:r w:rsidRPr="001B1679">
              <w:rPr>
                <w:sz w:val="16"/>
                <w:szCs w:val="16"/>
              </w:rPr>
              <w:t>3GPPORG_REP</w:t>
            </w:r>
          </w:p>
        </w:tc>
      </w:tr>
      <w:tr w:rsidR="009B546A" w14:paraId="30867C7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8B3FF9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607016" w14:textId="77777777" w:rsidR="009B546A" w:rsidRPr="001B1679" w:rsidRDefault="009B546A" w:rsidP="00C11620">
            <w:pPr>
              <w:pStyle w:val="TAL"/>
              <w:keepNext w:val="0"/>
              <w:rPr>
                <w:sz w:val="16"/>
                <w:szCs w:val="16"/>
              </w:rPr>
            </w:pPr>
            <w:r w:rsidRPr="001B1679">
              <w:rPr>
                <w:sz w:val="16"/>
                <w:szCs w:val="16"/>
              </w:rPr>
              <w:t>Madan Gopal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B8D2FC" w14:textId="77777777" w:rsidR="009B546A" w:rsidRPr="001B1679" w:rsidRDefault="009B546A" w:rsidP="00C11620">
            <w:pPr>
              <w:pStyle w:val="TAL"/>
              <w:keepNext w:val="0"/>
              <w:rPr>
                <w:sz w:val="16"/>
                <w:szCs w:val="16"/>
              </w:rPr>
            </w:pPr>
            <w:r w:rsidRPr="001B1679">
              <w:rPr>
                <w:sz w:val="16"/>
                <w:szCs w:val="16"/>
              </w:rPr>
              <w:t>Navaneetha Krishna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2E2F6" w14:textId="77777777" w:rsidR="009B546A" w:rsidRPr="001B1679" w:rsidRDefault="009B546A" w:rsidP="00C11620">
            <w:pPr>
              <w:pStyle w:val="TAL"/>
              <w:keepNext w:val="0"/>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49FA44"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12E921" w14:textId="77777777" w:rsidR="009B546A" w:rsidRPr="001B1679" w:rsidRDefault="009B546A" w:rsidP="00C11620">
            <w:pPr>
              <w:pStyle w:val="TAL"/>
              <w:keepNext w:val="0"/>
              <w:rPr>
                <w:sz w:val="16"/>
                <w:szCs w:val="16"/>
              </w:rPr>
            </w:pPr>
            <w:r w:rsidRPr="001B1679">
              <w:rPr>
                <w:sz w:val="16"/>
                <w:szCs w:val="16"/>
              </w:rPr>
              <w:t>3GPPMEMBER</w:t>
            </w:r>
          </w:p>
        </w:tc>
      </w:tr>
      <w:tr w:rsidR="009B546A" w14:paraId="22468DE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60D2A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7DC461" w14:textId="77777777" w:rsidR="009B546A" w:rsidRPr="001B1679" w:rsidRDefault="009B546A" w:rsidP="00C11620">
            <w:pPr>
              <w:pStyle w:val="TAL"/>
              <w:keepNext w:val="0"/>
              <w:rPr>
                <w:sz w:val="16"/>
                <w:szCs w:val="16"/>
              </w:rPr>
            </w:pPr>
            <w:r w:rsidRPr="001B1679">
              <w:rPr>
                <w:sz w:val="16"/>
                <w:szCs w:val="16"/>
              </w:rPr>
              <w:t>Magnabosco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E39F2C" w14:textId="77777777" w:rsidR="009B546A" w:rsidRPr="001B1679" w:rsidRDefault="009B546A" w:rsidP="00C11620">
            <w:pPr>
              <w:pStyle w:val="TAL"/>
              <w:keepNext w:val="0"/>
              <w:rPr>
                <w:sz w:val="16"/>
                <w:szCs w:val="16"/>
              </w:rPr>
            </w:pPr>
            <w:r w:rsidRPr="001B1679">
              <w:rPr>
                <w:sz w:val="16"/>
                <w:szCs w:val="16"/>
              </w:rPr>
              <w:t>Philippe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E1DF9" w14:textId="77777777" w:rsidR="009B546A" w:rsidRPr="001B1679" w:rsidRDefault="009B546A" w:rsidP="00C11620">
            <w:pPr>
              <w:pStyle w:val="TAL"/>
              <w:keepNext w:val="0"/>
              <w:rPr>
                <w:sz w:val="16"/>
                <w:szCs w:val="16"/>
              </w:rPr>
            </w:pPr>
            <w:r w:rsidRPr="001B1679">
              <w:rPr>
                <w:sz w:val="16"/>
                <w:szCs w:val="16"/>
              </w:rPr>
              <w:t>ENISA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B09BC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54A4E4" w14:textId="77777777" w:rsidR="009B546A" w:rsidRPr="001B1679" w:rsidRDefault="009B546A" w:rsidP="00C11620">
            <w:pPr>
              <w:pStyle w:val="TAL"/>
              <w:keepNext w:val="0"/>
              <w:rPr>
                <w:sz w:val="16"/>
                <w:szCs w:val="16"/>
              </w:rPr>
            </w:pPr>
            <w:r w:rsidRPr="001B1679">
              <w:rPr>
                <w:sz w:val="16"/>
                <w:szCs w:val="16"/>
              </w:rPr>
              <w:t>3GPPGUEST</w:t>
            </w:r>
          </w:p>
        </w:tc>
      </w:tr>
      <w:tr w:rsidR="009B546A" w14:paraId="7286338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BDBC6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F219E2" w14:textId="77777777" w:rsidR="009B546A" w:rsidRPr="001B1679" w:rsidRDefault="009B546A" w:rsidP="00C11620">
            <w:pPr>
              <w:pStyle w:val="TAL"/>
              <w:keepNext w:val="0"/>
              <w:rPr>
                <w:sz w:val="16"/>
                <w:szCs w:val="16"/>
              </w:rPr>
            </w:pPr>
            <w:r w:rsidRPr="001B1679">
              <w:rPr>
                <w:sz w:val="16"/>
                <w:szCs w:val="16"/>
              </w:rPr>
              <w:t>MAKINO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D7B1BE" w14:textId="77777777" w:rsidR="009B546A" w:rsidRPr="001B1679" w:rsidRDefault="009B546A" w:rsidP="00C11620">
            <w:pPr>
              <w:pStyle w:val="TAL"/>
              <w:keepNext w:val="0"/>
              <w:rPr>
                <w:sz w:val="16"/>
                <w:szCs w:val="16"/>
              </w:rPr>
            </w:pPr>
            <w:r w:rsidRPr="001B1679">
              <w:rPr>
                <w:sz w:val="16"/>
                <w:szCs w:val="16"/>
              </w:rPr>
              <w:t>SHINYA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CA9A2B" w14:textId="77777777" w:rsidR="009B546A" w:rsidRPr="001B1679" w:rsidRDefault="009B546A" w:rsidP="00C11620">
            <w:pPr>
              <w:pStyle w:val="TAL"/>
              <w:keepNext w:val="0"/>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893CC9"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EDCAB4" w14:textId="77777777" w:rsidR="009B546A" w:rsidRPr="001B1679" w:rsidRDefault="009B546A" w:rsidP="00C11620">
            <w:pPr>
              <w:pStyle w:val="TAL"/>
              <w:keepNext w:val="0"/>
              <w:rPr>
                <w:sz w:val="16"/>
                <w:szCs w:val="16"/>
              </w:rPr>
            </w:pPr>
            <w:r w:rsidRPr="001B1679">
              <w:rPr>
                <w:sz w:val="16"/>
                <w:szCs w:val="16"/>
              </w:rPr>
              <w:t>3GPPMEMBER</w:t>
            </w:r>
          </w:p>
        </w:tc>
      </w:tr>
      <w:tr w:rsidR="009B546A" w14:paraId="43DD79E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172CD15"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3263CA" w14:textId="77777777" w:rsidR="009B546A" w:rsidRPr="001B1679" w:rsidRDefault="009B546A" w:rsidP="00C11620">
            <w:pPr>
              <w:pStyle w:val="TAL"/>
              <w:keepNext w:val="0"/>
              <w:rPr>
                <w:sz w:val="16"/>
                <w:szCs w:val="16"/>
              </w:rPr>
            </w:pPr>
            <w:r w:rsidRPr="001B1679">
              <w:rPr>
                <w:sz w:val="16"/>
                <w:szCs w:val="16"/>
              </w:rPr>
              <w:t>Malik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2B08F6" w14:textId="77777777" w:rsidR="009B546A" w:rsidRPr="001B1679" w:rsidRDefault="009B546A" w:rsidP="00C11620">
            <w:pPr>
              <w:pStyle w:val="TAL"/>
              <w:keepNext w:val="0"/>
              <w:rPr>
                <w:sz w:val="16"/>
                <w:szCs w:val="16"/>
              </w:rPr>
            </w:pPr>
            <w:r w:rsidRPr="001B1679">
              <w:rPr>
                <w:sz w:val="16"/>
                <w:szCs w:val="16"/>
              </w:rPr>
              <w:t>Suman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039145" w14:textId="77777777" w:rsidR="009B546A" w:rsidRPr="001B1679" w:rsidRDefault="009B546A" w:rsidP="00C11620">
            <w:pPr>
              <w:pStyle w:val="TAL"/>
              <w:keepNext w:val="0"/>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E8DDFC"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98BED4" w14:textId="77777777" w:rsidR="009B546A" w:rsidRPr="001B1679" w:rsidRDefault="009B546A" w:rsidP="00C11620">
            <w:pPr>
              <w:pStyle w:val="TAL"/>
              <w:keepNext w:val="0"/>
              <w:rPr>
                <w:sz w:val="16"/>
                <w:szCs w:val="16"/>
              </w:rPr>
            </w:pPr>
            <w:r w:rsidRPr="001B1679">
              <w:rPr>
                <w:sz w:val="16"/>
                <w:szCs w:val="16"/>
              </w:rPr>
              <w:t>3GPPMEMBER</w:t>
            </w:r>
          </w:p>
        </w:tc>
      </w:tr>
      <w:tr w:rsidR="009B546A" w14:paraId="4F6B1B4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9B215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5AA879" w14:textId="77777777" w:rsidR="009B546A" w:rsidRPr="001B1679" w:rsidRDefault="009B546A" w:rsidP="00C11620">
            <w:pPr>
              <w:pStyle w:val="TAL"/>
              <w:keepNext w:val="0"/>
              <w:rPr>
                <w:sz w:val="16"/>
                <w:szCs w:val="16"/>
              </w:rPr>
            </w:pPr>
            <w:r w:rsidRPr="001B1679">
              <w:rPr>
                <w:sz w:val="16"/>
                <w:szCs w:val="16"/>
              </w:rPr>
              <w:t>Mangion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FE07B2" w14:textId="77777777" w:rsidR="009B546A" w:rsidRPr="001B1679" w:rsidRDefault="009B546A" w:rsidP="00C11620">
            <w:pPr>
              <w:pStyle w:val="TAL"/>
              <w:keepNext w:val="0"/>
              <w:rPr>
                <w:sz w:val="16"/>
                <w:szCs w:val="16"/>
              </w:rPr>
            </w:pPr>
            <w:r w:rsidRPr="001B1679">
              <w:rPr>
                <w:sz w:val="16"/>
                <w:szCs w:val="16"/>
              </w:rPr>
              <w:t>Mathieu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79F40E"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94A65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BEF935" w14:textId="77777777" w:rsidR="009B546A" w:rsidRPr="001B1679" w:rsidRDefault="009B546A" w:rsidP="00C11620">
            <w:pPr>
              <w:pStyle w:val="TAL"/>
              <w:keepNext w:val="0"/>
              <w:rPr>
                <w:sz w:val="16"/>
                <w:szCs w:val="16"/>
              </w:rPr>
            </w:pPr>
            <w:r w:rsidRPr="001B1679">
              <w:rPr>
                <w:sz w:val="16"/>
                <w:szCs w:val="16"/>
              </w:rPr>
              <w:t>3GPPORG_REP</w:t>
            </w:r>
          </w:p>
        </w:tc>
      </w:tr>
      <w:tr w:rsidR="009B546A" w14:paraId="63732E4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0349E3" w14:textId="77777777" w:rsidR="009B546A" w:rsidRPr="001B1679" w:rsidRDefault="009B546A" w:rsidP="00C11620">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367F67" w14:textId="77777777" w:rsidR="009B546A" w:rsidRPr="001B1679" w:rsidRDefault="009B546A" w:rsidP="00C11620">
            <w:pPr>
              <w:pStyle w:val="TAL"/>
              <w:keepNext w:val="0"/>
              <w:rPr>
                <w:sz w:val="16"/>
                <w:szCs w:val="16"/>
              </w:rPr>
            </w:pPr>
            <w:r w:rsidRPr="001B1679">
              <w:rPr>
                <w:sz w:val="16"/>
                <w:szCs w:val="16"/>
              </w:rPr>
              <w:t>Marcelli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C26883" w14:textId="77777777" w:rsidR="009B546A" w:rsidRPr="001B1679" w:rsidRDefault="009B546A" w:rsidP="00C11620">
            <w:pPr>
              <w:pStyle w:val="TAL"/>
              <w:keepNext w:val="0"/>
              <w:rPr>
                <w:sz w:val="16"/>
                <w:szCs w:val="16"/>
              </w:rPr>
            </w:pPr>
            <w:r w:rsidRPr="001B1679">
              <w:rPr>
                <w:sz w:val="16"/>
                <w:szCs w:val="16"/>
              </w:rPr>
              <w:t>Giuliano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0381E" w14:textId="77777777" w:rsidR="009B546A" w:rsidRPr="001B1679" w:rsidRDefault="009B546A" w:rsidP="00C11620">
            <w:pPr>
              <w:pStyle w:val="TAL"/>
              <w:keepNext w:val="0"/>
              <w:rPr>
                <w:sz w:val="16"/>
                <w:szCs w:val="16"/>
              </w:rPr>
            </w:pPr>
            <w:r w:rsidRPr="001B1679">
              <w:rPr>
                <w:sz w:val="16"/>
                <w:szCs w:val="16"/>
              </w:rPr>
              <w:t>Leonardo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E5982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0B3EC0" w14:textId="77777777" w:rsidR="009B546A" w:rsidRPr="001B1679" w:rsidRDefault="009B546A" w:rsidP="00C11620">
            <w:pPr>
              <w:pStyle w:val="TAL"/>
              <w:keepNext w:val="0"/>
              <w:rPr>
                <w:sz w:val="16"/>
                <w:szCs w:val="16"/>
              </w:rPr>
            </w:pPr>
            <w:r w:rsidRPr="001B1679">
              <w:rPr>
                <w:sz w:val="16"/>
                <w:szCs w:val="16"/>
              </w:rPr>
              <w:t>3GPPMEMBER</w:t>
            </w:r>
          </w:p>
        </w:tc>
      </w:tr>
      <w:tr w:rsidR="009B546A" w14:paraId="03AAF70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C3549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91669E" w14:textId="77777777" w:rsidR="009B546A" w:rsidRPr="001B1679" w:rsidRDefault="009B546A" w:rsidP="00C11620">
            <w:pPr>
              <w:pStyle w:val="TAL"/>
              <w:keepNext w:val="0"/>
              <w:rPr>
                <w:sz w:val="16"/>
                <w:szCs w:val="16"/>
              </w:rPr>
            </w:pPr>
            <w:r w:rsidRPr="001B1679">
              <w:rPr>
                <w:sz w:val="16"/>
                <w:szCs w:val="16"/>
              </w:rPr>
              <w:t>Marco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1AB0F6" w14:textId="77777777" w:rsidR="009B546A" w:rsidRPr="001B1679" w:rsidRDefault="009B546A" w:rsidP="00C11620">
            <w:pPr>
              <w:pStyle w:val="TAL"/>
              <w:keepNext w:val="0"/>
              <w:rPr>
                <w:sz w:val="16"/>
                <w:szCs w:val="16"/>
              </w:rPr>
            </w:pPr>
            <w:r w:rsidRPr="001B1679">
              <w:rPr>
                <w:sz w:val="16"/>
                <w:szCs w:val="16"/>
              </w:rPr>
              <w:t>Olivier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03A6FB" w14:textId="77777777" w:rsidR="009B546A" w:rsidRPr="001B1679" w:rsidRDefault="009B546A" w:rsidP="00C11620">
            <w:pPr>
              <w:pStyle w:val="TAL"/>
              <w:keepNext w:val="0"/>
              <w:rPr>
                <w:sz w:val="16"/>
                <w:szCs w:val="16"/>
              </w:rPr>
            </w:pPr>
            <w:r w:rsidRPr="001B1679">
              <w:rPr>
                <w:sz w:val="16"/>
                <w:szCs w:val="16"/>
              </w:rPr>
              <w:t>Sequans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29CE5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DCB8D0" w14:textId="77777777" w:rsidR="009B546A" w:rsidRPr="001B1679" w:rsidRDefault="009B546A" w:rsidP="00C11620">
            <w:pPr>
              <w:pStyle w:val="TAL"/>
              <w:keepNext w:val="0"/>
              <w:rPr>
                <w:sz w:val="16"/>
                <w:szCs w:val="16"/>
              </w:rPr>
            </w:pPr>
            <w:r w:rsidRPr="001B1679">
              <w:rPr>
                <w:sz w:val="16"/>
                <w:szCs w:val="16"/>
              </w:rPr>
              <w:t>3GPPMEMBER</w:t>
            </w:r>
          </w:p>
        </w:tc>
      </w:tr>
      <w:tr w:rsidR="009B546A" w14:paraId="5AB8238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D39DDC"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5BE45A" w14:textId="77777777" w:rsidR="009B546A" w:rsidRPr="001B1679" w:rsidRDefault="009B546A" w:rsidP="00C11620">
            <w:pPr>
              <w:pStyle w:val="TAL"/>
              <w:keepNext w:val="0"/>
              <w:rPr>
                <w:sz w:val="16"/>
                <w:szCs w:val="16"/>
              </w:rPr>
            </w:pPr>
            <w:r w:rsidRPr="001B1679">
              <w:rPr>
                <w:sz w:val="16"/>
                <w:szCs w:val="16"/>
              </w:rPr>
              <w:t>Marín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542BF6" w14:textId="77777777" w:rsidR="009B546A" w:rsidRPr="001B1679" w:rsidRDefault="009B546A" w:rsidP="00C11620">
            <w:pPr>
              <w:pStyle w:val="TAL"/>
              <w:keepNext w:val="0"/>
              <w:rPr>
                <w:sz w:val="16"/>
                <w:szCs w:val="16"/>
              </w:rPr>
            </w:pPr>
            <w:r w:rsidRPr="001B1679">
              <w:rPr>
                <w:sz w:val="16"/>
                <w:szCs w:val="16"/>
              </w:rPr>
              <w:t>Enrique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2738FC" w14:textId="77777777" w:rsidR="009B546A" w:rsidRPr="001B1679" w:rsidRDefault="009B546A" w:rsidP="00C11620">
            <w:pPr>
              <w:pStyle w:val="TAL"/>
              <w:keepNext w:val="0"/>
              <w:rPr>
                <w:sz w:val="16"/>
                <w:szCs w:val="16"/>
              </w:rPr>
            </w:pPr>
            <w:r w:rsidRPr="001B1679">
              <w:rPr>
                <w:sz w:val="16"/>
                <w:szCs w:val="16"/>
              </w:rPr>
              <w:t>HISPASAT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C1F35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A20C20" w14:textId="77777777" w:rsidR="009B546A" w:rsidRPr="001B1679" w:rsidRDefault="009B546A" w:rsidP="00C11620">
            <w:pPr>
              <w:pStyle w:val="TAL"/>
              <w:keepNext w:val="0"/>
              <w:rPr>
                <w:sz w:val="16"/>
                <w:szCs w:val="16"/>
              </w:rPr>
            </w:pPr>
            <w:r w:rsidRPr="001B1679">
              <w:rPr>
                <w:sz w:val="16"/>
                <w:szCs w:val="16"/>
              </w:rPr>
              <w:t>3GPPMEMBER</w:t>
            </w:r>
          </w:p>
        </w:tc>
      </w:tr>
      <w:tr w:rsidR="009B546A" w14:paraId="4A4AD57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38E90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51C28F" w14:textId="77777777" w:rsidR="009B546A" w:rsidRPr="001B1679" w:rsidRDefault="009B546A" w:rsidP="00C11620">
            <w:pPr>
              <w:pStyle w:val="TAL"/>
              <w:keepNext w:val="0"/>
              <w:rPr>
                <w:sz w:val="16"/>
                <w:szCs w:val="16"/>
              </w:rPr>
            </w:pPr>
            <w:r w:rsidRPr="001B1679">
              <w:rPr>
                <w:sz w:val="16"/>
                <w:szCs w:val="16"/>
              </w:rPr>
              <w:t>Martin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A1C730" w14:textId="77777777" w:rsidR="009B546A" w:rsidRPr="001B1679" w:rsidRDefault="009B546A" w:rsidP="00C11620">
            <w:pPr>
              <w:pStyle w:val="TAL"/>
              <w:keepNext w:val="0"/>
              <w:rPr>
                <w:sz w:val="16"/>
                <w:szCs w:val="16"/>
              </w:rPr>
            </w:pPr>
            <w:r w:rsidRPr="001B1679">
              <w:rPr>
                <w:sz w:val="16"/>
                <w:szCs w:val="16"/>
              </w:rPr>
              <w:t>Jesus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632ABF" w14:textId="77777777" w:rsidR="009B546A" w:rsidRPr="001B1679" w:rsidRDefault="009B546A" w:rsidP="00C11620">
            <w:pPr>
              <w:pStyle w:val="TAL"/>
              <w:keepNext w:val="0"/>
              <w:rPr>
                <w:sz w:val="16"/>
                <w:szCs w:val="16"/>
              </w:rPr>
            </w:pPr>
            <w:r w:rsidRPr="001B1679">
              <w:rPr>
                <w:sz w:val="16"/>
                <w:szCs w:val="16"/>
              </w:rPr>
              <w:t>Telefonica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6B9E9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B07A25" w14:textId="77777777" w:rsidR="009B546A" w:rsidRPr="001B1679" w:rsidRDefault="009B546A" w:rsidP="00C11620">
            <w:pPr>
              <w:pStyle w:val="TAL"/>
              <w:keepNext w:val="0"/>
              <w:rPr>
                <w:sz w:val="16"/>
                <w:szCs w:val="16"/>
              </w:rPr>
            </w:pPr>
            <w:r w:rsidRPr="001B1679">
              <w:rPr>
                <w:sz w:val="16"/>
                <w:szCs w:val="16"/>
              </w:rPr>
              <w:t>3GPPMEMBER</w:t>
            </w:r>
          </w:p>
        </w:tc>
      </w:tr>
      <w:tr w:rsidR="009B546A" w14:paraId="564DA65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EC82B6"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5F4E58" w14:textId="77777777" w:rsidR="009B546A" w:rsidRPr="001B1679" w:rsidRDefault="009B546A" w:rsidP="00C11620">
            <w:pPr>
              <w:pStyle w:val="TAL"/>
              <w:keepNext w:val="0"/>
              <w:rPr>
                <w:sz w:val="16"/>
                <w:szCs w:val="16"/>
              </w:rPr>
            </w:pPr>
            <w:r w:rsidRPr="001B1679">
              <w:rPr>
                <w:sz w:val="16"/>
                <w:szCs w:val="16"/>
              </w:rPr>
              <w:t>Masuda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4D51B9" w14:textId="77777777" w:rsidR="009B546A" w:rsidRPr="001B1679" w:rsidRDefault="009B546A" w:rsidP="00C11620">
            <w:pPr>
              <w:pStyle w:val="TAL"/>
              <w:keepNext w:val="0"/>
              <w:rPr>
                <w:sz w:val="16"/>
                <w:szCs w:val="16"/>
              </w:rPr>
            </w:pPr>
            <w:r w:rsidRPr="001B1679">
              <w:rPr>
                <w:sz w:val="16"/>
                <w:szCs w:val="16"/>
              </w:rPr>
              <w:t>Hiroyo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44F230" w14:textId="77777777" w:rsidR="009B546A" w:rsidRPr="001B1679" w:rsidRDefault="009B546A" w:rsidP="00C11620">
            <w:pPr>
              <w:pStyle w:val="TAL"/>
              <w:keepNext w:val="0"/>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0BD5F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1BEC85" w14:textId="77777777" w:rsidR="009B546A" w:rsidRPr="001B1679" w:rsidRDefault="009B546A" w:rsidP="00C11620">
            <w:pPr>
              <w:pStyle w:val="TAL"/>
              <w:keepNext w:val="0"/>
              <w:rPr>
                <w:sz w:val="16"/>
                <w:szCs w:val="16"/>
              </w:rPr>
            </w:pPr>
            <w:r w:rsidRPr="001B1679">
              <w:rPr>
                <w:sz w:val="16"/>
                <w:szCs w:val="16"/>
              </w:rPr>
              <w:t>3GPPMEMBER</w:t>
            </w:r>
          </w:p>
        </w:tc>
      </w:tr>
      <w:tr w:rsidR="009B546A" w14:paraId="1259B06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F2894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8A564C" w14:textId="77777777" w:rsidR="009B546A" w:rsidRPr="001B1679" w:rsidRDefault="009B546A" w:rsidP="00C11620">
            <w:pPr>
              <w:pStyle w:val="TAL"/>
              <w:keepNext w:val="0"/>
              <w:rPr>
                <w:sz w:val="16"/>
                <w:szCs w:val="16"/>
              </w:rPr>
            </w:pPr>
            <w:r w:rsidRPr="001B1679">
              <w:rPr>
                <w:sz w:val="16"/>
                <w:szCs w:val="16"/>
              </w:rPr>
              <w:t>Mayer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1D56E2" w14:textId="77777777" w:rsidR="009B546A" w:rsidRPr="001B1679" w:rsidRDefault="009B546A" w:rsidP="00C11620">
            <w:pPr>
              <w:pStyle w:val="TAL"/>
              <w:keepNext w:val="0"/>
              <w:rPr>
                <w:sz w:val="16"/>
                <w:szCs w:val="16"/>
              </w:rPr>
            </w:pPr>
            <w:r w:rsidRPr="001B1679">
              <w:rPr>
                <w:sz w:val="16"/>
                <w:szCs w:val="16"/>
              </w:rPr>
              <w:t>Georg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9AFB8F" w14:textId="77777777" w:rsidR="009B546A" w:rsidRPr="001B1679" w:rsidRDefault="009B546A" w:rsidP="00C11620">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B1868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8299F9" w14:textId="77777777" w:rsidR="009B546A" w:rsidRPr="001B1679" w:rsidRDefault="009B546A" w:rsidP="00C11620">
            <w:pPr>
              <w:pStyle w:val="TAL"/>
              <w:keepNext w:val="0"/>
              <w:rPr>
                <w:sz w:val="16"/>
                <w:szCs w:val="16"/>
              </w:rPr>
            </w:pPr>
            <w:r w:rsidRPr="001B1679">
              <w:rPr>
                <w:sz w:val="16"/>
                <w:szCs w:val="16"/>
              </w:rPr>
              <w:t>3GPPMEMBER</w:t>
            </w:r>
          </w:p>
        </w:tc>
      </w:tr>
      <w:tr w:rsidR="009B546A" w14:paraId="77B8A10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D09205" w14:textId="77777777" w:rsidR="009B546A" w:rsidRPr="001B1679" w:rsidRDefault="009B546A" w:rsidP="00C11620">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7E8B4D" w14:textId="77777777" w:rsidR="009B546A" w:rsidRPr="001B1679" w:rsidRDefault="009B546A" w:rsidP="00C11620">
            <w:pPr>
              <w:pStyle w:val="TAL"/>
              <w:keepNext w:val="0"/>
              <w:rPr>
                <w:sz w:val="16"/>
                <w:szCs w:val="16"/>
              </w:rPr>
            </w:pPr>
            <w:r w:rsidRPr="001B1679">
              <w:rPr>
                <w:sz w:val="16"/>
                <w:szCs w:val="16"/>
              </w:rPr>
              <w:t>Mazzarese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B2FFBB" w14:textId="77777777" w:rsidR="009B546A" w:rsidRPr="001B1679" w:rsidRDefault="009B546A" w:rsidP="00C11620">
            <w:pPr>
              <w:pStyle w:val="TAL"/>
              <w:keepNext w:val="0"/>
              <w:rPr>
                <w:sz w:val="16"/>
                <w:szCs w:val="16"/>
              </w:rPr>
            </w:pPr>
            <w:r w:rsidRPr="001B1679">
              <w:rPr>
                <w:sz w:val="16"/>
                <w:szCs w:val="16"/>
              </w:rPr>
              <w:t>David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09A564" w14:textId="77777777" w:rsidR="009B546A" w:rsidRPr="001B1679" w:rsidRDefault="009B546A" w:rsidP="00C11620">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1ABBE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A861B2" w14:textId="77777777" w:rsidR="009B546A" w:rsidRPr="001B1679" w:rsidRDefault="009B546A" w:rsidP="00C11620">
            <w:pPr>
              <w:pStyle w:val="TAL"/>
              <w:keepNext w:val="0"/>
              <w:rPr>
                <w:sz w:val="16"/>
                <w:szCs w:val="16"/>
              </w:rPr>
            </w:pPr>
            <w:r w:rsidRPr="001B1679">
              <w:rPr>
                <w:sz w:val="16"/>
                <w:szCs w:val="16"/>
              </w:rPr>
              <w:t>3GPPMEMBER</w:t>
            </w:r>
          </w:p>
        </w:tc>
      </w:tr>
      <w:tr w:rsidR="009B546A" w14:paraId="467CD23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106B907"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F5049A" w14:textId="77777777" w:rsidR="009B546A" w:rsidRPr="001B1679" w:rsidRDefault="009B546A" w:rsidP="00C11620">
            <w:pPr>
              <w:pStyle w:val="TAL"/>
              <w:keepNext w:val="0"/>
              <w:rPr>
                <w:sz w:val="16"/>
                <w:szCs w:val="16"/>
              </w:rPr>
            </w:pPr>
            <w:r w:rsidRPr="001B1679">
              <w:rPr>
                <w:sz w:val="16"/>
                <w:szCs w:val="16"/>
              </w:rPr>
              <w:t>Mcmenamy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BE7797" w14:textId="77777777" w:rsidR="009B546A" w:rsidRPr="001B1679" w:rsidRDefault="009B546A" w:rsidP="00C11620">
            <w:pPr>
              <w:pStyle w:val="TAL"/>
              <w:keepNext w:val="0"/>
              <w:rPr>
                <w:sz w:val="16"/>
                <w:szCs w:val="16"/>
              </w:rPr>
            </w:pPr>
            <w:r w:rsidRPr="001B1679">
              <w:rPr>
                <w:sz w:val="16"/>
                <w:szCs w:val="16"/>
              </w:rPr>
              <w:t>Jasmina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FEB398" w14:textId="77777777" w:rsidR="009B546A" w:rsidRPr="001B1679" w:rsidRDefault="009B546A" w:rsidP="00C11620">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3CC2F4"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100AD9" w14:textId="77777777" w:rsidR="009B546A" w:rsidRPr="001B1679" w:rsidRDefault="009B546A" w:rsidP="00C11620">
            <w:pPr>
              <w:pStyle w:val="TAL"/>
              <w:keepNext w:val="0"/>
              <w:rPr>
                <w:sz w:val="16"/>
                <w:szCs w:val="16"/>
              </w:rPr>
            </w:pPr>
            <w:r w:rsidRPr="001B1679">
              <w:rPr>
                <w:sz w:val="16"/>
                <w:szCs w:val="16"/>
              </w:rPr>
              <w:t>3GPPMEMBER</w:t>
            </w:r>
          </w:p>
        </w:tc>
      </w:tr>
      <w:tr w:rsidR="009B546A" w14:paraId="4F806B6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99685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449BB6" w14:textId="77777777" w:rsidR="009B546A" w:rsidRPr="001B1679" w:rsidRDefault="009B546A" w:rsidP="00C11620">
            <w:pPr>
              <w:pStyle w:val="TAL"/>
              <w:keepNext w:val="0"/>
              <w:rPr>
                <w:sz w:val="16"/>
                <w:szCs w:val="16"/>
              </w:rPr>
            </w:pPr>
            <w:r w:rsidRPr="001B1679">
              <w:rPr>
                <w:sz w:val="16"/>
                <w:szCs w:val="16"/>
              </w:rPr>
              <w:t>Mellies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166140" w14:textId="77777777" w:rsidR="009B546A" w:rsidRPr="001B1679" w:rsidRDefault="009B546A" w:rsidP="00C11620">
            <w:pPr>
              <w:pStyle w:val="TAL"/>
              <w:keepNext w:val="0"/>
              <w:rPr>
                <w:sz w:val="16"/>
                <w:szCs w:val="16"/>
              </w:rPr>
            </w:pPr>
            <w:r w:rsidRPr="001B1679">
              <w:rPr>
                <w:sz w:val="16"/>
                <w:szCs w:val="16"/>
              </w:rPr>
              <w:t>Renaud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D7657" w14:textId="77777777" w:rsidR="009B546A" w:rsidRPr="001B1679" w:rsidRDefault="009B546A" w:rsidP="00C11620">
            <w:pPr>
              <w:pStyle w:val="TAL"/>
              <w:keepNext w:val="0"/>
              <w:rPr>
                <w:sz w:val="16"/>
                <w:szCs w:val="16"/>
              </w:rPr>
            </w:pPr>
            <w:r w:rsidRPr="001B1679">
              <w:rPr>
                <w:sz w:val="16"/>
                <w:szCs w:val="16"/>
              </w:rPr>
              <w:t>MINISTERE DE L'INTERIEUR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D1DA4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AE8710" w14:textId="77777777" w:rsidR="009B546A" w:rsidRPr="001B1679" w:rsidRDefault="009B546A" w:rsidP="00C11620">
            <w:pPr>
              <w:pStyle w:val="TAL"/>
              <w:keepNext w:val="0"/>
              <w:rPr>
                <w:sz w:val="16"/>
                <w:szCs w:val="16"/>
              </w:rPr>
            </w:pPr>
            <w:r w:rsidRPr="001B1679">
              <w:rPr>
                <w:sz w:val="16"/>
                <w:szCs w:val="16"/>
              </w:rPr>
              <w:t>3GPPMEMBER</w:t>
            </w:r>
          </w:p>
        </w:tc>
      </w:tr>
      <w:tr w:rsidR="009B546A" w14:paraId="2AC2058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A4E1D4"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783737" w14:textId="77777777" w:rsidR="009B546A" w:rsidRPr="001B1679" w:rsidRDefault="009B546A" w:rsidP="00C11620">
            <w:pPr>
              <w:pStyle w:val="TAL"/>
              <w:keepNext w:val="0"/>
              <w:rPr>
                <w:sz w:val="16"/>
                <w:szCs w:val="16"/>
              </w:rPr>
            </w:pPr>
            <w:r w:rsidRPr="001B1679">
              <w:rPr>
                <w:sz w:val="16"/>
                <w:szCs w:val="16"/>
              </w:rPr>
              <w:t>Mertz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EB1179" w14:textId="77777777" w:rsidR="009B546A" w:rsidRPr="001B1679" w:rsidRDefault="009B546A" w:rsidP="00C11620">
            <w:pPr>
              <w:pStyle w:val="TAL"/>
              <w:keepNext w:val="0"/>
              <w:rPr>
                <w:sz w:val="16"/>
                <w:szCs w:val="16"/>
              </w:rPr>
            </w:pPr>
            <w:r w:rsidRPr="001B1679">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A164A" w14:textId="77777777" w:rsidR="009B546A" w:rsidRPr="001B1679" w:rsidRDefault="009B546A" w:rsidP="00C11620">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05EBB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31060E" w14:textId="77777777" w:rsidR="009B546A" w:rsidRPr="001B1679" w:rsidRDefault="009B546A" w:rsidP="00C11620">
            <w:pPr>
              <w:pStyle w:val="TAL"/>
              <w:keepNext w:val="0"/>
              <w:rPr>
                <w:sz w:val="16"/>
                <w:szCs w:val="16"/>
              </w:rPr>
            </w:pPr>
            <w:r w:rsidRPr="001B1679">
              <w:rPr>
                <w:sz w:val="16"/>
                <w:szCs w:val="16"/>
              </w:rPr>
              <w:t>3GPPMEMBER</w:t>
            </w:r>
          </w:p>
        </w:tc>
      </w:tr>
      <w:tr w:rsidR="009B546A" w14:paraId="65C0814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59E51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B6FBF9" w14:textId="77777777" w:rsidR="009B546A" w:rsidRPr="001B1679" w:rsidRDefault="009B546A" w:rsidP="00C11620">
            <w:pPr>
              <w:pStyle w:val="TAL"/>
              <w:keepNext w:val="0"/>
              <w:rPr>
                <w:sz w:val="16"/>
                <w:szCs w:val="16"/>
              </w:rPr>
            </w:pPr>
            <w:r w:rsidRPr="001B1679">
              <w:rPr>
                <w:sz w:val="16"/>
                <w:szCs w:val="16"/>
              </w:rPr>
              <w:t>Migaldi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ED5E17" w14:textId="77777777" w:rsidR="009B546A" w:rsidRPr="001B1679" w:rsidRDefault="009B546A" w:rsidP="00C11620">
            <w:pPr>
              <w:pStyle w:val="TAL"/>
              <w:keepNext w:val="0"/>
              <w:rPr>
                <w:sz w:val="16"/>
                <w:szCs w:val="16"/>
              </w:rPr>
            </w:pPr>
            <w:r w:rsidRPr="001B1679">
              <w:rPr>
                <w:sz w:val="16"/>
                <w:szCs w:val="16"/>
              </w:rPr>
              <w:t>Scott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3F8200" w14:textId="77777777" w:rsidR="009B546A" w:rsidRPr="001B1679" w:rsidRDefault="009B546A" w:rsidP="00C11620">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6B3E8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4B6724" w14:textId="77777777" w:rsidR="009B546A" w:rsidRPr="001B1679" w:rsidRDefault="009B546A" w:rsidP="00C11620">
            <w:pPr>
              <w:pStyle w:val="TAL"/>
              <w:keepNext w:val="0"/>
              <w:rPr>
                <w:sz w:val="16"/>
                <w:szCs w:val="16"/>
              </w:rPr>
            </w:pPr>
            <w:r w:rsidRPr="001B1679">
              <w:rPr>
                <w:sz w:val="16"/>
                <w:szCs w:val="16"/>
              </w:rPr>
              <w:t>3GPPMEMBER</w:t>
            </w:r>
          </w:p>
        </w:tc>
      </w:tr>
      <w:tr w:rsidR="009B546A" w14:paraId="42C3F04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2D742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CD44A5" w14:textId="77777777" w:rsidR="009B546A" w:rsidRPr="001B1679" w:rsidRDefault="009B546A" w:rsidP="00C11620">
            <w:pPr>
              <w:pStyle w:val="TAL"/>
              <w:keepNext w:val="0"/>
              <w:rPr>
                <w:sz w:val="16"/>
                <w:szCs w:val="16"/>
              </w:rPr>
            </w:pPr>
            <w:r w:rsidRPr="001B1679">
              <w:rPr>
                <w:sz w:val="16"/>
                <w:szCs w:val="16"/>
              </w:rPr>
              <w:t>Miller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CF574A" w14:textId="77777777" w:rsidR="009B546A" w:rsidRPr="001B1679" w:rsidRDefault="009B546A" w:rsidP="00C11620">
            <w:pPr>
              <w:pStyle w:val="TAL"/>
              <w:keepNext w:val="0"/>
              <w:rPr>
                <w:sz w:val="16"/>
                <w:szCs w:val="16"/>
              </w:rPr>
            </w:pPr>
            <w:r w:rsidRPr="001B1679">
              <w:rPr>
                <w:sz w:val="16"/>
                <w:szCs w:val="16"/>
              </w:rPr>
              <w:t>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549A8E" w14:textId="77777777" w:rsidR="009B546A" w:rsidRPr="001B1679" w:rsidRDefault="009B546A" w:rsidP="00C11620">
            <w:pPr>
              <w:pStyle w:val="TAL"/>
              <w:keepNext w:val="0"/>
              <w:rPr>
                <w:sz w:val="16"/>
                <w:szCs w:val="16"/>
              </w:rPr>
            </w:pPr>
            <w:r w:rsidRPr="001B1679">
              <w:rPr>
                <w:sz w:val="16"/>
                <w:szCs w:val="16"/>
              </w:rPr>
              <w:t>InterDigital,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BA305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DD9C5A" w14:textId="77777777" w:rsidR="009B546A" w:rsidRPr="001B1679" w:rsidRDefault="009B546A" w:rsidP="00C11620">
            <w:pPr>
              <w:pStyle w:val="TAL"/>
              <w:keepNext w:val="0"/>
              <w:rPr>
                <w:sz w:val="16"/>
                <w:szCs w:val="16"/>
              </w:rPr>
            </w:pPr>
            <w:r w:rsidRPr="001B1679">
              <w:rPr>
                <w:sz w:val="16"/>
                <w:szCs w:val="16"/>
              </w:rPr>
              <w:t>3GPPMEMBER</w:t>
            </w:r>
          </w:p>
        </w:tc>
      </w:tr>
      <w:tr w:rsidR="009B546A" w14:paraId="0548FF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E4B2F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B3C21E" w14:textId="77777777" w:rsidR="009B546A" w:rsidRPr="001B1679" w:rsidRDefault="009B546A" w:rsidP="00C11620">
            <w:pPr>
              <w:pStyle w:val="TAL"/>
              <w:keepNext w:val="0"/>
              <w:rPr>
                <w:sz w:val="16"/>
                <w:szCs w:val="16"/>
              </w:rPr>
            </w:pPr>
            <w:r w:rsidRPr="001B1679">
              <w:rPr>
                <w:sz w:val="16"/>
                <w:szCs w:val="16"/>
              </w:rPr>
              <w:t>Minokuchi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2ADEE1" w14:textId="77777777" w:rsidR="009B546A" w:rsidRPr="001B1679" w:rsidRDefault="009B546A" w:rsidP="00C11620">
            <w:pPr>
              <w:pStyle w:val="TAL"/>
              <w:keepNext w:val="0"/>
              <w:rPr>
                <w:sz w:val="16"/>
                <w:szCs w:val="16"/>
              </w:rPr>
            </w:pPr>
            <w:r w:rsidRPr="001B1679">
              <w:rPr>
                <w:sz w:val="16"/>
                <w:szCs w:val="16"/>
              </w:rPr>
              <w:t>Atsushi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51975" w14:textId="77777777" w:rsidR="009B546A" w:rsidRPr="001B1679" w:rsidRDefault="009B546A" w:rsidP="00C11620">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9E6E6E"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FF2C09" w14:textId="77777777" w:rsidR="009B546A" w:rsidRPr="001B1679" w:rsidRDefault="009B546A" w:rsidP="00C11620">
            <w:pPr>
              <w:pStyle w:val="TAL"/>
              <w:keepNext w:val="0"/>
              <w:rPr>
                <w:sz w:val="16"/>
                <w:szCs w:val="16"/>
              </w:rPr>
            </w:pPr>
            <w:r w:rsidRPr="001B1679">
              <w:rPr>
                <w:sz w:val="16"/>
                <w:szCs w:val="16"/>
              </w:rPr>
              <w:t>3GPPMEMBER</w:t>
            </w:r>
          </w:p>
        </w:tc>
      </w:tr>
      <w:tr w:rsidR="009B546A" w14:paraId="7AF6CE1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91083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F408A2" w14:textId="77777777" w:rsidR="009B546A" w:rsidRPr="001B1679" w:rsidRDefault="009B546A" w:rsidP="00C11620">
            <w:pPr>
              <w:pStyle w:val="TAL"/>
              <w:keepNext w:val="0"/>
              <w:rPr>
                <w:sz w:val="16"/>
                <w:szCs w:val="16"/>
              </w:rPr>
            </w:pPr>
            <w:r w:rsidRPr="001B1679">
              <w:rPr>
                <w:sz w:val="16"/>
                <w:szCs w:val="16"/>
              </w:rPr>
              <w:t>Mittal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FBF79C" w14:textId="77777777" w:rsidR="009B546A" w:rsidRPr="001B1679" w:rsidRDefault="009B546A" w:rsidP="00C11620">
            <w:pPr>
              <w:pStyle w:val="TAL"/>
              <w:keepNext w:val="0"/>
              <w:rPr>
                <w:sz w:val="16"/>
                <w:szCs w:val="16"/>
              </w:rPr>
            </w:pPr>
            <w:r w:rsidRPr="001B1679">
              <w:rPr>
                <w:sz w:val="16"/>
                <w:szCs w:val="16"/>
              </w:rPr>
              <w:t>Ajay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56DD76" w14:textId="77777777" w:rsidR="009B546A" w:rsidRPr="001B1679" w:rsidRDefault="009B546A" w:rsidP="00C11620">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7ABDC7"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CF40D5" w14:textId="77777777" w:rsidR="009B546A" w:rsidRPr="001B1679" w:rsidRDefault="009B546A" w:rsidP="00C11620">
            <w:pPr>
              <w:pStyle w:val="TAL"/>
              <w:keepNext w:val="0"/>
              <w:rPr>
                <w:sz w:val="16"/>
                <w:szCs w:val="16"/>
              </w:rPr>
            </w:pPr>
            <w:r w:rsidRPr="001B1679">
              <w:rPr>
                <w:sz w:val="16"/>
                <w:szCs w:val="16"/>
              </w:rPr>
              <w:t>3GPPORG_REP</w:t>
            </w:r>
          </w:p>
        </w:tc>
      </w:tr>
      <w:tr w:rsidR="009B546A" w14:paraId="028B416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4C663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F98E77" w14:textId="77777777" w:rsidR="009B546A" w:rsidRPr="001B1679" w:rsidRDefault="009B546A" w:rsidP="00C11620">
            <w:pPr>
              <w:pStyle w:val="TAL"/>
              <w:keepNext w:val="0"/>
              <w:rPr>
                <w:sz w:val="16"/>
                <w:szCs w:val="16"/>
              </w:rPr>
            </w:pPr>
            <w:r w:rsidRPr="001B1679">
              <w:rPr>
                <w:sz w:val="16"/>
                <w:szCs w:val="16"/>
              </w:rPr>
              <w:t>Miyamoto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DB4033" w14:textId="77777777" w:rsidR="009B546A" w:rsidRPr="001B1679" w:rsidRDefault="009B546A" w:rsidP="00C11620">
            <w:pPr>
              <w:pStyle w:val="TAL"/>
              <w:keepNext w:val="0"/>
              <w:rPr>
                <w:sz w:val="16"/>
                <w:szCs w:val="16"/>
              </w:rPr>
            </w:pPr>
            <w:r w:rsidRPr="001B1679">
              <w:rPr>
                <w:sz w:val="16"/>
                <w:szCs w:val="16"/>
              </w:rPr>
              <w:t>Yoshihiro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3ABD9E" w14:textId="77777777" w:rsidR="009B546A" w:rsidRPr="001B1679" w:rsidRDefault="009B546A" w:rsidP="00C11620">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892F1D"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E147C5" w14:textId="77777777" w:rsidR="009B546A" w:rsidRPr="001B1679" w:rsidRDefault="009B546A" w:rsidP="00C11620">
            <w:pPr>
              <w:pStyle w:val="TAL"/>
              <w:keepNext w:val="0"/>
              <w:rPr>
                <w:sz w:val="16"/>
                <w:szCs w:val="16"/>
              </w:rPr>
            </w:pPr>
            <w:r w:rsidRPr="001B1679">
              <w:rPr>
                <w:sz w:val="16"/>
                <w:szCs w:val="16"/>
              </w:rPr>
              <w:t>3GPPMEMBER</w:t>
            </w:r>
          </w:p>
        </w:tc>
      </w:tr>
      <w:tr w:rsidR="009B546A" w14:paraId="5AB8060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5921C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709CF6" w14:textId="77777777" w:rsidR="009B546A" w:rsidRPr="001B1679" w:rsidRDefault="009B546A" w:rsidP="00C11620">
            <w:pPr>
              <w:pStyle w:val="TAL"/>
              <w:keepNext w:val="0"/>
              <w:rPr>
                <w:sz w:val="16"/>
                <w:szCs w:val="16"/>
              </w:rPr>
            </w:pPr>
            <w:r w:rsidRPr="001B1679">
              <w:rPr>
                <w:sz w:val="16"/>
                <w:szCs w:val="16"/>
              </w:rPr>
              <w:t>Mo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4294E2" w14:textId="77777777" w:rsidR="009B546A" w:rsidRPr="001B1679" w:rsidRDefault="009B546A" w:rsidP="00C11620">
            <w:pPr>
              <w:pStyle w:val="TAL"/>
              <w:keepNext w:val="0"/>
              <w:rPr>
                <w:sz w:val="16"/>
                <w:szCs w:val="16"/>
              </w:rPr>
            </w:pPr>
            <w:r w:rsidRPr="001B1679">
              <w:rPr>
                <w:sz w:val="16"/>
                <w:szCs w:val="16"/>
              </w:rPr>
              <w:t>Zhiwei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568455" w14:textId="77777777" w:rsidR="009B546A" w:rsidRPr="001B1679" w:rsidRDefault="009B546A" w:rsidP="00C11620">
            <w:pPr>
              <w:pStyle w:val="TAL"/>
              <w:keepNext w:val="0"/>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1F8FB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DA1DDA" w14:textId="77777777" w:rsidR="009B546A" w:rsidRPr="001B1679" w:rsidRDefault="009B546A" w:rsidP="00C11620">
            <w:pPr>
              <w:pStyle w:val="TAL"/>
              <w:keepNext w:val="0"/>
              <w:rPr>
                <w:sz w:val="16"/>
                <w:szCs w:val="16"/>
              </w:rPr>
            </w:pPr>
            <w:r w:rsidRPr="001B1679">
              <w:rPr>
                <w:sz w:val="16"/>
                <w:szCs w:val="16"/>
              </w:rPr>
              <w:t>3GPPMEMBER</w:t>
            </w:r>
          </w:p>
        </w:tc>
      </w:tr>
      <w:tr w:rsidR="009B546A" w14:paraId="4916DA4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0CBAEC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FCF4A5" w14:textId="77777777" w:rsidR="009B546A" w:rsidRPr="001B1679" w:rsidRDefault="009B546A" w:rsidP="00C11620">
            <w:pPr>
              <w:pStyle w:val="TAL"/>
              <w:keepNext w:val="0"/>
              <w:rPr>
                <w:sz w:val="16"/>
                <w:szCs w:val="16"/>
              </w:rPr>
            </w:pPr>
            <w:r w:rsidRPr="001B1679">
              <w:rPr>
                <w:sz w:val="16"/>
                <w:szCs w:val="16"/>
              </w:rPr>
              <w:t>Mohammed Mikaeil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420415" w14:textId="77777777" w:rsidR="009B546A" w:rsidRPr="001B1679" w:rsidRDefault="009B546A" w:rsidP="00C11620">
            <w:pPr>
              <w:pStyle w:val="TAL"/>
              <w:keepNext w:val="0"/>
              <w:rPr>
                <w:sz w:val="16"/>
                <w:szCs w:val="16"/>
              </w:rPr>
            </w:pPr>
            <w:r w:rsidRPr="001B1679">
              <w:rPr>
                <w:sz w:val="16"/>
                <w:szCs w:val="16"/>
              </w:rPr>
              <w:t>Ahmed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A35E91" w14:textId="77777777" w:rsidR="009B546A" w:rsidRPr="001B1679" w:rsidRDefault="009B546A" w:rsidP="00C11620">
            <w:pPr>
              <w:pStyle w:val="TAL"/>
              <w:keepNext w:val="0"/>
              <w:rPr>
                <w:sz w:val="16"/>
                <w:szCs w:val="16"/>
              </w:rPr>
            </w:pPr>
            <w:r w:rsidRPr="001B1679">
              <w:rPr>
                <w:sz w:val="16"/>
                <w:szCs w:val="16"/>
              </w:rPr>
              <w:t>TCL Communication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6FA3D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ED8BBF" w14:textId="77777777" w:rsidR="009B546A" w:rsidRPr="001B1679" w:rsidRDefault="009B546A" w:rsidP="00C11620">
            <w:pPr>
              <w:pStyle w:val="TAL"/>
              <w:keepNext w:val="0"/>
              <w:rPr>
                <w:sz w:val="16"/>
                <w:szCs w:val="16"/>
              </w:rPr>
            </w:pPr>
            <w:r w:rsidRPr="001B1679">
              <w:rPr>
                <w:sz w:val="16"/>
                <w:szCs w:val="16"/>
              </w:rPr>
              <w:t>3GPPMEMBER</w:t>
            </w:r>
          </w:p>
        </w:tc>
      </w:tr>
      <w:tr w:rsidR="009B546A" w14:paraId="1AF5870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C13E6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840521" w14:textId="77777777" w:rsidR="009B546A" w:rsidRPr="001B1679" w:rsidRDefault="009B546A" w:rsidP="00C11620">
            <w:pPr>
              <w:pStyle w:val="TAL"/>
              <w:keepNext w:val="0"/>
              <w:rPr>
                <w:sz w:val="16"/>
                <w:szCs w:val="16"/>
              </w:rPr>
            </w:pPr>
            <w:r w:rsidRPr="001B1679">
              <w:rPr>
                <w:sz w:val="16"/>
                <w:szCs w:val="16"/>
              </w:rPr>
              <w:t>Mondal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C5ABAA" w14:textId="77777777" w:rsidR="009B546A" w:rsidRPr="001B1679" w:rsidRDefault="009B546A" w:rsidP="00C11620">
            <w:pPr>
              <w:pStyle w:val="TAL"/>
              <w:keepNext w:val="0"/>
              <w:rPr>
                <w:sz w:val="16"/>
                <w:szCs w:val="16"/>
              </w:rPr>
            </w:pPr>
            <w:r w:rsidRPr="001B1679">
              <w:rPr>
                <w:sz w:val="16"/>
                <w:szCs w:val="16"/>
              </w:rPr>
              <w:t>Subhas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576927" w14:textId="77777777" w:rsidR="009B546A" w:rsidRPr="001B1679" w:rsidRDefault="009B546A" w:rsidP="00C11620">
            <w:pPr>
              <w:pStyle w:val="TAL"/>
              <w:keepNext w:val="0"/>
              <w:rPr>
                <w:sz w:val="16"/>
                <w:szCs w:val="16"/>
              </w:rPr>
            </w:pPr>
            <w:r w:rsidRPr="001B1679">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69F98D"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975DC8" w14:textId="77777777" w:rsidR="009B546A" w:rsidRPr="001B1679" w:rsidRDefault="009B546A" w:rsidP="00C11620">
            <w:pPr>
              <w:pStyle w:val="TAL"/>
              <w:keepNext w:val="0"/>
              <w:rPr>
                <w:sz w:val="16"/>
                <w:szCs w:val="16"/>
              </w:rPr>
            </w:pPr>
            <w:r w:rsidRPr="001B1679">
              <w:rPr>
                <w:sz w:val="16"/>
                <w:szCs w:val="16"/>
              </w:rPr>
              <w:t>3GPPMEMBER</w:t>
            </w:r>
          </w:p>
        </w:tc>
      </w:tr>
      <w:tr w:rsidR="009B546A" w14:paraId="65DD97C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4A6C1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227A70" w14:textId="77777777" w:rsidR="009B546A" w:rsidRPr="001B1679" w:rsidRDefault="009B546A" w:rsidP="00C11620">
            <w:pPr>
              <w:pStyle w:val="TAL"/>
              <w:keepNext w:val="0"/>
              <w:rPr>
                <w:sz w:val="16"/>
                <w:szCs w:val="16"/>
              </w:rPr>
            </w:pPr>
            <w:r w:rsidRPr="001B1679">
              <w:rPr>
                <w:sz w:val="16"/>
                <w:szCs w:val="16"/>
              </w:rPr>
              <w:t>Monrad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BFF5B9" w14:textId="77777777" w:rsidR="009B546A" w:rsidRPr="001B1679" w:rsidRDefault="009B546A" w:rsidP="00C11620">
            <w:pPr>
              <w:pStyle w:val="TAL"/>
              <w:keepNext w:val="0"/>
              <w:rPr>
                <w:sz w:val="16"/>
                <w:szCs w:val="16"/>
              </w:rPr>
            </w:pPr>
            <w:r w:rsidRPr="001B1679">
              <w:rPr>
                <w:sz w:val="16"/>
                <w:szCs w:val="16"/>
              </w:rPr>
              <w:t>Atle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42AEA4" w14:textId="77777777" w:rsidR="009B546A" w:rsidRPr="001B1679" w:rsidRDefault="009B546A" w:rsidP="00C11620">
            <w:pPr>
              <w:pStyle w:val="TAL"/>
              <w:keepNext w:val="0"/>
              <w:rPr>
                <w:sz w:val="16"/>
                <w:szCs w:val="16"/>
              </w:rPr>
            </w:pPr>
            <w:r w:rsidRPr="001B1679">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32D41E"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007D8F" w14:textId="77777777" w:rsidR="009B546A" w:rsidRPr="001B1679" w:rsidRDefault="009B546A" w:rsidP="00C11620">
            <w:pPr>
              <w:pStyle w:val="TAL"/>
              <w:keepNext w:val="0"/>
              <w:rPr>
                <w:sz w:val="16"/>
                <w:szCs w:val="16"/>
              </w:rPr>
            </w:pPr>
            <w:r w:rsidRPr="001B1679">
              <w:rPr>
                <w:sz w:val="16"/>
                <w:szCs w:val="16"/>
              </w:rPr>
              <w:t>3GPPMEMBER</w:t>
            </w:r>
          </w:p>
        </w:tc>
      </w:tr>
      <w:tr w:rsidR="009B546A" w14:paraId="6B22A6F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113F241"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4155FE" w14:textId="77777777" w:rsidR="009B546A" w:rsidRPr="001B1679" w:rsidRDefault="009B546A" w:rsidP="00C11620">
            <w:pPr>
              <w:pStyle w:val="TAL"/>
              <w:keepNext w:val="0"/>
              <w:rPr>
                <w:sz w:val="16"/>
                <w:szCs w:val="16"/>
              </w:rPr>
            </w:pPr>
            <w:r w:rsidRPr="001B1679">
              <w:rPr>
                <w:sz w:val="16"/>
                <w:szCs w:val="16"/>
              </w:rPr>
              <w:t>Montojo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8CDBD2" w14:textId="77777777" w:rsidR="009B546A" w:rsidRPr="001B1679" w:rsidRDefault="009B546A" w:rsidP="00C11620">
            <w:pPr>
              <w:pStyle w:val="TAL"/>
              <w:keepNext w:val="0"/>
              <w:rPr>
                <w:sz w:val="16"/>
                <w:szCs w:val="16"/>
              </w:rPr>
            </w:pPr>
            <w:r w:rsidRPr="001B1679">
              <w:rPr>
                <w:sz w:val="16"/>
                <w:szCs w:val="16"/>
              </w:rPr>
              <w:t>Juan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D9F7E8" w14:textId="77777777" w:rsidR="009B546A" w:rsidRPr="001B1679" w:rsidRDefault="009B546A" w:rsidP="00C11620">
            <w:pPr>
              <w:pStyle w:val="TAL"/>
              <w:keepNext w:val="0"/>
              <w:rPr>
                <w:sz w:val="16"/>
                <w:szCs w:val="16"/>
              </w:rPr>
            </w:pPr>
            <w:r w:rsidRPr="001B1679">
              <w:rPr>
                <w:sz w:val="16"/>
                <w:szCs w:val="16"/>
              </w:rPr>
              <w:t>QUALCOMM Europe Inc. -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08595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586B8B" w14:textId="77777777" w:rsidR="009B546A" w:rsidRPr="001B1679" w:rsidRDefault="009B546A" w:rsidP="00C11620">
            <w:pPr>
              <w:pStyle w:val="TAL"/>
              <w:keepNext w:val="0"/>
              <w:rPr>
                <w:sz w:val="16"/>
                <w:szCs w:val="16"/>
              </w:rPr>
            </w:pPr>
            <w:r w:rsidRPr="001B1679">
              <w:rPr>
                <w:sz w:val="16"/>
                <w:szCs w:val="16"/>
              </w:rPr>
              <w:t>3GPPMEMBER</w:t>
            </w:r>
          </w:p>
        </w:tc>
      </w:tr>
      <w:tr w:rsidR="009B546A" w14:paraId="0554532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6C01B0"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897A00" w14:textId="77777777" w:rsidR="009B546A" w:rsidRPr="001B1679" w:rsidRDefault="009B546A" w:rsidP="00C11620">
            <w:pPr>
              <w:pStyle w:val="TAL"/>
              <w:keepNext w:val="0"/>
              <w:rPr>
                <w:sz w:val="16"/>
                <w:szCs w:val="16"/>
              </w:rPr>
            </w:pPr>
            <w:r w:rsidRPr="001B1679">
              <w:rPr>
                <w:sz w:val="16"/>
                <w:szCs w:val="16"/>
              </w:rPr>
              <w:t>Moon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1A53A0" w14:textId="77777777" w:rsidR="009B546A" w:rsidRPr="001B1679" w:rsidRDefault="009B546A" w:rsidP="00C11620">
            <w:pPr>
              <w:pStyle w:val="TAL"/>
              <w:keepNext w:val="0"/>
              <w:rPr>
                <w:sz w:val="16"/>
                <w:szCs w:val="16"/>
              </w:rPr>
            </w:pPr>
            <w:r w:rsidRPr="001B1679">
              <w:rPr>
                <w:sz w:val="16"/>
                <w:szCs w:val="16"/>
              </w:rPr>
              <w:t>Sang-Jun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07041B" w14:textId="77777777" w:rsidR="009B546A" w:rsidRPr="001B1679" w:rsidRDefault="009B546A" w:rsidP="00C11620">
            <w:pPr>
              <w:pStyle w:val="TAL"/>
              <w:keepNext w:val="0"/>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3557A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6F6A79" w14:textId="77777777" w:rsidR="009B546A" w:rsidRPr="001B1679" w:rsidRDefault="009B546A" w:rsidP="00C11620">
            <w:pPr>
              <w:pStyle w:val="TAL"/>
              <w:keepNext w:val="0"/>
              <w:rPr>
                <w:sz w:val="16"/>
                <w:szCs w:val="16"/>
              </w:rPr>
            </w:pPr>
            <w:r w:rsidRPr="001B1679">
              <w:rPr>
                <w:sz w:val="16"/>
                <w:szCs w:val="16"/>
              </w:rPr>
              <w:t>3GPPMEMBER</w:t>
            </w:r>
          </w:p>
        </w:tc>
      </w:tr>
      <w:tr w:rsidR="009B546A" w14:paraId="18DBF9C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07365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BD9243" w14:textId="77777777" w:rsidR="009B546A" w:rsidRPr="001B1679" w:rsidRDefault="009B546A" w:rsidP="00C11620">
            <w:pPr>
              <w:pStyle w:val="TAL"/>
              <w:keepNext w:val="0"/>
              <w:rPr>
                <w:sz w:val="16"/>
                <w:szCs w:val="16"/>
              </w:rPr>
            </w:pPr>
            <w:r w:rsidRPr="001B1679">
              <w:rPr>
                <w:sz w:val="16"/>
                <w:szCs w:val="16"/>
              </w:rPr>
              <w:t>Morand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A0CD35" w14:textId="77777777" w:rsidR="009B546A" w:rsidRPr="001B1679" w:rsidRDefault="009B546A" w:rsidP="00C11620">
            <w:pPr>
              <w:pStyle w:val="TAL"/>
              <w:keepNext w:val="0"/>
              <w:rPr>
                <w:sz w:val="16"/>
                <w:szCs w:val="16"/>
              </w:rPr>
            </w:pPr>
            <w:r w:rsidRPr="001B1679">
              <w:rPr>
                <w:sz w:val="16"/>
                <w:szCs w:val="16"/>
              </w:rPr>
              <w:t>Lionel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ED6548" w14:textId="77777777" w:rsidR="009B546A" w:rsidRPr="001B1679" w:rsidRDefault="009B546A" w:rsidP="00C11620">
            <w:pPr>
              <w:pStyle w:val="TAL"/>
              <w:keepNext w:val="0"/>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53851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25F95C" w14:textId="77777777" w:rsidR="009B546A" w:rsidRPr="001B1679" w:rsidRDefault="009B546A" w:rsidP="00C11620">
            <w:pPr>
              <w:pStyle w:val="TAL"/>
              <w:keepNext w:val="0"/>
              <w:rPr>
                <w:sz w:val="16"/>
                <w:szCs w:val="16"/>
              </w:rPr>
            </w:pPr>
            <w:r w:rsidRPr="001B1679">
              <w:rPr>
                <w:sz w:val="16"/>
                <w:szCs w:val="16"/>
              </w:rPr>
              <w:t>3GPPMEMBER</w:t>
            </w:r>
          </w:p>
        </w:tc>
      </w:tr>
      <w:tr w:rsidR="009B546A" w14:paraId="595B3C6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09A8A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97B6FA" w14:textId="77777777" w:rsidR="009B546A" w:rsidRPr="001B1679" w:rsidRDefault="009B546A" w:rsidP="00C11620">
            <w:pPr>
              <w:pStyle w:val="TAL"/>
              <w:keepNext w:val="0"/>
              <w:rPr>
                <w:sz w:val="16"/>
                <w:szCs w:val="16"/>
              </w:rPr>
            </w:pPr>
            <w:r w:rsidRPr="001B1679">
              <w:rPr>
                <w:sz w:val="16"/>
                <w:szCs w:val="16"/>
              </w:rPr>
              <w:t>Muhanna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538A62" w14:textId="77777777" w:rsidR="009B546A" w:rsidRPr="001B1679" w:rsidRDefault="009B546A" w:rsidP="00C11620">
            <w:pPr>
              <w:pStyle w:val="TAL"/>
              <w:keepNext w:val="0"/>
              <w:rPr>
                <w:sz w:val="16"/>
                <w:szCs w:val="16"/>
              </w:rPr>
            </w:pPr>
            <w:r w:rsidRPr="001B1679">
              <w:rPr>
                <w:sz w:val="16"/>
                <w:szCs w:val="16"/>
              </w:rPr>
              <w:t>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0AB4A" w14:textId="77777777" w:rsidR="009B546A" w:rsidRPr="001B1679" w:rsidRDefault="009B546A" w:rsidP="00C11620">
            <w:pPr>
              <w:pStyle w:val="TAL"/>
              <w:keepNext w:val="0"/>
              <w:rPr>
                <w:sz w:val="16"/>
                <w:szCs w:val="16"/>
              </w:rPr>
            </w:pPr>
            <w:r w:rsidRPr="001B1679">
              <w:rPr>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E81FF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1FC1D1" w14:textId="77777777" w:rsidR="009B546A" w:rsidRPr="001B1679" w:rsidRDefault="009B546A" w:rsidP="00C11620">
            <w:pPr>
              <w:pStyle w:val="TAL"/>
              <w:keepNext w:val="0"/>
              <w:rPr>
                <w:sz w:val="16"/>
                <w:szCs w:val="16"/>
              </w:rPr>
            </w:pPr>
            <w:r w:rsidRPr="001B1679">
              <w:rPr>
                <w:sz w:val="16"/>
                <w:szCs w:val="16"/>
              </w:rPr>
              <w:t>3GPPMEMBER</w:t>
            </w:r>
          </w:p>
        </w:tc>
      </w:tr>
      <w:tr w:rsidR="009B546A" w14:paraId="3059E74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290E3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1322CD" w14:textId="77777777" w:rsidR="009B546A" w:rsidRPr="001B1679" w:rsidRDefault="009B546A" w:rsidP="00C11620">
            <w:pPr>
              <w:pStyle w:val="TAL"/>
              <w:keepNext w:val="0"/>
              <w:rPr>
                <w:sz w:val="16"/>
                <w:szCs w:val="16"/>
              </w:rPr>
            </w:pPr>
            <w:r w:rsidRPr="001B1679">
              <w:rPr>
                <w:sz w:val="16"/>
                <w:szCs w:val="16"/>
              </w:rPr>
              <w:t>Mustapha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2B15F8" w14:textId="77777777" w:rsidR="009B546A" w:rsidRPr="001B1679" w:rsidRDefault="009B546A" w:rsidP="00C11620">
            <w:pPr>
              <w:pStyle w:val="TAL"/>
              <w:keepNext w:val="0"/>
              <w:rPr>
                <w:sz w:val="16"/>
                <w:szCs w:val="16"/>
              </w:rPr>
            </w:pPr>
            <w:r w:rsidRPr="001B1679">
              <w:rPr>
                <w:sz w:val="16"/>
                <w:szCs w:val="16"/>
              </w:rPr>
              <w:t>Mona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F6C2E7" w14:textId="77777777" w:rsidR="009B546A" w:rsidRPr="001B1679" w:rsidRDefault="009B546A" w:rsidP="00C11620">
            <w:pPr>
              <w:pStyle w:val="TAL"/>
              <w:keepNext w:val="0"/>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A002D8"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99D3AA" w14:textId="77777777" w:rsidR="009B546A" w:rsidRPr="001B1679" w:rsidRDefault="009B546A" w:rsidP="00C11620">
            <w:pPr>
              <w:pStyle w:val="TAL"/>
              <w:keepNext w:val="0"/>
              <w:rPr>
                <w:sz w:val="16"/>
                <w:szCs w:val="16"/>
              </w:rPr>
            </w:pPr>
            <w:r w:rsidRPr="001B1679">
              <w:rPr>
                <w:sz w:val="16"/>
                <w:szCs w:val="16"/>
              </w:rPr>
              <w:t>3GPPMEMBER</w:t>
            </w:r>
          </w:p>
        </w:tc>
      </w:tr>
      <w:tr w:rsidR="009B546A" w14:paraId="2BA116B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09F2A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AD8C37" w14:textId="77777777" w:rsidR="009B546A" w:rsidRPr="001B1679" w:rsidRDefault="009B546A" w:rsidP="00C11620">
            <w:pPr>
              <w:pStyle w:val="TAL"/>
              <w:keepNext w:val="0"/>
              <w:rPr>
                <w:sz w:val="16"/>
                <w:szCs w:val="16"/>
              </w:rPr>
            </w:pPr>
            <w:r w:rsidRPr="001B1679">
              <w:rPr>
                <w:sz w:val="16"/>
                <w:szCs w:val="16"/>
              </w:rPr>
              <w:t>Mysore Annaiah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E8D446" w14:textId="77777777" w:rsidR="009B546A" w:rsidRPr="001B1679" w:rsidRDefault="009B546A" w:rsidP="00C11620">
            <w:pPr>
              <w:pStyle w:val="TAL"/>
              <w:keepNext w:val="0"/>
              <w:rPr>
                <w:sz w:val="16"/>
                <w:szCs w:val="16"/>
              </w:rPr>
            </w:pPr>
            <w:r w:rsidRPr="001B1679">
              <w:rPr>
                <w:sz w:val="16"/>
                <w:szCs w:val="16"/>
              </w:rPr>
              <w:t>Mahesh Nayaka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246769" w14:textId="77777777" w:rsidR="009B546A" w:rsidRPr="001B1679" w:rsidRDefault="009B546A" w:rsidP="00C11620">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9FE2DC"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CF0936" w14:textId="77777777" w:rsidR="009B546A" w:rsidRPr="001B1679" w:rsidRDefault="009B546A" w:rsidP="00C11620">
            <w:pPr>
              <w:pStyle w:val="TAL"/>
              <w:keepNext w:val="0"/>
              <w:rPr>
                <w:sz w:val="16"/>
                <w:szCs w:val="16"/>
              </w:rPr>
            </w:pPr>
            <w:r w:rsidRPr="001B1679">
              <w:rPr>
                <w:sz w:val="16"/>
                <w:szCs w:val="16"/>
              </w:rPr>
              <w:t>3GPPMEMBER</w:t>
            </w:r>
          </w:p>
        </w:tc>
      </w:tr>
      <w:tr w:rsidR="009B546A" w14:paraId="538158A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F02F0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484E18" w14:textId="77777777" w:rsidR="009B546A" w:rsidRPr="001B1679" w:rsidRDefault="009B546A" w:rsidP="00C11620">
            <w:pPr>
              <w:pStyle w:val="TAL"/>
              <w:keepNext w:val="0"/>
              <w:rPr>
                <w:sz w:val="16"/>
                <w:szCs w:val="16"/>
              </w:rPr>
            </w:pPr>
            <w:r w:rsidRPr="001B1679">
              <w:rPr>
                <w:sz w:val="16"/>
                <w:szCs w:val="16"/>
              </w:rPr>
              <w:t>Nagata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E8DDEA" w14:textId="77777777" w:rsidR="009B546A" w:rsidRPr="001B1679" w:rsidRDefault="009B546A" w:rsidP="00C11620">
            <w:pPr>
              <w:pStyle w:val="TAL"/>
              <w:keepNext w:val="0"/>
              <w:rPr>
                <w:sz w:val="16"/>
                <w:szCs w:val="16"/>
              </w:rPr>
            </w:pPr>
            <w:r w:rsidRPr="001B1679">
              <w:rPr>
                <w:sz w:val="16"/>
                <w:szCs w:val="16"/>
              </w:rPr>
              <w:t>Satoshi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622C4" w14:textId="77777777" w:rsidR="009B546A" w:rsidRPr="001B1679" w:rsidRDefault="009B546A" w:rsidP="00C11620">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C07AFD"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3B282F" w14:textId="77777777" w:rsidR="009B546A" w:rsidRPr="001B1679" w:rsidRDefault="009B546A" w:rsidP="00C11620">
            <w:pPr>
              <w:pStyle w:val="TAL"/>
              <w:keepNext w:val="0"/>
              <w:rPr>
                <w:sz w:val="16"/>
                <w:szCs w:val="16"/>
              </w:rPr>
            </w:pPr>
            <w:r w:rsidRPr="001B1679">
              <w:rPr>
                <w:sz w:val="16"/>
                <w:szCs w:val="16"/>
              </w:rPr>
              <w:t>3GPPMEMBER</w:t>
            </w:r>
          </w:p>
        </w:tc>
      </w:tr>
      <w:tr w:rsidR="009B546A" w14:paraId="6F3A91C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34019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2E241E" w14:textId="77777777" w:rsidR="009B546A" w:rsidRPr="001B1679" w:rsidRDefault="009B546A" w:rsidP="00C11620">
            <w:pPr>
              <w:pStyle w:val="TAL"/>
              <w:keepNext w:val="0"/>
              <w:rPr>
                <w:sz w:val="16"/>
                <w:szCs w:val="16"/>
              </w:rPr>
            </w:pPr>
            <w:r w:rsidRPr="001B1679">
              <w:rPr>
                <w:sz w:val="16"/>
                <w:szCs w:val="16"/>
              </w:rPr>
              <w:t>Nair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2C956C" w14:textId="77777777" w:rsidR="009B546A" w:rsidRPr="001B1679" w:rsidRDefault="009B546A" w:rsidP="00C11620">
            <w:pPr>
              <w:pStyle w:val="TAL"/>
              <w:keepNext w:val="0"/>
              <w:rPr>
                <w:sz w:val="16"/>
                <w:szCs w:val="16"/>
              </w:rPr>
            </w:pPr>
            <w:r w:rsidRPr="001B1679">
              <w:rPr>
                <w:sz w:val="16"/>
                <w:szCs w:val="16"/>
              </w:rPr>
              <w:t>Suresh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6D3A42" w14:textId="77777777" w:rsidR="009B546A" w:rsidRPr="001B1679" w:rsidRDefault="009B546A" w:rsidP="00C11620">
            <w:pPr>
              <w:pStyle w:val="TAL"/>
              <w:keepNext w:val="0"/>
              <w:rPr>
                <w:sz w:val="16"/>
                <w:szCs w:val="16"/>
              </w:rPr>
            </w:pPr>
            <w:r w:rsidRPr="001B1679">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60D0A4"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30F52E" w14:textId="77777777" w:rsidR="009B546A" w:rsidRPr="001B1679" w:rsidRDefault="009B546A" w:rsidP="00C11620">
            <w:pPr>
              <w:pStyle w:val="TAL"/>
              <w:keepNext w:val="0"/>
              <w:rPr>
                <w:sz w:val="16"/>
                <w:szCs w:val="16"/>
              </w:rPr>
            </w:pPr>
            <w:r w:rsidRPr="001B1679">
              <w:rPr>
                <w:sz w:val="16"/>
                <w:szCs w:val="16"/>
              </w:rPr>
              <w:t>3GPPMEMBER</w:t>
            </w:r>
          </w:p>
        </w:tc>
      </w:tr>
      <w:tr w:rsidR="009B546A" w14:paraId="185AF1D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F704E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845077" w14:textId="77777777" w:rsidR="009B546A" w:rsidRPr="001B1679" w:rsidRDefault="009B546A" w:rsidP="00C11620">
            <w:pPr>
              <w:pStyle w:val="TAL"/>
              <w:keepNext w:val="0"/>
              <w:rPr>
                <w:sz w:val="16"/>
                <w:szCs w:val="16"/>
              </w:rPr>
            </w:pPr>
            <w:r w:rsidRPr="001B1679">
              <w:rPr>
                <w:sz w:val="16"/>
                <w:szCs w:val="16"/>
              </w:rPr>
              <w:t>NAKAMURA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0F9557" w14:textId="77777777" w:rsidR="009B546A" w:rsidRPr="001B1679" w:rsidRDefault="009B546A" w:rsidP="00C11620">
            <w:pPr>
              <w:pStyle w:val="TAL"/>
              <w:keepNext w:val="0"/>
              <w:rPr>
                <w:sz w:val="16"/>
                <w:szCs w:val="16"/>
              </w:rPr>
            </w:pPr>
            <w:r w:rsidRPr="001B1679">
              <w:rPr>
                <w:sz w:val="16"/>
                <w:szCs w:val="16"/>
              </w:rPr>
              <w:t>Kazuo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E0CF3F" w14:textId="77777777" w:rsidR="009B546A" w:rsidRPr="001B1679" w:rsidRDefault="009B546A" w:rsidP="00C11620">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7B76E9"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8D8602" w14:textId="77777777" w:rsidR="009B546A" w:rsidRPr="001B1679" w:rsidRDefault="009B546A" w:rsidP="00C11620">
            <w:pPr>
              <w:pStyle w:val="TAL"/>
              <w:keepNext w:val="0"/>
              <w:rPr>
                <w:sz w:val="16"/>
                <w:szCs w:val="16"/>
              </w:rPr>
            </w:pPr>
            <w:r w:rsidRPr="001B1679">
              <w:rPr>
                <w:sz w:val="16"/>
                <w:szCs w:val="16"/>
              </w:rPr>
              <w:t>3GPPMEMBER</w:t>
            </w:r>
          </w:p>
        </w:tc>
      </w:tr>
      <w:tr w:rsidR="009B546A" w14:paraId="076D793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FD7DC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CF3AF8" w14:textId="77777777" w:rsidR="009B546A" w:rsidRPr="001B1679" w:rsidRDefault="009B546A" w:rsidP="00C11620">
            <w:pPr>
              <w:pStyle w:val="TAL"/>
              <w:keepNext w:val="0"/>
              <w:rPr>
                <w:sz w:val="16"/>
                <w:szCs w:val="16"/>
              </w:rPr>
            </w:pPr>
            <w:r w:rsidRPr="001B1679">
              <w:rPr>
                <w:sz w:val="16"/>
                <w:szCs w:val="16"/>
              </w:rPr>
              <w:t>Nakano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1629B7" w14:textId="77777777" w:rsidR="009B546A" w:rsidRPr="001B1679" w:rsidRDefault="009B546A" w:rsidP="00C11620">
            <w:pPr>
              <w:pStyle w:val="TAL"/>
              <w:keepNext w:val="0"/>
              <w:rPr>
                <w:sz w:val="16"/>
                <w:szCs w:val="16"/>
              </w:rPr>
            </w:pPr>
            <w:r w:rsidRPr="001B1679">
              <w:rPr>
                <w:sz w:val="16"/>
                <w:szCs w:val="16"/>
              </w:rPr>
              <w:t>Yusuke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4B215B" w14:textId="77777777" w:rsidR="009B546A" w:rsidRPr="001B1679" w:rsidRDefault="009B546A" w:rsidP="00C11620">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4B6BA8"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6E16CC" w14:textId="77777777" w:rsidR="009B546A" w:rsidRPr="001B1679" w:rsidRDefault="009B546A" w:rsidP="00C11620">
            <w:pPr>
              <w:pStyle w:val="TAL"/>
              <w:keepNext w:val="0"/>
              <w:rPr>
                <w:sz w:val="16"/>
                <w:szCs w:val="16"/>
              </w:rPr>
            </w:pPr>
            <w:r w:rsidRPr="001B1679">
              <w:rPr>
                <w:sz w:val="16"/>
                <w:szCs w:val="16"/>
              </w:rPr>
              <w:t>3GPPMEMBER</w:t>
            </w:r>
          </w:p>
        </w:tc>
      </w:tr>
      <w:tr w:rsidR="009B546A" w14:paraId="6E9F677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D0C69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5E855D" w14:textId="77777777" w:rsidR="009B546A" w:rsidRPr="001B1679" w:rsidRDefault="009B546A" w:rsidP="00C11620">
            <w:pPr>
              <w:pStyle w:val="TAL"/>
              <w:keepNext w:val="0"/>
              <w:rPr>
                <w:sz w:val="16"/>
                <w:szCs w:val="16"/>
              </w:rPr>
            </w:pPr>
            <w:r w:rsidRPr="001B1679">
              <w:rPr>
                <w:sz w:val="16"/>
                <w:szCs w:val="16"/>
              </w:rPr>
              <w:t>Nangia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2F0EB6" w14:textId="77777777" w:rsidR="009B546A" w:rsidRPr="001B1679" w:rsidRDefault="009B546A" w:rsidP="00C11620">
            <w:pPr>
              <w:pStyle w:val="TAL"/>
              <w:keepNext w:val="0"/>
              <w:rPr>
                <w:sz w:val="16"/>
                <w:szCs w:val="16"/>
              </w:rPr>
            </w:pPr>
            <w:r w:rsidRPr="001B1679">
              <w:rPr>
                <w:sz w:val="16"/>
                <w:szCs w:val="16"/>
              </w:rPr>
              <w:t>Vijay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54325B" w14:textId="77777777" w:rsidR="009B546A" w:rsidRPr="001B1679" w:rsidRDefault="009B546A" w:rsidP="00C11620">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1CCFE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5FF0A3" w14:textId="77777777" w:rsidR="009B546A" w:rsidRPr="001B1679" w:rsidRDefault="009B546A" w:rsidP="00C11620">
            <w:pPr>
              <w:pStyle w:val="TAL"/>
              <w:keepNext w:val="0"/>
              <w:rPr>
                <w:sz w:val="16"/>
                <w:szCs w:val="16"/>
              </w:rPr>
            </w:pPr>
            <w:r w:rsidRPr="001B1679">
              <w:rPr>
                <w:sz w:val="16"/>
                <w:szCs w:val="16"/>
              </w:rPr>
              <w:t>3GPPMEMBER</w:t>
            </w:r>
          </w:p>
        </w:tc>
      </w:tr>
      <w:tr w:rsidR="009B546A" w14:paraId="05BF710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5140A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2A53C1" w14:textId="77777777" w:rsidR="009B546A" w:rsidRPr="001B1679" w:rsidRDefault="009B546A" w:rsidP="00C11620">
            <w:pPr>
              <w:pStyle w:val="TAL"/>
              <w:keepNext w:val="0"/>
              <w:rPr>
                <w:sz w:val="16"/>
                <w:szCs w:val="16"/>
              </w:rPr>
            </w:pPr>
            <w:r w:rsidRPr="001B1679">
              <w:rPr>
                <w:sz w:val="16"/>
                <w:szCs w:val="16"/>
              </w:rPr>
              <w:t>Nanjunda Swamy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DC1484" w14:textId="77777777" w:rsidR="009B546A" w:rsidRPr="001B1679" w:rsidRDefault="009B546A" w:rsidP="00C11620">
            <w:pPr>
              <w:pStyle w:val="TAL"/>
              <w:keepNext w:val="0"/>
              <w:rPr>
                <w:sz w:val="16"/>
                <w:szCs w:val="16"/>
              </w:rPr>
            </w:pPr>
            <w:r w:rsidRPr="001B1679">
              <w:rPr>
                <w:sz w:val="16"/>
                <w:szCs w:val="16"/>
              </w:rPr>
              <w:t>Satish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0BDA1A" w14:textId="77777777" w:rsidR="009B546A" w:rsidRPr="001B1679" w:rsidRDefault="009B546A" w:rsidP="00C11620">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BB0297"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5F5152" w14:textId="77777777" w:rsidR="009B546A" w:rsidRPr="001B1679" w:rsidRDefault="009B546A" w:rsidP="00C11620">
            <w:pPr>
              <w:pStyle w:val="TAL"/>
              <w:keepNext w:val="0"/>
              <w:rPr>
                <w:sz w:val="16"/>
                <w:szCs w:val="16"/>
              </w:rPr>
            </w:pPr>
            <w:r w:rsidRPr="001B1679">
              <w:rPr>
                <w:sz w:val="16"/>
                <w:szCs w:val="16"/>
              </w:rPr>
              <w:t>3GPPMEMBER</w:t>
            </w:r>
          </w:p>
        </w:tc>
      </w:tr>
      <w:tr w:rsidR="009B546A" w14:paraId="3C3AF5D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5F38B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106A6D" w14:textId="77777777" w:rsidR="009B546A" w:rsidRPr="001B1679" w:rsidRDefault="009B546A" w:rsidP="00C11620">
            <w:pPr>
              <w:pStyle w:val="TAL"/>
              <w:keepNext w:val="0"/>
              <w:rPr>
                <w:sz w:val="16"/>
                <w:szCs w:val="16"/>
              </w:rPr>
            </w:pPr>
            <w:r w:rsidRPr="001B1679">
              <w:rPr>
                <w:sz w:val="16"/>
                <w:szCs w:val="16"/>
              </w:rPr>
              <w:t>Nebesny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CFA12D" w14:textId="77777777" w:rsidR="009B546A" w:rsidRPr="001B1679" w:rsidRDefault="009B546A" w:rsidP="00C11620">
            <w:pPr>
              <w:pStyle w:val="TAL"/>
              <w:keepNext w:val="0"/>
              <w:rPr>
                <w:sz w:val="16"/>
                <w:szCs w:val="16"/>
              </w:rPr>
            </w:pPr>
            <w:r w:rsidRPr="001B1679">
              <w:rPr>
                <w:sz w:val="16"/>
                <w:szCs w:val="16"/>
              </w:rPr>
              <w:t>Pavlo (Paul)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67236C" w14:textId="77777777" w:rsidR="009B546A" w:rsidRPr="001B1679" w:rsidRDefault="009B546A" w:rsidP="00C11620">
            <w:pPr>
              <w:pStyle w:val="TAL"/>
              <w:keepNext w:val="0"/>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C6CB9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7E16BB" w14:textId="77777777" w:rsidR="009B546A" w:rsidRPr="001B1679" w:rsidRDefault="009B546A" w:rsidP="00C11620">
            <w:pPr>
              <w:pStyle w:val="TAL"/>
              <w:keepNext w:val="0"/>
              <w:rPr>
                <w:sz w:val="16"/>
                <w:szCs w:val="16"/>
              </w:rPr>
            </w:pPr>
            <w:r w:rsidRPr="001B1679">
              <w:rPr>
                <w:sz w:val="16"/>
                <w:szCs w:val="16"/>
              </w:rPr>
              <w:t>3GPPMEMBER</w:t>
            </w:r>
          </w:p>
        </w:tc>
      </w:tr>
      <w:tr w:rsidR="009B546A" w14:paraId="2CDF2CD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F57D17"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CCA23D" w14:textId="77777777" w:rsidR="009B546A" w:rsidRPr="001B1679" w:rsidRDefault="009B546A" w:rsidP="00C11620">
            <w:pPr>
              <w:pStyle w:val="TAL"/>
              <w:keepNext w:val="0"/>
              <w:rPr>
                <w:sz w:val="16"/>
                <w:szCs w:val="16"/>
              </w:rPr>
            </w:pPr>
            <w:r w:rsidRPr="001B1679">
              <w:rPr>
                <w:sz w:val="16"/>
                <w:szCs w:val="16"/>
              </w:rPr>
              <w:t>Neira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78D18E" w14:textId="77777777" w:rsidR="009B546A" w:rsidRPr="001B1679" w:rsidRDefault="009B546A" w:rsidP="00C11620">
            <w:pPr>
              <w:pStyle w:val="TAL"/>
              <w:keepNext w:val="0"/>
              <w:rPr>
                <w:sz w:val="16"/>
                <w:szCs w:val="16"/>
              </w:rPr>
            </w:pPr>
            <w:r w:rsidRPr="001B1679">
              <w:rPr>
                <w:sz w:val="16"/>
                <w:szCs w:val="16"/>
              </w:rPr>
              <w:t>Elena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0C14CA" w14:textId="77777777" w:rsidR="009B546A" w:rsidRPr="001B1679" w:rsidRDefault="009B546A" w:rsidP="00C11620">
            <w:pPr>
              <w:pStyle w:val="TAL"/>
              <w:keepNext w:val="0"/>
              <w:rPr>
                <w:sz w:val="16"/>
                <w:szCs w:val="16"/>
              </w:rPr>
            </w:pPr>
            <w:r w:rsidRPr="001B1679">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86924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A6823D" w14:textId="77777777" w:rsidR="009B546A" w:rsidRPr="001B1679" w:rsidRDefault="009B546A" w:rsidP="00C11620">
            <w:pPr>
              <w:pStyle w:val="TAL"/>
              <w:keepNext w:val="0"/>
              <w:rPr>
                <w:sz w:val="16"/>
                <w:szCs w:val="16"/>
              </w:rPr>
            </w:pPr>
            <w:r w:rsidRPr="001B1679">
              <w:rPr>
                <w:sz w:val="16"/>
                <w:szCs w:val="16"/>
              </w:rPr>
              <w:t>3GPPMEMBER</w:t>
            </w:r>
          </w:p>
        </w:tc>
      </w:tr>
      <w:tr w:rsidR="009B546A" w14:paraId="3DB4701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C7DCF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73E329" w14:textId="77777777" w:rsidR="009B546A" w:rsidRPr="001B1679" w:rsidRDefault="009B546A" w:rsidP="00C11620">
            <w:pPr>
              <w:pStyle w:val="TAL"/>
              <w:keepNext w:val="0"/>
              <w:rPr>
                <w:sz w:val="16"/>
                <w:szCs w:val="16"/>
              </w:rPr>
            </w:pPr>
            <w:r w:rsidRPr="001B1679">
              <w:rPr>
                <w:sz w:val="16"/>
                <w:szCs w:val="16"/>
              </w:rPr>
              <w:t>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DEA563" w14:textId="77777777" w:rsidR="009B546A" w:rsidRPr="001B1679" w:rsidRDefault="009B546A" w:rsidP="00C11620">
            <w:pPr>
              <w:pStyle w:val="TAL"/>
              <w:keepNext w:val="0"/>
              <w:rPr>
                <w:sz w:val="16"/>
                <w:szCs w:val="16"/>
              </w:rPr>
            </w:pPr>
            <w:r w:rsidRPr="001B1679">
              <w:rPr>
                <w:sz w:val="16"/>
                <w:szCs w:val="16"/>
              </w:rPr>
              <w:t>Chenghock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7BACCB" w14:textId="77777777" w:rsidR="009B546A" w:rsidRPr="001B1679" w:rsidRDefault="009B546A" w:rsidP="00C11620">
            <w:pPr>
              <w:pStyle w:val="TAL"/>
              <w:keepNext w:val="0"/>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A0BBD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52131F" w14:textId="77777777" w:rsidR="009B546A" w:rsidRPr="001B1679" w:rsidRDefault="009B546A" w:rsidP="00C11620">
            <w:pPr>
              <w:pStyle w:val="TAL"/>
              <w:keepNext w:val="0"/>
              <w:rPr>
                <w:sz w:val="16"/>
                <w:szCs w:val="16"/>
              </w:rPr>
            </w:pPr>
            <w:r w:rsidRPr="001B1679">
              <w:rPr>
                <w:sz w:val="16"/>
                <w:szCs w:val="16"/>
              </w:rPr>
              <w:t>3GPPMEMBER</w:t>
            </w:r>
          </w:p>
        </w:tc>
      </w:tr>
      <w:tr w:rsidR="009B546A" w14:paraId="4EAFBA8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3C13EB"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D4ECBE" w14:textId="77777777" w:rsidR="009B546A" w:rsidRPr="001B1679" w:rsidRDefault="009B546A" w:rsidP="00C11620">
            <w:pPr>
              <w:pStyle w:val="TAL"/>
              <w:keepNext w:val="0"/>
              <w:rPr>
                <w:sz w:val="16"/>
                <w:szCs w:val="16"/>
              </w:rPr>
            </w:pPr>
            <w:r w:rsidRPr="001B1679">
              <w:rPr>
                <w:sz w:val="16"/>
                <w:szCs w:val="16"/>
              </w:rPr>
              <w:t>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8B3514" w14:textId="77777777" w:rsidR="009B546A" w:rsidRPr="001B1679" w:rsidRDefault="009B546A" w:rsidP="00C11620">
            <w:pPr>
              <w:pStyle w:val="TAL"/>
              <w:keepNext w:val="0"/>
              <w:rPr>
                <w:sz w:val="16"/>
                <w:szCs w:val="16"/>
              </w:rPr>
            </w:pPr>
            <w:r w:rsidRPr="001B1679">
              <w:rPr>
                <w:sz w:val="16"/>
                <w:szCs w:val="16"/>
              </w:rPr>
              <w:t>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800413" w14:textId="77777777" w:rsidR="009B546A" w:rsidRPr="001B1679" w:rsidRDefault="009B546A" w:rsidP="00C11620">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29358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F65F37" w14:textId="77777777" w:rsidR="009B546A" w:rsidRPr="001B1679" w:rsidRDefault="009B546A" w:rsidP="00C11620">
            <w:pPr>
              <w:pStyle w:val="TAL"/>
              <w:keepNext w:val="0"/>
              <w:rPr>
                <w:sz w:val="16"/>
                <w:szCs w:val="16"/>
              </w:rPr>
            </w:pPr>
            <w:r w:rsidRPr="001B1679">
              <w:rPr>
                <w:sz w:val="16"/>
                <w:szCs w:val="16"/>
              </w:rPr>
              <w:t>3GPPMEMBER</w:t>
            </w:r>
          </w:p>
        </w:tc>
      </w:tr>
      <w:tr w:rsidR="009B546A" w14:paraId="6D951CC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932542"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091D83" w14:textId="77777777" w:rsidR="009B546A" w:rsidRPr="001B1679" w:rsidRDefault="009B546A" w:rsidP="00C11620">
            <w:pPr>
              <w:pStyle w:val="TAL"/>
              <w:keepNext w:val="0"/>
              <w:rPr>
                <w:sz w:val="16"/>
                <w:szCs w:val="16"/>
              </w:rPr>
            </w:pPr>
            <w:r w:rsidRPr="001B1679">
              <w:rPr>
                <w:sz w:val="16"/>
                <w:szCs w:val="16"/>
              </w:rPr>
              <w:t>Nielsen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BDD778" w14:textId="77777777" w:rsidR="009B546A" w:rsidRPr="001B1679" w:rsidRDefault="009B546A" w:rsidP="00C11620">
            <w:pPr>
              <w:pStyle w:val="TAL"/>
              <w:keepNext w:val="0"/>
              <w:rPr>
                <w:sz w:val="16"/>
                <w:szCs w:val="16"/>
              </w:rPr>
            </w:pPr>
            <w:r w:rsidRPr="001B1679">
              <w:rPr>
                <w:sz w:val="16"/>
                <w:szCs w:val="16"/>
              </w:rPr>
              <w:t>Sari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000F3A" w14:textId="77777777" w:rsidR="009B546A" w:rsidRPr="001B1679" w:rsidRDefault="009B546A" w:rsidP="00C11620">
            <w:pPr>
              <w:pStyle w:val="TAL"/>
              <w:keepNext w:val="0"/>
              <w:rPr>
                <w:sz w:val="16"/>
                <w:szCs w:val="16"/>
              </w:rPr>
            </w:pPr>
            <w:r w:rsidRPr="001B1679">
              <w:rPr>
                <w:sz w:val="16"/>
                <w:szCs w:val="16"/>
              </w:rPr>
              <w:t>Nokia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550EFE"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2D07E8" w14:textId="77777777" w:rsidR="009B546A" w:rsidRPr="001B1679" w:rsidRDefault="009B546A" w:rsidP="00C11620">
            <w:pPr>
              <w:pStyle w:val="TAL"/>
              <w:keepNext w:val="0"/>
              <w:rPr>
                <w:sz w:val="16"/>
                <w:szCs w:val="16"/>
              </w:rPr>
            </w:pPr>
            <w:r w:rsidRPr="001B1679">
              <w:rPr>
                <w:sz w:val="16"/>
                <w:szCs w:val="16"/>
              </w:rPr>
              <w:t>3GPPMEMBER</w:t>
            </w:r>
          </w:p>
        </w:tc>
      </w:tr>
      <w:tr w:rsidR="009B546A" w14:paraId="4CA8EC8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7D114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0C7955" w14:textId="77777777" w:rsidR="009B546A" w:rsidRPr="001B1679" w:rsidRDefault="009B546A" w:rsidP="00C11620">
            <w:pPr>
              <w:pStyle w:val="TAL"/>
              <w:keepNext w:val="0"/>
              <w:rPr>
                <w:sz w:val="16"/>
                <w:szCs w:val="16"/>
              </w:rPr>
            </w:pPr>
            <w:r w:rsidRPr="001B1679">
              <w:rPr>
                <w:sz w:val="16"/>
                <w:szCs w:val="16"/>
              </w:rPr>
              <w:t>Niemi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976F9F" w14:textId="77777777" w:rsidR="009B546A" w:rsidRPr="001B1679" w:rsidRDefault="009B546A" w:rsidP="00C11620">
            <w:pPr>
              <w:pStyle w:val="TAL"/>
              <w:keepNext w:val="0"/>
              <w:rPr>
                <w:sz w:val="16"/>
                <w:szCs w:val="16"/>
              </w:rPr>
            </w:pPr>
            <w:r w:rsidRPr="001B1679">
              <w:rPr>
                <w:sz w:val="16"/>
                <w:szCs w:val="16"/>
              </w:rPr>
              <w:t>Marko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A1F403" w14:textId="77777777" w:rsidR="009B546A" w:rsidRPr="001B1679" w:rsidRDefault="009B546A" w:rsidP="00C11620">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1AFB5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293A28" w14:textId="77777777" w:rsidR="009B546A" w:rsidRPr="001B1679" w:rsidRDefault="009B546A" w:rsidP="00C11620">
            <w:pPr>
              <w:pStyle w:val="TAL"/>
              <w:keepNext w:val="0"/>
              <w:rPr>
                <w:sz w:val="16"/>
                <w:szCs w:val="16"/>
              </w:rPr>
            </w:pPr>
            <w:r w:rsidRPr="001B1679">
              <w:rPr>
                <w:sz w:val="16"/>
                <w:szCs w:val="16"/>
              </w:rPr>
              <w:t>3GPPMEMBER</w:t>
            </w:r>
          </w:p>
        </w:tc>
      </w:tr>
      <w:tr w:rsidR="009B546A" w14:paraId="2EB19F2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876C70"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57B34A" w14:textId="77777777" w:rsidR="009B546A" w:rsidRPr="001B1679" w:rsidRDefault="009B546A" w:rsidP="00C11620">
            <w:pPr>
              <w:pStyle w:val="TAL"/>
              <w:keepNext w:val="0"/>
              <w:rPr>
                <w:sz w:val="16"/>
                <w:szCs w:val="16"/>
              </w:rPr>
            </w:pPr>
            <w:r w:rsidRPr="001B1679">
              <w:rPr>
                <w:sz w:val="16"/>
                <w:szCs w:val="16"/>
              </w:rPr>
              <w:t>Nilsson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861D56" w14:textId="77777777" w:rsidR="009B546A" w:rsidRPr="001B1679" w:rsidRDefault="009B546A" w:rsidP="00C11620">
            <w:pPr>
              <w:pStyle w:val="TAL"/>
              <w:keepNext w:val="0"/>
              <w:rPr>
                <w:sz w:val="16"/>
                <w:szCs w:val="16"/>
              </w:rPr>
            </w:pPr>
            <w:r w:rsidRPr="001B1679">
              <w:rPr>
                <w:sz w:val="16"/>
                <w:szCs w:val="16"/>
              </w:rPr>
              <w:t>Ulf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204508" w14:textId="77777777" w:rsidR="009B546A" w:rsidRPr="001B1679" w:rsidRDefault="009B546A" w:rsidP="00C11620">
            <w:pPr>
              <w:pStyle w:val="TAL"/>
              <w:keepNext w:val="0"/>
              <w:rPr>
                <w:sz w:val="16"/>
                <w:szCs w:val="16"/>
              </w:rPr>
            </w:pPr>
            <w:r w:rsidRPr="001B1679">
              <w:rPr>
                <w:sz w:val="16"/>
                <w:szCs w:val="16"/>
              </w:rPr>
              <w:t>Telia Company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05271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BA49E5" w14:textId="77777777" w:rsidR="009B546A" w:rsidRPr="001B1679" w:rsidRDefault="009B546A" w:rsidP="00C11620">
            <w:pPr>
              <w:pStyle w:val="TAL"/>
              <w:keepNext w:val="0"/>
              <w:rPr>
                <w:sz w:val="16"/>
                <w:szCs w:val="16"/>
              </w:rPr>
            </w:pPr>
            <w:r w:rsidRPr="001B1679">
              <w:rPr>
                <w:sz w:val="16"/>
                <w:szCs w:val="16"/>
              </w:rPr>
              <w:t>3GPPMEMBER</w:t>
            </w:r>
          </w:p>
        </w:tc>
      </w:tr>
      <w:tr w:rsidR="009B546A" w14:paraId="6D16C95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343D23"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1A65F8" w14:textId="77777777" w:rsidR="009B546A" w:rsidRPr="001B1679" w:rsidRDefault="009B546A" w:rsidP="00C11620">
            <w:pPr>
              <w:pStyle w:val="TAL"/>
              <w:keepNext w:val="0"/>
              <w:rPr>
                <w:sz w:val="16"/>
                <w:szCs w:val="16"/>
              </w:rPr>
            </w:pPr>
            <w:r w:rsidRPr="001B1679">
              <w:rPr>
                <w:sz w:val="16"/>
                <w:szCs w:val="16"/>
              </w:rPr>
              <w:t>Nisbeth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C6B77C" w14:textId="77777777" w:rsidR="009B546A" w:rsidRPr="001B1679" w:rsidRDefault="009B546A" w:rsidP="00C11620">
            <w:pPr>
              <w:pStyle w:val="TAL"/>
              <w:keepNext w:val="0"/>
              <w:rPr>
                <w:sz w:val="16"/>
                <w:szCs w:val="16"/>
              </w:rPr>
            </w:pPr>
            <w:r w:rsidRPr="001B1679">
              <w:rPr>
                <w:sz w:val="16"/>
                <w:szCs w:val="16"/>
              </w:rPr>
              <w:t>Daphanie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9C21A" w14:textId="77777777" w:rsidR="009B546A" w:rsidRPr="001B1679" w:rsidRDefault="009B546A" w:rsidP="00C11620">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181FD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89232A" w14:textId="77777777" w:rsidR="009B546A" w:rsidRPr="001B1679" w:rsidRDefault="009B546A" w:rsidP="00C11620">
            <w:pPr>
              <w:pStyle w:val="TAL"/>
              <w:keepNext w:val="0"/>
              <w:rPr>
                <w:sz w:val="16"/>
                <w:szCs w:val="16"/>
              </w:rPr>
            </w:pPr>
            <w:r w:rsidRPr="001B1679">
              <w:rPr>
                <w:sz w:val="16"/>
                <w:szCs w:val="16"/>
              </w:rPr>
              <w:t>3GPPMEMBER</w:t>
            </w:r>
          </w:p>
        </w:tc>
      </w:tr>
      <w:tr w:rsidR="009B546A" w14:paraId="1AED13A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37DD1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2968D6" w14:textId="77777777" w:rsidR="009B546A" w:rsidRPr="001B1679" w:rsidRDefault="009B546A" w:rsidP="00C11620">
            <w:pPr>
              <w:pStyle w:val="TAL"/>
              <w:keepNext w:val="0"/>
              <w:rPr>
                <w:sz w:val="16"/>
                <w:szCs w:val="16"/>
              </w:rPr>
            </w:pPr>
            <w:r w:rsidRPr="001B1679">
              <w:rPr>
                <w:sz w:val="16"/>
                <w:szCs w:val="16"/>
              </w:rPr>
              <w:t>Nord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A7BD66" w14:textId="77777777" w:rsidR="009B546A" w:rsidRPr="001B1679" w:rsidRDefault="009B546A" w:rsidP="00C11620">
            <w:pPr>
              <w:pStyle w:val="TAL"/>
              <w:keepNext w:val="0"/>
              <w:rPr>
                <w:sz w:val="16"/>
                <w:szCs w:val="16"/>
              </w:rPr>
            </w:pPr>
            <w:r w:rsidRPr="001B1679">
              <w:rPr>
                <w:sz w:val="16"/>
                <w:szCs w:val="16"/>
              </w:rPr>
              <w:t>Lars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19BBDC" w14:textId="77777777" w:rsidR="009B546A" w:rsidRPr="001B1679" w:rsidRDefault="009B546A" w:rsidP="00C11620">
            <w:pPr>
              <w:pStyle w:val="TAL"/>
              <w:keepNext w:val="0"/>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48BD8A"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9C3012" w14:textId="77777777" w:rsidR="009B546A" w:rsidRPr="001B1679" w:rsidRDefault="009B546A" w:rsidP="00C11620">
            <w:pPr>
              <w:pStyle w:val="TAL"/>
              <w:keepNext w:val="0"/>
              <w:rPr>
                <w:sz w:val="16"/>
                <w:szCs w:val="16"/>
              </w:rPr>
            </w:pPr>
            <w:r w:rsidRPr="001B1679">
              <w:rPr>
                <w:sz w:val="16"/>
                <w:szCs w:val="16"/>
              </w:rPr>
              <w:t>3GPPMEMBER</w:t>
            </w:r>
          </w:p>
        </w:tc>
      </w:tr>
      <w:tr w:rsidR="009B546A" w14:paraId="10F763C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18DED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29B5C6" w14:textId="77777777" w:rsidR="009B546A" w:rsidRPr="001B1679" w:rsidRDefault="009B546A" w:rsidP="00C11620">
            <w:pPr>
              <w:pStyle w:val="TAL"/>
              <w:keepNext w:val="0"/>
              <w:rPr>
                <w:sz w:val="16"/>
                <w:szCs w:val="16"/>
              </w:rPr>
            </w:pPr>
            <w:r w:rsidRPr="001B1679">
              <w:rPr>
                <w:sz w:val="16"/>
                <w:szCs w:val="16"/>
              </w:rPr>
              <w:t>Norp</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2F3455" w14:textId="77777777" w:rsidR="009B546A" w:rsidRPr="001B1679" w:rsidRDefault="009B546A" w:rsidP="00C11620">
            <w:pPr>
              <w:pStyle w:val="TAL"/>
              <w:keepNext w:val="0"/>
              <w:rPr>
                <w:sz w:val="16"/>
                <w:szCs w:val="16"/>
              </w:rPr>
            </w:pPr>
            <w:r w:rsidRPr="001B1679">
              <w:rPr>
                <w:sz w:val="16"/>
                <w:szCs w:val="16"/>
              </w:rPr>
              <w:t>Toon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F7A50D" w14:textId="77777777" w:rsidR="009B546A" w:rsidRPr="001B1679" w:rsidRDefault="009B546A" w:rsidP="00C11620">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83CD7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6D7391" w14:textId="77777777" w:rsidR="009B546A" w:rsidRPr="001B1679" w:rsidRDefault="009B546A" w:rsidP="00C11620">
            <w:pPr>
              <w:pStyle w:val="TAL"/>
              <w:keepNext w:val="0"/>
              <w:rPr>
                <w:sz w:val="16"/>
                <w:szCs w:val="16"/>
              </w:rPr>
            </w:pPr>
            <w:r w:rsidRPr="001B1679">
              <w:rPr>
                <w:sz w:val="16"/>
                <w:szCs w:val="16"/>
              </w:rPr>
              <w:t>3GPPMEMBER</w:t>
            </w:r>
          </w:p>
        </w:tc>
      </w:tr>
      <w:tr w:rsidR="009B546A" w14:paraId="499B906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BAE5D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1127B4" w14:textId="77777777" w:rsidR="009B546A" w:rsidRPr="001B1679" w:rsidRDefault="009B546A" w:rsidP="00C11620">
            <w:pPr>
              <w:pStyle w:val="TAL"/>
              <w:keepNext w:val="0"/>
              <w:rPr>
                <w:sz w:val="16"/>
                <w:szCs w:val="16"/>
              </w:rPr>
            </w:pPr>
            <w:r w:rsidRPr="001B1679">
              <w:rPr>
                <w:sz w:val="16"/>
                <w:szCs w:val="16"/>
              </w:rPr>
              <w:t>Norton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2CE4C1" w14:textId="77777777" w:rsidR="009B546A" w:rsidRPr="001B1679" w:rsidRDefault="009B546A" w:rsidP="00C11620">
            <w:pPr>
              <w:pStyle w:val="TAL"/>
              <w:keepNext w:val="0"/>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509B13" w14:textId="77777777" w:rsidR="009B546A" w:rsidRPr="001B1679" w:rsidRDefault="009B546A" w:rsidP="00C11620">
            <w:pPr>
              <w:pStyle w:val="TAL"/>
              <w:keepNext w:val="0"/>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5A156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F2C5D0" w14:textId="77777777" w:rsidR="009B546A" w:rsidRPr="001B1679" w:rsidRDefault="009B546A" w:rsidP="00C11620">
            <w:pPr>
              <w:pStyle w:val="TAL"/>
              <w:keepNext w:val="0"/>
              <w:rPr>
                <w:sz w:val="16"/>
                <w:szCs w:val="16"/>
              </w:rPr>
            </w:pPr>
            <w:r w:rsidRPr="001B1679">
              <w:rPr>
                <w:sz w:val="16"/>
                <w:szCs w:val="16"/>
              </w:rPr>
              <w:t>3GPPMEMBER</w:t>
            </w:r>
          </w:p>
        </w:tc>
      </w:tr>
      <w:tr w:rsidR="009B546A" w14:paraId="2B581A8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FFC96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DF977E" w14:textId="77777777" w:rsidR="009B546A" w:rsidRPr="001B1679" w:rsidRDefault="009B546A" w:rsidP="00C11620">
            <w:pPr>
              <w:pStyle w:val="TAL"/>
              <w:keepNext w:val="0"/>
              <w:rPr>
                <w:sz w:val="16"/>
                <w:szCs w:val="16"/>
              </w:rPr>
            </w:pPr>
            <w:r w:rsidRPr="001B1679">
              <w:rPr>
                <w:sz w:val="16"/>
                <w:szCs w:val="16"/>
              </w:rPr>
              <w:t>Nuggehalli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C39378" w14:textId="77777777" w:rsidR="009B546A" w:rsidRPr="001B1679" w:rsidRDefault="009B546A" w:rsidP="00C11620">
            <w:pPr>
              <w:pStyle w:val="TAL"/>
              <w:keepNext w:val="0"/>
              <w:rPr>
                <w:sz w:val="16"/>
                <w:szCs w:val="16"/>
              </w:rPr>
            </w:pPr>
            <w:r w:rsidRPr="001B1679">
              <w:rPr>
                <w:sz w:val="16"/>
                <w:szCs w:val="16"/>
              </w:rPr>
              <w:t>Pavan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FD1C23" w14:textId="77777777" w:rsidR="009B546A" w:rsidRPr="001B1679" w:rsidRDefault="009B546A" w:rsidP="00C11620">
            <w:pPr>
              <w:pStyle w:val="TAL"/>
              <w:keepNext w:val="0"/>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2D57BC"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8BAC27" w14:textId="77777777" w:rsidR="009B546A" w:rsidRPr="001B1679" w:rsidRDefault="009B546A" w:rsidP="00C11620">
            <w:pPr>
              <w:pStyle w:val="TAL"/>
              <w:keepNext w:val="0"/>
              <w:rPr>
                <w:sz w:val="16"/>
                <w:szCs w:val="16"/>
              </w:rPr>
            </w:pPr>
            <w:r w:rsidRPr="001B1679">
              <w:rPr>
                <w:sz w:val="16"/>
                <w:szCs w:val="16"/>
              </w:rPr>
              <w:t>3GPPMEMBER</w:t>
            </w:r>
          </w:p>
        </w:tc>
      </w:tr>
      <w:tr w:rsidR="009B546A" w14:paraId="3C13C91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DFE760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029ADF" w14:textId="77777777" w:rsidR="009B546A" w:rsidRPr="001B1679" w:rsidRDefault="009B546A" w:rsidP="00C11620">
            <w:pPr>
              <w:pStyle w:val="TAL"/>
              <w:keepNext w:val="0"/>
              <w:rPr>
                <w:sz w:val="16"/>
                <w:szCs w:val="16"/>
              </w:rPr>
            </w:pPr>
            <w:r w:rsidRPr="001B1679">
              <w:rPr>
                <w:sz w:val="16"/>
                <w:szCs w:val="16"/>
              </w:rPr>
              <w:t>Ogawa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FC3CFF" w14:textId="77777777" w:rsidR="009B546A" w:rsidRPr="001B1679" w:rsidRDefault="009B546A" w:rsidP="00C11620">
            <w:pPr>
              <w:pStyle w:val="TAL"/>
              <w:keepNext w:val="0"/>
              <w:rPr>
                <w:sz w:val="16"/>
                <w:szCs w:val="16"/>
              </w:rPr>
            </w:pPr>
            <w:r w:rsidRPr="001B1679">
              <w:rPr>
                <w:sz w:val="16"/>
                <w:szCs w:val="16"/>
              </w:rPr>
              <w:t>Muneaki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BCD043" w14:textId="77777777" w:rsidR="009B546A" w:rsidRPr="001B1679" w:rsidRDefault="009B546A" w:rsidP="00C11620">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8E7B12"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144E7D" w14:textId="77777777" w:rsidR="009B546A" w:rsidRPr="001B1679" w:rsidRDefault="009B546A" w:rsidP="00C11620">
            <w:pPr>
              <w:pStyle w:val="TAL"/>
              <w:keepNext w:val="0"/>
              <w:rPr>
                <w:sz w:val="16"/>
                <w:szCs w:val="16"/>
              </w:rPr>
            </w:pPr>
            <w:r w:rsidRPr="001B1679">
              <w:rPr>
                <w:sz w:val="16"/>
                <w:szCs w:val="16"/>
              </w:rPr>
              <w:t>3GPPMEMBER</w:t>
            </w:r>
          </w:p>
        </w:tc>
      </w:tr>
      <w:tr w:rsidR="009B546A" w14:paraId="193F34B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1602E5"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79E3FC" w14:textId="77777777" w:rsidR="009B546A" w:rsidRPr="001B1679" w:rsidRDefault="009B546A" w:rsidP="00C11620">
            <w:pPr>
              <w:pStyle w:val="TAL"/>
              <w:keepNext w:val="0"/>
              <w:rPr>
                <w:sz w:val="16"/>
                <w:szCs w:val="16"/>
              </w:rPr>
            </w:pPr>
            <w:r w:rsidRPr="001B1679">
              <w:rPr>
                <w:sz w:val="16"/>
                <w:szCs w:val="16"/>
              </w:rPr>
              <w:t>OH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2BF764" w14:textId="77777777" w:rsidR="009B546A" w:rsidRPr="001B1679" w:rsidRDefault="009B546A" w:rsidP="00C11620">
            <w:pPr>
              <w:pStyle w:val="TAL"/>
              <w:keepNext w:val="0"/>
              <w:rPr>
                <w:sz w:val="16"/>
                <w:szCs w:val="16"/>
              </w:rPr>
            </w:pPr>
            <w:r w:rsidRPr="001B1679">
              <w:rPr>
                <w:sz w:val="16"/>
                <w:szCs w:val="16"/>
              </w:rPr>
              <w:t>ChoongKeun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E7DAF" w14:textId="77777777" w:rsidR="009B546A" w:rsidRPr="001B1679" w:rsidRDefault="009B546A" w:rsidP="00C11620">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E891EB"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32BB10" w14:textId="77777777" w:rsidR="009B546A" w:rsidRPr="001B1679" w:rsidRDefault="009B546A" w:rsidP="00C11620">
            <w:pPr>
              <w:pStyle w:val="TAL"/>
              <w:keepNext w:val="0"/>
              <w:rPr>
                <w:sz w:val="16"/>
                <w:szCs w:val="16"/>
              </w:rPr>
            </w:pPr>
            <w:r w:rsidRPr="001B1679">
              <w:rPr>
                <w:sz w:val="16"/>
                <w:szCs w:val="16"/>
              </w:rPr>
              <w:t>3GPPORG_REP</w:t>
            </w:r>
          </w:p>
        </w:tc>
      </w:tr>
      <w:tr w:rsidR="009B546A" w14:paraId="3DFA40E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D663D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C1FA24" w14:textId="77777777" w:rsidR="009B546A" w:rsidRPr="001B1679" w:rsidRDefault="009B546A" w:rsidP="00C11620">
            <w:pPr>
              <w:pStyle w:val="TAL"/>
              <w:keepNext w:val="0"/>
              <w:rPr>
                <w:sz w:val="16"/>
                <w:szCs w:val="16"/>
              </w:rPr>
            </w:pPr>
            <w:r w:rsidRPr="001B1679">
              <w:rPr>
                <w:sz w:val="16"/>
                <w:szCs w:val="16"/>
              </w:rPr>
              <w:t>Oh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A5FD4A" w14:textId="77777777" w:rsidR="009B546A" w:rsidRPr="001B1679" w:rsidRDefault="009B546A" w:rsidP="00C11620">
            <w:pPr>
              <w:pStyle w:val="TAL"/>
              <w:keepNext w:val="0"/>
              <w:rPr>
                <w:sz w:val="16"/>
                <w:szCs w:val="16"/>
              </w:rPr>
            </w:pPr>
            <w:r w:rsidRPr="001B1679">
              <w:rPr>
                <w:sz w:val="16"/>
                <w:szCs w:val="16"/>
              </w:rPr>
              <w:t>Kyoungseok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2BAEE" w14:textId="77777777" w:rsidR="009B546A" w:rsidRPr="001B1679" w:rsidRDefault="009B546A" w:rsidP="00C11620">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F9F509"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3A1311" w14:textId="77777777" w:rsidR="009B546A" w:rsidRPr="001B1679" w:rsidRDefault="009B546A" w:rsidP="00C11620">
            <w:pPr>
              <w:pStyle w:val="TAL"/>
              <w:keepNext w:val="0"/>
              <w:rPr>
                <w:sz w:val="16"/>
                <w:szCs w:val="16"/>
              </w:rPr>
            </w:pPr>
            <w:r w:rsidRPr="001B1679">
              <w:rPr>
                <w:sz w:val="16"/>
                <w:szCs w:val="16"/>
              </w:rPr>
              <w:t>3GPPORG_REP</w:t>
            </w:r>
          </w:p>
        </w:tc>
      </w:tr>
      <w:tr w:rsidR="009B546A" w14:paraId="53514D3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97B91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A3F6BB" w14:textId="77777777" w:rsidR="009B546A" w:rsidRPr="001B1679" w:rsidRDefault="009B546A" w:rsidP="00C11620">
            <w:pPr>
              <w:pStyle w:val="TAL"/>
              <w:keepNext w:val="0"/>
              <w:rPr>
                <w:sz w:val="16"/>
                <w:szCs w:val="16"/>
              </w:rPr>
            </w:pPr>
            <w:r w:rsidRPr="001B1679">
              <w:rPr>
                <w:sz w:val="16"/>
                <w:szCs w:val="16"/>
              </w:rPr>
              <w:t>Olesen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3D1BD5" w14:textId="77777777" w:rsidR="009B546A" w:rsidRPr="001B1679" w:rsidRDefault="009B546A" w:rsidP="00C11620">
            <w:pPr>
              <w:pStyle w:val="TAL"/>
              <w:keepNext w:val="0"/>
              <w:rPr>
                <w:sz w:val="16"/>
                <w:szCs w:val="16"/>
              </w:rPr>
            </w:pPr>
            <w:r w:rsidRPr="001B1679">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618130" w14:textId="77777777" w:rsidR="009B546A" w:rsidRPr="001B1679" w:rsidRDefault="009B546A" w:rsidP="00C11620">
            <w:pPr>
              <w:pStyle w:val="TAL"/>
              <w:keepNext w:val="0"/>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A5DADE"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CA349D" w14:textId="77777777" w:rsidR="009B546A" w:rsidRPr="001B1679" w:rsidRDefault="009B546A" w:rsidP="00C11620">
            <w:pPr>
              <w:pStyle w:val="TAL"/>
              <w:keepNext w:val="0"/>
              <w:rPr>
                <w:sz w:val="16"/>
                <w:szCs w:val="16"/>
              </w:rPr>
            </w:pPr>
            <w:r w:rsidRPr="001B1679">
              <w:rPr>
                <w:sz w:val="16"/>
                <w:szCs w:val="16"/>
              </w:rPr>
              <w:t>3GPPMEMBER</w:t>
            </w:r>
          </w:p>
        </w:tc>
      </w:tr>
      <w:tr w:rsidR="009B546A" w14:paraId="1FA7EE3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0B28B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24EA9D" w14:textId="77777777" w:rsidR="009B546A" w:rsidRPr="001B1679" w:rsidRDefault="009B546A" w:rsidP="00C11620">
            <w:pPr>
              <w:pStyle w:val="TAL"/>
              <w:keepNext w:val="0"/>
              <w:rPr>
                <w:sz w:val="16"/>
                <w:szCs w:val="16"/>
              </w:rPr>
            </w:pPr>
            <w:r w:rsidRPr="001B1679">
              <w:rPr>
                <w:sz w:val="16"/>
                <w:szCs w:val="16"/>
              </w:rPr>
              <w:t>Olvera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495A7C" w14:textId="77777777" w:rsidR="009B546A" w:rsidRPr="001B1679" w:rsidRDefault="009B546A" w:rsidP="00C11620">
            <w:pPr>
              <w:pStyle w:val="TAL"/>
              <w:keepNext w:val="0"/>
              <w:rPr>
                <w:sz w:val="16"/>
                <w:szCs w:val="16"/>
              </w:rPr>
            </w:pPr>
            <w:r w:rsidRPr="001B1679">
              <w:rPr>
                <w:sz w:val="16"/>
                <w:szCs w:val="16"/>
              </w:rPr>
              <w:t>Ulises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210B88" w14:textId="77777777" w:rsidR="009B546A" w:rsidRPr="001B1679" w:rsidRDefault="009B546A" w:rsidP="00C11620">
            <w:pPr>
              <w:pStyle w:val="TAL"/>
              <w:keepNext w:val="0"/>
              <w:rPr>
                <w:sz w:val="16"/>
                <w:szCs w:val="16"/>
              </w:rPr>
            </w:pPr>
            <w:r w:rsidRPr="001B1679">
              <w:rPr>
                <w:sz w:val="16"/>
                <w:szCs w:val="16"/>
              </w:rPr>
              <w:t>InterDigital,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C43AF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181343" w14:textId="77777777" w:rsidR="009B546A" w:rsidRPr="001B1679" w:rsidRDefault="009B546A" w:rsidP="00C11620">
            <w:pPr>
              <w:pStyle w:val="TAL"/>
              <w:keepNext w:val="0"/>
              <w:rPr>
                <w:sz w:val="16"/>
                <w:szCs w:val="16"/>
              </w:rPr>
            </w:pPr>
            <w:r w:rsidRPr="001B1679">
              <w:rPr>
                <w:sz w:val="16"/>
                <w:szCs w:val="16"/>
              </w:rPr>
              <w:t>3GPPMEMBER</w:t>
            </w:r>
          </w:p>
        </w:tc>
      </w:tr>
      <w:tr w:rsidR="009B546A" w14:paraId="6323EA5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6BB8F0"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A27EB2" w14:textId="77777777" w:rsidR="009B546A" w:rsidRPr="001B1679" w:rsidRDefault="009B546A" w:rsidP="00C11620">
            <w:pPr>
              <w:pStyle w:val="TAL"/>
              <w:keepNext w:val="0"/>
              <w:rPr>
                <w:sz w:val="16"/>
                <w:szCs w:val="16"/>
              </w:rPr>
            </w:pPr>
            <w:r w:rsidRPr="001B1679">
              <w:rPr>
                <w:sz w:val="16"/>
                <w:szCs w:val="16"/>
              </w:rPr>
              <w:t>Ondrusova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E32C49" w14:textId="77777777" w:rsidR="009B546A" w:rsidRPr="001B1679" w:rsidRDefault="009B546A" w:rsidP="00C11620">
            <w:pPr>
              <w:pStyle w:val="TAL"/>
              <w:keepNext w:val="0"/>
              <w:rPr>
                <w:sz w:val="16"/>
                <w:szCs w:val="16"/>
              </w:rPr>
            </w:pPr>
            <w:r w:rsidRPr="001B1679">
              <w:rPr>
                <w:sz w:val="16"/>
                <w:szCs w:val="16"/>
              </w:rPr>
              <w:t>Sandra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26BA25" w14:textId="77777777" w:rsidR="009B546A" w:rsidRPr="001B1679" w:rsidRDefault="009B546A" w:rsidP="00C11620">
            <w:pPr>
              <w:pStyle w:val="TAL"/>
              <w:keepNext w:val="0"/>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BFFE2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86CAEF" w14:textId="77777777" w:rsidR="009B546A" w:rsidRPr="001B1679" w:rsidRDefault="009B546A" w:rsidP="00C11620">
            <w:pPr>
              <w:pStyle w:val="TAL"/>
              <w:keepNext w:val="0"/>
              <w:rPr>
                <w:sz w:val="16"/>
                <w:szCs w:val="16"/>
              </w:rPr>
            </w:pPr>
            <w:r w:rsidRPr="001B1679">
              <w:rPr>
                <w:sz w:val="16"/>
                <w:szCs w:val="16"/>
              </w:rPr>
              <w:t>3GPPMEMBER</w:t>
            </w:r>
          </w:p>
        </w:tc>
      </w:tr>
      <w:tr w:rsidR="009B546A" w14:paraId="43EFF9B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E222A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588E6D" w14:textId="77777777" w:rsidR="009B546A" w:rsidRPr="001B1679" w:rsidRDefault="009B546A" w:rsidP="00C11620">
            <w:pPr>
              <w:pStyle w:val="TAL"/>
              <w:keepNext w:val="0"/>
              <w:rPr>
                <w:sz w:val="16"/>
                <w:szCs w:val="16"/>
              </w:rPr>
            </w:pPr>
            <w:r w:rsidRPr="001B1679">
              <w:rPr>
                <w:sz w:val="16"/>
                <w:szCs w:val="16"/>
              </w:rPr>
              <w:t>Oprescu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5CCE20" w14:textId="77777777" w:rsidR="009B546A" w:rsidRPr="001B1679" w:rsidRDefault="009B546A" w:rsidP="00C11620">
            <w:pPr>
              <w:pStyle w:val="TAL"/>
              <w:keepNext w:val="0"/>
              <w:rPr>
                <w:sz w:val="16"/>
                <w:szCs w:val="16"/>
              </w:rPr>
            </w:pPr>
            <w:r w:rsidRPr="001B1679">
              <w:rPr>
                <w:sz w:val="16"/>
                <w:szCs w:val="16"/>
              </w:rPr>
              <w:t>Val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5C9C5C" w14:textId="77777777" w:rsidR="009B546A" w:rsidRPr="001B1679" w:rsidRDefault="009B546A" w:rsidP="00C11620">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E73D4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26AE0E" w14:textId="77777777" w:rsidR="009B546A" w:rsidRPr="001B1679" w:rsidRDefault="009B546A" w:rsidP="00C11620">
            <w:pPr>
              <w:pStyle w:val="TAL"/>
              <w:keepNext w:val="0"/>
              <w:rPr>
                <w:sz w:val="16"/>
                <w:szCs w:val="16"/>
              </w:rPr>
            </w:pPr>
            <w:r w:rsidRPr="001B1679">
              <w:rPr>
                <w:sz w:val="16"/>
                <w:szCs w:val="16"/>
              </w:rPr>
              <w:t>3GPPMEMBER</w:t>
            </w:r>
          </w:p>
        </w:tc>
      </w:tr>
      <w:tr w:rsidR="009B546A" w14:paraId="014F1AF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4BEF3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261C4D" w14:textId="77777777" w:rsidR="009B546A" w:rsidRPr="001B1679" w:rsidRDefault="009B546A" w:rsidP="00C11620">
            <w:pPr>
              <w:pStyle w:val="TAL"/>
              <w:keepNext w:val="0"/>
              <w:rPr>
                <w:sz w:val="16"/>
                <w:szCs w:val="16"/>
              </w:rPr>
            </w:pPr>
            <w:r w:rsidRPr="001B1679">
              <w:rPr>
                <w:sz w:val="16"/>
                <w:szCs w:val="16"/>
              </w:rPr>
              <w:t>Osborne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189CB4" w14:textId="77777777" w:rsidR="009B546A" w:rsidRPr="001B1679" w:rsidRDefault="009B546A" w:rsidP="00C11620">
            <w:pPr>
              <w:pStyle w:val="TAL"/>
              <w:keepNext w:val="0"/>
              <w:rPr>
                <w:sz w:val="16"/>
                <w:szCs w:val="16"/>
              </w:rPr>
            </w:pPr>
            <w:r w:rsidRPr="001B1679">
              <w:rPr>
                <w:sz w:val="16"/>
                <w:szCs w:val="16"/>
              </w:rPr>
              <w:t>Matthew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4059FE" w14:textId="77777777" w:rsidR="009B546A" w:rsidRPr="001B1679" w:rsidRDefault="009B546A" w:rsidP="00C11620">
            <w:pPr>
              <w:pStyle w:val="TAL"/>
              <w:keepNext w:val="0"/>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C92C61"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B86D8A" w14:textId="77777777" w:rsidR="009B546A" w:rsidRPr="001B1679" w:rsidRDefault="009B546A" w:rsidP="00C11620">
            <w:pPr>
              <w:pStyle w:val="TAL"/>
              <w:keepNext w:val="0"/>
              <w:rPr>
                <w:sz w:val="16"/>
                <w:szCs w:val="16"/>
              </w:rPr>
            </w:pPr>
            <w:r w:rsidRPr="001B1679">
              <w:rPr>
                <w:sz w:val="16"/>
                <w:szCs w:val="16"/>
              </w:rPr>
              <w:t>3GPPGUEST</w:t>
            </w:r>
          </w:p>
        </w:tc>
      </w:tr>
      <w:tr w:rsidR="009B546A" w14:paraId="3F58465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CACC7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132E20" w14:textId="77777777" w:rsidR="009B546A" w:rsidRPr="001B1679" w:rsidRDefault="009B546A" w:rsidP="00C11620">
            <w:pPr>
              <w:pStyle w:val="TAL"/>
              <w:keepNext w:val="0"/>
              <w:rPr>
                <w:sz w:val="16"/>
                <w:szCs w:val="16"/>
              </w:rPr>
            </w:pPr>
            <w:r w:rsidRPr="001B1679">
              <w:rPr>
                <w:sz w:val="16"/>
                <w:szCs w:val="16"/>
              </w:rPr>
              <w:t>Palle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DD63B4" w14:textId="77777777" w:rsidR="009B546A" w:rsidRPr="001B1679" w:rsidRDefault="009B546A" w:rsidP="00C11620">
            <w:pPr>
              <w:pStyle w:val="TAL"/>
              <w:keepNext w:val="0"/>
              <w:rPr>
                <w:sz w:val="16"/>
                <w:szCs w:val="16"/>
              </w:rPr>
            </w:pPr>
            <w:r w:rsidRPr="001B1679">
              <w:rPr>
                <w:sz w:val="16"/>
                <w:szCs w:val="16"/>
              </w:rPr>
              <w:t>Naveen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46E7AD" w14:textId="77777777" w:rsidR="009B546A" w:rsidRPr="001B1679" w:rsidRDefault="009B546A" w:rsidP="00C11620">
            <w:pPr>
              <w:pStyle w:val="TAL"/>
              <w:keepNext w:val="0"/>
              <w:rPr>
                <w:sz w:val="16"/>
                <w:szCs w:val="16"/>
              </w:rPr>
            </w:pPr>
            <w:r w:rsidRPr="001B1679">
              <w:rPr>
                <w:sz w:val="16"/>
                <w:szCs w:val="16"/>
              </w:rPr>
              <w:t>Apple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32B84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D4734E" w14:textId="77777777" w:rsidR="009B546A" w:rsidRPr="001B1679" w:rsidRDefault="009B546A" w:rsidP="00C11620">
            <w:pPr>
              <w:pStyle w:val="TAL"/>
              <w:keepNext w:val="0"/>
              <w:rPr>
                <w:sz w:val="16"/>
                <w:szCs w:val="16"/>
              </w:rPr>
            </w:pPr>
            <w:r w:rsidRPr="001B1679">
              <w:rPr>
                <w:sz w:val="16"/>
                <w:szCs w:val="16"/>
              </w:rPr>
              <w:t>3GPPMEMBER</w:t>
            </w:r>
          </w:p>
        </w:tc>
      </w:tr>
      <w:tr w:rsidR="009B546A" w14:paraId="14DAC74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8E2FC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CB880F" w14:textId="77777777" w:rsidR="009B546A" w:rsidRPr="001B1679" w:rsidRDefault="009B546A" w:rsidP="00C11620">
            <w:pPr>
              <w:pStyle w:val="TAL"/>
              <w:keepNext w:val="0"/>
              <w:rPr>
                <w:sz w:val="16"/>
                <w:szCs w:val="16"/>
              </w:rPr>
            </w:pPr>
            <w:r w:rsidRPr="001B1679">
              <w:rPr>
                <w:sz w:val="16"/>
                <w:szCs w:val="16"/>
              </w:rPr>
              <w:t>Pan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2F8C14" w14:textId="77777777" w:rsidR="009B546A" w:rsidRPr="001B1679" w:rsidRDefault="009B546A" w:rsidP="00C11620">
            <w:pPr>
              <w:pStyle w:val="TAL"/>
              <w:keepNext w:val="0"/>
              <w:rPr>
                <w:sz w:val="16"/>
                <w:szCs w:val="16"/>
              </w:rPr>
            </w:pPr>
            <w:r w:rsidRPr="001B1679">
              <w:rPr>
                <w:sz w:val="16"/>
                <w:szCs w:val="16"/>
              </w:rPr>
              <w:t>Xueming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1DB2EF" w14:textId="77777777" w:rsidR="009B546A" w:rsidRPr="001B1679" w:rsidRDefault="009B546A" w:rsidP="00C11620">
            <w:pPr>
              <w:pStyle w:val="TAL"/>
              <w:keepNext w:val="0"/>
              <w:rPr>
                <w:sz w:val="16"/>
                <w:szCs w:val="16"/>
              </w:rPr>
            </w:pPr>
            <w:r w:rsidRPr="001B1679">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66423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07AF3E" w14:textId="77777777" w:rsidR="009B546A" w:rsidRPr="001B1679" w:rsidRDefault="009B546A" w:rsidP="00C11620">
            <w:pPr>
              <w:pStyle w:val="TAL"/>
              <w:keepNext w:val="0"/>
              <w:rPr>
                <w:sz w:val="16"/>
                <w:szCs w:val="16"/>
              </w:rPr>
            </w:pPr>
            <w:r w:rsidRPr="001B1679">
              <w:rPr>
                <w:sz w:val="16"/>
                <w:szCs w:val="16"/>
              </w:rPr>
              <w:t>3GPPMEMBER</w:t>
            </w:r>
          </w:p>
        </w:tc>
      </w:tr>
      <w:tr w:rsidR="009B546A" w14:paraId="4609BEC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1AA11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A3BE96" w14:textId="77777777" w:rsidR="009B546A" w:rsidRPr="001B1679" w:rsidRDefault="009B546A" w:rsidP="00C11620">
            <w:pPr>
              <w:pStyle w:val="TAL"/>
              <w:keepNext w:val="0"/>
              <w:rPr>
                <w:sz w:val="16"/>
                <w:szCs w:val="16"/>
              </w:rPr>
            </w:pPr>
            <w:r w:rsidRPr="001B1679">
              <w:rPr>
                <w:sz w:val="16"/>
                <w:szCs w:val="16"/>
              </w:rPr>
              <w:t>Panaitopol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D34D4B" w14:textId="77777777" w:rsidR="009B546A" w:rsidRPr="001B1679" w:rsidRDefault="009B546A" w:rsidP="00C11620">
            <w:pPr>
              <w:pStyle w:val="TAL"/>
              <w:keepNext w:val="0"/>
              <w:rPr>
                <w:sz w:val="16"/>
                <w:szCs w:val="16"/>
              </w:rPr>
            </w:pPr>
            <w:r w:rsidRPr="001B1679">
              <w:rPr>
                <w:sz w:val="16"/>
                <w:szCs w:val="16"/>
              </w:rPr>
              <w:t>Dorin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49170D" w14:textId="77777777" w:rsidR="009B546A" w:rsidRPr="001B1679" w:rsidRDefault="009B546A" w:rsidP="00C11620">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0641A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10E40D" w14:textId="77777777" w:rsidR="009B546A" w:rsidRPr="001B1679" w:rsidRDefault="009B546A" w:rsidP="00C11620">
            <w:pPr>
              <w:pStyle w:val="TAL"/>
              <w:keepNext w:val="0"/>
              <w:rPr>
                <w:sz w:val="16"/>
                <w:szCs w:val="16"/>
              </w:rPr>
            </w:pPr>
            <w:r w:rsidRPr="001B1679">
              <w:rPr>
                <w:sz w:val="16"/>
                <w:szCs w:val="16"/>
              </w:rPr>
              <w:t>3GPPMEMBER</w:t>
            </w:r>
          </w:p>
        </w:tc>
      </w:tr>
      <w:tr w:rsidR="009B546A" w14:paraId="1662102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E7F203" w14:textId="77777777" w:rsidR="009B546A" w:rsidRPr="001B1679" w:rsidRDefault="009B546A" w:rsidP="00C11620">
            <w:pPr>
              <w:pStyle w:val="TAL"/>
              <w:keepNext w:val="0"/>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3C5F9E" w14:textId="77777777" w:rsidR="009B546A" w:rsidRPr="001B1679" w:rsidRDefault="009B546A" w:rsidP="00C11620">
            <w:pPr>
              <w:pStyle w:val="TAL"/>
              <w:keepNext w:val="0"/>
              <w:rPr>
                <w:sz w:val="16"/>
                <w:szCs w:val="16"/>
              </w:rPr>
            </w:pPr>
            <w:r w:rsidRPr="001B1679">
              <w:rPr>
                <w:sz w:val="16"/>
                <w:szCs w:val="16"/>
              </w:rPr>
              <w:t>Pani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2CF40F" w14:textId="77777777" w:rsidR="009B546A" w:rsidRPr="001B1679" w:rsidRDefault="009B546A" w:rsidP="00C11620">
            <w:pPr>
              <w:pStyle w:val="TAL"/>
              <w:keepNext w:val="0"/>
              <w:rPr>
                <w:sz w:val="16"/>
                <w:szCs w:val="16"/>
              </w:rPr>
            </w:pPr>
            <w:r w:rsidRPr="001B1679">
              <w:rPr>
                <w:sz w:val="16"/>
                <w:szCs w:val="16"/>
              </w:rPr>
              <w:t>Diana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9BBE1C" w14:textId="77777777" w:rsidR="009B546A" w:rsidRPr="001B1679" w:rsidRDefault="009B546A" w:rsidP="00C11620">
            <w:pPr>
              <w:pStyle w:val="TAL"/>
              <w:keepNext w:val="0"/>
              <w:rPr>
                <w:sz w:val="16"/>
                <w:szCs w:val="16"/>
              </w:rPr>
            </w:pPr>
            <w:r w:rsidRPr="001B1679">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D93021"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185AD9" w14:textId="77777777" w:rsidR="009B546A" w:rsidRPr="001B1679" w:rsidRDefault="009B546A" w:rsidP="00C11620">
            <w:pPr>
              <w:pStyle w:val="TAL"/>
              <w:keepNext w:val="0"/>
              <w:rPr>
                <w:sz w:val="16"/>
                <w:szCs w:val="16"/>
              </w:rPr>
            </w:pPr>
            <w:r w:rsidRPr="001B1679">
              <w:rPr>
                <w:sz w:val="16"/>
                <w:szCs w:val="16"/>
              </w:rPr>
              <w:t>3GPPMEMBER</w:t>
            </w:r>
          </w:p>
        </w:tc>
      </w:tr>
      <w:tr w:rsidR="009B546A" w14:paraId="47B2E50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12491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89BAB0" w14:textId="77777777" w:rsidR="009B546A" w:rsidRPr="001B1679" w:rsidRDefault="009B546A" w:rsidP="00C11620">
            <w:pPr>
              <w:pStyle w:val="TAL"/>
              <w:keepNext w:val="0"/>
              <w:rPr>
                <w:sz w:val="16"/>
                <w:szCs w:val="16"/>
              </w:rPr>
            </w:pPr>
            <w:r w:rsidRPr="001B1679">
              <w:rPr>
                <w:sz w:val="16"/>
                <w:szCs w:val="16"/>
              </w:rPr>
              <w:t>PARK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CBBD8B" w14:textId="77777777" w:rsidR="009B546A" w:rsidRPr="001B1679" w:rsidRDefault="009B546A" w:rsidP="00C11620">
            <w:pPr>
              <w:pStyle w:val="TAL"/>
              <w:keepNext w:val="0"/>
              <w:rPr>
                <w:sz w:val="16"/>
                <w:szCs w:val="16"/>
              </w:rPr>
            </w:pPr>
            <w:r w:rsidRPr="001B1679">
              <w:rPr>
                <w:sz w:val="16"/>
                <w:szCs w:val="16"/>
              </w:rPr>
              <w:t>ILSOO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333B8A" w14:textId="77777777" w:rsidR="009B546A" w:rsidRPr="001B1679" w:rsidRDefault="009B546A" w:rsidP="00C11620">
            <w:pPr>
              <w:pStyle w:val="TAL"/>
              <w:keepNext w:val="0"/>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7FDFE5"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BD27F6" w14:textId="77777777" w:rsidR="009B546A" w:rsidRPr="001B1679" w:rsidRDefault="009B546A" w:rsidP="00C11620">
            <w:pPr>
              <w:pStyle w:val="TAL"/>
              <w:keepNext w:val="0"/>
              <w:rPr>
                <w:sz w:val="16"/>
                <w:szCs w:val="16"/>
              </w:rPr>
            </w:pPr>
            <w:r w:rsidRPr="001B1679">
              <w:rPr>
                <w:sz w:val="16"/>
                <w:szCs w:val="16"/>
              </w:rPr>
              <w:t>3GPPMEMBER</w:t>
            </w:r>
          </w:p>
        </w:tc>
      </w:tr>
      <w:tr w:rsidR="009B546A" w14:paraId="2B3EC1D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0A180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480155" w14:textId="77777777" w:rsidR="009B546A" w:rsidRPr="001B1679" w:rsidRDefault="009B546A" w:rsidP="00C11620">
            <w:pPr>
              <w:pStyle w:val="TAL"/>
              <w:keepNext w:val="0"/>
              <w:rPr>
                <w:sz w:val="16"/>
                <w:szCs w:val="16"/>
              </w:rPr>
            </w:pPr>
            <w:r w:rsidRPr="001B1679">
              <w:rPr>
                <w:sz w:val="16"/>
                <w:szCs w:val="16"/>
              </w:rPr>
              <w:t>Park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67F657" w14:textId="77777777" w:rsidR="009B546A" w:rsidRPr="001B1679" w:rsidRDefault="009B546A" w:rsidP="00C11620">
            <w:pPr>
              <w:pStyle w:val="TAL"/>
              <w:keepNext w:val="0"/>
              <w:rPr>
                <w:sz w:val="16"/>
                <w:szCs w:val="16"/>
              </w:rPr>
            </w:pPr>
            <w:r w:rsidRPr="001B1679">
              <w:rPr>
                <w:sz w:val="16"/>
                <w:szCs w:val="16"/>
              </w:rPr>
              <w:t>Kenneth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6246FC" w14:textId="77777777" w:rsidR="009B546A" w:rsidRPr="001B1679" w:rsidRDefault="009B546A" w:rsidP="00C11620">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4A3A85"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B3B54B" w14:textId="77777777" w:rsidR="009B546A" w:rsidRPr="001B1679" w:rsidRDefault="009B546A" w:rsidP="00C11620">
            <w:pPr>
              <w:pStyle w:val="TAL"/>
              <w:keepNext w:val="0"/>
              <w:rPr>
                <w:sz w:val="16"/>
                <w:szCs w:val="16"/>
              </w:rPr>
            </w:pPr>
            <w:r w:rsidRPr="001B1679">
              <w:rPr>
                <w:sz w:val="16"/>
                <w:szCs w:val="16"/>
              </w:rPr>
              <w:t>3GPPMEMBER</w:t>
            </w:r>
          </w:p>
        </w:tc>
      </w:tr>
      <w:tr w:rsidR="009B546A" w14:paraId="4697130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19EDC1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6D9A9E" w14:textId="77777777" w:rsidR="009B546A" w:rsidRPr="001B1679" w:rsidRDefault="009B546A" w:rsidP="00C11620">
            <w:pPr>
              <w:pStyle w:val="TAL"/>
              <w:keepNext w:val="0"/>
              <w:rPr>
                <w:sz w:val="16"/>
                <w:szCs w:val="16"/>
              </w:rPr>
            </w:pPr>
            <w:r w:rsidRPr="001B1679">
              <w:rPr>
                <w:sz w:val="16"/>
                <w:szCs w:val="16"/>
              </w:rPr>
              <w:t>Parolari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D197D0" w14:textId="77777777" w:rsidR="009B546A" w:rsidRPr="001B1679" w:rsidRDefault="009B546A" w:rsidP="00C11620">
            <w:pPr>
              <w:pStyle w:val="TAL"/>
              <w:keepNext w:val="0"/>
              <w:rPr>
                <w:sz w:val="16"/>
                <w:szCs w:val="16"/>
              </w:rPr>
            </w:pPr>
            <w:r w:rsidRPr="001B1679">
              <w:rPr>
                <w:sz w:val="16"/>
                <w:szCs w:val="16"/>
              </w:rPr>
              <w:t>Sergio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B9B612" w14:textId="77777777" w:rsidR="009B546A" w:rsidRPr="001B1679" w:rsidRDefault="009B546A" w:rsidP="00C11620">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8A8A2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E31484" w14:textId="77777777" w:rsidR="009B546A" w:rsidRPr="001B1679" w:rsidRDefault="009B546A" w:rsidP="00C11620">
            <w:pPr>
              <w:pStyle w:val="TAL"/>
              <w:keepNext w:val="0"/>
              <w:rPr>
                <w:sz w:val="16"/>
                <w:szCs w:val="16"/>
              </w:rPr>
            </w:pPr>
            <w:r w:rsidRPr="001B1679">
              <w:rPr>
                <w:sz w:val="16"/>
                <w:szCs w:val="16"/>
              </w:rPr>
              <w:t>3GPPMEMBER</w:t>
            </w:r>
          </w:p>
        </w:tc>
      </w:tr>
      <w:tr w:rsidR="009B546A" w14:paraId="31CB69C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C2A06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8F8E18" w14:textId="77777777" w:rsidR="009B546A" w:rsidRPr="001B1679" w:rsidRDefault="009B546A" w:rsidP="00C11620">
            <w:pPr>
              <w:pStyle w:val="TAL"/>
              <w:keepNext w:val="0"/>
              <w:rPr>
                <w:sz w:val="16"/>
                <w:szCs w:val="16"/>
              </w:rPr>
            </w:pPr>
            <w:r w:rsidRPr="001B1679">
              <w:rPr>
                <w:sz w:val="16"/>
                <w:szCs w:val="16"/>
              </w:rPr>
              <w:t>Patel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4AF4ED" w14:textId="77777777" w:rsidR="009B546A" w:rsidRPr="001B1679" w:rsidRDefault="009B546A" w:rsidP="00C11620">
            <w:pPr>
              <w:pStyle w:val="TAL"/>
              <w:keepNext w:val="0"/>
              <w:rPr>
                <w:sz w:val="16"/>
                <w:szCs w:val="16"/>
              </w:rPr>
            </w:pPr>
            <w:r w:rsidRPr="001B1679">
              <w:rPr>
                <w:sz w:val="16"/>
                <w:szCs w:val="16"/>
              </w:rPr>
              <w:t>Ashish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30981" w14:textId="77777777" w:rsidR="009B546A" w:rsidRPr="001B1679" w:rsidRDefault="009B546A" w:rsidP="00C11620">
            <w:pPr>
              <w:pStyle w:val="TAL"/>
              <w:keepNext w:val="0"/>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B078CD"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170944" w14:textId="77777777" w:rsidR="009B546A" w:rsidRPr="001B1679" w:rsidRDefault="009B546A" w:rsidP="00C11620">
            <w:pPr>
              <w:pStyle w:val="TAL"/>
              <w:keepNext w:val="0"/>
              <w:rPr>
                <w:sz w:val="16"/>
                <w:szCs w:val="16"/>
              </w:rPr>
            </w:pPr>
            <w:r w:rsidRPr="001B1679">
              <w:rPr>
                <w:sz w:val="16"/>
                <w:szCs w:val="16"/>
              </w:rPr>
              <w:t>3GPPMEMBER</w:t>
            </w:r>
          </w:p>
        </w:tc>
      </w:tr>
      <w:tr w:rsidR="009B546A" w14:paraId="502CC40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A56BF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2C459D" w14:textId="77777777" w:rsidR="009B546A" w:rsidRPr="001B1679" w:rsidRDefault="009B546A" w:rsidP="00C11620">
            <w:pPr>
              <w:pStyle w:val="TAL"/>
              <w:keepNext w:val="0"/>
              <w:rPr>
                <w:sz w:val="16"/>
                <w:szCs w:val="16"/>
              </w:rPr>
            </w:pPr>
            <w:r w:rsidRPr="001B1679">
              <w:rPr>
                <w:sz w:val="16"/>
                <w:szCs w:val="16"/>
              </w:rPr>
              <w:t>Patry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77722D" w14:textId="77777777" w:rsidR="009B546A" w:rsidRPr="001B1679" w:rsidRDefault="009B546A" w:rsidP="00C11620">
            <w:pPr>
              <w:pStyle w:val="TAL"/>
              <w:keepNext w:val="0"/>
              <w:rPr>
                <w:sz w:val="16"/>
                <w:szCs w:val="16"/>
              </w:rPr>
            </w:pPr>
            <w:r w:rsidRPr="001B1679">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63EF87" w14:textId="77777777" w:rsidR="009B546A" w:rsidRPr="001B1679" w:rsidRDefault="009B546A" w:rsidP="00C11620">
            <w:pPr>
              <w:pStyle w:val="TAL"/>
              <w:keepNext w:val="0"/>
              <w:rPr>
                <w:sz w:val="16"/>
                <w:szCs w:val="16"/>
              </w:rPr>
            </w:pPr>
            <w:r w:rsidRPr="001B1679">
              <w:rPr>
                <w:sz w:val="16"/>
                <w:szCs w:val="16"/>
              </w:rPr>
              <w:t>Omnispace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E8FD5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4AB5C9" w14:textId="77777777" w:rsidR="009B546A" w:rsidRPr="001B1679" w:rsidRDefault="009B546A" w:rsidP="00C11620">
            <w:pPr>
              <w:pStyle w:val="TAL"/>
              <w:keepNext w:val="0"/>
              <w:rPr>
                <w:sz w:val="16"/>
                <w:szCs w:val="16"/>
              </w:rPr>
            </w:pPr>
            <w:r w:rsidRPr="001B1679">
              <w:rPr>
                <w:sz w:val="16"/>
                <w:szCs w:val="16"/>
              </w:rPr>
              <w:t>3GPPMEMBER</w:t>
            </w:r>
          </w:p>
        </w:tc>
      </w:tr>
      <w:tr w:rsidR="009B546A" w14:paraId="454A2DF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069ED0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B627BD" w14:textId="77777777" w:rsidR="009B546A" w:rsidRPr="001B1679" w:rsidRDefault="009B546A" w:rsidP="00C11620">
            <w:pPr>
              <w:pStyle w:val="TAL"/>
              <w:keepNext w:val="0"/>
              <w:rPr>
                <w:sz w:val="16"/>
                <w:szCs w:val="16"/>
              </w:rPr>
            </w:pPr>
            <w:r w:rsidRPr="001B1679">
              <w:rPr>
                <w:sz w:val="16"/>
                <w:szCs w:val="16"/>
              </w:rPr>
              <w:t>Pesonen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1F587A" w14:textId="77777777" w:rsidR="009B546A" w:rsidRPr="001B1679" w:rsidRDefault="009B546A" w:rsidP="00C11620">
            <w:pPr>
              <w:pStyle w:val="TAL"/>
              <w:keepNext w:val="0"/>
              <w:rPr>
                <w:sz w:val="16"/>
                <w:szCs w:val="16"/>
              </w:rPr>
            </w:pPr>
            <w:r w:rsidRPr="001B1679">
              <w:rPr>
                <w:sz w:val="16"/>
                <w:szCs w:val="16"/>
              </w:rPr>
              <w:t>Tero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91F97D" w14:textId="77777777" w:rsidR="009B546A" w:rsidRPr="001B1679" w:rsidRDefault="009B546A" w:rsidP="00C11620">
            <w:pPr>
              <w:pStyle w:val="TAL"/>
              <w:keepNext w:val="0"/>
              <w:rPr>
                <w:sz w:val="16"/>
                <w:szCs w:val="16"/>
              </w:rPr>
            </w:pPr>
            <w:r w:rsidRPr="001B1679">
              <w:rPr>
                <w:sz w:val="16"/>
                <w:szCs w:val="16"/>
              </w:rPr>
              <w:t>Erillisverkot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1D20F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8603BD" w14:textId="77777777" w:rsidR="009B546A" w:rsidRPr="001B1679" w:rsidRDefault="009B546A" w:rsidP="00C11620">
            <w:pPr>
              <w:pStyle w:val="TAL"/>
              <w:keepNext w:val="0"/>
              <w:rPr>
                <w:sz w:val="16"/>
                <w:szCs w:val="16"/>
              </w:rPr>
            </w:pPr>
            <w:r w:rsidRPr="001B1679">
              <w:rPr>
                <w:sz w:val="16"/>
                <w:szCs w:val="16"/>
              </w:rPr>
              <w:t>3GPPMEMBER</w:t>
            </w:r>
          </w:p>
        </w:tc>
      </w:tr>
      <w:tr w:rsidR="009B546A" w14:paraId="0D4959F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D35C4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8855C1" w14:textId="77777777" w:rsidR="009B546A" w:rsidRPr="001B1679" w:rsidRDefault="009B546A" w:rsidP="00C11620">
            <w:pPr>
              <w:pStyle w:val="TAL"/>
              <w:keepNext w:val="0"/>
              <w:rPr>
                <w:sz w:val="16"/>
                <w:szCs w:val="16"/>
              </w:rPr>
            </w:pPr>
            <w:r w:rsidRPr="001B1679">
              <w:rPr>
                <w:sz w:val="16"/>
                <w:szCs w:val="16"/>
              </w:rPr>
              <w:t>Phang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4EA2E8" w14:textId="77777777" w:rsidR="009B546A" w:rsidRPr="001B1679" w:rsidRDefault="009B546A" w:rsidP="00C11620">
            <w:pPr>
              <w:pStyle w:val="TAL"/>
              <w:keepNext w:val="0"/>
              <w:rPr>
                <w:sz w:val="16"/>
                <w:szCs w:val="16"/>
              </w:rPr>
            </w:pPr>
            <w:r w:rsidRPr="001B1679">
              <w:rPr>
                <w:sz w:val="16"/>
                <w:szCs w:val="16"/>
              </w:rPr>
              <w:t>Andy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CC774C" w14:textId="77777777" w:rsidR="009B546A" w:rsidRPr="001B1679" w:rsidRDefault="009B546A" w:rsidP="00C11620">
            <w:pPr>
              <w:pStyle w:val="TAL"/>
              <w:keepNext w:val="0"/>
              <w:rPr>
                <w:sz w:val="16"/>
                <w:szCs w:val="16"/>
              </w:rPr>
            </w:pPr>
            <w:r w:rsidRPr="001B1679">
              <w:rPr>
                <w:sz w:val="16"/>
                <w:szCs w:val="16"/>
              </w:rPr>
              <w:t>IMDA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09705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28336A" w14:textId="77777777" w:rsidR="009B546A" w:rsidRPr="001B1679" w:rsidRDefault="009B546A" w:rsidP="00C11620">
            <w:pPr>
              <w:pStyle w:val="TAL"/>
              <w:keepNext w:val="0"/>
              <w:rPr>
                <w:sz w:val="16"/>
                <w:szCs w:val="16"/>
              </w:rPr>
            </w:pPr>
            <w:r w:rsidRPr="001B1679">
              <w:rPr>
                <w:sz w:val="16"/>
                <w:szCs w:val="16"/>
              </w:rPr>
              <w:t>3GPPMEMBER</w:t>
            </w:r>
          </w:p>
        </w:tc>
      </w:tr>
      <w:tr w:rsidR="009B546A" w14:paraId="0D51C9E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0D97F2"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8B0DBB" w14:textId="77777777" w:rsidR="009B546A" w:rsidRPr="001B1679" w:rsidRDefault="009B546A" w:rsidP="00C11620">
            <w:pPr>
              <w:pStyle w:val="TAL"/>
              <w:keepNext w:val="0"/>
              <w:rPr>
                <w:sz w:val="16"/>
                <w:szCs w:val="16"/>
              </w:rPr>
            </w:pPr>
            <w:r w:rsidRPr="001B1679">
              <w:rPr>
                <w:sz w:val="16"/>
                <w:szCs w:val="16"/>
              </w:rPr>
              <w:t>Pinheiro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9AB192" w14:textId="77777777" w:rsidR="009B546A" w:rsidRPr="001B1679" w:rsidRDefault="009B546A" w:rsidP="00C11620">
            <w:pPr>
              <w:pStyle w:val="TAL"/>
              <w:keepNext w:val="0"/>
              <w:rPr>
                <w:sz w:val="16"/>
                <w:szCs w:val="16"/>
              </w:rPr>
            </w:pPr>
            <w:r w:rsidRPr="001B1679">
              <w:rPr>
                <w:sz w:val="16"/>
                <w:szCs w:val="16"/>
              </w:rPr>
              <w:t>Melissa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B2AF2" w14:textId="77777777" w:rsidR="009B546A" w:rsidRPr="001B1679" w:rsidRDefault="009B546A" w:rsidP="00C11620">
            <w:pPr>
              <w:pStyle w:val="TAL"/>
              <w:keepNext w:val="0"/>
              <w:rPr>
                <w:sz w:val="16"/>
                <w:szCs w:val="16"/>
              </w:rPr>
            </w:pPr>
            <w:r w:rsidRPr="001B1679">
              <w:rPr>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CB57E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F76E5C" w14:textId="77777777" w:rsidR="009B546A" w:rsidRPr="001B1679" w:rsidRDefault="009B546A" w:rsidP="00C11620">
            <w:pPr>
              <w:pStyle w:val="TAL"/>
              <w:keepNext w:val="0"/>
              <w:rPr>
                <w:sz w:val="16"/>
                <w:szCs w:val="16"/>
              </w:rPr>
            </w:pPr>
            <w:r w:rsidRPr="001B1679">
              <w:rPr>
                <w:sz w:val="16"/>
                <w:szCs w:val="16"/>
              </w:rPr>
              <w:t>3GPPMEMBER</w:t>
            </w:r>
          </w:p>
        </w:tc>
      </w:tr>
      <w:tr w:rsidR="009B546A" w14:paraId="472ACFF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BAFD1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8BCC85" w14:textId="77777777" w:rsidR="009B546A" w:rsidRPr="001B1679" w:rsidRDefault="009B546A" w:rsidP="00C11620">
            <w:pPr>
              <w:pStyle w:val="TAL"/>
              <w:keepNext w:val="0"/>
              <w:rPr>
                <w:sz w:val="16"/>
                <w:szCs w:val="16"/>
              </w:rPr>
            </w:pPr>
            <w:r w:rsidRPr="001B1679">
              <w:rPr>
                <w:sz w:val="16"/>
                <w:szCs w:val="16"/>
              </w:rPr>
              <w:t>Piroard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31E581" w14:textId="77777777" w:rsidR="009B546A" w:rsidRPr="001B1679" w:rsidRDefault="009B546A" w:rsidP="00C11620">
            <w:pPr>
              <w:pStyle w:val="TAL"/>
              <w:keepNext w:val="0"/>
              <w:rPr>
                <w:sz w:val="16"/>
                <w:szCs w:val="16"/>
              </w:rPr>
            </w:pPr>
            <w:r w:rsidRPr="001B1679">
              <w:rPr>
                <w:sz w:val="16"/>
                <w:szCs w:val="16"/>
              </w:rPr>
              <w:t>Francois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3E61E0" w14:textId="77777777" w:rsidR="009B546A" w:rsidRPr="001B1679" w:rsidRDefault="009B546A" w:rsidP="00C11620">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3DAA5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BB9408" w14:textId="77777777" w:rsidR="009B546A" w:rsidRPr="001B1679" w:rsidRDefault="009B546A" w:rsidP="00C11620">
            <w:pPr>
              <w:pStyle w:val="TAL"/>
              <w:keepNext w:val="0"/>
              <w:rPr>
                <w:sz w:val="16"/>
                <w:szCs w:val="16"/>
              </w:rPr>
            </w:pPr>
            <w:r w:rsidRPr="001B1679">
              <w:rPr>
                <w:sz w:val="16"/>
                <w:szCs w:val="16"/>
              </w:rPr>
              <w:t>3GPPMEMBER</w:t>
            </w:r>
          </w:p>
        </w:tc>
      </w:tr>
      <w:tr w:rsidR="009B546A" w14:paraId="755A1D3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7A425A"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5052EE" w14:textId="77777777" w:rsidR="009B546A" w:rsidRPr="001B1679" w:rsidRDefault="009B546A" w:rsidP="00C11620">
            <w:pPr>
              <w:pStyle w:val="TAL"/>
              <w:keepNext w:val="0"/>
              <w:rPr>
                <w:sz w:val="16"/>
                <w:szCs w:val="16"/>
              </w:rPr>
            </w:pPr>
            <w:r w:rsidRPr="001B1679">
              <w:rPr>
                <w:sz w:val="16"/>
                <w:szCs w:val="16"/>
              </w:rPr>
              <w:t>Pittampalli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8A654E" w14:textId="77777777" w:rsidR="009B546A" w:rsidRPr="001B1679" w:rsidRDefault="009B546A" w:rsidP="00C11620">
            <w:pPr>
              <w:pStyle w:val="TAL"/>
              <w:keepNext w:val="0"/>
              <w:rPr>
                <w:sz w:val="16"/>
                <w:szCs w:val="16"/>
              </w:rPr>
            </w:pPr>
            <w:r w:rsidRPr="001B1679">
              <w:rPr>
                <w:sz w:val="16"/>
                <w:szCs w:val="16"/>
              </w:rPr>
              <w:t>Eshwar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5D2A18" w14:textId="77777777" w:rsidR="009B546A" w:rsidRPr="001B1679" w:rsidRDefault="009B546A" w:rsidP="00C11620">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249C82"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94ED23" w14:textId="77777777" w:rsidR="009B546A" w:rsidRPr="001B1679" w:rsidRDefault="009B546A" w:rsidP="00C11620">
            <w:pPr>
              <w:pStyle w:val="TAL"/>
              <w:keepNext w:val="0"/>
              <w:rPr>
                <w:sz w:val="16"/>
                <w:szCs w:val="16"/>
              </w:rPr>
            </w:pPr>
            <w:r w:rsidRPr="001B1679">
              <w:rPr>
                <w:sz w:val="16"/>
                <w:szCs w:val="16"/>
              </w:rPr>
              <w:t>3GPPMEMBER</w:t>
            </w:r>
          </w:p>
        </w:tc>
      </w:tr>
      <w:tr w:rsidR="009B546A" w14:paraId="276F44C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20E94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A33313" w14:textId="77777777" w:rsidR="009B546A" w:rsidRPr="001B1679" w:rsidRDefault="009B546A" w:rsidP="00C11620">
            <w:pPr>
              <w:pStyle w:val="TAL"/>
              <w:keepNext w:val="0"/>
              <w:rPr>
                <w:sz w:val="16"/>
                <w:szCs w:val="16"/>
              </w:rPr>
            </w:pPr>
            <w:r w:rsidRPr="001B1679">
              <w:rPr>
                <w:sz w:val="16"/>
                <w:szCs w:val="16"/>
              </w:rPr>
              <w:t>Pope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EB1C4C" w14:textId="77777777" w:rsidR="009B546A" w:rsidRPr="001B1679" w:rsidRDefault="009B546A" w:rsidP="00C11620">
            <w:pPr>
              <w:pStyle w:val="TAL"/>
              <w:keepNext w:val="0"/>
              <w:rPr>
                <w:sz w:val="16"/>
                <w:szCs w:val="16"/>
              </w:rPr>
            </w:pPr>
            <w:r w:rsidRPr="001B1679">
              <w:rPr>
                <w:sz w:val="16"/>
                <w:szCs w:val="16"/>
              </w:rPr>
              <w:t>Maurice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A95285"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CF9A0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54ACA1" w14:textId="77777777" w:rsidR="009B546A" w:rsidRPr="001B1679" w:rsidRDefault="009B546A" w:rsidP="00C11620">
            <w:pPr>
              <w:pStyle w:val="TAL"/>
              <w:keepNext w:val="0"/>
              <w:rPr>
                <w:sz w:val="16"/>
                <w:szCs w:val="16"/>
              </w:rPr>
            </w:pPr>
            <w:r w:rsidRPr="001B1679">
              <w:rPr>
                <w:sz w:val="16"/>
                <w:szCs w:val="16"/>
              </w:rPr>
              <w:t>3GPPORG_REP</w:t>
            </w:r>
          </w:p>
        </w:tc>
      </w:tr>
      <w:tr w:rsidR="009B546A" w14:paraId="4A1F502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AF3BA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910F19" w14:textId="77777777" w:rsidR="009B546A" w:rsidRPr="001B1679" w:rsidRDefault="009B546A" w:rsidP="00C11620">
            <w:pPr>
              <w:pStyle w:val="TAL"/>
              <w:keepNext w:val="0"/>
              <w:rPr>
                <w:sz w:val="16"/>
                <w:szCs w:val="16"/>
              </w:rPr>
            </w:pPr>
            <w:r w:rsidRPr="001B1679">
              <w:rPr>
                <w:sz w:val="16"/>
                <w:szCs w:val="16"/>
              </w:rPr>
              <w:t>Potetsianakis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FD1537" w14:textId="77777777" w:rsidR="009B546A" w:rsidRPr="001B1679" w:rsidRDefault="009B546A" w:rsidP="00C11620">
            <w:pPr>
              <w:pStyle w:val="TAL"/>
              <w:keepNext w:val="0"/>
              <w:rPr>
                <w:sz w:val="16"/>
                <w:szCs w:val="16"/>
              </w:rPr>
            </w:pPr>
            <w:r w:rsidRPr="001B1679">
              <w:rPr>
                <w:sz w:val="16"/>
                <w:szCs w:val="16"/>
              </w:rPr>
              <w:t>Emmanouil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239E5E" w14:textId="77777777" w:rsidR="009B546A" w:rsidRPr="001B1679" w:rsidRDefault="009B546A" w:rsidP="00C11620">
            <w:pPr>
              <w:pStyle w:val="TAL"/>
              <w:keepNext w:val="0"/>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7F6F9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E9B05B" w14:textId="77777777" w:rsidR="009B546A" w:rsidRPr="001B1679" w:rsidRDefault="009B546A" w:rsidP="00C11620">
            <w:pPr>
              <w:pStyle w:val="TAL"/>
              <w:keepNext w:val="0"/>
              <w:rPr>
                <w:sz w:val="16"/>
                <w:szCs w:val="16"/>
              </w:rPr>
            </w:pPr>
            <w:r w:rsidRPr="001B1679">
              <w:rPr>
                <w:sz w:val="16"/>
                <w:szCs w:val="16"/>
              </w:rPr>
              <w:t>3GPPMEMBER</w:t>
            </w:r>
          </w:p>
        </w:tc>
      </w:tr>
      <w:tr w:rsidR="009B546A" w14:paraId="40E4FD9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51B6E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E20573" w14:textId="77777777" w:rsidR="009B546A" w:rsidRPr="001B1679" w:rsidRDefault="009B546A" w:rsidP="00C11620">
            <w:pPr>
              <w:pStyle w:val="TAL"/>
              <w:keepNext w:val="0"/>
              <w:rPr>
                <w:sz w:val="16"/>
                <w:szCs w:val="16"/>
              </w:rPr>
            </w:pPr>
            <w:r w:rsidRPr="001B1679">
              <w:rPr>
                <w:sz w:val="16"/>
                <w:szCs w:val="16"/>
              </w:rPr>
              <w:t>Prochaska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F7BE3A" w14:textId="77777777" w:rsidR="009B546A" w:rsidRPr="001B1679" w:rsidRDefault="009B546A" w:rsidP="00C11620">
            <w:pPr>
              <w:pStyle w:val="TAL"/>
              <w:keepNext w:val="0"/>
              <w:rPr>
                <w:sz w:val="16"/>
                <w:szCs w:val="16"/>
              </w:rPr>
            </w:pPr>
            <w:r w:rsidRPr="001B1679">
              <w:rPr>
                <w:sz w:val="16"/>
                <w:szCs w:val="16"/>
              </w:rPr>
              <w:t>Dean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49B2C6" w14:textId="77777777" w:rsidR="009B546A" w:rsidRPr="001B1679" w:rsidRDefault="009B546A" w:rsidP="00C11620">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5C51EF"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C02F58" w14:textId="77777777" w:rsidR="009B546A" w:rsidRPr="001B1679" w:rsidRDefault="009B546A" w:rsidP="00C11620">
            <w:pPr>
              <w:pStyle w:val="TAL"/>
              <w:keepNext w:val="0"/>
              <w:rPr>
                <w:sz w:val="16"/>
                <w:szCs w:val="16"/>
              </w:rPr>
            </w:pPr>
            <w:r w:rsidRPr="001B1679">
              <w:rPr>
                <w:sz w:val="16"/>
                <w:szCs w:val="16"/>
              </w:rPr>
              <w:t>3GPPMEMBER</w:t>
            </w:r>
          </w:p>
        </w:tc>
      </w:tr>
      <w:tr w:rsidR="009B546A" w14:paraId="2A96BE7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E058C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BB81FE" w14:textId="77777777" w:rsidR="009B546A" w:rsidRPr="001B1679" w:rsidRDefault="009B546A" w:rsidP="00C11620">
            <w:pPr>
              <w:pStyle w:val="TAL"/>
              <w:keepNext w:val="0"/>
              <w:rPr>
                <w:sz w:val="16"/>
                <w:szCs w:val="16"/>
              </w:rPr>
            </w:pPr>
            <w:r w:rsidRPr="001B1679">
              <w:rPr>
                <w:sz w:val="16"/>
                <w:szCs w:val="16"/>
              </w:rPr>
              <w:t>Provvedi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76DF17" w14:textId="77777777" w:rsidR="009B546A" w:rsidRPr="001B1679" w:rsidRDefault="009B546A" w:rsidP="00C11620">
            <w:pPr>
              <w:pStyle w:val="TAL"/>
              <w:keepNext w:val="0"/>
              <w:rPr>
                <w:sz w:val="16"/>
                <w:szCs w:val="16"/>
              </w:rPr>
            </w:pPr>
            <w:r w:rsidRPr="001B1679">
              <w:rPr>
                <w:sz w:val="16"/>
                <w:szCs w:val="16"/>
              </w:rPr>
              <w:t>Simone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594BD2" w14:textId="77777777" w:rsidR="009B546A" w:rsidRPr="001B1679" w:rsidRDefault="009B546A" w:rsidP="00C11620">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BEA8A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59080E" w14:textId="77777777" w:rsidR="009B546A" w:rsidRPr="001B1679" w:rsidRDefault="009B546A" w:rsidP="00C11620">
            <w:pPr>
              <w:pStyle w:val="TAL"/>
              <w:keepNext w:val="0"/>
              <w:rPr>
                <w:sz w:val="16"/>
                <w:szCs w:val="16"/>
              </w:rPr>
            </w:pPr>
            <w:r w:rsidRPr="001B1679">
              <w:rPr>
                <w:sz w:val="16"/>
                <w:szCs w:val="16"/>
              </w:rPr>
              <w:t>3GPPMEMBER</w:t>
            </w:r>
          </w:p>
        </w:tc>
      </w:tr>
      <w:tr w:rsidR="009B546A" w14:paraId="7007BEA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1538E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353B80" w14:textId="77777777" w:rsidR="009B546A" w:rsidRPr="001B1679" w:rsidRDefault="009B546A" w:rsidP="00C11620">
            <w:pPr>
              <w:pStyle w:val="TAL"/>
              <w:keepNext w:val="0"/>
              <w:rPr>
                <w:sz w:val="16"/>
                <w:szCs w:val="16"/>
              </w:rPr>
            </w:pPr>
            <w:r w:rsidRPr="001B1679">
              <w:rPr>
                <w:sz w:val="16"/>
                <w:szCs w:val="16"/>
              </w:rPr>
              <w:t>Pudney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389D41" w14:textId="77777777" w:rsidR="009B546A" w:rsidRPr="001B1679" w:rsidRDefault="009B546A" w:rsidP="00C11620">
            <w:pPr>
              <w:pStyle w:val="TAL"/>
              <w:keepNext w:val="0"/>
              <w:rPr>
                <w:sz w:val="16"/>
                <w:szCs w:val="16"/>
              </w:rPr>
            </w:pPr>
            <w:r w:rsidRPr="001B1679">
              <w:rPr>
                <w:sz w:val="16"/>
                <w:szCs w:val="16"/>
              </w:rPr>
              <w:t>Chris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F594EA" w14:textId="77777777" w:rsidR="009B546A" w:rsidRPr="001B1679" w:rsidRDefault="009B546A" w:rsidP="00C11620">
            <w:pPr>
              <w:pStyle w:val="TAL"/>
              <w:keepNext w:val="0"/>
              <w:rPr>
                <w:sz w:val="16"/>
                <w:szCs w:val="16"/>
              </w:rPr>
            </w:pPr>
            <w:r w:rsidRPr="001B1679">
              <w:rPr>
                <w:sz w:val="16"/>
                <w:szCs w:val="16"/>
              </w:rPr>
              <w:t>Vodafone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5EA7B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5578CA" w14:textId="77777777" w:rsidR="009B546A" w:rsidRPr="001B1679" w:rsidRDefault="009B546A" w:rsidP="00C11620">
            <w:pPr>
              <w:pStyle w:val="TAL"/>
              <w:keepNext w:val="0"/>
              <w:rPr>
                <w:sz w:val="16"/>
                <w:szCs w:val="16"/>
              </w:rPr>
            </w:pPr>
            <w:r w:rsidRPr="001B1679">
              <w:rPr>
                <w:sz w:val="16"/>
                <w:szCs w:val="16"/>
              </w:rPr>
              <w:t>3GPPMEMBER</w:t>
            </w:r>
          </w:p>
        </w:tc>
      </w:tr>
      <w:tr w:rsidR="009B546A" w14:paraId="030015F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296A93"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EA70E0" w14:textId="77777777" w:rsidR="009B546A" w:rsidRPr="001B1679" w:rsidRDefault="009B546A" w:rsidP="00C11620">
            <w:pPr>
              <w:pStyle w:val="TAL"/>
              <w:keepNext w:val="0"/>
              <w:rPr>
                <w:sz w:val="16"/>
                <w:szCs w:val="16"/>
              </w:rPr>
            </w:pPr>
            <w:r w:rsidRPr="001B1679">
              <w:rPr>
                <w:sz w:val="16"/>
                <w:szCs w:val="16"/>
              </w:rPr>
              <w:t>Qi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F93BBD" w14:textId="77777777" w:rsidR="009B546A" w:rsidRPr="001B1679" w:rsidRDefault="009B546A" w:rsidP="00C11620">
            <w:pPr>
              <w:pStyle w:val="TAL"/>
              <w:keepNext w:val="0"/>
              <w:rPr>
                <w:sz w:val="16"/>
                <w:szCs w:val="16"/>
              </w:rPr>
            </w:pPr>
            <w:r w:rsidRPr="001B1679">
              <w:rPr>
                <w:sz w:val="16"/>
                <w:szCs w:val="16"/>
              </w:rPr>
              <w:t>Caixia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75669A"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EDEA7A"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491D92" w14:textId="77777777" w:rsidR="009B546A" w:rsidRPr="001B1679" w:rsidRDefault="009B546A" w:rsidP="00C11620">
            <w:pPr>
              <w:pStyle w:val="TAL"/>
              <w:keepNext w:val="0"/>
              <w:rPr>
                <w:sz w:val="16"/>
                <w:szCs w:val="16"/>
              </w:rPr>
            </w:pPr>
            <w:r w:rsidRPr="001B1679">
              <w:rPr>
                <w:sz w:val="16"/>
                <w:szCs w:val="16"/>
              </w:rPr>
              <w:t>3GPPMEMBER</w:t>
            </w:r>
          </w:p>
        </w:tc>
      </w:tr>
      <w:tr w:rsidR="009B546A" w14:paraId="5DC1625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56CFB0"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6A668F" w14:textId="77777777" w:rsidR="009B546A" w:rsidRPr="001B1679" w:rsidRDefault="009B546A" w:rsidP="00C11620">
            <w:pPr>
              <w:pStyle w:val="TAL"/>
              <w:keepNext w:val="0"/>
              <w:rPr>
                <w:sz w:val="16"/>
                <w:szCs w:val="16"/>
              </w:rPr>
            </w:pPr>
            <w:r w:rsidRPr="001B1679">
              <w:rPr>
                <w:sz w:val="16"/>
                <w:szCs w:val="16"/>
              </w:rPr>
              <w:t>QI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ED61B4" w14:textId="77777777" w:rsidR="009B546A" w:rsidRPr="001B1679" w:rsidRDefault="009B546A" w:rsidP="00C11620">
            <w:pPr>
              <w:pStyle w:val="TAL"/>
              <w:keepNext w:val="0"/>
              <w:rPr>
                <w:sz w:val="16"/>
                <w:szCs w:val="16"/>
              </w:rPr>
            </w:pPr>
            <w:r w:rsidRPr="001B1679">
              <w:rPr>
                <w:sz w:val="16"/>
                <w:szCs w:val="16"/>
              </w:rPr>
              <w:t>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CA037E" w14:textId="77777777" w:rsidR="009B546A" w:rsidRPr="001B1679" w:rsidRDefault="009B546A" w:rsidP="00C11620">
            <w:pPr>
              <w:pStyle w:val="TAL"/>
              <w:keepNext w:val="0"/>
              <w:rPr>
                <w:sz w:val="16"/>
                <w:szCs w:val="16"/>
              </w:rPr>
            </w:pPr>
            <w:r w:rsidRPr="001B1679">
              <w:rPr>
                <w:sz w:val="16"/>
                <w:szCs w:val="16"/>
              </w:rPr>
              <w:t>ShenZhen Zhongxing Shitong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F4CF1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B988C8" w14:textId="77777777" w:rsidR="009B546A" w:rsidRPr="001B1679" w:rsidRDefault="009B546A" w:rsidP="00C11620">
            <w:pPr>
              <w:pStyle w:val="TAL"/>
              <w:keepNext w:val="0"/>
              <w:rPr>
                <w:sz w:val="16"/>
                <w:szCs w:val="16"/>
              </w:rPr>
            </w:pPr>
            <w:r w:rsidRPr="001B1679">
              <w:rPr>
                <w:sz w:val="16"/>
                <w:szCs w:val="16"/>
              </w:rPr>
              <w:t>3GPPMEMBER</w:t>
            </w:r>
          </w:p>
        </w:tc>
      </w:tr>
      <w:tr w:rsidR="009B546A" w14:paraId="39FF461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E7271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D32B4A" w14:textId="77777777" w:rsidR="009B546A" w:rsidRPr="001B1679" w:rsidRDefault="009B546A" w:rsidP="00C11620">
            <w:pPr>
              <w:pStyle w:val="TAL"/>
              <w:keepNext w:val="0"/>
              <w:rPr>
                <w:sz w:val="16"/>
                <w:szCs w:val="16"/>
              </w:rPr>
            </w:pPr>
            <w:r w:rsidRPr="001B1679">
              <w:rPr>
                <w:sz w:val="16"/>
                <w:szCs w:val="16"/>
              </w:rPr>
              <w:t>Qi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30ADD9" w14:textId="77777777" w:rsidR="009B546A" w:rsidRPr="001B1679" w:rsidRDefault="009B546A" w:rsidP="00C11620">
            <w:pPr>
              <w:pStyle w:val="TAL"/>
              <w:keepNext w:val="0"/>
              <w:rPr>
                <w:sz w:val="16"/>
                <w:szCs w:val="16"/>
              </w:rPr>
            </w:pPr>
            <w:r w:rsidRPr="001B1679">
              <w:rPr>
                <w:sz w:val="16"/>
                <w:szCs w:val="16"/>
              </w:rPr>
              <w:t>Tongya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8A09E4" w14:textId="77777777" w:rsidR="009B546A" w:rsidRPr="001B1679" w:rsidRDefault="009B546A" w:rsidP="00C11620">
            <w:pPr>
              <w:pStyle w:val="TAL"/>
              <w:keepNext w:val="0"/>
              <w:rPr>
                <w:sz w:val="16"/>
                <w:szCs w:val="16"/>
              </w:rPr>
            </w:pPr>
            <w:r w:rsidRPr="001B1679">
              <w:rPr>
                <w:sz w:val="16"/>
                <w:szCs w:val="16"/>
              </w:rPr>
              <w:t>ZEKU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AA422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B983B9" w14:textId="77777777" w:rsidR="009B546A" w:rsidRPr="001B1679" w:rsidRDefault="009B546A" w:rsidP="00C11620">
            <w:pPr>
              <w:pStyle w:val="TAL"/>
              <w:keepNext w:val="0"/>
              <w:rPr>
                <w:sz w:val="16"/>
                <w:szCs w:val="16"/>
              </w:rPr>
            </w:pPr>
            <w:r w:rsidRPr="001B1679">
              <w:rPr>
                <w:sz w:val="16"/>
                <w:szCs w:val="16"/>
              </w:rPr>
              <w:t>3GPPMEMBER</w:t>
            </w:r>
          </w:p>
        </w:tc>
      </w:tr>
      <w:tr w:rsidR="009B546A" w14:paraId="732005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2FEFB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0CFF45" w14:textId="77777777" w:rsidR="009B546A" w:rsidRPr="001B1679" w:rsidRDefault="009B546A" w:rsidP="00C11620">
            <w:pPr>
              <w:pStyle w:val="TAL"/>
              <w:keepNext w:val="0"/>
              <w:rPr>
                <w:sz w:val="16"/>
                <w:szCs w:val="16"/>
              </w:rPr>
            </w:pPr>
            <w:r w:rsidRPr="001B1679">
              <w:rPr>
                <w:sz w:val="16"/>
                <w:szCs w:val="16"/>
              </w:rPr>
              <w:t>qin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AA038F" w14:textId="77777777" w:rsidR="009B546A" w:rsidRPr="001B1679" w:rsidRDefault="009B546A" w:rsidP="00C11620">
            <w:pPr>
              <w:pStyle w:val="TAL"/>
              <w:keepNext w:val="0"/>
              <w:rPr>
                <w:sz w:val="16"/>
                <w:szCs w:val="16"/>
              </w:rPr>
            </w:pPr>
            <w:r w:rsidRPr="001B1679">
              <w:rPr>
                <w:sz w:val="16"/>
                <w:szCs w:val="16"/>
              </w:rPr>
              <w:t>chuan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76AC7" w14:textId="77777777" w:rsidR="009B546A" w:rsidRPr="001B1679" w:rsidRDefault="009B546A" w:rsidP="00C11620">
            <w:pPr>
              <w:pStyle w:val="TAL"/>
              <w:keepNext w:val="0"/>
              <w:rPr>
                <w:sz w:val="16"/>
                <w:szCs w:val="16"/>
              </w:rPr>
            </w:pPr>
            <w:r w:rsidRPr="001B1679">
              <w:rPr>
                <w:sz w:val="16"/>
                <w:szCs w:val="16"/>
              </w:rPr>
              <w:t>CENC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A8285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2149FC" w14:textId="77777777" w:rsidR="009B546A" w:rsidRPr="001B1679" w:rsidRDefault="009B546A" w:rsidP="00C11620">
            <w:pPr>
              <w:pStyle w:val="TAL"/>
              <w:keepNext w:val="0"/>
              <w:rPr>
                <w:sz w:val="16"/>
                <w:szCs w:val="16"/>
              </w:rPr>
            </w:pPr>
            <w:r w:rsidRPr="001B1679">
              <w:rPr>
                <w:sz w:val="16"/>
                <w:szCs w:val="16"/>
              </w:rPr>
              <w:t>3GPPMEMBER</w:t>
            </w:r>
          </w:p>
        </w:tc>
      </w:tr>
      <w:tr w:rsidR="009B546A" w14:paraId="6AE0CD9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9292A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10DF1E" w14:textId="77777777" w:rsidR="009B546A" w:rsidRPr="001B1679" w:rsidRDefault="009B546A" w:rsidP="00C11620">
            <w:pPr>
              <w:pStyle w:val="TAL"/>
              <w:keepNext w:val="0"/>
              <w:rPr>
                <w:sz w:val="16"/>
                <w:szCs w:val="16"/>
              </w:rPr>
            </w:pPr>
            <w:r w:rsidRPr="001B1679">
              <w:rPr>
                <w:sz w:val="16"/>
                <w:szCs w:val="16"/>
              </w:rPr>
              <w:t>QIN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4C628E" w14:textId="77777777" w:rsidR="009B546A" w:rsidRPr="001B1679" w:rsidRDefault="009B546A" w:rsidP="00C11620">
            <w:pPr>
              <w:pStyle w:val="TAL"/>
              <w:keepNext w:val="0"/>
              <w:rPr>
                <w:sz w:val="16"/>
                <w:szCs w:val="16"/>
              </w:rPr>
            </w:pPr>
            <w:r w:rsidRPr="001B1679">
              <w:rPr>
                <w:sz w:val="16"/>
                <w:szCs w:val="16"/>
              </w:rPr>
              <w:t>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6DC790" w14:textId="77777777" w:rsidR="009B546A" w:rsidRPr="001B1679" w:rsidRDefault="009B546A" w:rsidP="00C11620">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8DC15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3E30BF" w14:textId="77777777" w:rsidR="009B546A" w:rsidRPr="001B1679" w:rsidRDefault="009B546A" w:rsidP="00C11620">
            <w:pPr>
              <w:pStyle w:val="TAL"/>
              <w:keepNext w:val="0"/>
              <w:rPr>
                <w:sz w:val="16"/>
                <w:szCs w:val="16"/>
              </w:rPr>
            </w:pPr>
            <w:r w:rsidRPr="001B1679">
              <w:rPr>
                <w:sz w:val="16"/>
                <w:szCs w:val="16"/>
              </w:rPr>
              <w:t>3GPPMEMBER</w:t>
            </w:r>
          </w:p>
        </w:tc>
      </w:tr>
      <w:tr w:rsidR="009B546A" w14:paraId="042FF73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3B777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62DBD4" w14:textId="77777777" w:rsidR="009B546A" w:rsidRPr="001B1679" w:rsidRDefault="009B546A" w:rsidP="00C11620">
            <w:pPr>
              <w:pStyle w:val="TAL"/>
              <w:keepNext w:val="0"/>
              <w:rPr>
                <w:sz w:val="16"/>
                <w:szCs w:val="16"/>
              </w:rPr>
            </w:pPr>
            <w:r w:rsidRPr="001B1679">
              <w:rPr>
                <w:sz w:val="16"/>
                <w:szCs w:val="16"/>
              </w:rPr>
              <w:t>Qiu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985EC8" w14:textId="77777777" w:rsidR="009B546A" w:rsidRPr="001B1679" w:rsidRDefault="009B546A" w:rsidP="00C11620">
            <w:pPr>
              <w:pStyle w:val="TAL"/>
              <w:keepNext w:val="0"/>
              <w:rPr>
                <w:sz w:val="16"/>
                <w:szCs w:val="16"/>
              </w:rPr>
            </w:pPr>
            <w:r w:rsidRPr="001B1679">
              <w:rPr>
                <w:sz w:val="16"/>
                <w:szCs w:val="16"/>
              </w:rPr>
              <w:t>Haijie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7907C7" w14:textId="77777777" w:rsidR="009B546A" w:rsidRPr="001B1679" w:rsidRDefault="009B546A" w:rsidP="00C11620">
            <w:pPr>
              <w:pStyle w:val="TAL"/>
              <w:keepNext w:val="0"/>
              <w:rPr>
                <w:sz w:val="16"/>
                <w:szCs w:val="16"/>
              </w:rPr>
            </w:pPr>
            <w:r w:rsidRPr="001B1679">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2C576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22CD6F" w14:textId="77777777" w:rsidR="009B546A" w:rsidRPr="001B1679" w:rsidRDefault="009B546A" w:rsidP="00C11620">
            <w:pPr>
              <w:pStyle w:val="TAL"/>
              <w:keepNext w:val="0"/>
              <w:rPr>
                <w:sz w:val="16"/>
                <w:szCs w:val="16"/>
              </w:rPr>
            </w:pPr>
            <w:r w:rsidRPr="001B1679">
              <w:rPr>
                <w:sz w:val="16"/>
                <w:szCs w:val="16"/>
              </w:rPr>
              <w:t>3GPPMEMBER</w:t>
            </w:r>
          </w:p>
        </w:tc>
      </w:tr>
      <w:tr w:rsidR="009B546A" w14:paraId="382E7CC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2ABA7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3F37E5" w14:textId="77777777" w:rsidR="009B546A" w:rsidRPr="001B1679" w:rsidRDefault="009B546A" w:rsidP="00C11620">
            <w:pPr>
              <w:pStyle w:val="TAL"/>
              <w:keepNext w:val="0"/>
              <w:rPr>
                <w:sz w:val="16"/>
                <w:szCs w:val="16"/>
              </w:rPr>
            </w:pPr>
            <w:r w:rsidRPr="001B1679">
              <w:rPr>
                <w:sz w:val="16"/>
                <w:szCs w:val="16"/>
              </w:rPr>
              <w:t>Rækken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504AE5" w14:textId="77777777" w:rsidR="009B546A" w:rsidRPr="001B1679" w:rsidRDefault="009B546A" w:rsidP="00C11620">
            <w:pPr>
              <w:pStyle w:val="TAL"/>
              <w:keepNext w:val="0"/>
              <w:rPr>
                <w:sz w:val="16"/>
                <w:szCs w:val="16"/>
              </w:rPr>
            </w:pPr>
            <w:r w:rsidRPr="001B1679">
              <w:rPr>
                <w:sz w:val="16"/>
                <w:szCs w:val="16"/>
              </w:rPr>
              <w:t>Rune Harald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5612F3" w14:textId="77777777" w:rsidR="009B546A" w:rsidRPr="001B1679" w:rsidRDefault="009B546A" w:rsidP="00C11620">
            <w:pPr>
              <w:pStyle w:val="TAL"/>
              <w:keepNext w:val="0"/>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21D35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B65D84" w14:textId="77777777" w:rsidR="009B546A" w:rsidRPr="001B1679" w:rsidRDefault="009B546A" w:rsidP="00C11620">
            <w:pPr>
              <w:pStyle w:val="TAL"/>
              <w:keepNext w:val="0"/>
              <w:rPr>
                <w:sz w:val="16"/>
                <w:szCs w:val="16"/>
              </w:rPr>
            </w:pPr>
            <w:r w:rsidRPr="001B1679">
              <w:rPr>
                <w:sz w:val="16"/>
                <w:szCs w:val="16"/>
              </w:rPr>
              <w:t>3GPPMEMBER</w:t>
            </w:r>
          </w:p>
        </w:tc>
      </w:tr>
      <w:tr w:rsidR="009B546A" w14:paraId="0FE5B2A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A75A06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968B05" w14:textId="77777777" w:rsidR="009B546A" w:rsidRPr="001B1679" w:rsidRDefault="009B546A" w:rsidP="00C11620">
            <w:pPr>
              <w:pStyle w:val="TAL"/>
              <w:keepNext w:val="0"/>
              <w:rPr>
                <w:sz w:val="16"/>
                <w:szCs w:val="16"/>
              </w:rPr>
            </w:pPr>
            <w:r w:rsidRPr="001B1679">
              <w:rPr>
                <w:sz w:val="16"/>
                <w:szCs w:val="16"/>
              </w:rPr>
              <w:t>Ram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601A3A" w14:textId="77777777" w:rsidR="009B546A" w:rsidRPr="001B1679" w:rsidRDefault="009B546A" w:rsidP="00C11620">
            <w:pPr>
              <w:pStyle w:val="TAL"/>
              <w:keepNext w:val="0"/>
              <w:rPr>
                <w:sz w:val="16"/>
                <w:szCs w:val="16"/>
              </w:rPr>
            </w:pPr>
            <w:r w:rsidRPr="001B1679">
              <w:rPr>
                <w:sz w:val="16"/>
                <w:szCs w:val="16"/>
              </w:rPr>
              <w:t>Vishnu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DB13FD" w14:textId="77777777" w:rsidR="009B546A" w:rsidRPr="001B1679" w:rsidRDefault="009B546A" w:rsidP="00C11620">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9AA07B"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0B8B25" w14:textId="77777777" w:rsidR="009B546A" w:rsidRPr="001B1679" w:rsidRDefault="009B546A" w:rsidP="00C11620">
            <w:pPr>
              <w:pStyle w:val="TAL"/>
              <w:keepNext w:val="0"/>
              <w:rPr>
                <w:sz w:val="16"/>
                <w:szCs w:val="16"/>
              </w:rPr>
            </w:pPr>
            <w:r w:rsidRPr="001B1679">
              <w:rPr>
                <w:sz w:val="16"/>
                <w:szCs w:val="16"/>
              </w:rPr>
              <w:t>3GPPORG_REP</w:t>
            </w:r>
          </w:p>
        </w:tc>
      </w:tr>
      <w:tr w:rsidR="009B546A" w14:paraId="0A98DF3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04857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8034CB" w14:textId="77777777" w:rsidR="009B546A" w:rsidRPr="001B1679" w:rsidRDefault="009B546A" w:rsidP="00C11620">
            <w:pPr>
              <w:pStyle w:val="TAL"/>
              <w:keepNext w:val="0"/>
              <w:rPr>
                <w:sz w:val="16"/>
                <w:szCs w:val="16"/>
              </w:rPr>
            </w:pPr>
            <w:r w:rsidRPr="001B1679">
              <w:rPr>
                <w:sz w:val="16"/>
                <w:szCs w:val="16"/>
              </w:rPr>
              <w:t>Ramanan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760339" w14:textId="77777777" w:rsidR="009B546A" w:rsidRPr="001B1679" w:rsidRDefault="009B546A" w:rsidP="00C11620">
            <w:pPr>
              <w:pStyle w:val="TAL"/>
              <w:keepNext w:val="0"/>
              <w:rPr>
                <w:sz w:val="16"/>
                <w:szCs w:val="16"/>
              </w:rPr>
            </w:pPr>
            <w:r w:rsidRPr="001B1679">
              <w:rPr>
                <w:sz w:val="16"/>
                <w:szCs w:val="16"/>
              </w:rPr>
              <w:t>Sivasubramaniam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667362" w14:textId="77777777" w:rsidR="009B546A" w:rsidRPr="001B1679" w:rsidRDefault="009B546A" w:rsidP="00C11620">
            <w:pPr>
              <w:pStyle w:val="TAL"/>
              <w:keepNext w:val="0"/>
              <w:rPr>
                <w:sz w:val="16"/>
                <w:szCs w:val="16"/>
              </w:rPr>
            </w:pPr>
            <w:r w:rsidRPr="001B1679">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6529A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FAD3B7" w14:textId="77777777" w:rsidR="009B546A" w:rsidRPr="001B1679" w:rsidRDefault="009B546A" w:rsidP="00C11620">
            <w:pPr>
              <w:pStyle w:val="TAL"/>
              <w:keepNext w:val="0"/>
              <w:rPr>
                <w:sz w:val="16"/>
                <w:szCs w:val="16"/>
              </w:rPr>
            </w:pPr>
            <w:r w:rsidRPr="001B1679">
              <w:rPr>
                <w:sz w:val="16"/>
                <w:szCs w:val="16"/>
              </w:rPr>
              <w:t>3GPPMEMBER</w:t>
            </w:r>
          </w:p>
        </w:tc>
      </w:tr>
      <w:tr w:rsidR="009B546A" w14:paraId="153AB56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B8CCC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94A8D0" w14:textId="77777777" w:rsidR="009B546A" w:rsidRPr="001B1679" w:rsidRDefault="009B546A" w:rsidP="00C11620">
            <w:pPr>
              <w:pStyle w:val="TAL"/>
              <w:keepNext w:val="0"/>
              <w:rPr>
                <w:sz w:val="16"/>
                <w:szCs w:val="16"/>
              </w:rPr>
            </w:pPr>
            <w:r w:rsidRPr="001B1679">
              <w:rPr>
                <w:sz w:val="16"/>
                <w:szCs w:val="16"/>
              </w:rPr>
              <w:t>Ramanath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1D0816" w14:textId="77777777" w:rsidR="009B546A" w:rsidRPr="001B1679" w:rsidRDefault="009B546A" w:rsidP="00C11620">
            <w:pPr>
              <w:pStyle w:val="TAL"/>
              <w:keepNext w:val="0"/>
              <w:rPr>
                <w:sz w:val="16"/>
                <w:szCs w:val="16"/>
              </w:rPr>
            </w:pPr>
            <w:r w:rsidRPr="001B1679">
              <w:rPr>
                <w:sz w:val="16"/>
                <w:szCs w:val="16"/>
              </w:rPr>
              <w:t>Sreenath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CBE345" w14:textId="77777777" w:rsidR="009B546A" w:rsidRPr="001B1679" w:rsidRDefault="009B546A" w:rsidP="00C11620">
            <w:pPr>
              <w:pStyle w:val="TAL"/>
              <w:keepNext w:val="0"/>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DABF81"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F1B85E" w14:textId="77777777" w:rsidR="009B546A" w:rsidRPr="001B1679" w:rsidRDefault="009B546A" w:rsidP="00C11620">
            <w:pPr>
              <w:pStyle w:val="TAL"/>
              <w:keepNext w:val="0"/>
              <w:rPr>
                <w:sz w:val="16"/>
                <w:szCs w:val="16"/>
              </w:rPr>
            </w:pPr>
            <w:r w:rsidRPr="001B1679">
              <w:rPr>
                <w:sz w:val="16"/>
                <w:szCs w:val="16"/>
              </w:rPr>
              <w:t>3GPPMEMBER</w:t>
            </w:r>
          </w:p>
        </w:tc>
      </w:tr>
      <w:tr w:rsidR="009B546A" w14:paraId="07CA233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4E26A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2DC6A2" w14:textId="77777777" w:rsidR="009B546A" w:rsidRPr="001B1679" w:rsidRDefault="009B546A" w:rsidP="00C11620">
            <w:pPr>
              <w:pStyle w:val="TAL"/>
              <w:keepNext w:val="0"/>
              <w:rPr>
                <w:sz w:val="16"/>
                <w:szCs w:val="16"/>
              </w:rPr>
            </w:pPr>
            <w:r w:rsidRPr="001B1679">
              <w:rPr>
                <w:sz w:val="16"/>
                <w:szCs w:val="16"/>
              </w:rPr>
              <w:t>Ramasetty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2A1942" w14:textId="77777777" w:rsidR="009B546A" w:rsidRPr="001B1679" w:rsidRDefault="009B546A" w:rsidP="00C11620">
            <w:pPr>
              <w:pStyle w:val="TAL"/>
              <w:keepNext w:val="0"/>
              <w:rPr>
                <w:sz w:val="16"/>
                <w:szCs w:val="16"/>
              </w:rPr>
            </w:pPr>
            <w:r w:rsidRPr="001B1679">
              <w:rPr>
                <w:sz w:val="16"/>
                <w:szCs w:val="16"/>
              </w:rPr>
              <w:t>Prakash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17BBBC" w14:textId="77777777" w:rsidR="009B546A" w:rsidRPr="001B1679" w:rsidRDefault="009B546A" w:rsidP="00C11620">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8A156E"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64F9A6" w14:textId="77777777" w:rsidR="009B546A" w:rsidRPr="001B1679" w:rsidRDefault="009B546A" w:rsidP="00C11620">
            <w:pPr>
              <w:pStyle w:val="TAL"/>
              <w:keepNext w:val="0"/>
              <w:rPr>
                <w:sz w:val="16"/>
                <w:szCs w:val="16"/>
              </w:rPr>
            </w:pPr>
            <w:r w:rsidRPr="001B1679">
              <w:rPr>
                <w:sz w:val="16"/>
                <w:szCs w:val="16"/>
              </w:rPr>
              <w:t>3GPPMEMBER</w:t>
            </w:r>
          </w:p>
        </w:tc>
      </w:tr>
      <w:tr w:rsidR="009B546A" w14:paraId="2CA4923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B664A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411D50" w14:textId="77777777" w:rsidR="009B546A" w:rsidRPr="001B1679" w:rsidRDefault="009B546A" w:rsidP="00C11620">
            <w:pPr>
              <w:pStyle w:val="TAL"/>
              <w:keepNext w:val="0"/>
              <w:rPr>
                <w:sz w:val="16"/>
                <w:szCs w:val="16"/>
              </w:rPr>
            </w:pPr>
            <w:r w:rsidRPr="001B1679">
              <w:rPr>
                <w:sz w:val="16"/>
                <w:szCs w:val="16"/>
              </w:rPr>
              <w:t>Rath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0E3F3B" w14:textId="77777777" w:rsidR="009B546A" w:rsidRPr="001B1679" w:rsidRDefault="009B546A" w:rsidP="00C11620">
            <w:pPr>
              <w:pStyle w:val="TAL"/>
              <w:keepNext w:val="0"/>
              <w:rPr>
                <w:sz w:val="16"/>
                <w:szCs w:val="16"/>
              </w:rPr>
            </w:pPr>
            <w:r w:rsidRPr="001B1679">
              <w:rPr>
                <w:sz w:val="16"/>
                <w:szCs w:val="16"/>
              </w:rPr>
              <w:t>Paresh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9CAAFA" w14:textId="77777777" w:rsidR="009B546A" w:rsidRPr="001B1679" w:rsidRDefault="009B546A" w:rsidP="00C11620">
            <w:pPr>
              <w:pStyle w:val="TAL"/>
              <w:keepNext w:val="0"/>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580C1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D3BA72" w14:textId="77777777" w:rsidR="009B546A" w:rsidRPr="001B1679" w:rsidRDefault="009B546A" w:rsidP="00C11620">
            <w:pPr>
              <w:pStyle w:val="TAL"/>
              <w:keepNext w:val="0"/>
              <w:rPr>
                <w:sz w:val="16"/>
                <w:szCs w:val="16"/>
              </w:rPr>
            </w:pPr>
            <w:r w:rsidRPr="001B1679">
              <w:rPr>
                <w:sz w:val="16"/>
                <w:szCs w:val="16"/>
              </w:rPr>
              <w:t>3GPPMEMBER</w:t>
            </w:r>
          </w:p>
        </w:tc>
      </w:tr>
      <w:tr w:rsidR="009B546A" w14:paraId="14A87F5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890F0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138132" w14:textId="77777777" w:rsidR="009B546A" w:rsidRPr="001B1679" w:rsidRDefault="009B546A" w:rsidP="00C11620">
            <w:pPr>
              <w:pStyle w:val="TAL"/>
              <w:keepNext w:val="0"/>
              <w:rPr>
                <w:sz w:val="16"/>
                <w:szCs w:val="16"/>
              </w:rPr>
            </w:pPr>
            <w:r w:rsidRPr="001B1679">
              <w:rPr>
                <w:sz w:val="16"/>
                <w:szCs w:val="16"/>
              </w:rPr>
              <w:t>Reininger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5057B2" w14:textId="77777777" w:rsidR="009B546A" w:rsidRPr="001B1679" w:rsidRDefault="009B546A" w:rsidP="00C11620">
            <w:pPr>
              <w:pStyle w:val="TAL"/>
              <w:keepNext w:val="0"/>
              <w:rPr>
                <w:sz w:val="16"/>
                <w:szCs w:val="16"/>
              </w:rPr>
            </w:pPr>
            <w:r w:rsidRPr="001B1679">
              <w:rPr>
                <w:sz w:val="16"/>
                <w:szCs w:val="16"/>
              </w:rPr>
              <w:t>Philippe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411D27" w14:textId="77777777" w:rsidR="009B546A" w:rsidRPr="001B1679" w:rsidRDefault="009B546A" w:rsidP="00C11620">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086B0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FF1A80" w14:textId="77777777" w:rsidR="009B546A" w:rsidRPr="001B1679" w:rsidRDefault="009B546A" w:rsidP="00C11620">
            <w:pPr>
              <w:pStyle w:val="TAL"/>
              <w:keepNext w:val="0"/>
              <w:rPr>
                <w:sz w:val="16"/>
                <w:szCs w:val="16"/>
              </w:rPr>
            </w:pPr>
            <w:r w:rsidRPr="001B1679">
              <w:rPr>
                <w:sz w:val="16"/>
                <w:szCs w:val="16"/>
              </w:rPr>
              <w:t>3GPPMEMBER</w:t>
            </w:r>
          </w:p>
        </w:tc>
      </w:tr>
      <w:tr w:rsidR="009B546A" w14:paraId="491D516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2AC49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C58CDB" w14:textId="77777777" w:rsidR="009B546A" w:rsidRPr="001B1679" w:rsidRDefault="009B546A" w:rsidP="00C11620">
            <w:pPr>
              <w:pStyle w:val="TAL"/>
              <w:keepNext w:val="0"/>
              <w:rPr>
                <w:sz w:val="16"/>
                <w:szCs w:val="16"/>
              </w:rPr>
            </w:pPr>
            <w:r w:rsidRPr="001B1679">
              <w:rPr>
                <w:sz w:val="16"/>
                <w:szCs w:val="16"/>
              </w:rPr>
              <w:t>Ren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B994E3" w14:textId="77777777" w:rsidR="009B546A" w:rsidRPr="001B1679" w:rsidRDefault="009B546A" w:rsidP="00C11620">
            <w:pPr>
              <w:pStyle w:val="TAL"/>
              <w:keepNext w:val="0"/>
              <w:rPr>
                <w:sz w:val="16"/>
                <w:szCs w:val="16"/>
              </w:rPr>
            </w:pPr>
            <w:r w:rsidRPr="001B1679">
              <w:rPr>
                <w:sz w:val="16"/>
                <w:szCs w:val="16"/>
              </w:rPr>
              <w:t>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918E73" w14:textId="77777777" w:rsidR="009B546A" w:rsidRPr="001B1679" w:rsidRDefault="009B546A" w:rsidP="00C11620">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129E4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4EF517" w14:textId="77777777" w:rsidR="009B546A" w:rsidRPr="001B1679" w:rsidRDefault="009B546A" w:rsidP="00C11620">
            <w:pPr>
              <w:pStyle w:val="TAL"/>
              <w:keepNext w:val="0"/>
              <w:rPr>
                <w:sz w:val="16"/>
                <w:szCs w:val="16"/>
              </w:rPr>
            </w:pPr>
            <w:r w:rsidRPr="001B1679">
              <w:rPr>
                <w:sz w:val="16"/>
                <w:szCs w:val="16"/>
              </w:rPr>
              <w:t>3GPPMEMBER</w:t>
            </w:r>
          </w:p>
        </w:tc>
      </w:tr>
      <w:tr w:rsidR="009B546A" w14:paraId="6A9D83F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C8419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893D03" w14:textId="77777777" w:rsidR="009B546A" w:rsidRPr="001B1679" w:rsidRDefault="009B546A" w:rsidP="00C11620">
            <w:pPr>
              <w:pStyle w:val="TAL"/>
              <w:keepNext w:val="0"/>
              <w:rPr>
                <w:sz w:val="16"/>
                <w:szCs w:val="16"/>
              </w:rPr>
            </w:pPr>
            <w:r w:rsidRPr="001B1679">
              <w:rPr>
                <w:sz w:val="16"/>
                <w:szCs w:val="16"/>
              </w:rPr>
              <w:t>Rengasami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F658EE" w14:textId="77777777" w:rsidR="009B546A" w:rsidRPr="001B1679" w:rsidRDefault="009B546A" w:rsidP="00C11620">
            <w:pPr>
              <w:pStyle w:val="TAL"/>
              <w:keepNext w:val="0"/>
              <w:rPr>
                <w:sz w:val="16"/>
                <w:szCs w:val="16"/>
              </w:rPr>
            </w:pPr>
            <w:r w:rsidRPr="001B1679">
              <w:rPr>
                <w:sz w:val="16"/>
                <w:szCs w:val="16"/>
              </w:rPr>
              <w:t>Selvam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BE8F2E" w14:textId="77777777" w:rsidR="009B546A" w:rsidRPr="001B1679" w:rsidRDefault="009B546A" w:rsidP="00C11620">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87C70F"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EC3AED" w14:textId="77777777" w:rsidR="009B546A" w:rsidRPr="001B1679" w:rsidRDefault="009B546A" w:rsidP="00C11620">
            <w:pPr>
              <w:pStyle w:val="TAL"/>
              <w:keepNext w:val="0"/>
              <w:rPr>
                <w:sz w:val="16"/>
                <w:szCs w:val="16"/>
              </w:rPr>
            </w:pPr>
            <w:r w:rsidRPr="001B1679">
              <w:rPr>
                <w:sz w:val="16"/>
                <w:szCs w:val="16"/>
              </w:rPr>
              <w:t>3GPPMEMBER</w:t>
            </w:r>
          </w:p>
        </w:tc>
      </w:tr>
      <w:tr w:rsidR="009B546A" w14:paraId="5934971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DB997B"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9BD0DB" w14:textId="77777777" w:rsidR="009B546A" w:rsidRPr="001B1679" w:rsidRDefault="009B546A" w:rsidP="00C11620">
            <w:pPr>
              <w:pStyle w:val="TAL"/>
              <w:keepNext w:val="0"/>
              <w:rPr>
                <w:sz w:val="16"/>
                <w:szCs w:val="16"/>
              </w:rPr>
            </w:pPr>
            <w:r w:rsidRPr="001B1679">
              <w:rPr>
                <w:sz w:val="16"/>
                <w:szCs w:val="16"/>
              </w:rPr>
              <w:t>Ribeiro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A86535" w14:textId="77777777" w:rsidR="009B546A" w:rsidRPr="001B1679" w:rsidRDefault="009B546A" w:rsidP="00C11620">
            <w:pPr>
              <w:pStyle w:val="TAL"/>
              <w:keepNext w:val="0"/>
              <w:rPr>
                <w:sz w:val="16"/>
                <w:szCs w:val="16"/>
              </w:rPr>
            </w:pPr>
            <w:r w:rsidRPr="001B1679">
              <w:rPr>
                <w:sz w:val="16"/>
                <w:szCs w:val="16"/>
              </w:rPr>
              <w:t>Cassio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3F81A3" w14:textId="77777777" w:rsidR="009B546A" w:rsidRPr="001B1679" w:rsidRDefault="009B546A" w:rsidP="00C11620">
            <w:pPr>
              <w:pStyle w:val="TAL"/>
              <w:keepNext w:val="0"/>
              <w:rPr>
                <w:sz w:val="16"/>
                <w:szCs w:val="16"/>
              </w:rPr>
            </w:pPr>
            <w:r w:rsidRPr="001B1679">
              <w:rPr>
                <w:sz w:val="16"/>
                <w:szCs w:val="16"/>
              </w:rPr>
              <w:t>Nokia Shanghai Bell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5D2CD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8D4FA0" w14:textId="77777777" w:rsidR="009B546A" w:rsidRPr="001B1679" w:rsidRDefault="009B546A" w:rsidP="00C11620">
            <w:pPr>
              <w:pStyle w:val="TAL"/>
              <w:keepNext w:val="0"/>
              <w:rPr>
                <w:sz w:val="16"/>
                <w:szCs w:val="16"/>
              </w:rPr>
            </w:pPr>
            <w:r w:rsidRPr="001B1679">
              <w:rPr>
                <w:sz w:val="16"/>
                <w:szCs w:val="16"/>
              </w:rPr>
              <w:t>3GPPMEMBER</w:t>
            </w:r>
          </w:p>
        </w:tc>
      </w:tr>
      <w:tr w:rsidR="009B546A" w14:paraId="758FB32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94879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22CE4D" w14:textId="77777777" w:rsidR="009B546A" w:rsidRPr="001B1679" w:rsidRDefault="009B546A" w:rsidP="00C11620">
            <w:pPr>
              <w:pStyle w:val="TAL"/>
              <w:keepNext w:val="0"/>
              <w:rPr>
                <w:sz w:val="16"/>
                <w:szCs w:val="16"/>
              </w:rPr>
            </w:pPr>
            <w:r w:rsidRPr="001B1679">
              <w:rPr>
                <w:sz w:val="16"/>
                <w:szCs w:val="16"/>
              </w:rPr>
              <w:t>Robson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513205" w14:textId="77777777" w:rsidR="009B546A" w:rsidRPr="001B1679" w:rsidRDefault="009B546A" w:rsidP="00C11620">
            <w:pPr>
              <w:pStyle w:val="TAL"/>
              <w:keepNext w:val="0"/>
              <w:rPr>
                <w:sz w:val="16"/>
                <w:szCs w:val="16"/>
              </w:rPr>
            </w:pPr>
            <w:r w:rsidRPr="001B1679">
              <w:rPr>
                <w:sz w:val="16"/>
                <w:szCs w:val="16"/>
              </w:rPr>
              <w:t>Julius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F8BFB0" w14:textId="77777777" w:rsidR="009B546A" w:rsidRPr="001B1679" w:rsidRDefault="009B546A" w:rsidP="00C11620">
            <w:pPr>
              <w:pStyle w:val="TAL"/>
              <w:keepNext w:val="0"/>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DE7C8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5D4793" w14:textId="77777777" w:rsidR="009B546A" w:rsidRPr="001B1679" w:rsidRDefault="009B546A" w:rsidP="00C11620">
            <w:pPr>
              <w:pStyle w:val="TAL"/>
              <w:keepNext w:val="0"/>
              <w:rPr>
                <w:sz w:val="16"/>
                <w:szCs w:val="16"/>
              </w:rPr>
            </w:pPr>
            <w:r w:rsidRPr="001B1679">
              <w:rPr>
                <w:sz w:val="16"/>
                <w:szCs w:val="16"/>
              </w:rPr>
              <w:t>3GPPMEMBER</w:t>
            </w:r>
          </w:p>
        </w:tc>
      </w:tr>
      <w:tr w:rsidR="009B546A" w14:paraId="5A95851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D80C4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5C9DA6" w14:textId="77777777" w:rsidR="009B546A" w:rsidRPr="001B1679" w:rsidRDefault="009B546A" w:rsidP="00C11620">
            <w:pPr>
              <w:pStyle w:val="TAL"/>
              <w:keepNext w:val="0"/>
              <w:rPr>
                <w:sz w:val="16"/>
                <w:szCs w:val="16"/>
              </w:rPr>
            </w:pPr>
            <w:r w:rsidRPr="001B1679">
              <w:rPr>
                <w:sz w:val="16"/>
                <w:szCs w:val="16"/>
              </w:rPr>
              <w:t>Romero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189B34" w14:textId="77777777" w:rsidR="009B546A" w:rsidRPr="001B1679" w:rsidRDefault="009B546A" w:rsidP="00C11620">
            <w:pPr>
              <w:pStyle w:val="TAL"/>
              <w:keepNext w:val="0"/>
              <w:rPr>
                <w:sz w:val="16"/>
                <w:szCs w:val="16"/>
              </w:rPr>
            </w:pPr>
            <w:r w:rsidRPr="001B1679">
              <w:rPr>
                <w:sz w:val="16"/>
                <w:szCs w:val="16"/>
              </w:rPr>
              <w:t>Luis Jorge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07190C"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589E4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BCD71F" w14:textId="77777777" w:rsidR="009B546A" w:rsidRPr="001B1679" w:rsidRDefault="009B546A" w:rsidP="00C11620">
            <w:pPr>
              <w:pStyle w:val="TAL"/>
              <w:keepNext w:val="0"/>
              <w:rPr>
                <w:sz w:val="16"/>
                <w:szCs w:val="16"/>
              </w:rPr>
            </w:pPr>
            <w:r w:rsidRPr="001B1679">
              <w:rPr>
                <w:sz w:val="16"/>
                <w:szCs w:val="16"/>
              </w:rPr>
              <w:t>3GPPORG_REP</w:t>
            </w:r>
          </w:p>
        </w:tc>
      </w:tr>
      <w:tr w:rsidR="009B546A" w14:paraId="109EB51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20CD5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71EBE7" w14:textId="77777777" w:rsidR="009B546A" w:rsidRPr="001B1679" w:rsidRDefault="009B546A" w:rsidP="00C11620">
            <w:pPr>
              <w:pStyle w:val="TAL"/>
              <w:keepNext w:val="0"/>
              <w:rPr>
                <w:sz w:val="16"/>
                <w:szCs w:val="16"/>
              </w:rPr>
            </w:pPr>
            <w:r w:rsidRPr="001B1679">
              <w:rPr>
                <w:sz w:val="16"/>
                <w:szCs w:val="16"/>
              </w:rPr>
              <w:t>RYOO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73D556" w14:textId="77777777" w:rsidR="009B546A" w:rsidRPr="001B1679" w:rsidRDefault="009B546A" w:rsidP="00C11620">
            <w:pPr>
              <w:pStyle w:val="TAL"/>
              <w:keepNext w:val="0"/>
              <w:rPr>
                <w:sz w:val="16"/>
                <w:szCs w:val="16"/>
              </w:rPr>
            </w:pPr>
            <w:r w:rsidRPr="001B1679">
              <w:rPr>
                <w:sz w:val="16"/>
                <w:szCs w:val="16"/>
              </w:rPr>
              <w:t>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CC049B" w14:textId="77777777" w:rsidR="009B546A" w:rsidRPr="001B1679" w:rsidRDefault="009B546A" w:rsidP="00C11620">
            <w:pPr>
              <w:pStyle w:val="TAL"/>
              <w:keepNext w:val="0"/>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D98946"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74098A" w14:textId="77777777" w:rsidR="009B546A" w:rsidRPr="001B1679" w:rsidRDefault="009B546A" w:rsidP="00C11620">
            <w:pPr>
              <w:pStyle w:val="TAL"/>
              <w:keepNext w:val="0"/>
              <w:rPr>
                <w:sz w:val="16"/>
                <w:szCs w:val="16"/>
              </w:rPr>
            </w:pPr>
            <w:r w:rsidRPr="001B1679">
              <w:rPr>
                <w:sz w:val="16"/>
                <w:szCs w:val="16"/>
              </w:rPr>
              <w:t>3GPPMEMBER</w:t>
            </w:r>
          </w:p>
        </w:tc>
      </w:tr>
      <w:tr w:rsidR="009B546A" w14:paraId="7544A3A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95476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E05E43" w14:textId="77777777" w:rsidR="009B546A" w:rsidRPr="001B1679" w:rsidRDefault="009B546A" w:rsidP="00C11620">
            <w:pPr>
              <w:pStyle w:val="TAL"/>
              <w:keepNext w:val="0"/>
              <w:rPr>
                <w:sz w:val="16"/>
                <w:szCs w:val="16"/>
              </w:rPr>
            </w:pPr>
            <w:r w:rsidRPr="001B1679">
              <w:rPr>
                <w:sz w:val="16"/>
                <w:szCs w:val="16"/>
              </w:rPr>
              <w:t>Ryu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8CD3C8" w14:textId="77777777" w:rsidR="009B546A" w:rsidRPr="001B1679" w:rsidRDefault="009B546A" w:rsidP="00C11620">
            <w:pPr>
              <w:pStyle w:val="TAL"/>
              <w:keepNext w:val="0"/>
              <w:rPr>
                <w:sz w:val="16"/>
                <w:szCs w:val="16"/>
              </w:rPr>
            </w:pPr>
            <w:r w:rsidRPr="001B1679">
              <w:rPr>
                <w:sz w:val="16"/>
                <w:szCs w:val="16"/>
              </w:rPr>
              <w:t>Hyun Suk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A57646" w14:textId="77777777" w:rsidR="009B546A" w:rsidRPr="001B1679" w:rsidRDefault="009B546A" w:rsidP="00C11620">
            <w:pPr>
              <w:pStyle w:val="TAL"/>
              <w:keepNext w:val="0"/>
              <w:rPr>
                <w:sz w:val="16"/>
                <w:szCs w:val="16"/>
              </w:rPr>
            </w:pPr>
            <w:r w:rsidRPr="001B1679">
              <w:rPr>
                <w:sz w:val="16"/>
                <w:szCs w:val="16"/>
              </w:rPr>
              <w:t>Samsung Suzhou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B73FD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18B780" w14:textId="77777777" w:rsidR="009B546A" w:rsidRPr="001B1679" w:rsidRDefault="009B546A" w:rsidP="00C11620">
            <w:pPr>
              <w:pStyle w:val="TAL"/>
              <w:keepNext w:val="0"/>
              <w:rPr>
                <w:sz w:val="16"/>
                <w:szCs w:val="16"/>
              </w:rPr>
            </w:pPr>
            <w:r w:rsidRPr="001B1679">
              <w:rPr>
                <w:sz w:val="16"/>
                <w:szCs w:val="16"/>
              </w:rPr>
              <w:t>3GPPMEMBER</w:t>
            </w:r>
          </w:p>
        </w:tc>
      </w:tr>
      <w:tr w:rsidR="009B546A" w14:paraId="5F61314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465A89"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0C2E22" w14:textId="77777777" w:rsidR="009B546A" w:rsidRPr="001B1679" w:rsidRDefault="009B546A" w:rsidP="00C11620">
            <w:pPr>
              <w:pStyle w:val="TAL"/>
              <w:keepNext w:val="0"/>
              <w:rPr>
                <w:sz w:val="16"/>
                <w:szCs w:val="16"/>
              </w:rPr>
            </w:pPr>
            <w:r w:rsidRPr="001B1679">
              <w:rPr>
                <w:sz w:val="16"/>
                <w:szCs w:val="16"/>
              </w:rPr>
              <w:t>Ryu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52AB91" w14:textId="77777777" w:rsidR="009B546A" w:rsidRPr="001B1679" w:rsidRDefault="009B546A" w:rsidP="00C11620">
            <w:pPr>
              <w:pStyle w:val="TAL"/>
              <w:keepNext w:val="0"/>
              <w:rPr>
                <w:sz w:val="16"/>
                <w:szCs w:val="16"/>
              </w:rPr>
            </w:pPr>
            <w:r w:rsidRPr="001B1679">
              <w:rPr>
                <w:sz w:val="16"/>
                <w:szCs w:val="16"/>
              </w:rPr>
              <w:t>Jinsook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8C8BA7" w14:textId="77777777" w:rsidR="009B546A" w:rsidRPr="001B1679" w:rsidRDefault="009B546A" w:rsidP="00C11620">
            <w:pPr>
              <w:pStyle w:val="TAL"/>
              <w:keepNext w:val="0"/>
              <w:rPr>
                <w:sz w:val="16"/>
                <w:szCs w:val="16"/>
              </w:rPr>
            </w:pPr>
            <w:r w:rsidRPr="001B1679">
              <w:rPr>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D6656E"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FDE5AF" w14:textId="77777777" w:rsidR="009B546A" w:rsidRPr="001B1679" w:rsidRDefault="009B546A" w:rsidP="00C11620">
            <w:pPr>
              <w:pStyle w:val="TAL"/>
              <w:keepNext w:val="0"/>
              <w:rPr>
                <w:sz w:val="16"/>
                <w:szCs w:val="16"/>
              </w:rPr>
            </w:pPr>
            <w:r w:rsidRPr="001B1679">
              <w:rPr>
                <w:sz w:val="16"/>
                <w:szCs w:val="16"/>
              </w:rPr>
              <w:t>3GPPMEMBER</w:t>
            </w:r>
          </w:p>
        </w:tc>
      </w:tr>
      <w:tr w:rsidR="009B546A" w14:paraId="3705EC5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AD802A"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1A8447" w14:textId="77777777" w:rsidR="009B546A" w:rsidRPr="001B1679" w:rsidRDefault="009B546A" w:rsidP="00C11620">
            <w:pPr>
              <w:pStyle w:val="TAL"/>
              <w:keepNext w:val="0"/>
              <w:rPr>
                <w:sz w:val="16"/>
                <w:szCs w:val="16"/>
              </w:rPr>
            </w:pPr>
            <w:r w:rsidRPr="001B1679">
              <w:rPr>
                <w:sz w:val="16"/>
                <w:szCs w:val="16"/>
              </w:rPr>
              <w:t>Sabater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517A67" w14:textId="77777777" w:rsidR="009B546A" w:rsidRPr="001B1679" w:rsidRDefault="009B546A" w:rsidP="00C11620">
            <w:pPr>
              <w:pStyle w:val="TAL"/>
              <w:keepNext w:val="0"/>
              <w:rPr>
                <w:sz w:val="16"/>
                <w:szCs w:val="16"/>
              </w:rPr>
            </w:pPr>
            <w:r w:rsidRPr="001B1679">
              <w:rPr>
                <w:sz w:val="16"/>
                <w:szCs w:val="16"/>
              </w:rPr>
              <w:t>Susana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D17665" w14:textId="77777777" w:rsidR="009B546A" w:rsidRPr="001B1679" w:rsidRDefault="009B546A" w:rsidP="00C11620">
            <w:pPr>
              <w:pStyle w:val="TAL"/>
              <w:keepNext w:val="0"/>
              <w:rPr>
                <w:sz w:val="16"/>
                <w:szCs w:val="16"/>
              </w:rPr>
            </w:pPr>
            <w:r w:rsidRPr="001B1679">
              <w:rPr>
                <w:sz w:val="16"/>
                <w:szCs w:val="16"/>
              </w:rPr>
              <w:t>Vodafone Ireland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B7C44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F1B6FD" w14:textId="77777777" w:rsidR="009B546A" w:rsidRPr="001B1679" w:rsidRDefault="009B546A" w:rsidP="00C11620">
            <w:pPr>
              <w:pStyle w:val="TAL"/>
              <w:keepNext w:val="0"/>
              <w:rPr>
                <w:sz w:val="16"/>
                <w:szCs w:val="16"/>
              </w:rPr>
            </w:pPr>
            <w:r w:rsidRPr="001B1679">
              <w:rPr>
                <w:sz w:val="16"/>
                <w:szCs w:val="16"/>
              </w:rPr>
              <w:t>3GPPMEMBER</w:t>
            </w:r>
          </w:p>
        </w:tc>
      </w:tr>
      <w:tr w:rsidR="009B546A" w14:paraId="32F9DF0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47A22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25DF35" w14:textId="77777777" w:rsidR="009B546A" w:rsidRPr="001B1679" w:rsidRDefault="009B546A" w:rsidP="00C11620">
            <w:pPr>
              <w:pStyle w:val="TAL"/>
              <w:keepNext w:val="0"/>
              <w:rPr>
                <w:sz w:val="16"/>
                <w:szCs w:val="16"/>
              </w:rPr>
            </w:pPr>
            <w:r w:rsidRPr="001B1679">
              <w:rPr>
                <w:sz w:val="16"/>
                <w:szCs w:val="16"/>
              </w:rPr>
              <w:t>Saboorian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F0D117" w14:textId="77777777" w:rsidR="009B546A" w:rsidRPr="001B1679" w:rsidRDefault="009B546A" w:rsidP="00C11620">
            <w:pPr>
              <w:pStyle w:val="TAL"/>
              <w:keepNext w:val="0"/>
              <w:rPr>
                <w:sz w:val="16"/>
                <w:szCs w:val="16"/>
              </w:rPr>
            </w:pPr>
            <w:r w:rsidRPr="001B1679">
              <w:rPr>
                <w:sz w:val="16"/>
                <w:szCs w:val="16"/>
              </w:rPr>
              <w:t>Tony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923B38" w14:textId="77777777" w:rsidR="009B546A" w:rsidRPr="001B1679" w:rsidRDefault="009B546A" w:rsidP="00C11620">
            <w:pPr>
              <w:pStyle w:val="TAL"/>
              <w:keepNext w:val="0"/>
              <w:rPr>
                <w:sz w:val="16"/>
                <w:szCs w:val="16"/>
              </w:rPr>
            </w:pPr>
            <w:r w:rsidRPr="001B1679">
              <w:rPr>
                <w:sz w:val="16"/>
                <w:szCs w:val="16"/>
              </w:rPr>
              <w:t>Futurewei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F6A159"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988A2D" w14:textId="77777777" w:rsidR="009B546A" w:rsidRPr="001B1679" w:rsidRDefault="009B546A" w:rsidP="00C11620">
            <w:pPr>
              <w:pStyle w:val="TAL"/>
              <w:keepNext w:val="0"/>
              <w:rPr>
                <w:sz w:val="16"/>
                <w:szCs w:val="16"/>
              </w:rPr>
            </w:pPr>
            <w:r w:rsidRPr="001B1679">
              <w:rPr>
                <w:sz w:val="16"/>
                <w:szCs w:val="16"/>
              </w:rPr>
              <w:t>3GPPMEMBER</w:t>
            </w:r>
          </w:p>
        </w:tc>
      </w:tr>
      <w:tr w:rsidR="009B546A" w14:paraId="1E1659A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EED58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838EA4" w14:textId="77777777" w:rsidR="009B546A" w:rsidRPr="001B1679" w:rsidRDefault="009B546A" w:rsidP="00C11620">
            <w:pPr>
              <w:pStyle w:val="TAL"/>
              <w:keepNext w:val="0"/>
              <w:rPr>
                <w:sz w:val="16"/>
                <w:szCs w:val="16"/>
              </w:rPr>
            </w:pPr>
            <w:r w:rsidRPr="001B1679">
              <w:rPr>
                <w:sz w:val="16"/>
                <w:szCs w:val="16"/>
              </w:rPr>
              <w:t>Sadeghi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03EC30" w14:textId="77777777" w:rsidR="009B546A" w:rsidRPr="001B1679" w:rsidRDefault="009B546A" w:rsidP="00C11620">
            <w:pPr>
              <w:pStyle w:val="TAL"/>
              <w:keepNext w:val="0"/>
              <w:rPr>
                <w:sz w:val="16"/>
                <w:szCs w:val="16"/>
              </w:rPr>
            </w:pPr>
            <w:r w:rsidRPr="001B1679">
              <w:rPr>
                <w:sz w:val="16"/>
                <w:szCs w:val="16"/>
              </w:rPr>
              <w:t>Bahar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88D9A2" w14:textId="77777777" w:rsidR="009B546A" w:rsidRPr="001B1679" w:rsidRDefault="009B546A" w:rsidP="00C11620">
            <w:pPr>
              <w:pStyle w:val="TAL"/>
              <w:keepNext w:val="0"/>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1200C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B4C5D5" w14:textId="77777777" w:rsidR="009B546A" w:rsidRPr="001B1679" w:rsidRDefault="009B546A" w:rsidP="00C11620">
            <w:pPr>
              <w:pStyle w:val="TAL"/>
              <w:keepNext w:val="0"/>
              <w:rPr>
                <w:sz w:val="16"/>
                <w:szCs w:val="16"/>
              </w:rPr>
            </w:pPr>
            <w:r w:rsidRPr="001B1679">
              <w:rPr>
                <w:sz w:val="16"/>
                <w:szCs w:val="16"/>
              </w:rPr>
              <w:t>3GPPMEMBER</w:t>
            </w:r>
          </w:p>
        </w:tc>
      </w:tr>
      <w:tr w:rsidR="009B546A" w14:paraId="4731A61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7AAE1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749DD0" w14:textId="77777777" w:rsidR="009B546A" w:rsidRPr="001B1679" w:rsidRDefault="009B546A" w:rsidP="00C11620">
            <w:pPr>
              <w:pStyle w:val="TAL"/>
              <w:keepNext w:val="0"/>
              <w:rPr>
                <w:sz w:val="16"/>
                <w:szCs w:val="16"/>
              </w:rPr>
            </w:pPr>
            <w:r w:rsidRPr="001B1679">
              <w:rPr>
                <w:sz w:val="16"/>
                <w:szCs w:val="16"/>
              </w:rPr>
              <w:t>Saha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D71406" w14:textId="77777777" w:rsidR="009B546A" w:rsidRPr="001B1679" w:rsidRDefault="009B546A" w:rsidP="00C11620">
            <w:pPr>
              <w:pStyle w:val="TAL"/>
              <w:keepNext w:val="0"/>
              <w:rPr>
                <w:sz w:val="16"/>
                <w:szCs w:val="16"/>
              </w:rPr>
            </w:pPr>
            <w:r w:rsidRPr="001B1679">
              <w:rPr>
                <w:sz w:val="16"/>
                <w:szCs w:val="16"/>
              </w:rPr>
              <w:t>Anindya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27ED65" w14:textId="77777777" w:rsidR="009B546A" w:rsidRPr="001B1679" w:rsidRDefault="009B546A" w:rsidP="00C11620">
            <w:pPr>
              <w:pStyle w:val="TAL"/>
              <w:keepNext w:val="0"/>
              <w:rPr>
                <w:sz w:val="16"/>
                <w:szCs w:val="16"/>
              </w:rPr>
            </w:pPr>
            <w:r w:rsidRPr="001B1679">
              <w:rPr>
                <w:sz w:val="16"/>
                <w:szCs w:val="16"/>
              </w:rPr>
              <w:t>Saankhya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CAEC8B"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E17AD2" w14:textId="77777777" w:rsidR="009B546A" w:rsidRPr="001B1679" w:rsidRDefault="009B546A" w:rsidP="00C11620">
            <w:pPr>
              <w:pStyle w:val="TAL"/>
              <w:keepNext w:val="0"/>
              <w:rPr>
                <w:sz w:val="16"/>
                <w:szCs w:val="16"/>
              </w:rPr>
            </w:pPr>
            <w:r w:rsidRPr="001B1679">
              <w:rPr>
                <w:sz w:val="16"/>
                <w:szCs w:val="16"/>
              </w:rPr>
              <w:t>3GPPMEMBER</w:t>
            </w:r>
          </w:p>
        </w:tc>
      </w:tr>
      <w:tr w:rsidR="009B546A" w14:paraId="7BC0631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BD144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C088F1" w14:textId="77777777" w:rsidR="009B546A" w:rsidRPr="001B1679" w:rsidRDefault="009B546A" w:rsidP="00C11620">
            <w:pPr>
              <w:pStyle w:val="TAL"/>
              <w:keepNext w:val="0"/>
              <w:rPr>
                <w:sz w:val="16"/>
                <w:szCs w:val="16"/>
              </w:rPr>
            </w:pPr>
            <w:r w:rsidRPr="001B1679">
              <w:rPr>
                <w:sz w:val="16"/>
                <w:szCs w:val="16"/>
              </w:rPr>
              <w:t>Sahin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525D85" w14:textId="77777777" w:rsidR="009B546A" w:rsidRPr="001B1679" w:rsidRDefault="009B546A" w:rsidP="00C11620">
            <w:pPr>
              <w:pStyle w:val="TAL"/>
              <w:keepNext w:val="0"/>
              <w:rPr>
                <w:sz w:val="16"/>
                <w:szCs w:val="16"/>
              </w:rPr>
            </w:pPr>
            <w:r w:rsidRPr="001B1679">
              <w:rPr>
                <w:sz w:val="16"/>
                <w:szCs w:val="16"/>
              </w:rPr>
              <w:t>Yildirim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DA743C" w14:textId="77777777" w:rsidR="009B546A" w:rsidRPr="001B1679" w:rsidRDefault="009B546A" w:rsidP="00C11620">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A9EF2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47637D" w14:textId="77777777" w:rsidR="009B546A" w:rsidRPr="001B1679" w:rsidRDefault="009B546A" w:rsidP="00C11620">
            <w:pPr>
              <w:pStyle w:val="TAL"/>
              <w:keepNext w:val="0"/>
              <w:rPr>
                <w:sz w:val="16"/>
                <w:szCs w:val="16"/>
              </w:rPr>
            </w:pPr>
            <w:r w:rsidRPr="001B1679">
              <w:rPr>
                <w:sz w:val="16"/>
                <w:szCs w:val="16"/>
              </w:rPr>
              <w:t>3GPPMEMBER</w:t>
            </w:r>
          </w:p>
        </w:tc>
      </w:tr>
      <w:tr w:rsidR="009B546A" w14:paraId="1BCBE92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A72BED"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4CD53A" w14:textId="77777777" w:rsidR="009B546A" w:rsidRPr="001B1679" w:rsidRDefault="009B546A" w:rsidP="00C11620">
            <w:pPr>
              <w:pStyle w:val="TAL"/>
              <w:keepNext w:val="0"/>
              <w:rPr>
                <w:sz w:val="16"/>
                <w:szCs w:val="16"/>
              </w:rPr>
            </w:pPr>
            <w:r w:rsidRPr="001B1679">
              <w:rPr>
                <w:sz w:val="16"/>
                <w:szCs w:val="16"/>
              </w:rPr>
              <w:t>Salimi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9CD967" w14:textId="77777777" w:rsidR="009B546A" w:rsidRPr="001B1679" w:rsidRDefault="009B546A" w:rsidP="00C11620">
            <w:pPr>
              <w:pStyle w:val="TAL"/>
              <w:keepNext w:val="0"/>
              <w:rPr>
                <w:sz w:val="16"/>
                <w:szCs w:val="16"/>
              </w:rPr>
            </w:pPr>
            <w:r w:rsidRPr="001B1679">
              <w:rPr>
                <w:sz w:val="16"/>
                <w:szCs w:val="16"/>
              </w:rPr>
              <w:t>Mohammad Fazel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4D1B44" w14:textId="77777777" w:rsidR="009B546A" w:rsidRPr="001B1679" w:rsidRDefault="009B546A" w:rsidP="00C11620">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1BA0D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F57D12" w14:textId="77777777" w:rsidR="009B546A" w:rsidRPr="001B1679" w:rsidRDefault="009B546A" w:rsidP="00C11620">
            <w:pPr>
              <w:pStyle w:val="TAL"/>
              <w:keepNext w:val="0"/>
              <w:rPr>
                <w:sz w:val="16"/>
                <w:szCs w:val="16"/>
              </w:rPr>
            </w:pPr>
            <w:r w:rsidRPr="001B1679">
              <w:rPr>
                <w:sz w:val="16"/>
                <w:szCs w:val="16"/>
              </w:rPr>
              <w:t>3GPPMEMBER</w:t>
            </w:r>
          </w:p>
        </w:tc>
      </w:tr>
      <w:tr w:rsidR="009B546A" w14:paraId="117721D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BCD0FD"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AA66DA" w14:textId="77777777" w:rsidR="009B546A" w:rsidRPr="001B1679" w:rsidRDefault="009B546A" w:rsidP="00C11620">
            <w:pPr>
              <w:pStyle w:val="TAL"/>
              <w:keepNext w:val="0"/>
              <w:rPr>
                <w:sz w:val="16"/>
                <w:szCs w:val="16"/>
              </w:rPr>
            </w:pPr>
            <w:r w:rsidRPr="001B1679">
              <w:rPr>
                <w:sz w:val="16"/>
                <w:szCs w:val="16"/>
              </w:rPr>
              <w:t>Salkintzis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38BD97" w14:textId="77777777" w:rsidR="009B546A" w:rsidRPr="001B1679" w:rsidRDefault="009B546A" w:rsidP="00C11620">
            <w:pPr>
              <w:pStyle w:val="TAL"/>
              <w:keepNext w:val="0"/>
              <w:rPr>
                <w:sz w:val="16"/>
                <w:szCs w:val="16"/>
              </w:rPr>
            </w:pPr>
            <w:r w:rsidRPr="001B1679">
              <w:rPr>
                <w:sz w:val="16"/>
                <w:szCs w:val="16"/>
              </w:rPr>
              <w:t>Apostolis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CE4890" w14:textId="77777777" w:rsidR="009B546A" w:rsidRPr="001B1679" w:rsidRDefault="009B546A" w:rsidP="00C11620">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C275B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2A7FD6" w14:textId="77777777" w:rsidR="009B546A" w:rsidRPr="001B1679" w:rsidRDefault="009B546A" w:rsidP="00C11620">
            <w:pPr>
              <w:pStyle w:val="TAL"/>
              <w:keepNext w:val="0"/>
              <w:rPr>
                <w:sz w:val="16"/>
                <w:szCs w:val="16"/>
              </w:rPr>
            </w:pPr>
            <w:r w:rsidRPr="001B1679">
              <w:rPr>
                <w:sz w:val="16"/>
                <w:szCs w:val="16"/>
              </w:rPr>
              <w:t>3GPPMEMBER</w:t>
            </w:r>
          </w:p>
        </w:tc>
      </w:tr>
      <w:tr w:rsidR="009B546A" w14:paraId="0D76524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59FA9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EE4EC3" w14:textId="77777777" w:rsidR="009B546A" w:rsidRPr="001B1679" w:rsidRDefault="009B546A" w:rsidP="00C11620">
            <w:pPr>
              <w:pStyle w:val="TAL"/>
              <w:keepNext w:val="0"/>
              <w:rPr>
                <w:sz w:val="16"/>
                <w:szCs w:val="16"/>
              </w:rPr>
            </w:pPr>
            <w:r w:rsidRPr="001B1679">
              <w:rPr>
                <w:sz w:val="16"/>
                <w:szCs w:val="16"/>
              </w:rPr>
              <w:t>Sällberg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5070A0" w14:textId="77777777" w:rsidR="009B546A" w:rsidRPr="001B1679" w:rsidRDefault="009B546A" w:rsidP="00C11620">
            <w:pPr>
              <w:pStyle w:val="TAL"/>
              <w:keepNext w:val="0"/>
              <w:rPr>
                <w:sz w:val="16"/>
                <w:szCs w:val="16"/>
              </w:rPr>
            </w:pPr>
            <w:r w:rsidRPr="001B1679">
              <w:rPr>
                <w:sz w:val="16"/>
                <w:szCs w:val="16"/>
              </w:rPr>
              <w:t>Krister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D5F41" w14:textId="77777777" w:rsidR="009B546A" w:rsidRPr="001B1679" w:rsidRDefault="009B546A" w:rsidP="00C11620">
            <w:pPr>
              <w:pStyle w:val="TAL"/>
              <w:keepNext w:val="0"/>
              <w:rPr>
                <w:sz w:val="16"/>
                <w:szCs w:val="16"/>
              </w:rPr>
            </w:pPr>
            <w:r w:rsidRPr="001B1679">
              <w:rPr>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3BEBC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D0E1E1" w14:textId="77777777" w:rsidR="009B546A" w:rsidRPr="001B1679" w:rsidRDefault="009B546A" w:rsidP="00C11620">
            <w:pPr>
              <w:pStyle w:val="TAL"/>
              <w:keepNext w:val="0"/>
              <w:rPr>
                <w:sz w:val="16"/>
                <w:szCs w:val="16"/>
              </w:rPr>
            </w:pPr>
            <w:r w:rsidRPr="001B1679">
              <w:rPr>
                <w:sz w:val="16"/>
                <w:szCs w:val="16"/>
              </w:rPr>
              <w:t>3GPPMEMBER</w:t>
            </w:r>
          </w:p>
        </w:tc>
      </w:tr>
      <w:tr w:rsidR="009B546A" w14:paraId="52E744A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3E2F1B"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A1C7B8" w14:textId="77777777" w:rsidR="009B546A" w:rsidRPr="001B1679" w:rsidRDefault="009B546A" w:rsidP="00C11620">
            <w:pPr>
              <w:pStyle w:val="TAL"/>
              <w:keepNext w:val="0"/>
              <w:rPr>
                <w:sz w:val="16"/>
                <w:szCs w:val="16"/>
              </w:rPr>
            </w:pPr>
            <w:r w:rsidRPr="001B1679">
              <w:rPr>
                <w:sz w:val="16"/>
                <w:szCs w:val="16"/>
              </w:rPr>
              <w:t>Sanda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77BE6D" w14:textId="77777777" w:rsidR="009B546A" w:rsidRPr="001B1679" w:rsidRDefault="009B546A" w:rsidP="00C11620">
            <w:pPr>
              <w:pStyle w:val="TAL"/>
              <w:keepNext w:val="0"/>
              <w:rPr>
                <w:sz w:val="16"/>
                <w:szCs w:val="16"/>
              </w:rPr>
            </w:pPr>
            <w:r w:rsidRPr="001B1679">
              <w:rPr>
                <w:sz w:val="16"/>
                <w:szCs w:val="16"/>
              </w:rPr>
              <w:t>Takako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D13A9B" w14:textId="77777777" w:rsidR="009B546A" w:rsidRPr="001B1679" w:rsidRDefault="009B546A" w:rsidP="00C11620">
            <w:pPr>
              <w:pStyle w:val="TAL"/>
              <w:keepNext w:val="0"/>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C23270"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15BC57" w14:textId="77777777" w:rsidR="009B546A" w:rsidRPr="001B1679" w:rsidRDefault="009B546A" w:rsidP="00C11620">
            <w:pPr>
              <w:pStyle w:val="TAL"/>
              <w:keepNext w:val="0"/>
              <w:rPr>
                <w:sz w:val="16"/>
                <w:szCs w:val="16"/>
              </w:rPr>
            </w:pPr>
            <w:r w:rsidRPr="001B1679">
              <w:rPr>
                <w:sz w:val="16"/>
                <w:szCs w:val="16"/>
              </w:rPr>
              <w:t>3GPPMEMBER</w:t>
            </w:r>
          </w:p>
        </w:tc>
      </w:tr>
      <w:tr w:rsidR="009B546A" w14:paraId="6A08E94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4175A4"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4AC62F" w14:textId="77777777" w:rsidR="009B546A" w:rsidRPr="001B1679" w:rsidRDefault="009B546A" w:rsidP="00C11620">
            <w:pPr>
              <w:pStyle w:val="TAL"/>
              <w:keepNext w:val="0"/>
              <w:rPr>
                <w:sz w:val="16"/>
                <w:szCs w:val="16"/>
              </w:rPr>
            </w:pPr>
            <w:r w:rsidRPr="001B1679">
              <w:rPr>
                <w:sz w:val="16"/>
                <w:szCs w:val="16"/>
              </w:rPr>
              <w:t>sanderovich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A1B5FF" w14:textId="77777777" w:rsidR="009B546A" w:rsidRPr="001B1679" w:rsidRDefault="009B546A" w:rsidP="00C11620">
            <w:pPr>
              <w:pStyle w:val="TAL"/>
              <w:keepNext w:val="0"/>
              <w:rPr>
                <w:sz w:val="16"/>
                <w:szCs w:val="16"/>
              </w:rPr>
            </w:pPr>
            <w:r w:rsidRPr="001B1679">
              <w:rPr>
                <w:sz w:val="16"/>
                <w:szCs w:val="16"/>
              </w:rPr>
              <w:t>Amichai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CF9E9A" w14:textId="77777777" w:rsidR="009B546A" w:rsidRPr="001B1679" w:rsidRDefault="009B546A" w:rsidP="00C11620">
            <w:pPr>
              <w:pStyle w:val="TAL"/>
              <w:keepNext w:val="0"/>
              <w:rPr>
                <w:sz w:val="16"/>
                <w:szCs w:val="16"/>
              </w:rPr>
            </w:pPr>
            <w:r w:rsidRPr="001B1679">
              <w:rPr>
                <w:sz w:val="16"/>
                <w:szCs w:val="16"/>
              </w:rPr>
              <w:t>Wiliot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043EC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EA3BE7" w14:textId="77777777" w:rsidR="009B546A" w:rsidRPr="001B1679" w:rsidRDefault="009B546A" w:rsidP="00C11620">
            <w:pPr>
              <w:pStyle w:val="TAL"/>
              <w:keepNext w:val="0"/>
              <w:rPr>
                <w:sz w:val="16"/>
                <w:szCs w:val="16"/>
              </w:rPr>
            </w:pPr>
            <w:r w:rsidRPr="001B1679">
              <w:rPr>
                <w:sz w:val="16"/>
                <w:szCs w:val="16"/>
              </w:rPr>
              <w:t>3GPPMEMBER</w:t>
            </w:r>
          </w:p>
        </w:tc>
      </w:tr>
      <w:tr w:rsidR="009B546A" w14:paraId="3D96C81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EB2DC0"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47057A" w14:textId="77777777" w:rsidR="009B546A" w:rsidRPr="001B1679" w:rsidRDefault="009B546A" w:rsidP="00C11620">
            <w:pPr>
              <w:pStyle w:val="TAL"/>
              <w:keepNext w:val="0"/>
              <w:rPr>
                <w:sz w:val="16"/>
                <w:szCs w:val="16"/>
              </w:rPr>
            </w:pPr>
            <w:r w:rsidRPr="001B1679">
              <w:rPr>
                <w:sz w:val="16"/>
                <w:szCs w:val="16"/>
              </w:rPr>
              <w:t>Savaglio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A9F45C" w14:textId="77777777" w:rsidR="009B546A" w:rsidRPr="001B1679" w:rsidRDefault="009B546A" w:rsidP="00C11620">
            <w:pPr>
              <w:pStyle w:val="TAL"/>
              <w:keepNext w:val="0"/>
              <w:rPr>
                <w:sz w:val="16"/>
                <w:szCs w:val="16"/>
              </w:rPr>
            </w:pPr>
            <w:r w:rsidRPr="001B1679">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103B80" w14:textId="77777777" w:rsidR="009B546A" w:rsidRPr="001B1679" w:rsidRDefault="009B546A" w:rsidP="00C11620">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C75B5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0706A6" w14:textId="77777777" w:rsidR="009B546A" w:rsidRPr="001B1679" w:rsidRDefault="009B546A" w:rsidP="00C11620">
            <w:pPr>
              <w:pStyle w:val="TAL"/>
              <w:keepNext w:val="0"/>
              <w:rPr>
                <w:sz w:val="16"/>
                <w:szCs w:val="16"/>
              </w:rPr>
            </w:pPr>
            <w:r w:rsidRPr="001B1679">
              <w:rPr>
                <w:sz w:val="16"/>
                <w:szCs w:val="16"/>
              </w:rPr>
              <w:t>3GPPMEMBER</w:t>
            </w:r>
          </w:p>
        </w:tc>
      </w:tr>
      <w:tr w:rsidR="009B546A" w14:paraId="6885F23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865C77"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9619B9" w14:textId="77777777" w:rsidR="009B546A" w:rsidRPr="001B1679" w:rsidRDefault="009B546A" w:rsidP="00C11620">
            <w:pPr>
              <w:pStyle w:val="TAL"/>
              <w:keepNext w:val="0"/>
              <w:rPr>
                <w:sz w:val="16"/>
                <w:szCs w:val="16"/>
              </w:rPr>
            </w:pPr>
            <w:r w:rsidRPr="001B1679">
              <w:rPr>
                <w:sz w:val="16"/>
                <w:szCs w:val="16"/>
              </w:rPr>
              <w:t>Schmitt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659589" w14:textId="77777777" w:rsidR="009B546A" w:rsidRPr="001B1679" w:rsidRDefault="009B546A" w:rsidP="00C11620">
            <w:pPr>
              <w:pStyle w:val="TAL"/>
              <w:keepNext w:val="0"/>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26A5FA" w14:textId="77777777" w:rsidR="009B546A" w:rsidRPr="001B1679" w:rsidRDefault="009B546A" w:rsidP="00C11620">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BA2F6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B861A0" w14:textId="77777777" w:rsidR="009B546A" w:rsidRPr="001B1679" w:rsidRDefault="009B546A" w:rsidP="00C11620">
            <w:pPr>
              <w:pStyle w:val="TAL"/>
              <w:keepNext w:val="0"/>
              <w:rPr>
                <w:sz w:val="16"/>
                <w:szCs w:val="16"/>
              </w:rPr>
            </w:pPr>
            <w:r w:rsidRPr="001B1679">
              <w:rPr>
                <w:sz w:val="16"/>
                <w:szCs w:val="16"/>
              </w:rPr>
              <w:t>3GPPMEMBER</w:t>
            </w:r>
          </w:p>
        </w:tc>
      </w:tr>
      <w:tr w:rsidR="009B546A" w14:paraId="2631AF9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AB1A6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21A2A3" w14:textId="77777777" w:rsidR="009B546A" w:rsidRPr="001B1679" w:rsidRDefault="009B546A" w:rsidP="00C11620">
            <w:pPr>
              <w:pStyle w:val="TAL"/>
              <w:keepNext w:val="0"/>
              <w:rPr>
                <w:sz w:val="16"/>
                <w:szCs w:val="16"/>
              </w:rPr>
            </w:pPr>
            <w:r w:rsidRPr="001B1679">
              <w:rPr>
                <w:sz w:val="16"/>
                <w:szCs w:val="16"/>
              </w:rPr>
              <w:t>Schmitz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69155D" w14:textId="77777777" w:rsidR="009B546A" w:rsidRPr="001B1679" w:rsidRDefault="009B546A" w:rsidP="00C11620">
            <w:pPr>
              <w:pStyle w:val="TAL"/>
              <w:keepNext w:val="0"/>
              <w:rPr>
                <w:sz w:val="16"/>
                <w:szCs w:val="16"/>
              </w:rPr>
            </w:pPr>
            <w:r w:rsidRPr="001B1679">
              <w:rPr>
                <w:sz w:val="16"/>
                <w:szCs w:val="16"/>
              </w:rPr>
              <w:t>Steffen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657BF0" w14:textId="77777777" w:rsidR="009B546A" w:rsidRPr="001B1679" w:rsidRDefault="009B546A" w:rsidP="00C11620">
            <w:pPr>
              <w:pStyle w:val="TAL"/>
              <w:keepNext w:val="0"/>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504FE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16F13E" w14:textId="77777777" w:rsidR="009B546A" w:rsidRPr="001B1679" w:rsidRDefault="009B546A" w:rsidP="00C11620">
            <w:pPr>
              <w:pStyle w:val="TAL"/>
              <w:keepNext w:val="0"/>
              <w:rPr>
                <w:sz w:val="16"/>
                <w:szCs w:val="16"/>
              </w:rPr>
            </w:pPr>
            <w:r w:rsidRPr="001B1679">
              <w:rPr>
                <w:sz w:val="16"/>
                <w:szCs w:val="16"/>
              </w:rPr>
              <w:t>3GPPMEMBER</w:t>
            </w:r>
          </w:p>
        </w:tc>
      </w:tr>
      <w:tr w:rsidR="009B546A" w14:paraId="5BC736E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29118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938A84" w14:textId="77777777" w:rsidR="009B546A" w:rsidRPr="001B1679" w:rsidRDefault="009B546A" w:rsidP="00C11620">
            <w:pPr>
              <w:pStyle w:val="TAL"/>
              <w:keepNext w:val="0"/>
              <w:rPr>
                <w:sz w:val="16"/>
                <w:szCs w:val="16"/>
              </w:rPr>
            </w:pPr>
            <w:r w:rsidRPr="001B1679">
              <w:rPr>
                <w:sz w:val="16"/>
                <w:szCs w:val="16"/>
              </w:rPr>
              <w:t>Schumacher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35D58D" w14:textId="77777777" w:rsidR="009B546A" w:rsidRPr="001B1679" w:rsidRDefault="009B546A" w:rsidP="00C11620">
            <w:pPr>
              <w:pStyle w:val="TAL"/>
              <w:keepNext w:val="0"/>
              <w:rPr>
                <w:sz w:val="16"/>
                <w:szCs w:val="16"/>
              </w:rPr>
            </w:pPr>
            <w:r w:rsidRPr="001B1679">
              <w:rPr>
                <w:sz w:val="16"/>
                <w:szCs w:val="16"/>
              </w:rPr>
              <w:t>Gregory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4E55C5" w14:textId="77777777" w:rsidR="009B546A" w:rsidRPr="001B1679" w:rsidRDefault="009B546A" w:rsidP="00C11620">
            <w:pPr>
              <w:pStyle w:val="TAL"/>
              <w:keepNext w:val="0"/>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3D2E5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27E69E" w14:textId="77777777" w:rsidR="009B546A" w:rsidRPr="001B1679" w:rsidRDefault="009B546A" w:rsidP="00C11620">
            <w:pPr>
              <w:pStyle w:val="TAL"/>
              <w:keepNext w:val="0"/>
              <w:rPr>
                <w:sz w:val="16"/>
                <w:szCs w:val="16"/>
              </w:rPr>
            </w:pPr>
            <w:r w:rsidRPr="001B1679">
              <w:rPr>
                <w:sz w:val="16"/>
                <w:szCs w:val="16"/>
              </w:rPr>
              <w:t>3GPPMEMBER</w:t>
            </w:r>
          </w:p>
        </w:tc>
      </w:tr>
      <w:tr w:rsidR="009B546A" w14:paraId="5AD1090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913CC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D4FBAD" w14:textId="77777777" w:rsidR="009B546A" w:rsidRPr="001B1679" w:rsidRDefault="009B546A" w:rsidP="00C11620">
            <w:pPr>
              <w:pStyle w:val="TAL"/>
              <w:keepNext w:val="0"/>
              <w:rPr>
                <w:sz w:val="16"/>
                <w:szCs w:val="16"/>
              </w:rPr>
            </w:pPr>
            <w:r w:rsidRPr="001B1679">
              <w:rPr>
                <w:sz w:val="16"/>
                <w:szCs w:val="16"/>
              </w:rPr>
              <w:t>Schumacher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C7F8D5" w14:textId="77777777" w:rsidR="009B546A" w:rsidRPr="001B1679" w:rsidRDefault="009B546A" w:rsidP="00C11620">
            <w:pPr>
              <w:pStyle w:val="TAL"/>
              <w:keepNext w:val="0"/>
              <w:rPr>
                <w:sz w:val="16"/>
                <w:szCs w:val="16"/>
              </w:rPr>
            </w:pPr>
            <w:r w:rsidRPr="001B1679">
              <w:rPr>
                <w:sz w:val="16"/>
                <w:szCs w:val="16"/>
              </w:rPr>
              <w:t>Joseph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1ED2D" w14:textId="77777777" w:rsidR="009B546A" w:rsidRPr="001B1679" w:rsidRDefault="009B546A" w:rsidP="00C11620">
            <w:pPr>
              <w:pStyle w:val="TAL"/>
              <w:keepNext w:val="0"/>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14C377"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9BB08D" w14:textId="77777777" w:rsidR="009B546A" w:rsidRPr="001B1679" w:rsidRDefault="009B546A" w:rsidP="00C11620">
            <w:pPr>
              <w:pStyle w:val="TAL"/>
              <w:keepNext w:val="0"/>
              <w:rPr>
                <w:sz w:val="16"/>
                <w:szCs w:val="16"/>
              </w:rPr>
            </w:pPr>
            <w:r w:rsidRPr="001B1679">
              <w:rPr>
                <w:sz w:val="16"/>
                <w:szCs w:val="16"/>
              </w:rPr>
              <w:t>3GPPMEMBER</w:t>
            </w:r>
          </w:p>
        </w:tc>
      </w:tr>
      <w:tr w:rsidR="009B546A" w14:paraId="146200D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5462C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5D60B3" w14:textId="77777777" w:rsidR="009B546A" w:rsidRPr="001B1679" w:rsidRDefault="009B546A" w:rsidP="00C11620">
            <w:pPr>
              <w:pStyle w:val="TAL"/>
              <w:keepNext w:val="0"/>
              <w:rPr>
                <w:sz w:val="16"/>
                <w:szCs w:val="16"/>
              </w:rPr>
            </w:pPr>
            <w:r w:rsidRPr="001B1679">
              <w:rPr>
                <w:sz w:val="16"/>
                <w:szCs w:val="16"/>
              </w:rPr>
              <w:t>Scrase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53A404" w14:textId="77777777" w:rsidR="009B546A" w:rsidRPr="001B1679" w:rsidRDefault="009B546A" w:rsidP="00C11620">
            <w:pPr>
              <w:pStyle w:val="TAL"/>
              <w:keepNext w:val="0"/>
              <w:rPr>
                <w:sz w:val="16"/>
                <w:szCs w:val="16"/>
              </w:rPr>
            </w:pPr>
            <w:r w:rsidRPr="001B1679">
              <w:rPr>
                <w:sz w:val="16"/>
                <w:szCs w:val="16"/>
              </w:rPr>
              <w:t>Adrian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C82A5C"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0DDD7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F61A75" w14:textId="77777777" w:rsidR="009B546A" w:rsidRPr="001B1679" w:rsidRDefault="009B546A" w:rsidP="00C11620">
            <w:pPr>
              <w:pStyle w:val="TAL"/>
              <w:keepNext w:val="0"/>
              <w:rPr>
                <w:sz w:val="16"/>
                <w:szCs w:val="16"/>
              </w:rPr>
            </w:pPr>
            <w:r w:rsidRPr="001B1679">
              <w:rPr>
                <w:sz w:val="16"/>
                <w:szCs w:val="16"/>
              </w:rPr>
              <w:t>3GPPORG_REP</w:t>
            </w:r>
          </w:p>
        </w:tc>
      </w:tr>
      <w:tr w:rsidR="009B546A" w14:paraId="1FF49CF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C778E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75D0E5" w14:textId="77777777" w:rsidR="009B546A" w:rsidRPr="001B1679" w:rsidRDefault="009B546A" w:rsidP="00C11620">
            <w:pPr>
              <w:pStyle w:val="TAL"/>
              <w:keepNext w:val="0"/>
              <w:rPr>
                <w:sz w:val="16"/>
                <w:szCs w:val="16"/>
              </w:rPr>
            </w:pPr>
            <w:r w:rsidRPr="001B1679">
              <w:rPr>
                <w:sz w:val="16"/>
                <w:szCs w:val="16"/>
              </w:rPr>
              <w:t>Sebire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DBA3A7" w14:textId="77777777" w:rsidR="009B546A" w:rsidRPr="001B1679" w:rsidRDefault="009B546A" w:rsidP="00C11620">
            <w:pPr>
              <w:pStyle w:val="TAL"/>
              <w:keepNext w:val="0"/>
              <w:rPr>
                <w:sz w:val="16"/>
                <w:szCs w:val="16"/>
              </w:rPr>
            </w:pPr>
            <w:r w:rsidRPr="001B1679">
              <w:rPr>
                <w:sz w:val="16"/>
                <w:szCs w:val="16"/>
              </w:rPr>
              <w:t>Guillaume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21BED" w14:textId="77777777" w:rsidR="009B546A" w:rsidRPr="001B1679" w:rsidRDefault="009B546A" w:rsidP="00C11620">
            <w:pPr>
              <w:pStyle w:val="TAL"/>
              <w:keepNext w:val="0"/>
              <w:rPr>
                <w:sz w:val="16"/>
                <w:szCs w:val="16"/>
              </w:rPr>
            </w:pPr>
            <w:r w:rsidRPr="001B1679">
              <w:rPr>
                <w:sz w:val="16"/>
                <w:szCs w:val="16"/>
              </w:rPr>
              <w:t>Shanghai Chen Si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96404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2C6391" w14:textId="77777777" w:rsidR="009B546A" w:rsidRPr="001B1679" w:rsidRDefault="009B546A" w:rsidP="00C11620">
            <w:pPr>
              <w:pStyle w:val="TAL"/>
              <w:keepNext w:val="0"/>
              <w:rPr>
                <w:sz w:val="16"/>
                <w:szCs w:val="16"/>
              </w:rPr>
            </w:pPr>
            <w:r w:rsidRPr="001B1679">
              <w:rPr>
                <w:sz w:val="16"/>
                <w:szCs w:val="16"/>
              </w:rPr>
              <w:t>3GPPMEMBER</w:t>
            </w:r>
          </w:p>
        </w:tc>
      </w:tr>
      <w:tr w:rsidR="009B546A" w14:paraId="468BAC7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36DA7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68EC0B" w14:textId="77777777" w:rsidR="009B546A" w:rsidRPr="001B1679" w:rsidRDefault="009B546A" w:rsidP="00C11620">
            <w:pPr>
              <w:pStyle w:val="TAL"/>
              <w:keepNext w:val="0"/>
              <w:rPr>
                <w:sz w:val="16"/>
                <w:szCs w:val="16"/>
              </w:rPr>
            </w:pPr>
            <w:r w:rsidRPr="001B1679">
              <w:rPr>
                <w:sz w:val="16"/>
                <w:szCs w:val="16"/>
              </w:rPr>
              <w:t>Seibert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34146D" w14:textId="77777777" w:rsidR="009B546A" w:rsidRPr="001B1679" w:rsidRDefault="009B546A" w:rsidP="00C11620">
            <w:pPr>
              <w:pStyle w:val="TAL"/>
              <w:keepNext w:val="0"/>
              <w:rPr>
                <w:sz w:val="16"/>
                <w:szCs w:val="16"/>
              </w:rPr>
            </w:pPr>
            <w:r w:rsidRPr="001B1679">
              <w:rPr>
                <w:sz w:val="16"/>
                <w:szCs w:val="16"/>
              </w:rPr>
              <w:t>Cristina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005671" w14:textId="77777777" w:rsidR="009B546A" w:rsidRPr="001B1679" w:rsidRDefault="009B546A" w:rsidP="00C11620">
            <w:pPr>
              <w:pStyle w:val="TAL"/>
              <w:keepNext w:val="0"/>
              <w:rPr>
                <w:sz w:val="16"/>
                <w:szCs w:val="16"/>
              </w:rPr>
            </w:pPr>
            <w:r w:rsidRPr="001B1679">
              <w:rPr>
                <w:sz w:val="16"/>
                <w:szCs w:val="16"/>
              </w:rPr>
              <w:t>NextNav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00FEE9"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400850" w14:textId="77777777" w:rsidR="009B546A" w:rsidRPr="001B1679" w:rsidRDefault="009B546A" w:rsidP="00C11620">
            <w:pPr>
              <w:pStyle w:val="TAL"/>
              <w:keepNext w:val="0"/>
              <w:rPr>
                <w:sz w:val="16"/>
                <w:szCs w:val="16"/>
              </w:rPr>
            </w:pPr>
            <w:r w:rsidRPr="001B1679">
              <w:rPr>
                <w:sz w:val="16"/>
                <w:szCs w:val="16"/>
              </w:rPr>
              <w:t>3GPPMEMBER</w:t>
            </w:r>
          </w:p>
        </w:tc>
      </w:tr>
      <w:tr w:rsidR="009B546A" w14:paraId="1B60CBA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64556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2D3A24" w14:textId="77777777" w:rsidR="009B546A" w:rsidRPr="001B1679" w:rsidRDefault="009B546A" w:rsidP="00C11620">
            <w:pPr>
              <w:pStyle w:val="TAL"/>
              <w:keepNext w:val="0"/>
              <w:rPr>
                <w:sz w:val="16"/>
                <w:szCs w:val="16"/>
              </w:rPr>
            </w:pPr>
            <w:r w:rsidRPr="001B1679">
              <w:rPr>
                <w:sz w:val="16"/>
                <w:szCs w:val="16"/>
              </w:rPr>
              <w:t>Serrano Merino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1C5C4E" w14:textId="77777777" w:rsidR="009B546A" w:rsidRPr="001B1679" w:rsidRDefault="009B546A" w:rsidP="00C11620">
            <w:pPr>
              <w:pStyle w:val="TAL"/>
              <w:keepNext w:val="0"/>
              <w:rPr>
                <w:sz w:val="16"/>
                <w:szCs w:val="16"/>
              </w:rPr>
            </w:pPr>
            <w:r w:rsidRPr="001B1679">
              <w:rPr>
                <w:sz w:val="16"/>
                <w:szCs w:val="16"/>
              </w:rPr>
              <w:t>Jose Luis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0E0564" w14:textId="77777777" w:rsidR="009B546A" w:rsidRPr="001B1679" w:rsidRDefault="009B546A" w:rsidP="00C11620">
            <w:pPr>
              <w:pStyle w:val="TAL"/>
              <w:keepNext w:val="0"/>
              <w:rPr>
                <w:sz w:val="16"/>
                <w:szCs w:val="16"/>
              </w:rPr>
            </w:pPr>
            <w:r w:rsidRPr="001B1679">
              <w:rPr>
                <w:sz w:val="16"/>
                <w:szCs w:val="16"/>
              </w:rPr>
              <w:t>HISPASAT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F173C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F30703" w14:textId="77777777" w:rsidR="009B546A" w:rsidRPr="001B1679" w:rsidRDefault="009B546A" w:rsidP="00C11620">
            <w:pPr>
              <w:pStyle w:val="TAL"/>
              <w:keepNext w:val="0"/>
              <w:rPr>
                <w:sz w:val="16"/>
                <w:szCs w:val="16"/>
              </w:rPr>
            </w:pPr>
            <w:r w:rsidRPr="001B1679">
              <w:rPr>
                <w:sz w:val="16"/>
                <w:szCs w:val="16"/>
              </w:rPr>
              <w:t>3GPPMEMBER</w:t>
            </w:r>
          </w:p>
        </w:tc>
      </w:tr>
      <w:tr w:rsidR="009B546A" w14:paraId="0466B61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712C5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BEF6AB" w14:textId="77777777" w:rsidR="009B546A" w:rsidRPr="001B1679" w:rsidRDefault="009B546A" w:rsidP="00C11620">
            <w:pPr>
              <w:pStyle w:val="TAL"/>
              <w:keepNext w:val="0"/>
              <w:rPr>
                <w:sz w:val="16"/>
                <w:szCs w:val="16"/>
              </w:rPr>
            </w:pPr>
            <w:r w:rsidRPr="001B1679">
              <w:rPr>
                <w:sz w:val="16"/>
                <w:szCs w:val="16"/>
              </w:rPr>
              <w:t>Shah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0A0213" w14:textId="77777777" w:rsidR="009B546A" w:rsidRPr="001B1679" w:rsidRDefault="009B546A" w:rsidP="00C11620">
            <w:pPr>
              <w:pStyle w:val="TAL"/>
              <w:keepNext w:val="0"/>
              <w:rPr>
                <w:sz w:val="16"/>
                <w:szCs w:val="16"/>
              </w:rPr>
            </w:pPr>
            <w:r w:rsidRPr="001B1679">
              <w:rPr>
                <w:sz w:val="16"/>
                <w:szCs w:val="16"/>
              </w:rPr>
              <w:t>Sapan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FE416E" w14:textId="77777777" w:rsidR="009B546A" w:rsidRPr="001B1679" w:rsidRDefault="009B546A" w:rsidP="00C11620">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211173"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A71F3F" w14:textId="77777777" w:rsidR="009B546A" w:rsidRPr="001B1679" w:rsidRDefault="009B546A" w:rsidP="00C11620">
            <w:pPr>
              <w:pStyle w:val="TAL"/>
              <w:keepNext w:val="0"/>
              <w:rPr>
                <w:sz w:val="16"/>
                <w:szCs w:val="16"/>
              </w:rPr>
            </w:pPr>
            <w:r w:rsidRPr="001B1679">
              <w:rPr>
                <w:sz w:val="16"/>
                <w:szCs w:val="16"/>
              </w:rPr>
              <w:t>3GPPMEMBER</w:t>
            </w:r>
          </w:p>
        </w:tc>
      </w:tr>
      <w:tr w:rsidR="009B546A" w14:paraId="1085582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6544A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08D8BA" w14:textId="77777777" w:rsidR="009B546A" w:rsidRPr="001B1679" w:rsidRDefault="009B546A" w:rsidP="00C11620">
            <w:pPr>
              <w:pStyle w:val="TAL"/>
              <w:keepNext w:val="0"/>
              <w:rPr>
                <w:sz w:val="16"/>
                <w:szCs w:val="16"/>
              </w:rPr>
            </w:pPr>
            <w:r w:rsidRPr="001B1679">
              <w:rPr>
                <w:sz w:val="16"/>
                <w:szCs w:val="16"/>
              </w:rPr>
              <w:t>Shaikh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6F0174" w14:textId="77777777" w:rsidR="009B546A" w:rsidRPr="001B1679" w:rsidRDefault="009B546A" w:rsidP="00C11620">
            <w:pPr>
              <w:pStyle w:val="TAL"/>
              <w:keepNext w:val="0"/>
              <w:rPr>
                <w:sz w:val="16"/>
                <w:szCs w:val="16"/>
              </w:rPr>
            </w:pPr>
            <w:r w:rsidRPr="001B1679">
              <w:rPr>
                <w:sz w:val="16"/>
                <w:szCs w:val="16"/>
              </w:rPr>
              <w:t>Viqar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97AD95" w14:textId="77777777" w:rsidR="009B546A" w:rsidRPr="001B1679" w:rsidRDefault="009B546A" w:rsidP="00C11620">
            <w:pPr>
              <w:pStyle w:val="TAL"/>
              <w:keepNext w:val="0"/>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EB234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B5B8F6" w14:textId="77777777" w:rsidR="009B546A" w:rsidRPr="001B1679" w:rsidRDefault="009B546A" w:rsidP="00C11620">
            <w:pPr>
              <w:pStyle w:val="TAL"/>
              <w:keepNext w:val="0"/>
              <w:rPr>
                <w:sz w:val="16"/>
                <w:szCs w:val="16"/>
              </w:rPr>
            </w:pPr>
            <w:r w:rsidRPr="001B1679">
              <w:rPr>
                <w:sz w:val="16"/>
                <w:szCs w:val="16"/>
              </w:rPr>
              <w:t>3GPPMEMBER</w:t>
            </w:r>
          </w:p>
        </w:tc>
      </w:tr>
      <w:tr w:rsidR="009B546A" w14:paraId="5437098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92F4FB"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CD2FDB" w14:textId="77777777" w:rsidR="009B546A" w:rsidRPr="001B1679" w:rsidRDefault="009B546A" w:rsidP="00C11620">
            <w:pPr>
              <w:pStyle w:val="TAL"/>
              <w:keepNext w:val="0"/>
              <w:rPr>
                <w:sz w:val="16"/>
                <w:szCs w:val="16"/>
              </w:rPr>
            </w:pPr>
            <w:r w:rsidRPr="001B1679">
              <w:rPr>
                <w:sz w:val="16"/>
                <w:szCs w:val="16"/>
              </w:rPr>
              <w:t>Shailendra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B1A2E7" w14:textId="77777777" w:rsidR="009B546A" w:rsidRPr="001B1679" w:rsidRDefault="009B546A" w:rsidP="00C11620">
            <w:pPr>
              <w:pStyle w:val="TAL"/>
              <w:keepNext w:val="0"/>
              <w:rPr>
                <w:sz w:val="16"/>
                <w:szCs w:val="16"/>
              </w:rPr>
            </w:pPr>
            <w:r w:rsidRPr="001B1679">
              <w:rPr>
                <w:sz w:val="16"/>
                <w:szCs w:val="16"/>
              </w:rPr>
              <w:t>Samar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C33031" w14:textId="77777777" w:rsidR="009B546A" w:rsidRPr="001B1679" w:rsidRDefault="009B546A" w:rsidP="00C11620">
            <w:pPr>
              <w:pStyle w:val="TAL"/>
              <w:keepNext w:val="0"/>
              <w:rPr>
                <w:sz w:val="16"/>
                <w:szCs w:val="16"/>
              </w:rPr>
            </w:pPr>
            <w:r w:rsidRPr="001B1679">
              <w:rPr>
                <w:sz w:val="16"/>
                <w:szCs w:val="16"/>
              </w:rPr>
              <w:t>Intel Technology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1C8B17"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10A92E" w14:textId="77777777" w:rsidR="009B546A" w:rsidRPr="001B1679" w:rsidRDefault="009B546A" w:rsidP="00C11620">
            <w:pPr>
              <w:pStyle w:val="TAL"/>
              <w:keepNext w:val="0"/>
              <w:rPr>
                <w:sz w:val="16"/>
                <w:szCs w:val="16"/>
              </w:rPr>
            </w:pPr>
            <w:r w:rsidRPr="001B1679">
              <w:rPr>
                <w:sz w:val="16"/>
                <w:szCs w:val="16"/>
              </w:rPr>
              <w:t>3GPPMEMBER</w:t>
            </w:r>
          </w:p>
        </w:tc>
      </w:tr>
      <w:tr w:rsidR="009B546A" w14:paraId="39C3EB3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7636C5"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201E85" w14:textId="77777777" w:rsidR="009B546A" w:rsidRPr="001B1679" w:rsidRDefault="009B546A" w:rsidP="00C11620">
            <w:pPr>
              <w:pStyle w:val="TAL"/>
              <w:keepNext w:val="0"/>
              <w:rPr>
                <w:sz w:val="16"/>
                <w:szCs w:val="16"/>
              </w:rPr>
            </w:pPr>
            <w:r w:rsidRPr="001B1679">
              <w:rPr>
                <w:sz w:val="16"/>
                <w:szCs w:val="16"/>
              </w:rPr>
              <w:t>Shan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3FD74C" w14:textId="77777777" w:rsidR="009B546A" w:rsidRPr="001B1679" w:rsidRDefault="009B546A" w:rsidP="00C11620">
            <w:pPr>
              <w:pStyle w:val="TAL"/>
              <w:keepNext w:val="0"/>
              <w:rPr>
                <w:sz w:val="16"/>
                <w:szCs w:val="16"/>
              </w:rPr>
            </w:pPr>
            <w:r w:rsidRPr="001B1679">
              <w:rPr>
                <w:sz w:val="16"/>
                <w:szCs w:val="16"/>
              </w:rPr>
              <w:t>Baokun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331F34" w14:textId="77777777" w:rsidR="009B546A" w:rsidRPr="001B1679" w:rsidRDefault="009B546A" w:rsidP="00C11620">
            <w:pPr>
              <w:pStyle w:val="TAL"/>
              <w:keepNext w:val="0"/>
              <w:rPr>
                <w:sz w:val="16"/>
                <w:szCs w:val="16"/>
              </w:rPr>
            </w:pPr>
            <w:r w:rsidRPr="001B1679">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40E84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1AF8B5" w14:textId="77777777" w:rsidR="009B546A" w:rsidRPr="001B1679" w:rsidRDefault="009B546A" w:rsidP="00C11620">
            <w:pPr>
              <w:pStyle w:val="TAL"/>
              <w:keepNext w:val="0"/>
              <w:rPr>
                <w:sz w:val="16"/>
                <w:szCs w:val="16"/>
              </w:rPr>
            </w:pPr>
            <w:r w:rsidRPr="001B1679">
              <w:rPr>
                <w:sz w:val="16"/>
                <w:szCs w:val="16"/>
              </w:rPr>
              <w:t>3GPPMEMBER</w:t>
            </w:r>
          </w:p>
        </w:tc>
      </w:tr>
      <w:tr w:rsidR="009B546A" w14:paraId="1D19AE4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24081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57CD32" w14:textId="77777777" w:rsidR="009B546A" w:rsidRPr="001B1679" w:rsidRDefault="009B546A" w:rsidP="00C11620">
            <w:pPr>
              <w:pStyle w:val="TAL"/>
              <w:keepNext w:val="0"/>
              <w:rPr>
                <w:sz w:val="16"/>
                <w:szCs w:val="16"/>
              </w:rPr>
            </w:pPr>
            <w:r w:rsidRPr="001B1679">
              <w:rPr>
                <w:sz w:val="16"/>
                <w:szCs w:val="16"/>
              </w:rPr>
              <w:t>Shan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67EBC1" w14:textId="77777777" w:rsidR="009B546A" w:rsidRPr="001B1679" w:rsidRDefault="009B546A" w:rsidP="00C11620">
            <w:pPr>
              <w:pStyle w:val="TAL"/>
              <w:keepNext w:val="0"/>
              <w:rPr>
                <w:sz w:val="16"/>
                <w:szCs w:val="16"/>
              </w:rPr>
            </w:pPr>
            <w:r w:rsidRPr="001B1679">
              <w:rPr>
                <w:sz w:val="16"/>
                <w:szCs w:val="16"/>
              </w:rPr>
              <w:t>Changhong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CC16DE" w14:textId="77777777" w:rsidR="009B546A" w:rsidRPr="001B1679" w:rsidRDefault="009B546A" w:rsidP="00C11620">
            <w:pPr>
              <w:pStyle w:val="TAL"/>
              <w:keepNext w:val="0"/>
              <w:rPr>
                <w:sz w:val="16"/>
                <w:szCs w:val="16"/>
              </w:rPr>
            </w:pPr>
            <w:r w:rsidRPr="001B1679">
              <w:rPr>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960EA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BBF102" w14:textId="77777777" w:rsidR="009B546A" w:rsidRPr="001B1679" w:rsidRDefault="009B546A" w:rsidP="00C11620">
            <w:pPr>
              <w:pStyle w:val="TAL"/>
              <w:keepNext w:val="0"/>
              <w:rPr>
                <w:sz w:val="16"/>
                <w:szCs w:val="16"/>
              </w:rPr>
            </w:pPr>
            <w:r w:rsidRPr="001B1679">
              <w:rPr>
                <w:sz w:val="16"/>
                <w:szCs w:val="16"/>
              </w:rPr>
              <w:t>3GPPMEMBER</w:t>
            </w:r>
          </w:p>
        </w:tc>
      </w:tr>
      <w:tr w:rsidR="009B546A" w14:paraId="68DE607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3E7C87"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3C387C" w14:textId="77777777" w:rsidR="009B546A" w:rsidRPr="001B1679" w:rsidRDefault="009B546A" w:rsidP="00C11620">
            <w:pPr>
              <w:pStyle w:val="TAL"/>
              <w:keepNext w:val="0"/>
              <w:rPr>
                <w:sz w:val="16"/>
                <w:szCs w:val="16"/>
              </w:rPr>
            </w:pPr>
            <w:r w:rsidRPr="001B1679">
              <w:rPr>
                <w:sz w:val="16"/>
                <w:szCs w:val="16"/>
              </w:rPr>
              <w:t>shang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4FC72F" w14:textId="77777777" w:rsidR="009B546A" w:rsidRPr="001B1679" w:rsidRDefault="009B546A" w:rsidP="00C11620">
            <w:pPr>
              <w:pStyle w:val="TAL"/>
              <w:keepNext w:val="0"/>
              <w:rPr>
                <w:sz w:val="16"/>
                <w:szCs w:val="16"/>
              </w:rPr>
            </w:pPr>
            <w:r w:rsidRPr="001B1679">
              <w:rPr>
                <w:sz w:val="16"/>
                <w:szCs w:val="16"/>
              </w:rPr>
              <w:t>zhengyi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99439F" w14:textId="77777777" w:rsidR="009B546A" w:rsidRPr="001B1679" w:rsidRDefault="009B546A" w:rsidP="00C11620">
            <w:pPr>
              <w:pStyle w:val="TAL"/>
              <w:keepNext w:val="0"/>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C3F3A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67B6D9" w14:textId="77777777" w:rsidR="009B546A" w:rsidRPr="001B1679" w:rsidRDefault="009B546A" w:rsidP="00C11620">
            <w:pPr>
              <w:pStyle w:val="TAL"/>
              <w:keepNext w:val="0"/>
              <w:rPr>
                <w:sz w:val="16"/>
                <w:szCs w:val="16"/>
              </w:rPr>
            </w:pPr>
            <w:r w:rsidRPr="001B1679">
              <w:rPr>
                <w:sz w:val="16"/>
                <w:szCs w:val="16"/>
              </w:rPr>
              <w:t>3GPPMEMBER</w:t>
            </w:r>
          </w:p>
        </w:tc>
      </w:tr>
      <w:tr w:rsidR="009B546A" w14:paraId="3FA3806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28D4C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77E508" w14:textId="77777777" w:rsidR="009B546A" w:rsidRPr="001B1679" w:rsidRDefault="009B546A" w:rsidP="00C11620">
            <w:pPr>
              <w:pStyle w:val="TAL"/>
              <w:keepNext w:val="0"/>
              <w:rPr>
                <w:sz w:val="16"/>
                <w:szCs w:val="16"/>
              </w:rPr>
            </w:pPr>
            <w:r w:rsidRPr="001B1679">
              <w:rPr>
                <w:sz w:val="16"/>
                <w:szCs w:val="16"/>
              </w:rPr>
              <w:t>Shao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9A3EB9" w14:textId="77777777" w:rsidR="009B546A" w:rsidRPr="001B1679" w:rsidRDefault="009B546A" w:rsidP="00C11620">
            <w:pPr>
              <w:pStyle w:val="TAL"/>
              <w:keepNext w:val="0"/>
              <w:rPr>
                <w:sz w:val="16"/>
                <w:szCs w:val="16"/>
              </w:rPr>
            </w:pPr>
            <w:r w:rsidRPr="001B1679">
              <w:rPr>
                <w:sz w:val="16"/>
                <w:szCs w:val="16"/>
              </w:rPr>
              <w:t>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64F861" w14:textId="77777777" w:rsidR="009B546A" w:rsidRPr="001B1679" w:rsidRDefault="009B546A" w:rsidP="00C11620">
            <w:pPr>
              <w:pStyle w:val="TAL"/>
              <w:keepNext w:val="0"/>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996B6A"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BABAF8" w14:textId="77777777" w:rsidR="009B546A" w:rsidRPr="001B1679" w:rsidRDefault="009B546A" w:rsidP="00C11620">
            <w:pPr>
              <w:pStyle w:val="TAL"/>
              <w:keepNext w:val="0"/>
              <w:rPr>
                <w:sz w:val="16"/>
                <w:szCs w:val="16"/>
              </w:rPr>
            </w:pPr>
            <w:r w:rsidRPr="001B1679">
              <w:rPr>
                <w:sz w:val="16"/>
                <w:szCs w:val="16"/>
              </w:rPr>
              <w:t>3GPPMEMBER</w:t>
            </w:r>
          </w:p>
        </w:tc>
      </w:tr>
      <w:tr w:rsidR="009B546A" w14:paraId="2461C6E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82C89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5701E7" w14:textId="77777777" w:rsidR="009B546A" w:rsidRPr="001B1679" w:rsidRDefault="009B546A" w:rsidP="00C11620">
            <w:pPr>
              <w:pStyle w:val="TAL"/>
              <w:keepNext w:val="0"/>
              <w:rPr>
                <w:sz w:val="16"/>
                <w:szCs w:val="16"/>
              </w:rPr>
            </w:pPr>
            <w:r w:rsidRPr="001B1679">
              <w:rPr>
                <w:sz w:val="16"/>
                <w:szCs w:val="16"/>
              </w:rPr>
              <w:t>Shariat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F0F739" w14:textId="77777777" w:rsidR="009B546A" w:rsidRPr="001B1679" w:rsidRDefault="009B546A" w:rsidP="00C11620">
            <w:pPr>
              <w:pStyle w:val="TAL"/>
              <w:keepNext w:val="0"/>
              <w:rPr>
                <w:sz w:val="16"/>
                <w:szCs w:val="16"/>
              </w:rPr>
            </w:pPr>
            <w:r w:rsidRPr="001B1679">
              <w:rPr>
                <w:sz w:val="16"/>
                <w:szCs w:val="16"/>
              </w:rPr>
              <w:t>Mehrdad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492CBD" w14:textId="77777777" w:rsidR="009B546A" w:rsidRPr="001B1679" w:rsidRDefault="009B546A" w:rsidP="00C11620">
            <w:pPr>
              <w:pStyle w:val="TAL"/>
              <w:keepNext w:val="0"/>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45F8D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685A6D" w14:textId="77777777" w:rsidR="009B546A" w:rsidRPr="001B1679" w:rsidRDefault="009B546A" w:rsidP="00C11620">
            <w:pPr>
              <w:pStyle w:val="TAL"/>
              <w:keepNext w:val="0"/>
              <w:rPr>
                <w:sz w:val="16"/>
                <w:szCs w:val="16"/>
              </w:rPr>
            </w:pPr>
            <w:r w:rsidRPr="001B1679">
              <w:rPr>
                <w:sz w:val="16"/>
                <w:szCs w:val="16"/>
              </w:rPr>
              <w:t>3GPPMEMBER</w:t>
            </w:r>
          </w:p>
        </w:tc>
      </w:tr>
      <w:tr w:rsidR="009B546A" w14:paraId="66DC1CE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18C52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4FD085" w14:textId="77777777" w:rsidR="009B546A" w:rsidRPr="001B1679" w:rsidRDefault="009B546A" w:rsidP="00C11620">
            <w:pPr>
              <w:pStyle w:val="TAL"/>
              <w:keepNext w:val="0"/>
              <w:rPr>
                <w:sz w:val="16"/>
                <w:szCs w:val="16"/>
              </w:rPr>
            </w:pPr>
            <w:r w:rsidRPr="001B1679">
              <w:rPr>
                <w:sz w:val="16"/>
                <w:szCs w:val="16"/>
              </w:rPr>
              <w:t>Shen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FF3B03" w14:textId="77777777" w:rsidR="009B546A" w:rsidRPr="001B1679" w:rsidRDefault="009B546A" w:rsidP="00C11620">
            <w:pPr>
              <w:pStyle w:val="TAL"/>
              <w:keepNext w:val="0"/>
              <w:rPr>
                <w:sz w:val="16"/>
                <w:szCs w:val="16"/>
              </w:rPr>
            </w:pPr>
            <w:r w:rsidRPr="001B1679">
              <w:rPr>
                <w:sz w:val="16"/>
                <w:szCs w:val="16"/>
              </w:rPr>
              <w:t>Jia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879A82" w14:textId="77777777" w:rsidR="009B546A" w:rsidRPr="001B1679" w:rsidRDefault="009B546A" w:rsidP="00C11620">
            <w:pPr>
              <w:pStyle w:val="TAL"/>
              <w:keepNext w:val="0"/>
              <w:rPr>
                <w:sz w:val="16"/>
                <w:szCs w:val="16"/>
              </w:rPr>
            </w:pPr>
            <w:r w:rsidRPr="001B1679">
              <w:rPr>
                <w:sz w:val="16"/>
                <w:szCs w:val="16"/>
              </w:rPr>
              <w:t>Shenzhen Heytap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F64C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0B5581" w14:textId="77777777" w:rsidR="009B546A" w:rsidRPr="001B1679" w:rsidRDefault="009B546A" w:rsidP="00C11620">
            <w:pPr>
              <w:pStyle w:val="TAL"/>
              <w:keepNext w:val="0"/>
              <w:rPr>
                <w:sz w:val="16"/>
                <w:szCs w:val="16"/>
              </w:rPr>
            </w:pPr>
            <w:r w:rsidRPr="001B1679">
              <w:rPr>
                <w:sz w:val="16"/>
                <w:szCs w:val="16"/>
              </w:rPr>
              <w:t>3GPPMEMBER</w:t>
            </w:r>
          </w:p>
        </w:tc>
      </w:tr>
      <w:tr w:rsidR="009B546A" w14:paraId="76B1A5C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4D2761"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EC71D5" w14:textId="77777777" w:rsidR="009B546A" w:rsidRPr="001B1679" w:rsidRDefault="009B546A" w:rsidP="00C11620">
            <w:pPr>
              <w:pStyle w:val="TAL"/>
              <w:keepNext w:val="0"/>
              <w:rPr>
                <w:sz w:val="16"/>
                <w:szCs w:val="16"/>
              </w:rPr>
            </w:pPr>
            <w:r w:rsidRPr="001B1679">
              <w:rPr>
                <w:sz w:val="16"/>
                <w:szCs w:val="16"/>
              </w:rPr>
              <w:t>Shen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D7B7B1" w14:textId="77777777" w:rsidR="009B546A" w:rsidRPr="001B1679" w:rsidRDefault="009B546A" w:rsidP="00C11620">
            <w:pPr>
              <w:pStyle w:val="TAL"/>
              <w:keepNext w:val="0"/>
              <w:rPr>
                <w:sz w:val="16"/>
                <w:szCs w:val="16"/>
              </w:rPr>
            </w:pPr>
            <w:r w:rsidRPr="001B1679">
              <w:rPr>
                <w:sz w:val="16"/>
                <w:szCs w:val="16"/>
              </w:rPr>
              <w:t>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AEEDCB" w14:textId="77777777" w:rsidR="009B546A" w:rsidRPr="001B1679" w:rsidRDefault="009B546A" w:rsidP="00C11620">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E5858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412EEB" w14:textId="77777777" w:rsidR="009B546A" w:rsidRPr="001B1679" w:rsidRDefault="009B546A" w:rsidP="00C11620">
            <w:pPr>
              <w:pStyle w:val="TAL"/>
              <w:keepNext w:val="0"/>
              <w:rPr>
                <w:sz w:val="16"/>
                <w:szCs w:val="16"/>
              </w:rPr>
            </w:pPr>
            <w:r w:rsidRPr="001B1679">
              <w:rPr>
                <w:sz w:val="16"/>
                <w:szCs w:val="16"/>
              </w:rPr>
              <w:t>3GPPMEMBER</w:t>
            </w:r>
          </w:p>
        </w:tc>
      </w:tr>
      <w:tr w:rsidR="009B546A" w14:paraId="09B86A5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322DF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1A701D" w14:textId="77777777" w:rsidR="009B546A" w:rsidRPr="001B1679" w:rsidRDefault="009B546A" w:rsidP="00C11620">
            <w:pPr>
              <w:pStyle w:val="TAL"/>
              <w:keepNext w:val="0"/>
              <w:rPr>
                <w:sz w:val="16"/>
                <w:szCs w:val="16"/>
              </w:rPr>
            </w:pPr>
            <w:r w:rsidRPr="001B1679">
              <w:rPr>
                <w:sz w:val="16"/>
                <w:szCs w:val="16"/>
              </w:rPr>
              <w:t>Shen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4BED64" w14:textId="77777777" w:rsidR="009B546A" w:rsidRPr="001B1679" w:rsidRDefault="009B546A" w:rsidP="00C11620">
            <w:pPr>
              <w:pStyle w:val="TAL"/>
              <w:keepNext w:val="0"/>
              <w:rPr>
                <w:sz w:val="16"/>
                <w:szCs w:val="16"/>
              </w:rPr>
            </w:pPr>
            <w:r w:rsidRPr="001B1679">
              <w:rPr>
                <w:sz w:val="16"/>
                <w:szCs w:val="16"/>
              </w:rPr>
              <w:t>Zukang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DEDB89" w14:textId="77777777" w:rsidR="009B546A" w:rsidRPr="001B1679" w:rsidRDefault="009B546A" w:rsidP="00C11620">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98F82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75B548" w14:textId="77777777" w:rsidR="009B546A" w:rsidRPr="001B1679" w:rsidRDefault="009B546A" w:rsidP="00C11620">
            <w:pPr>
              <w:pStyle w:val="TAL"/>
              <w:keepNext w:val="0"/>
              <w:rPr>
                <w:sz w:val="16"/>
                <w:szCs w:val="16"/>
              </w:rPr>
            </w:pPr>
            <w:r w:rsidRPr="001B1679">
              <w:rPr>
                <w:sz w:val="16"/>
                <w:szCs w:val="16"/>
              </w:rPr>
              <w:t>3GPPMEMBER</w:t>
            </w:r>
          </w:p>
        </w:tc>
      </w:tr>
      <w:tr w:rsidR="009B546A" w14:paraId="66F78E4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D37321"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F47A54" w14:textId="77777777" w:rsidR="009B546A" w:rsidRPr="001B1679" w:rsidRDefault="009B546A" w:rsidP="00C11620">
            <w:pPr>
              <w:pStyle w:val="TAL"/>
              <w:keepNext w:val="0"/>
              <w:rPr>
                <w:sz w:val="16"/>
                <w:szCs w:val="16"/>
              </w:rPr>
            </w:pPr>
            <w:r w:rsidRPr="001B1679">
              <w:rPr>
                <w:sz w:val="16"/>
                <w:szCs w:val="16"/>
              </w:rPr>
              <w:t>SHI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05AAFB" w14:textId="77777777" w:rsidR="009B546A" w:rsidRPr="001B1679" w:rsidRDefault="009B546A" w:rsidP="00C11620">
            <w:pPr>
              <w:pStyle w:val="TAL"/>
              <w:keepNext w:val="0"/>
              <w:rPr>
                <w:sz w:val="16"/>
                <w:szCs w:val="16"/>
              </w:rPr>
            </w:pPr>
            <w:r w:rsidRPr="001B1679">
              <w:rPr>
                <w:sz w:val="16"/>
                <w:szCs w:val="16"/>
              </w:rPr>
              <w:t>Susan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7D2E13" w14:textId="77777777" w:rsidR="009B546A" w:rsidRPr="001B1679" w:rsidRDefault="009B546A" w:rsidP="00C11620">
            <w:pPr>
              <w:pStyle w:val="TAL"/>
              <w:keepNext w:val="0"/>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5D63C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C8EB4B" w14:textId="77777777" w:rsidR="009B546A" w:rsidRPr="001B1679" w:rsidRDefault="009B546A" w:rsidP="00C11620">
            <w:pPr>
              <w:pStyle w:val="TAL"/>
              <w:keepNext w:val="0"/>
              <w:rPr>
                <w:sz w:val="16"/>
                <w:szCs w:val="16"/>
              </w:rPr>
            </w:pPr>
            <w:r w:rsidRPr="001B1679">
              <w:rPr>
                <w:sz w:val="16"/>
                <w:szCs w:val="16"/>
              </w:rPr>
              <w:t>3GPPMEMBER</w:t>
            </w:r>
          </w:p>
        </w:tc>
      </w:tr>
      <w:tr w:rsidR="009B546A" w14:paraId="659E6CA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1A720B"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95DC94" w14:textId="77777777" w:rsidR="009B546A" w:rsidRPr="001B1679" w:rsidRDefault="009B546A" w:rsidP="00C11620">
            <w:pPr>
              <w:pStyle w:val="TAL"/>
              <w:keepNext w:val="0"/>
              <w:rPr>
                <w:sz w:val="16"/>
                <w:szCs w:val="16"/>
              </w:rPr>
            </w:pPr>
            <w:r w:rsidRPr="001B1679">
              <w:rPr>
                <w:sz w:val="16"/>
                <w:szCs w:val="16"/>
              </w:rPr>
              <w:t>SHI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3BBF4F" w14:textId="77777777" w:rsidR="009B546A" w:rsidRPr="001B1679" w:rsidRDefault="009B546A" w:rsidP="00C11620">
            <w:pPr>
              <w:pStyle w:val="TAL"/>
              <w:keepNext w:val="0"/>
              <w:rPr>
                <w:sz w:val="16"/>
                <w:szCs w:val="16"/>
              </w:rPr>
            </w:pPr>
            <w:r w:rsidRPr="001B1679">
              <w:rPr>
                <w:sz w:val="16"/>
                <w:szCs w:val="16"/>
              </w:rPr>
              <w:t>Zhihua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26ED41" w14:textId="77777777" w:rsidR="009B546A" w:rsidRPr="001B1679" w:rsidRDefault="009B546A" w:rsidP="00C11620">
            <w:pPr>
              <w:pStyle w:val="TAL"/>
              <w:keepNext w:val="0"/>
              <w:rPr>
                <w:sz w:val="16"/>
                <w:szCs w:val="16"/>
              </w:rPr>
            </w:pPr>
            <w:r w:rsidRPr="001B1679">
              <w:rPr>
                <w:sz w:val="16"/>
                <w:szCs w:val="16"/>
              </w:rPr>
              <w:t>Hangzhou Douku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6888E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58681A" w14:textId="77777777" w:rsidR="009B546A" w:rsidRPr="001B1679" w:rsidRDefault="009B546A" w:rsidP="00C11620">
            <w:pPr>
              <w:pStyle w:val="TAL"/>
              <w:keepNext w:val="0"/>
              <w:rPr>
                <w:sz w:val="16"/>
                <w:szCs w:val="16"/>
              </w:rPr>
            </w:pPr>
            <w:r w:rsidRPr="001B1679">
              <w:rPr>
                <w:sz w:val="16"/>
                <w:szCs w:val="16"/>
              </w:rPr>
              <w:t>3GPPMEMBER</w:t>
            </w:r>
          </w:p>
        </w:tc>
      </w:tr>
      <w:tr w:rsidR="009B546A" w14:paraId="5A7401D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BC5B1B" w14:textId="77777777" w:rsidR="009B546A" w:rsidRPr="001B1679" w:rsidRDefault="009B546A" w:rsidP="00C11620">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FFD302" w14:textId="77777777" w:rsidR="009B546A" w:rsidRPr="001B1679" w:rsidRDefault="009B546A" w:rsidP="00C11620">
            <w:pPr>
              <w:pStyle w:val="TAL"/>
              <w:keepNext w:val="0"/>
              <w:rPr>
                <w:sz w:val="16"/>
                <w:szCs w:val="16"/>
              </w:rPr>
            </w:pPr>
            <w:r w:rsidRPr="001B1679">
              <w:rPr>
                <w:sz w:val="16"/>
                <w:szCs w:val="16"/>
              </w:rPr>
              <w:t>Shieh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4EB00C" w14:textId="77777777" w:rsidR="009B546A" w:rsidRPr="001B1679" w:rsidRDefault="009B546A" w:rsidP="00C11620">
            <w:pPr>
              <w:pStyle w:val="TAL"/>
              <w:keepNext w:val="0"/>
              <w:rPr>
                <w:sz w:val="16"/>
                <w:szCs w:val="16"/>
              </w:rPr>
            </w:pPr>
            <w:r w:rsidRPr="001B1679">
              <w:rPr>
                <w:sz w:val="16"/>
                <w:szCs w:val="16"/>
              </w:rPr>
              <w:t>Shin-Lin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C4784E" w14:textId="77777777" w:rsidR="009B546A" w:rsidRPr="001B1679" w:rsidRDefault="009B546A" w:rsidP="00C11620">
            <w:pPr>
              <w:pStyle w:val="TAL"/>
              <w:keepNext w:val="0"/>
              <w:rPr>
                <w:sz w:val="16"/>
                <w:szCs w:val="16"/>
              </w:rPr>
            </w:pPr>
            <w:r w:rsidRPr="001B1679">
              <w:rPr>
                <w:sz w:val="16"/>
                <w:szCs w:val="16"/>
              </w:rPr>
              <w:t>NTPU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4807C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60178B" w14:textId="77777777" w:rsidR="009B546A" w:rsidRPr="001B1679" w:rsidRDefault="009B546A" w:rsidP="00C11620">
            <w:pPr>
              <w:pStyle w:val="TAL"/>
              <w:keepNext w:val="0"/>
              <w:rPr>
                <w:sz w:val="16"/>
                <w:szCs w:val="16"/>
              </w:rPr>
            </w:pPr>
            <w:r w:rsidRPr="001B1679">
              <w:rPr>
                <w:sz w:val="16"/>
                <w:szCs w:val="16"/>
              </w:rPr>
              <w:t>3GPPMEMBER</w:t>
            </w:r>
          </w:p>
        </w:tc>
      </w:tr>
      <w:tr w:rsidR="009B546A" w14:paraId="333CAEE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7786D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7D0255" w14:textId="77777777" w:rsidR="009B546A" w:rsidRPr="001B1679" w:rsidRDefault="009B546A" w:rsidP="00C11620">
            <w:pPr>
              <w:pStyle w:val="TAL"/>
              <w:keepNext w:val="0"/>
              <w:rPr>
                <w:sz w:val="16"/>
                <w:szCs w:val="16"/>
              </w:rPr>
            </w:pPr>
            <w:r w:rsidRPr="001B1679">
              <w:rPr>
                <w:sz w:val="16"/>
                <w:szCs w:val="16"/>
              </w:rPr>
              <w:t>Shih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CF4601" w14:textId="77777777" w:rsidR="009B546A" w:rsidRPr="001B1679" w:rsidRDefault="009B546A" w:rsidP="00C11620">
            <w:pPr>
              <w:pStyle w:val="TAL"/>
              <w:keepNext w:val="0"/>
              <w:rPr>
                <w:sz w:val="16"/>
                <w:szCs w:val="16"/>
              </w:rPr>
            </w:pPr>
            <w:r w:rsidRPr="001B1679">
              <w:rPr>
                <w:sz w:val="16"/>
                <w:szCs w:val="16"/>
              </w:rPr>
              <w:t>Mei-ju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D6702" w14:textId="77777777" w:rsidR="009B546A" w:rsidRPr="001B1679" w:rsidRDefault="009B546A" w:rsidP="00C11620">
            <w:pPr>
              <w:pStyle w:val="TAL"/>
              <w:keepNext w:val="0"/>
              <w:rPr>
                <w:sz w:val="16"/>
                <w:szCs w:val="16"/>
              </w:rPr>
            </w:pPr>
            <w:r w:rsidRPr="001B1679">
              <w:rPr>
                <w:sz w:val="16"/>
                <w:szCs w:val="16"/>
              </w:rPr>
              <w:t>FGI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259EF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50C25A" w14:textId="77777777" w:rsidR="009B546A" w:rsidRPr="001B1679" w:rsidRDefault="009B546A" w:rsidP="00C11620">
            <w:pPr>
              <w:pStyle w:val="TAL"/>
              <w:keepNext w:val="0"/>
              <w:rPr>
                <w:sz w:val="16"/>
                <w:szCs w:val="16"/>
              </w:rPr>
            </w:pPr>
            <w:r w:rsidRPr="001B1679">
              <w:rPr>
                <w:sz w:val="16"/>
                <w:szCs w:val="16"/>
              </w:rPr>
              <w:t>3GPPMEMBER</w:t>
            </w:r>
          </w:p>
        </w:tc>
      </w:tr>
      <w:tr w:rsidR="009B546A" w14:paraId="614C250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0E438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40B488" w14:textId="77777777" w:rsidR="009B546A" w:rsidRPr="001B1679" w:rsidRDefault="009B546A" w:rsidP="00C11620">
            <w:pPr>
              <w:pStyle w:val="TAL"/>
              <w:keepNext w:val="0"/>
              <w:rPr>
                <w:sz w:val="16"/>
                <w:szCs w:val="16"/>
              </w:rPr>
            </w:pPr>
            <w:r w:rsidRPr="001B1679">
              <w:rPr>
                <w:sz w:val="16"/>
                <w:szCs w:val="16"/>
              </w:rPr>
              <w:t>Shu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5AAB3B" w14:textId="77777777" w:rsidR="009B546A" w:rsidRPr="001B1679" w:rsidRDefault="009B546A" w:rsidP="00C11620">
            <w:pPr>
              <w:pStyle w:val="TAL"/>
              <w:keepNext w:val="0"/>
              <w:rPr>
                <w:sz w:val="16"/>
                <w:szCs w:val="16"/>
              </w:rPr>
            </w:pPr>
            <w:r w:rsidRPr="001B1679">
              <w:rPr>
                <w:sz w:val="16"/>
                <w:szCs w:val="16"/>
              </w:rPr>
              <w:t>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67F0DD" w14:textId="77777777" w:rsidR="009B546A" w:rsidRPr="001B1679" w:rsidRDefault="009B546A" w:rsidP="00C11620">
            <w:pPr>
              <w:pStyle w:val="TAL"/>
              <w:keepNext w:val="0"/>
              <w:rPr>
                <w:sz w:val="16"/>
                <w:szCs w:val="16"/>
              </w:rPr>
            </w:pPr>
            <w:r w:rsidRPr="001B1679">
              <w:rPr>
                <w:sz w:val="16"/>
                <w:szCs w:val="16"/>
              </w:rPr>
              <w:t>HiSilicon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9046D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FAB059" w14:textId="77777777" w:rsidR="009B546A" w:rsidRPr="001B1679" w:rsidRDefault="009B546A" w:rsidP="00C11620">
            <w:pPr>
              <w:pStyle w:val="TAL"/>
              <w:keepNext w:val="0"/>
              <w:rPr>
                <w:sz w:val="16"/>
                <w:szCs w:val="16"/>
              </w:rPr>
            </w:pPr>
            <w:r w:rsidRPr="001B1679">
              <w:rPr>
                <w:sz w:val="16"/>
                <w:szCs w:val="16"/>
              </w:rPr>
              <w:t>3GPPMEMBER</w:t>
            </w:r>
          </w:p>
        </w:tc>
      </w:tr>
      <w:tr w:rsidR="009B546A" w14:paraId="137E24A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135ECB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C6FA87" w14:textId="77777777" w:rsidR="009B546A" w:rsidRPr="001B1679" w:rsidRDefault="009B546A" w:rsidP="00C11620">
            <w:pPr>
              <w:pStyle w:val="TAL"/>
              <w:keepNext w:val="0"/>
              <w:rPr>
                <w:sz w:val="16"/>
                <w:szCs w:val="16"/>
              </w:rPr>
            </w:pPr>
            <w:r w:rsidRPr="001B1679">
              <w:rPr>
                <w:sz w:val="16"/>
                <w:szCs w:val="16"/>
              </w:rPr>
              <w:t>Singh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85E2EA" w14:textId="77777777" w:rsidR="009B546A" w:rsidRPr="001B1679" w:rsidRDefault="009B546A" w:rsidP="00C11620">
            <w:pPr>
              <w:pStyle w:val="TAL"/>
              <w:keepNext w:val="0"/>
              <w:rPr>
                <w:sz w:val="16"/>
                <w:szCs w:val="16"/>
              </w:rPr>
            </w:pPr>
            <w:r w:rsidRPr="001B1679">
              <w:rPr>
                <w:sz w:val="16"/>
                <w:szCs w:val="16"/>
              </w:rPr>
              <w:t>Ray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5EE4A1" w14:textId="77777777" w:rsidR="009B546A" w:rsidRPr="001B1679" w:rsidRDefault="009B546A" w:rsidP="00C11620">
            <w:pPr>
              <w:pStyle w:val="TAL"/>
              <w:keepNext w:val="0"/>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75C21D"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A4B344" w14:textId="77777777" w:rsidR="009B546A" w:rsidRPr="001B1679" w:rsidRDefault="009B546A" w:rsidP="00C11620">
            <w:pPr>
              <w:pStyle w:val="TAL"/>
              <w:keepNext w:val="0"/>
              <w:rPr>
                <w:sz w:val="16"/>
                <w:szCs w:val="16"/>
              </w:rPr>
            </w:pPr>
            <w:r w:rsidRPr="001B1679">
              <w:rPr>
                <w:sz w:val="16"/>
                <w:szCs w:val="16"/>
              </w:rPr>
              <w:t>3GPPMEMBER</w:t>
            </w:r>
          </w:p>
        </w:tc>
      </w:tr>
      <w:tr w:rsidR="009B546A" w14:paraId="045B95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50D23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9C6C21" w14:textId="77777777" w:rsidR="009B546A" w:rsidRPr="001B1679" w:rsidRDefault="009B546A" w:rsidP="00C11620">
            <w:pPr>
              <w:pStyle w:val="TAL"/>
              <w:keepNext w:val="0"/>
              <w:rPr>
                <w:sz w:val="16"/>
                <w:szCs w:val="16"/>
              </w:rPr>
            </w:pPr>
            <w:r w:rsidRPr="001B1679">
              <w:rPr>
                <w:sz w:val="16"/>
                <w:szCs w:val="16"/>
              </w:rPr>
              <w:t>Sirotkin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ED0F04" w14:textId="77777777" w:rsidR="009B546A" w:rsidRPr="001B1679" w:rsidRDefault="009B546A" w:rsidP="00C11620">
            <w:pPr>
              <w:pStyle w:val="TAL"/>
              <w:keepNext w:val="0"/>
              <w:rPr>
                <w:sz w:val="16"/>
                <w:szCs w:val="16"/>
              </w:rPr>
            </w:pPr>
            <w:r w:rsidRPr="001B1679">
              <w:rPr>
                <w:sz w:val="16"/>
                <w:szCs w:val="16"/>
              </w:rPr>
              <w:t>Sasha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661545" w14:textId="77777777" w:rsidR="009B546A" w:rsidRPr="001B1679" w:rsidRDefault="009B546A" w:rsidP="00C11620">
            <w:pPr>
              <w:pStyle w:val="TAL"/>
              <w:keepNext w:val="0"/>
              <w:rPr>
                <w:sz w:val="16"/>
                <w:szCs w:val="16"/>
              </w:rPr>
            </w:pPr>
            <w:r w:rsidRPr="001B1679">
              <w:rPr>
                <w:sz w:val="16"/>
                <w:szCs w:val="16"/>
              </w:rPr>
              <w:t>Apple Marketing Iberia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4AEBF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4BD5F2" w14:textId="77777777" w:rsidR="009B546A" w:rsidRPr="001B1679" w:rsidRDefault="009B546A" w:rsidP="00C11620">
            <w:pPr>
              <w:pStyle w:val="TAL"/>
              <w:keepNext w:val="0"/>
              <w:rPr>
                <w:sz w:val="16"/>
                <w:szCs w:val="16"/>
              </w:rPr>
            </w:pPr>
            <w:r w:rsidRPr="001B1679">
              <w:rPr>
                <w:sz w:val="16"/>
                <w:szCs w:val="16"/>
              </w:rPr>
              <w:t>3GPPMEMBER</w:t>
            </w:r>
          </w:p>
        </w:tc>
      </w:tr>
      <w:tr w:rsidR="009B546A" w14:paraId="1B1F488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8959BC5"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85A963" w14:textId="77777777" w:rsidR="009B546A" w:rsidRPr="001B1679" w:rsidRDefault="009B546A" w:rsidP="00C11620">
            <w:pPr>
              <w:pStyle w:val="TAL"/>
              <w:keepNext w:val="0"/>
              <w:rPr>
                <w:sz w:val="16"/>
                <w:szCs w:val="16"/>
              </w:rPr>
            </w:pPr>
            <w:r w:rsidRPr="001B1679">
              <w:rPr>
                <w:sz w:val="16"/>
                <w:szCs w:val="16"/>
              </w:rPr>
              <w:t>So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C0061E" w14:textId="77777777" w:rsidR="009B546A" w:rsidRPr="001B1679" w:rsidRDefault="009B546A" w:rsidP="00C11620">
            <w:pPr>
              <w:pStyle w:val="TAL"/>
              <w:keepNext w:val="0"/>
              <w:rPr>
                <w:sz w:val="16"/>
                <w:szCs w:val="16"/>
              </w:rPr>
            </w:pPr>
            <w:r w:rsidRPr="001B1679">
              <w:rPr>
                <w:sz w:val="16"/>
                <w:szCs w:val="16"/>
              </w:rPr>
              <w:t>Tricci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B78DDB" w14:textId="77777777" w:rsidR="009B546A" w:rsidRPr="001B1679" w:rsidRDefault="009B546A" w:rsidP="00C11620">
            <w:pPr>
              <w:pStyle w:val="TAL"/>
              <w:keepNext w:val="0"/>
              <w:rPr>
                <w:sz w:val="16"/>
                <w:szCs w:val="16"/>
              </w:rPr>
            </w:pPr>
            <w:r w:rsidRPr="001B1679">
              <w:rPr>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C9E60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8B2BE1" w14:textId="77777777" w:rsidR="009B546A" w:rsidRPr="001B1679" w:rsidRDefault="009B546A" w:rsidP="00C11620">
            <w:pPr>
              <w:pStyle w:val="TAL"/>
              <w:keepNext w:val="0"/>
              <w:rPr>
                <w:sz w:val="16"/>
                <w:szCs w:val="16"/>
              </w:rPr>
            </w:pPr>
            <w:r w:rsidRPr="001B1679">
              <w:rPr>
                <w:sz w:val="16"/>
                <w:szCs w:val="16"/>
              </w:rPr>
              <w:t>3GPPMEMBER</w:t>
            </w:r>
          </w:p>
        </w:tc>
      </w:tr>
      <w:tr w:rsidR="009B546A" w14:paraId="0514FD0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2F460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9F5217" w14:textId="77777777" w:rsidR="009B546A" w:rsidRPr="001B1679" w:rsidRDefault="009B546A" w:rsidP="00C11620">
            <w:pPr>
              <w:pStyle w:val="TAL"/>
              <w:keepNext w:val="0"/>
              <w:rPr>
                <w:sz w:val="16"/>
                <w:szCs w:val="16"/>
              </w:rPr>
            </w:pPr>
            <w:r w:rsidRPr="001B1679">
              <w:rPr>
                <w:sz w:val="16"/>
                <w:szCs w:val="16"/>
              </w:rPr>
              <w:t>Soloway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1D0F60" w14:textId="77777777" w:rsidR="009B546A" w:rsidRPr="001B1679" w:rsidRDefault="009B546A" w:rsidP="00C11620">
            <w:pPr>
              <w:pStyle w:val="TAL"/>
              <w:keepNext w:val="0"/>
              <w:rPr>
                <w:sz w:val="16"/>
                <w:szCs w:val="16"/>
              </w:rPr>
            </w:pPr>
            <w:r w:rsidRPr="001B1679">
              <w:rPr>
                <w:sz w:val="16"/>
                <w:szCs w:val="16"/>
              </w:rPr>
              <w:t>Alan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E3B99A" w14:textId="77777777" w:rsidR="009B546A" w:rsidRPr="001B1679" w:rsidRDefault="009B546A" w:rsidP="00C11620">
            <w:pPr>
              <w:pStyle w:val="TAL"/>
              <w:keepNext w:val="0"/>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544014"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2B3820" w14:textId="77777777" w:rsidR="009B546A" w:rsidRPr="001B1679" w:rsidRDefault="009B546A" w:rsidP="00C11620">
            <w:pPr>
              <w:pStyle w:val="TAL"/>
              <w:keepNext w:val="0"/>
              <w:rPr>
                <w:sz w:val="16"/>
                <w:szCs w:val="16"/>
              </w:rPr>
            </w:pPr>
            <w:r w:rsidRPr="001B1679">
              <w:rPr>
                <w:sz w:val="16"/>
                <w:szCs w:val="16"/>
              </w:rPr>
              <w:t>3GPPMEMBER</w:t>
            </w:r>
          </w:p>
        </w:tc>
      </w:tr>
      <w:tr w:rsidR="009B546A" w14:paraId="4702A3A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3B50A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92EEF7" w14:textId="77777777" w:rsidR="009B546A" w:rsidRPr="001B1679" w:rsidRDefault="009B546A" w:rsidP="00C11620">
            <w:pPr>
              <w:pStyle w:val="TAL"/>
              <w:keepNext w:val="0"/>
              <w:rPr>
                <w:sz w:val="16"/>
                <w:szCs w:val="16"/>
              </w:rPr>
            </w:pPr>
            <w:r w:rsidRPr="001B1679">
              <w:rPr>
                <w:sz w:val="16"/>
                <w:szCs w:val="16"/>
              </w:rPr>
              <w:t>Song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E645B5" w14:textId="77777777" w:rsidR="009B546A" w:rsidRPr="001B1679" w:rsidRDefault="009B546A" w:rsidP="00C11620">
            <w:pPr>
              <w:pStyle w:val="TAL"/>
              <w:keepNext w:val="0"/>
              <w:rPr>
                <w:sz w:val="16"/>
                <w:szCs w:val="16"/>
              </w:rPr>
            </w:pPr>
            <w:r w:rsidRPr="001B1679">
              <w:rPr>
                <w:sz w:val="16"/>
                <w:szCs w:val="16"/>
              </w:rPr>
              <w:t>Jaeyeon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0D11A3" w14:textId="77777777" w:rsidR="009B546A" w:rsidRPr="001B1679" w:rsidRDefault="009B546A" w:rsidP="00C11620">
            <w:pPr>
              <w:pStyle w:val="TAL"/>
              <w:keepNext w:val="0"/>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6A6EB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26F7F0" w14:textId="77777777" w:rsidR="009B546A" w:rsidRPr="001B1679" w:rsidRDefault="009B546A" w:rsidP="00C11620">
            <w:pPr>
              <w:pStyle w:val="TAL"/>
              <w:keepNext w:val="0"/>
              <w:rPr>
                <w:sz w:val="16"/>
                <w:szCs w:val="16"/>
              </w:rPr>
            </w:pPr>
            <w:r w:rsidRPr="001B1679">
              <w:rPr>
                <w:sz w:val="16"/>
                <w:szCs w:val="16"/>
              </w:rPr>
              <w:t>3GPPMEMBER</w:t>
            </w:r>
          </w:p>
        </w:tc>
      </w:tr>
      <w:tr w:rsidR="009B546A" w14:paraId="7898120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4C317A"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12F4EE" w14:textId="77777777" w:rsidR="009B546A" w:rsidRPr="001B1679" w:rsidRDefault="009B546A" w:rsidP="00C11620">
            <w:pPr>
              <w:pStyle w:val="TAL"/>
              <w:keepNext w:val="0"/>
              <w:rPr>
                <w:sz w:val="16"/>
                <w:szCs w:val="16"/>
              </w:rPr>
            </w:pPr>
            <w:r w:rsidRPr="001B1679">
              <w:rPr>
                <w:sz w:val="16"/>
                <w:szCs w:val="16"/>
              </w:rPr>
              <w:t>Song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4B1F9D" w14:textId="77777777" w:rsidR="009B546A" w:rsidRPr="001B1679" w:rsidRDefault="009B546A" w:rsidP="00C11620">
            <w:pPr>
              <w:pStyle w:val="TAL"/>
              <w:keepNext w:val="0"/>
              <w:rPr>
                <w:sz w:val="16"/>
                <w:szCs w:val="16"/>
              </w:rPr>
            </w:pPr>
            <w:r w:rsidRPr="001B1679">
              <w:rPr>
                <w:sz w:val="16"/>
                <w:szCs w:val="16"/>
              </w:rPr>
              <w:t>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0872A5" w14:textId="77777777" w:rsidR="009B546A" w:rsidRPr="001B1679" w:rsidRDefault="009B546A" w:rsidP="00C11620">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230F0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03EC95" w14:textId="77777777" w:rsidR="009B546A" w:rsidRPr="001B1679" w:rsidRDefault="009B546A" w:rsidP="00C11620">
            <w:pPr>
              <w:pStyle w:val="TAL"/>
              <w:keepNext w:val="0"/>
              <w:rPr>
                <w:sz w:val="16"/>
                <w:szCs w:val="16"/>
              </w:rPr>
            </w:pPr>
            <w:r w:rsidRPr="001B1679">
              <w:rPr>
                <w:sz w:val="16"/>
                <w:szCs w:val="16"/>
              </w:rPr>
              <w:t>3GPPMEMBER</w:t>
            </w:r>
          </w:p>
        </w:tc>
      </w:tr>
      <w:tr w:rsidR="009B546A" w14:paraId="155D725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F992A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7BFC58" w14:textId="77777777" w:rsidR="009B546A" w:rsidRPr="001B1679" w:rsidRDefault="009B546A" w:rsidP="00C11620">
            <w:pPr>
              <w:pStyle w:val="TAL"/>
              <w:keepNext w:val="0"/>
              <w:rPr>
                <w:sz w:val="16"/>
                <w:szCs w:val="16"/>
              </w:rPr>
            </w:pPr>
            <w:r w:rsidRPr="001B1679">
              <w:rPr>
                <w:sz w:val="16"/>
                <w:szCs w:val="16"/>
              </w:rPr>
              <w:t>Speicher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8C7031" w14:textId="77777777" w:rsidR="009B546A" w:rsidRPr="001B1679" w:rsidRDefault="009B546A" w:rsidP="00C11620">
            <w:pPr>
              <w:pStyle w:val="TAL"/>
              <w:keepNext w:val="0"/>
              <w:rPr>
                <w:sz w:val="16"/>
                <w:szCs w:val="16"/>
              </w:rPr>
            </w:pPr>
            <w:r w:rsidRPr="001B1679">
              <w:rPr>
                <w:sz w:val="16"/>
                <w:szCs w:val="16"/>
              </w:rPr>
              <w:t>Sebastian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B8F8CA" w14:textId="77777777" w:rsidR="009B546A" w:rsidRPr="001B1679" w:rsidRDefault="009B546A" w:rsidP="00C11620">
            <w:pPr>
              <w:pStyle w:val="TAL"/>
              <w:keepNext w:val="0"/>
              <w:rPr>
                <w:sz w:val="16"/>
                <w:szCs w:val="16"/>
              </w:rPr>
            </w:pPr>
            <w:r w:rsidRPr="001B1679">
              <w:rPr>
                <w:sz w:val="16"/>
                <w:szCs w:val="16"/>
              </w:rPr>
              <w:t>Qualcomm CDMA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2D5A4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ED9AED" w14:textId="77777777" w:rsidR="009B546A" w:rsidRPr="001B1679" w:rsidRDefault="009B546A" w:rsidP="00C11620">
            <w:pPr>
              <w:pStyle w:val="TAL"/>
              <w:keepNext w:val="0"/>
              <w:rPr>
                <w:sz w:val="16"/>
                <w:szCs w:val="16"/>
              </w:rPr>
            </w:pPr>
            <w:r w:rsidRPr="001B1679">
              <w:rPr>
                <w:sz w:val="16"/>
                <w:szCs w:val="16"/>
              </w:rPr>
              <w:t>3GPPMEMBER</w:t>
            </w:r>
          </w:p>
        </w:tc>
      </w:tr>
      <w:tr w:rsidR="009B546A" w14:paraId="598A37F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F7E0A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721BDF" w14:textId="77777777" w:rsidR="009B546A" w:rsidRPr="001B1679" w:rsidRDefault="009B546A" w:rsidP="00C11620">
            <w:pPr>
              <w:pStyle w:val="TAL"/>
              <w:keepNext w:val="0"/>
              <w:rPr>
                <w:sz w:val="16"/>
                <w:szCs w:val="16"/>
              </w:rPr>
            </w:pPr>
            <w:r w:rsidRPr="001B1679">
              <w:rPr>
                <w:sz w:val="16"/>
                <w:szCs w:val="16"/>
              </w:rPr>
              <w:t>Sriram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A3EC24" w14:textId="77777777" w:rsidR="009B546A" w:rsidRPr="001B1679" w:rsidRDefault="009B546A" w:rsidP="00C11620">
            <w:pPr>
              <w:pStyle w:val="TAL"/>
              <w:keepNext w:val="0"/>
              <w:rPr>
                <w:sz w:val="16"/>
                <w:szCs w:val="16"/>
              </w:rPr>
            </w:pPr>
            <w:r w:rsidRPr="001B1679">
              <w:rPr>
                <w:sz w:val="16"/>
                <w:szCs w:val="16"/>
              </w:rPr>
              <w:t>Sundar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A6E868" w14:textId="77777777" w:rsidR="009B546A" w:rsidRPr="001B1679" w:rsidRDefault="009B546A" w:rsidP="00C11620">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2EDAF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93E378" w14:textId="77777777" w:rsidR="009B546A" w:rsidRPr="001B1679" w:rsidRDefault="009B546A" w:rsidP="00C11620">
            <w:pPr>
              <w:pStyle w:val="TAL"/>
              <w:keepNext w:val="0"/>
              <w:rPr>
                <w:sz w:val="16"/>
                <w:szCs w:val="16"/>
              </w:rPr>
            </w:pPr>
            <w:r w:rsidRPr="001B1679">
              <w:rPr>
                <w:sz w:val="16"/>
                <w:szCs w:val="16"/>
              </w:rPr>
              <w:t>3GPPMEMBER</w:t>
            </w:r>
          </w:p>
        </w:tc>
      </w:tr>
      <w:tr w:rsidR="009B546A" w14:paraId="52AA2B6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92534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9296E0" w14:textId="77777777" w:rsidR="009B546A" w:rsidRPr="001B1679" w:rsidRDefault="009B546A" w:rsidP="00C11620">
            <w:pPr>
              <w:pStyle w:val="TAL"/>
              <w:keepNext w:val="0"/>
              <w:rPr>
                <w:sz w:val="16"/>
                <w:szCs w:val="16"/>
              </w:rPr>
            </w:pPr>
            <w:r w:rsidRPr="001B1679">
              <w:rPr>
                <w:sz w:val="16"/>
                <w:szCs w:val="16"/>
              </w:rPr>
              <w:t>srivastava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B2EA6A" w14:textId="77777777" w:rsidR="009B546A" w:rsidRPr="001B1679" w:rsidRDefault="009B546A" w:rsidP="00C11620">
            <w:pPr>
              <w:pStyle w:val="TAL"/>
              <w:keepNext w:val="0"/>
              <w:rPr>
                <w:sz w:val="16"/>
                <w:szCs w:val="16"/>
              </w:rPr>
            </w:pPr>
            <w:r w:rsidRPr="001B1679">
              <w:rPr>
                <w:sz w:val="16"/>
                <w:szCs w:val="16"/>
              </w:rPr>
              <w:t>Vimal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D7B294" w14:textId="77777777" w:rsidR="009B546A" w:rsidRPr="001B1679" w:rsidRDefault="009B546A" w:rsidP="00C11620">
            <w:pPr>
              <w:pStyle w:val="TAL"/>
              <w:keepNext w:val="0"/>
              <w:rPr>
                <w:sz w:val="16"/>
                <w:szCs w:val="16"/>
              </w:rPr>
            </w:pPr>
            <w:r w:rsidRPr="001B1679">
              <w:rPr>
                <w:sz w:val="16"/>
                <w:szCs w:val="16"/>
              </w:rPr>
              <w:t>Cisco Systems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EAE24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F8C4FF" w14:textId="77777777" w:rsidR="009B546A" w:rsidRPr="001B1679" w:rsidRDefault="009B546A" w:rsidP="00C11620">
            <w:pPr>
              <w:pStyle w:val="TAL"/>
              <w:keepNext w:val="0"/>
              <w:rPr>
                <w:sz w:val="16"/>
                <w:szCs w:val="16"/>
              </w:rPr>
            </w:pPr>
            <w:r w:rsidRPr="001B1679">
              <w:rPr>
                <w:sz w:val="16"/>
                <w:szCs w:val="16"/>
              </w:rPr>
              <w:t>3GPPMEMBER</w:t>
            </w:r>
          </w:p>
        </w:tc>
      </w:tr>
      <w:tr w:rsidR="009B546A" w14:paraId="3A86282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4ED95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F3D14B" w14:textId="77777777" w:rsidR="009B546A" w:rsidRPr="001B1679" w:rsidRDefault="009B546A" w:rsidP="00C11620">
            <w:pPr>
              <w:pStyle w:val="TAL"/>
              <w:keepNext w:val="0"/>
              <w:rPr>
                <w:sz w:val="16"/>
                <w:szCs w:val="16"/>
              </w:rPr>
            </w:pPr>
            <w:r w:rsidRPr="001B1679">
              <w:rPr>
                <w:sz w:val="16"/>
                <w:szCs w:val="16"/>
              </w:rPr>
              <w:t>Stojanovski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B0EE0E" w14:textId="77777777" w:rsidR="009B546A" w:rsidRPr="001B1679" w:rsidRDefault="009B546A" w:rsidP="00C11620">
            <w:pPr>
              <w:pStyle w:val="TAL"/>
              <w:keepNext w:val="0"/>
              <w:rPr>
                <w:sz w:val="16"/>
                <w:szCs w:val="16"/>
              </w:rPr>
            </w:pPr>
            <w:r w:rsidRPr="001B1679">
              <w:rPr>
                <w:sz w:val="16"/>
                <w:szCs w:val="16"/>
              </w:rPr>
              <w:t>Saso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A977B0" w14:textId="77777777" w:rsidR="009B546A" w:rsidRPr="001B1679" w:rsidRDefault="009B546A" w:rsidP="00C11620">
            <w:pPr>
              <w:pStyle w:val="TAL"/>
              <w:keepNext w:val="0"/>
              <w:rPr>
                <w:sz w:val="16"/>
                <w:szCs w:val="16"/>
              </w:rPr>
            </w:pPr>
            <w:r w:rsidRPr="001B1679">
              <w:rPr>
                <w:sz w:val="16"/>
                <w:szCs w:val="16"/>
              </w:rPr>
              <w:t>Intel Corporation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61644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51646A" w14:textId="77777777" w:rsidR="009B546A" w:rsidRPr="001B1679" w:rsidRDefault="009B546A" w:rsidP="00C11620">
            <w:pPr>
              <w:pStyle w:val="TAL"/>
              <w:keepNext w:val="0"/>
              <w:rPr>
                <w:sz w:val="16"/>
                <w:szCs w:val="16"/>
              </w:rPr>
            </w:pPr>
            <w:r w:rsidRPr="001B1679">
              <w:rPr>
                <w:sz w:val="16"/>
                <w:szCs w:val="16"/>
              </w:rPr>
              <w:t>3GPPMEMBER</w:t>
            </w:r>
          </w:p>
        </w:tc>
      </w:tr>
      <w:tr w:rsidR="009B546A" w14:paraId="1F3A332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C00EE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07A0FC" w14:textId="77777777" w:rsidR="009B546A" w:rsidRPr="001B1679" w:rsidRDefault="009B546A" w:rsidP="00C11620">
            <w:pPr>
              <w:pStyle w:val="TAL"/>
              <w:keepNext w:val="0"/>
              <w:rPr>
                <w:sz w:val="16"/>
                <w:szCs w:val="16"/>
              </w:rPr>
            </w:pPr>
            <w:r w:rsidRPr="001B1679">
              <w:rPr>
                <w:sz w:val="16"/>
                <w:szCs w:val="16"/>
              </w:rPr>
              <w:t>Streijl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7B5D1" w14:textId="77777777" w:rsidR="009B546A" w:rsidRPr="001B1679" w:rsidRDefault="009B546A" w:rsidP="00C11620">
            <w:pPr>
              <w:pStyle w:val="TAL"/>
              <w:keepNext w:val="0"/>
              <w:rPr>
                <w:sz w:val="16"/>
                <w:szCs w:val="16"/>
              </w:rPr>
            </w:pPr>
            <w:r w:rsidRPr="001B1679">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C6FDB3" w14:textId="77777777" w:rsidR="009B546A" w:rsidRPr="001B1679" w:rsidRDefault="009B546A" w:rsidP="00C11620">
            <w:pPr>
              <w:pStyle w:val="TAL"/>
              <w:keepNext w:val="0"/>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FF8FB9"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3981ED" w14:textId="77777777" w:rsidR="009B546A" w:rsidRPr="001B1679" w:rsidRDefault="009B546A" w:rsidP="00C11620">
            <w:pPr>
              <w:pStyle w:val="TAL"/>
              <w:keepNext w:val="0"/>
              <w:rPr>
                <w:sz w:val="16"/>
                <w:szCs w:val="16"/>
              </w:rPr>
            </w:pPr>
            <w:r w:rsidRPr="001B1679">
              <w:rPr>
                <w:sz w:val="16"/>
                <w:szCs w:val="16"/>
              </w:rPr>
              <w:t>3GPPMEMBER</w:t>
            </w:r>
          </w:p>
        </w:tc>
      </w:tr>
      <w:tr w:rsidR="009B546A" w14:paraId="39CF3CF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C8E85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84FEAF" w14:textId="77777777" w:rsidR="009B546A" w:rsidRPr="001B1679" w:rsidRDefault="009B546A" w:rsidP="00C11620">
            <w:pPr>
              <w:pStyle w:val="TAL"/>
              <w:keepNext w:val="0"/>
              <w:rPr>
                <w:sz w:val="16"/>
                <w:szCs w:val="16"/>
              </w:rPr>
            </w:pPr>
            <w:r w:rsidRPr="001B1679">
              <w:rPr>
                <w:sz w:val="16"/>
                <w:szCs w:val="16"/>
              </w:rPr>
              <w:t>Sugawara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2B4D33" w14:textId="77777777" w:rsidR="009B546A" w:rsidRPr="001B1679" w:rsidRDefault="009B546A" w:rsidP="00C11620">
            <w:pPr>
              <w:pStyle w:val="TAL"/>
              <w:keepNext w:val="0"/>
              <w:rPr>
                <w:sz w:val="16"/>
                <w:szCs w:val="16"/>
              </w:rPr>
            </w:pPr>
            <w:r w:rsidRPr="001B1679">
              <w:rPr>
                <w:sz w:val="16"/>
                <w:szCs w:val="16"/>
              </w:rPr>
              <w:t>Yasuo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3D7E43" w14:textId="77777777" w:rsidR="009B546A" w:rsidRPr="001B1679" w:rsidRDefault="009B546A" w:rsidP="00C11620">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219700"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AA997D" w14:textId="77777777" w:rsidR="009B546A" w:rsidRPr="001B1679" w:rsidRDefault="009B546A" w:rsidP="00C11620">
            <w:pPr>
              <w:pStyle w:val="TAL"/>
              <w:keepNext w:val="0"/>
              <w:rPr>
                <w:sz w:val="16"/>
                <w:szCs w:val="16"/>
              </w:rPr>
            </w:pPr>
            <w:r w:rsidRPr="001B1679">
              <w:rPr>
                <w:sz w:val="16"/>
                <w:szCs w:val="16"/>
              </w:rPr>
              <w:t>3GPPMEMBER</w:t>
            </w:r>
          </w:p>
        </w:tc>
      </w:tr>
      <w:tr w:rsidR="009B546A" w14:paraId="3347436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634A9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3161CB" w14:textId="77777777" w:rsidR="009B546A" w:rsidRPr="001B1679" w:rsidRDefault="009B546A" w:rsidP="00C11620">
            <w:pPr>
              <w:pStyle w:val="TAL"/>
              <w:keepNext w:val="0"/>
              <w:rPr>
                <w:sz w:val="16"/>
                <w:szCs w:val="16"/>
              </w:rPr>
            </w:pPr>
            <w:r w:rsidRPr="001B1679">
              <w:rPr>
                <w:sz w:val="16"/>
                <w:szCs w:val="16"/>
              </w:rPr>
              <w:t>Suh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81618A" w14:textId="77777777" w:rsidR="009B546A" w:rsidRPr="001B1679" w:rsidRDefault="009B546A" w:rsidP="00C11620">
            <w:pPr>
              <w:pStyle w:val="TAL"/>
              <w:keepNext w:val="0"/>
              <w:rPr>
                <w:sz w:val="16"/>
                <w:szCs w:val="16"/>
              </w:rPr>
            </w:pPr>
            <w:r w:rsidRPr="001B1679">
              <w:rPr>
                <w:sz w:val="16"/>
                <w:szCs w:val="16"/>
              </w:rPr>
              <w:t>Kyungjoo Grace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87DF33" w14:textId="77777777" w:rsidR="009B546A" w:rsidRPr="001B1679" w:rsidRDefault="009B546A" w:rsidP="00C11620">
            <w:pPr>
              <w:pStyle w:val="TAL"/>
              <w:keepNext w:val="0"/>
              <w:rPr>
                <w:sz w:val="16"/>
                <w:szCs w:val="16"/>
              </w:rPr>
            </w:pPr>
            <w:r w:rsidRPr="001B1679">
              <w:rPr>
                <w:sz w:val="16"/>
                <w:szCs w:val="16"/>
              </w:rPr>
              <w:t>Samsung Electronics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8A68D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E5CF1C" w14:textId="77777777" w:rsidR="009B546A" w:rsidRPr="001B1679" w:rsidRDefault="009B546A" w:rsidP="00C11620">
            <w:pPr>
              <w:pStyle w:val="TAL"/>
              <w:keepNext w:val="0"/>
              <w:rPr>
                <w:sz w:val="16"/>
                <w:szCs w:val="16"/>
              </w:rPr>
            </w:pPr>
            <w:r w:rsidRPr="001B1679">
              <w:rPr>
                <w:sz w:val="16"/>
                <w:szCs w:val="16"/>
              </w:rPr>
              <w:t>3GPPMEMBER</w:t>
            </w:r>
          </w:p>
        </w:tc>
      </w:tr>
      <w:tr w:rsidR="009B546A" w14:paraId="5457201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F2C02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C1A4C8" w14:textId="77777777" w:rsidR="009B546A" w:rsidRPr="001B1679" w:rsidRDefault="009B546A" w:rsidP="00C11620">
            <w:pPr>
              <w:pStyle w:val="TAL"/>
              <w:keepNext w:val="0"/>
              <w:rPr>
                <w:sz w:val="16"/>
                <w:szCs w:val="16"/>
              </w:rPr>
            </w:pPr>
            <w:r w:rsidRPr="001B1679">
              <w:rPr>
                <w:sz w:val="16"/>
                <w:szCs w:val="16"/>
              </w:rPr>
              <w:t>Sultan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DB4A9F" w14:textId="77777777" w:rsidR="009B546A" w:rsidRPr="001B1679" w:rsidRDefault="009B546A" w:rsidP="00C11620">
            <w:pPr>
              <w:pStyle w:val="TAL"/>
              <w:keepNext w:val="0"/>
              <w:rPr>
                <w:sz w:val="16"/>
                <w:szCs w:val="16"/>
              </w:rPr>
            </w:pPr>
            <w:r w:rsidRPr="001B1679">
              <w:rPr>
                <w:sz w:val="16"/>
                <w:szCs w:val="16"/>
              </w:rPr>
              <w:t>Alain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CA97EB"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32EA4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51E8A8" w14:textId="77777777" w:rsidR="009B546A" w:rsidRPr="001B1679" w:rsidRDefault="009B546A" w:rsidP="00C11620">
            <w:pPr>
              <w:pStyle w:val="TAL"/>
              <w:keepNext w:val="0"/>
              <w:rPr>
                <w:sz w:val="16"/>
                <w:szCs w:val="16"/>
              </w:rPr>
            </w:pPr>
            <w:r w:rsidRPr="001B1679">
              <w:rPr>
                <w:sz w:val="16"/>
                <w:szCs w:val="16"/>
              </w:rPr>
              <w:t>3GPPORG_REP</w:t>
            </w:r>
          </w:p>
        </w:tc>
      </w:tr>
      <w:tr w:rsidR="009B546A" w14:paraId="66BAF6A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77E362"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5B0130" w14:textId="77777777" w:rsidR="009B546A" w:rsidRPr="001B1679" w:rsidRDefault="009B546A" w:rsidP="00C11620">
            <w:pPr>
              <w:pStyle w:val="TAL"/>
              <w:keepNext w:val="0"/>
              <w:rPr>
                <w:sz w:val="16"/>
                <w:szCs w:val="16"/>
              </w:rPr>
            </w:pPr>
            <w:r w:rsidRPr="001B1679">
              <w:rPr>
                <w:sz w:val="16"/>
                <w:szCs w:val="16"/>
              </w:rPr>
              <w:t>Sultana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497F6F" w14:textId="77777777" w:rsidR="009B546A" w:rsidRPr="001B1679" w:rsidRDefault="009B546A" w:rsidP="00C11620">
            <w:pPr>
              <w:pStyle w:val="TAL"/>
              <w:keepNext w:val="0"/>
              <w:rPr>
                <w:sz w:val="16"/>
                <w:szCs w:val="16"/>
              </w:rPr>
            </w:pPr>
            <w:r w:rsidRPr="001B1679">
              <w:rPr>
                <w:sz w:val="16"/>
                <w:szCs w:val="16"/>
              </w:rPr>
              <w:t>Shabnam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AA7581" w14:textId="77777777" w:rsidR="009B546A" w:rsidRPr="001B1679" w:rsidRDefault="009B546A" w:rsidP="00C11620">
            <w:pPr>
              <w:pStyle w:val="TAL"/>
              <w:keepNext w:val="0"/>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6AA7D6"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B58BA5" w14:textId="77777777" w:rsidR="009B546A" w:rsidRPr="001B1679" w:rsidRDefault="009B546A" w:rsidP="00C11620">
            <w:pPr>
              <w:pStyle w:val="TAL"/>
              <w:keepNext w:val="0"/>
              <w:rPr>
                <w:sz w:val="16"/>
                <w:szCs w:val="16"/>
              </w:rPr>
            </w:pPr>
            <w:r w:rsidRPr="001B1679">
              <w:rPr>
                <w:sz w:val="16"/>
                <w:szCs w:val="16"/>
              </w:rPr>
              <w:t>3GPPMEMBER</w:t>
            </w:r>
          </w:p>
        </w:tc>
      </w:tr>
      <w:tr w:rsidR="009B546A" w14:paraId="7D6A71D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9664D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A6D6E7" w14:textId="77777777" w:rsidR="009B546A" w:rsidRPr="001B1679" w:rsidRDefault="009B546A" w:rsidP="00C11620">
            <w:pPr>
              <w:pStyle w:val="TAL"/>
              <w:keepNext w:val="0"/>
              <w:rPr>
                <w:sz w:val="16"/>
                <w:szCs w:val="16"/>
              </w:rPr>
            </w:pPr>
            <w:r w:rsidRPr="001B1679">
              <w:rPr>
                <w:sz w:val="16"/>
                <w:szCs w:val="16"/>
              </w:rPr>
              <w:t>Sumita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8F5D79" w14:textId="77777777" w:rsidR="009B546A" w:rsidRPr="001B1679" w:rsidRDefault="009B546A" w:rsidP="00C11620">
            <w:pPr>
              <w:pStyle w:val="TAL"/>
              <w:keepNext w:val="0"/>
              <w:rPr>
                <w:sz w:val="16"/>
                <w:szCs w:val="16"/>
              </w:rPr>
            </w:pPr>
            <w:r w:rsidRPr="001B1679">
              <w:rPr>
                <w:sz w:val="16"/>
                <w:szCs w:val="16"/>
              </w:rPr>
              <w:t>Masa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01A0AF"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7E161D"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234DBE" w14:textId="77777777" w:rsidR="009B546A" w:rsidRPr="001B1679" w:rsidRDefault="009B546A" w:rsidP="00C11620">
            <w:pPr>
              <w:pStyle w:val="TAL"/>
              <w:keepNext w:val="0"/>
              <w:rPr>
                <w:sz w:val="16"/>
                <w:szCs w:val="16"/>
              </w:rPr>
            </w:pPr>
            <w:r w:rsidRPr="001B1679">
              <w:rPr>
                <w:sz w:val="16"/>
                <w:szCs w:val="16"/>
              </w:rPr>
              <w:t>3GPPMEMBER</w:t>
            </w:r>
          </w:p>
        </w:tc>
      </w:tr>
      <w:tr w:rsidR="009B546A" w14:paraId="31CDBA8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9E8D8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A8BCC7" w14:textId="77777777" w:rsidR="009B546A" w:rsidRPr="001B1679" w:rsidRDefault="009B546A" w:rsidP="00C11620">
            <w:pPr>
              <w:pStyle w:val="TAL"/>
              <w:keepNext w:val="0"/>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5EE973" w14:textId="77777777" w:rsidR="009B546A" w:rsidRPr="001B1679" w:rsidRDefault="009B546A" w:rsidP="00C11620">
            <w:pPr>
              <w:pStyle w:val="TAL"/>
              <w:keepNext w:val="0"/>
              <w:rPr>
                <w:sz w:val="16"/>
                <w:szCs w:val="16"/>
              </w:rPr>
            </w:pPr>
            <w:r w:rsidRPr="001B1679">
              <w:rPr>
                <w:sz w:val="16"/>
                <w:szCs w:val="16"/>
              </w:rPr>
              <w:t>Chengjun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E9B60" w14:textId="77777777" w:rsidR="009B546A" w:rsidRPr="001B1679" w:rsidRDefault="009B546A" w:rsidP="00C11620">
            <w:pPr>
              <w:pStyle w:val="TAL"/>
              <w:keepNext w:val="0"/>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0B670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7B3C86" w14:textId="77777777" w:rsidR="009B546A" w:rsidRPr="001B1679" w:rsidRDefault="009B546A" w:rsidP="00C11620">
            <w:pPr>
              <w:pStyle w:val="TAL"/>
              <w:keepNext w:val="0"/>
              <w:rPr>
                <w:sz w:val="16"/>
                <w:szCs w:val="16"/>
              </w:rPr>
            </w:pPr>
            <w:r w:rsidRPr="001B1679">
              <w:rPr>
                <w:sz w:val="16"/>
                <w:szCs w:val="16"/>
              </w:rPr>
              <w:t>3GPPMEMBER</w:t>
            </w:r>
          </w:p>
        </w:tc>
      </w:tr>
      <w:tr w:rsidR="009B546A" w14:paraId="1976641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789A0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BA4DCB" w14:textId="77777777" w:rsidR="009B546A" w:rsidRPr="001B1679" w:rsidRDefault="009B546A" w:rsidP="00C11620">
            <w:pPr>
              <w:pStyle w:val="TAL"/>
              <w:keepNext w:val="0"/>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474E9E" w14:textId="77777777" w:rsidR="009B546A" w:rsidRPr="001B1679" w:rsidRDefault="009B546A" w:rsidP="00C11620">
            <w:pPr>
              <w:pStyle w:val="TAL"/>
              <w:keepNext w:val="0"/>
              <w:rPr>
                <w:sz w:val="16"/>
                <w:szCs w:val="16"/>
              </w:rPr>
            </w:pPr>
            <w:r w:rsidRPr="001B1679">
              <w:rPr>
                <w:sz w:val="16"/>
                <w:szCs w:val="16"/>
              </w:rPr>
              <w:t>Haitong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9FF68F" w14:textId="77777777" w:rsidR="009B546A" w:rsidRPr="001B1679" w:rsidRDefault="009B546A" w:rsidP="00C11620">
            <w:pPr>
              <w:pStyle w:val="TAL"/>
              <w:keepNext w:val="0"/>
              <w:rPr>
                <w:sz w:val="16"/>
                <w:szCs w:val="16"/>
              </w:rPr>
            </w:pPr>
            <w:r w:rsidRPr="001B1679">
              <w:rPr>
                <w:sz w:val="16"/>
                <w:szCs w:val="16"/>
              </w:rPr>
              <w:t>Apple Czech s.r.o.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C2D33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2CF9C2" w14:textId="77777777" w:rsidR="009B546A" w:rsidRPr="001B1679" w:rsidRDefault="009B546A" w:rsidP="00C11620">
            <w:pPr>
              <w:pStyle w:val="TAL"/>
              <w:keepNext w:val="0"/>
              <w:rPr>
                <w:sz w:val="16"/>
                <w:szCs w:val="16"/>
              </w:rPr>
            </w:pPr>
            <w:r w:rsidRPr="001B1679">
              <w:rPr>
                <w:sz w:val="16"/>
                <w:szCs w:val="16"/>
              </w:rPr>
              <w:t>3GPPMEMBER</w:t>
            </w:r>
          </w:p>
        </w:tc>
      </w:tr>
      <w:tr w:rsidR="009B546A" w14:paraId="00B6B4D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DEA8D4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3C106D" w14:textId="77777777" w:rsidR="009B546A" w:rsidRPr="001B1679" w:rsidRDefault="009B546A" w:rsidP="00C11620">
            <w:pPr>
              <w:pStyle w:val="TAL"/>
              <w:keepNext w:val="0"/>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4F01D5" w14:textId="77777777" w:rsidR="009B546A" w:rsidRPr="001B1679" w:rsidRDefault="009B546A" w:rsidP="00C11620">
            <w:pPr>
              <w:pStyle w:val="TAL"/>
              <w:keepNext w:val="0"/>
              <w:rPr>
                <w:sz w:val="16"/>
                <w:szCs w:val="16"/>
              </w:rPr>
            </w:pPr>
            <w:r w:rsidRPr="001B1679">
              <w:rPr>
                <w:sz w:val="16"/>
                <w:szCs w:val="16"/>
              </w:rPr>
              <w:t>Shaohui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063938" w14:textId="77777777" w:rsidR="009B546A" w:rsidRPr="001B1679" w:rsidRDefault="009B546A" w:rsidP="00C11620">
            <w:pPr>
              <w:pStyle w:val="TAL"/>
              <w:keepNext w:val="0"/>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CE084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21BF5A" w14:textId="77777777" w:rsidR="009B546A" w:rsidRPr="001B1679" w:rsidRDefault="009B546A" w:rsidP="00C11620">
            <w:pPr>
              <w:pStyle w:val="TAL"/>
              <w:keepNext w:val="0"/>
              <w:rPr>
                <w:sz w:val="16"/>
                <w:szCs w:val="16"/>
              </w:rPr>
            </w:pPr>
            <w:r w:rsidRPr="001B1679">
              <w:rPr>
                <w:sz w:val="16"/>
                <w:szCs w:val="16"/>
              </w:rPr>
              <w:t>3GPPMEMBER</w:t>
            </w:r>
          </w:p>
        </w:tc>
      </w:tr>
      <w:tr w:rsidR="009B546A" w14:paraId="0594AD5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43769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294F54" w14:textId="77777777" w:rsidR="009B546A" w:rsidRPr="001B1679" w:rsidRDefault="009B546A" w:rsidP="00C11620">
            <w:pPr>
              <w:pStyle w:val="TAL"/>
              <w:keepNext w:val="0"/>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D5320B" w14:textId="77777777" w:rsidR="009B546A" w:rsidRPr="001B1679" w:rsidRDefault="009B546A" w:rsidP="00C11620">
            <w:pPr>
              <w:pStyle w:val="TAL"/>
              <w:keepNext w:val="0"/>
              <w:rPr>
                <w:sz w:val="16"/>
                <w:szCs w:val="16"/>
              </w:rPr>
            </w:pPr>
            <w:r w:rsidRPr="001B1679">
              <w:rPr>
                <w:sz w:val="16"/>
                <w:szCs w:val="16"/>
              </w:rPr>
              <w:t>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D9261" w14:textId="77777777" w:rsidR="009B546A" w:rsidRPr="001B1679" w:rsidRDefault="009B546A" w:rsidP="00C11620">
            <w:pPr>
              <w:pStyle w:val="TAL"/>
              <w:keepNext w:val="0"/>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1590E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646C1E" w14:textId="77777777" w:rsidR="009B546A" w:rsidRPr="001B1679" w:rsidRDefault="009B546A" w:rsidP="00C11620">
            <w:pPr>
              <w:pStyle w:val="TAL"/>
              <w:keepNext w:val="0"/>
              <w:rPr>
                <w:sz w:val="16"/>
                <w:szCs w:val="16"/>
              </w:rPr>
            </w:pPr>
            <w:r w:rsidRPr="001B1679">
              <w:rPr>
                <w:sz w:val="16"/>
                <w:szCs w:val="16"/>
              </w:rPr>
              <w:t>3GPPMEMBER</w:t>
            </w:r>
          </w:p>
        </w:tc>
      </w:tr>
      <w:tr w:rsidR="009B546A" w14:paraId="73B102D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C9BDF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8A6A46" w14:textId="77777777" w:rsidR="009B546A" w:rsidRPr="001B1679" w:rsidRDefault="009B546A" w:rsidP="00C11620">
            <w:pPr>
              <w:pStyle w:val="TAL"/>
              <w:keepNext w:val="0"/>
              <w:rPr>
                <w:sz w:val="16"/>
                <w:szCs w:val="16"/>
              </w:rPr>
            </w:pPr>
            <w:r w:rsidRPr="001B1679">
              <w:rPr>
                <w:sz w:val="16"/>
                <w:szCs w:val="16"/>
              </w:rPr>
              <w:t>Suzuki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1BF7B1" w14:textId="77777777" w:rsidR="009B546A" w:rsidRPr="001B1679" w:rsidRDefault="009B546A" w:rsidP="00C11620">
            <w:pPr>
              <w:pStyle w:val="TAL"/>
              <w:keepNext w:val="0"/>
              <w:rPr>
                <w:sz w:val="16"/>
                <w:szCs w:val="16"/>
              </w:rPr>
            </w:pPr>
            <w:r w:rsidRPr="001B1679">
              <w:rPr>
                <w:sz w:val="16"/>
                <w:szCs w:val="16"/>
              </w:rPr>
              <w:t>Hidetoshi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FA093C" w14:textId="77777777" w:rsidR="009B546A" w:rsidRPr="001B1679" w:rsidRDefault="009B546A" w:rsidP="00C11620">
            <w:pPr>
              <w:pStyle w:val="TAL"/>
              <w:keepNext w:val="0"/>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4104AA"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5C9445" w14:textId="77777777" w:rsidR="009B546A" w:rsidRPr="001B1679" w:rsidRDefault="009B546A" w:rsidP="00C11620">
            <w:pPr>
              <w:pStyle w:val="TAL"/>
              <w:keepNext w:val="0"/>
              <w:rPr>
                <w:sz w:val="16"/>
                <w:szCs w:val="16"/>
              </w:rPr>
            </w:pPr>
            <w:r w:rsidRPr="001B1679">
              <w:rPr>
                <w:sz w:val="16"/>
                <w:szCs w:val="16"/>
              </w:rPr>
              <w:t>3GPPMEMBER</w:t>
            </w:r>
          </w:p>
        </w:tc>
      </w:tr>
      <w:tr w:rsidR="009B546A" w14:paraId="06B1EA0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C6E1E5"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D50EB2" w14:textId="77777777" w:rsidR="009B546A" w:rsidRPr="001B1679" w:rsidRDefault="009B546A" w:rsidP="00C11620">
            <w:pPr>
              <w:pStyle w:val="TAL"/>
              <w:keepNext w:val="0"/>
              <w:rPr>
                <w:sz w:val="16"/>
                <w:szCs w:val="16"/>
              </w:rPr>
            </w:pPr>
            <w:r w:rsidRPr="001B1679">
              <w:rPr>
                <w:sz w:val="16"/>
                <w:szCs w:val="16"/>
              </w:rPr>
              <w:t>Takada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A189D8" w14:textId="77777777" w:rsidR="009B546A" w:rsidRPr="001B1679" w:rsidRDefault="009B546A" w:rsidP="00C11620">
            <w:pPr>
              <w:pStyle w:val="TAL"/>
              <w:keepNext w:val="0"/>
              <w:rPr>
                <w:sz w:val="16"/>
                <w:szCs w:val="16"/>
              </w:rPr>
            </w:pPr>
            <w:r w:rsidRPr="001B1679">
              <w:rPr>
                <w:sz w:val="16"/>
                <w:szCs w:val="16"/>
              </w:rPr>
              <w:t>Terufumi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212BC" w14:textId="77777777" w:rsidR="009B546A" w:rsidRPr="001B1679" w:rsidRDefault="009B546A" w:rsidP="00C11620">
            <w:pPr>
              <w:pStyle w:val="TAL"/>
              <w:keepNext w:val="0"/>
              <w:rPr>
                <w:sz w:val="16"/>
                <w:szCs w:val="16"/>
              </w:rPr>
            </w:pPr>
            <w:r w:rsidRPr="001B1679">
              <w:rPr>
                <w:sz w:val="16"/>
                <w:szCs w:val="16"/>
              </w:rPr>
              <w:t>DENSO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05AC75"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B5EF80" w14:textId="77777777" w:rsidR="009B546A" w:rsidRPr="001B1679" w:rsidRDefault="009B546A" w:rsidP="00C11620">
            <w:pPr>
              <w:pStyle w:val="TAL"/>
              <w:keepNext w:val="0"/>
              <w:rPr>
                <w:sz w:val="16"/>
                <w:szCs w:val="16"/>
              </w:rPr>
            </w:pPr>
            <w:r w:rsidRPr="001B1679">
              <w:rPr>
                <w:sz w:val="16"/>
                <w:szCs w:val="16"/>
              </w:rPr>
              <w:t>3GPPMEMBER</w:t>
            </w:r>
          </w:p>
        </w:tc>
      </w:tr>
      <w:tr w:rsidR="009B546A" w14:paraId="625B20B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6BD0E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3B11C1" w14:textId="77777777" w:rsidR="009B546A" w:rsidRPr="001B1679" w:rsidRDefault="009B546A" w:rsidP="00C11620">
            <w:pPr>
              <w:pStyle w:val="TAL"/>
              <w:keepNext w:val="0"/>
              <w:rPr>
                <w:sz w:val="16"/>
                <w:szCs w:val="16"/>
              </w:rPr>
            </w:pPr>
            <w:r w:rsidRPr="001B1679">
              <w:rPr>
                <w:sz w:val="16"/>
                <w:szCs w:val="16"/>
              </w:rPr>
              <w:t>Takahashi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24E41E" w14:textId="77777777" w:rsidR="009B546A" w:rsidRPr="001B1679" w:rsidRDefault="009B546A" w:rsidP="00C11620">
            <w:pPr>
              <w:pStyle w:val="TAL"/>
              <w:keepNext w:val="0"/>
              <w:rPr>
                <w:sz w:val="16"/>
                <w:szCs w:val="16"/>
              </w:rPr>
            </w:pPr>
            <w:r w:rsidRPr="001B1679">
              <w:rPr>
                <w:sz w:val="16"/>
                <w:szCs w:val="16"/>
              </w:rPr>
              <w:t>Tomohiko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5025EA" w14:textId="77777777" w:rsidR="009B546A" w:rsidRPr="001B1679" w:rsidRDefault="009B546A" w:rsidP="00C11620">
            <w:pPr>
              <w:pStyle w:val="TAL"/>
              <w:keepNext w:val="0"/>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CB8C1A"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CA924B" w14:textId="77777777" w:rsidR="009B546A" w:rsidRPr="001B1679" w:rsidRDefault="009B546A" w:rsidP="00C11620">
            <w:pPr>
              <w:pStyle w:val="TAL"/>
              <w:keepNext w:val="0"/>
              <w:rPr>
                <w:sz w:val="16"/>
                <w:szCs w:val="16"/>
              </w:rPr>
            </w:pPr>
            <w:r w:rsidRPr="001B1679">
              <w:rPr>
                <w:sz w:val="16"/>
                <w:szCs w:val="16"/>
              </w:rPr>
              <w:t>3GPPMEMBER</w:t>
            </w:r>
          </w:p>
        </w:tc>
      </w:tr>
      <w:tr w:rsidR="009B546A" w14:paraId="24514D9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02BB4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D8B3B2" w14:textId="77777777" w:rsidR="009B546A" w:rsidRPr="001B1679" w:rsidRDefault="009B546A" w:rsidP="00C11620">
            <w:pPr>
              <w:pStyle w:val="TAL"/>
              <w:keepNext w:val="0"/>
              <w:rPr>
                <w:sz w:val="16"/>
                <w:szCs w:val="16"/>
              </w:rPr>
            </w:pPr>
            <w:r w:rsidRPr="001B1679">
              <w:rPr>
                <w:sz w:val="16"/>
                <w:szCs w:val="16"/>
              </w:rPr>
              <w:t>Takeda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728004" w14:textId="77777777" w:rsidR="009B546A" w:rsidRPr="001B1679" w:rsidRDefault="009B546A" w:rsidP="00C11620">
            <w:pPr>
              <w:pStyle w:val="TAL"/>
              <w:keepNext w:val="0"/>
              <w:rPr>
                <w:sz w:val="16"/>
                <w:szCs w:val="16"/>
              </w:rPr>
            </w:pPr>
            <w:r w:rsidRPr="001B1679">
              <w:rPr>
                <w:sz w:val="16"/>
                <w:szCs w:val="16"/>
              </w:rPr>
              <w:t>Hiroki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A5F6D1" w14:textId="77777777" w:rsidR="009B546A" w:rsidRPr="001B1679" w:rsidRDefault="009B546A" w:rsidP="00C11620">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FA6FD8"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A162A0" w14:textId="77777777" w:rsidR="009B546A" w:rsidRPr="001B1679" w:rsidRDefault="009B546A" w:rsidP="00C11620">
            <w:pPr>
              <w:pStyle w:val="TAL"/>
              <w:keepNext w:val="0"/>
              <w:rPr>
                <w:sz w:val="16"/>
                <w:szCs w:val="16"/>
              </w:rPr>
            </w:pPr>
            <w:r w:rsidRPr="001B1679">
              <w:rPr>
                <w:sz w:val="16"/>
                <w:szCs w:val="16"/>
              </w:rPr>
              <w:t>3GPPMEMBER</w:t>
            </w:r>
          </w:p>
        </w:tc>
      </w:tr>
      <w:tr w:rsidR="009B546A" w14:paraId="14248A0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1AB1C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22CA31" w14:textId="77777777" w:rsidR="009B546A" w:rsidRPr="001B1679" w:rsidRDefault="009B546A" w:rsidP="00C11620">
            <w:pPr>
              <w:pStyle w:val="TAL"/>
              <w:keepNext w:val="0"/>
              <w:rPr>
                <w:sz w:val="16"/>
                <w:szCs w:val="16"/>
              </w:rPr>
            </w:pPr>
            <w:r w:rsidRPr="001B1679">
              <w:rPr>
                <w:sz w:val="16"/>
                <w:szCs w:val="16"/>
              </w:rPr>
              <w:t>Tamrakar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B38015" w14:textId="77777777" w:rsidR="009B546A" w:rsidRPr="001B1679" w:rsidRDefault="009B546A" w:rsidP="00C11620">
            <w:pPr>
              <w:pStyle w:val="TAL"/>
              <w:keepNext w:val="0"/>
              <w:rPr>
                <w:sz w:val="16"/>
                <w:szCs w:val="16"/>
              </w:rPr>
            </w:pPr>
            <w:r w:rsidRPr="001B1679">
              <w:rPr>
                <w:sz w:val="16"/>
                <w:szCs w:val="16"/>
              </w:rPr>
              <w:t>Rakesh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458E00" w14:textId="77777777" w:rsidR="009B546A" w:rsidRPr="001B1679" w:rsidRDefault="009B546A" w:rsidP="00C11620">
            <w:pPr>
              <w:pStyle w:val="TAL"/>
              <w:keepNext w:val="0"/>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65974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6858D4" w14:textId="77777777" w:rsidR="009B546A" w:rsidRPr="001B1679" w:rsidRDefault="009B546A" w:rsidP="00C11620">
            <w:pPr>
              <w:pStyle w:val="TAL"/>
              <w:keepNext w:val="0"/>
              <w:rPr>
                <w:sz w:val="16"/>
                <w:szCs w:val="16"/>
              </w:rPr>
            </w:pPr>
            <w:r w:rsidRPr="001B1679">
              <w:rPr>
                <w:sz w:val="16"/>
                <w:szCs w:val="16"/>
              </w:rPr>
              <w:t>3GPPMEMBER</w:t>
            </w:r>
          </w:p>
        </w:tc>
      </w:tr>
      <w:tr w:rsidR="009B546A" w14:paraId="2885A08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D09758"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4AF285" w14:textId="77777777" w:rsidR="009B546A" w:rsidRPr="001B1679" w:rsidRDefault="009B546A" w:rsidP="00C11620">
            <w:pPr>
              <w:pStyle w:val="TAL"/>
              <w:keepNext w:val="0"/>
              <w:rPr>
                <w:sz w:val="16"/>
                <w:szCs w:val="16"/>
              </w:rPr>
            </w:pPr>
            <w:r w:rsidRPr="001B1679">
              <w:rPr>
                <w:sz w:val="16"/>
                <w:szCs w:val="16"/>
              </w:rPr>
              <w:t>Tan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46B335" w14:textId="77777777" w:rsidR="009B546A" w:rsidRPr="001B1679" w:rsidRDefault="009B546A" w:rsidP="00C11620">
            <w:pPr>
              <w:pStyle w:val="TAL"/>
              <w:keepNext w:val="0"/>
              <w:rPr>
                <w:sz w:val="16"/>
                <w:szCs w:val="16"/>
              </w:rPr>
            </w:pPr>
            <w:r w:rsidRPr="001B1679">
              <w:rPr>
                <w:sz w:val="16"/>
                <w:szCs w:val="16"/>
              </w:rPr>
              <w:t>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55B865" w14:textId="77777777" w:rsidR="009B546A" w:rsidRPr="001B1679" w:rsidRDefault="009B546A" w:rsidP="00C11620">
            <w:pPr>
              <w:pStyle w:val="TAL"/>
              <w:keepNext w:val="0"/>
              <w:rPr>
                <w:sz w:val="16"/>
                <w:szCs w:val="16"/>
              </w:rPr>
            </w:pPr>
            <w:r w:rsidRPr="001B1679">
              <w:rPr>
                <w:sz w:val="16"/>
                <w:szCs w:val="16"/>
              </w:rPr>
              <w:t>Hangzhou Douku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8FC0C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E25939" w14:textId="77777777" w:rsidR="009B546A" w:rsidRPr="001B1679" w:rsidRDefault="009B546A" w:rsidP="00C11620">
            <w:pPr>
              <w:pStyle w:val="TAL"/>
              <w:keepNext w:val="0"/>
              <w:rPr>
                <w:sz w:val="16"/>
                <w:szCs w:val="16"/>
              </w:rPr>
            </w:pPr>
            <w:r w:rsidRPr="001B1679">
              <w:rPr>
                <w:sz w:val="16"/>
                <w:szCs w:val="16"/>
              </w:rPr>
              <w:t>3GPPMEMBER</w:t>
            </w:r>
          </w:p>
        </w:tc>
      </w:tr>
      <w:tr w:rsidR="009B546A" w14:paraId="34B6FD9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96BECBA"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657051" w14:textId="77777777" w:rsidR="009B546A" w:rsidRPr="001B1679" w:rsidRDefault="009B546A" w:rsidP="00C11620">
            <w:pPr>
              <w:pStyle w:val="TAL"/>
              <w:keepNext w:val="0"/>
              <w:rPr>
                <w:sz w:val="16"/>
                <w:szCs w:val="16"/>
              </w:rPr>
            </w:pPr>
            <w:r w:rsidRPr="001B1679">
              <w:rPr>
                <w:sz w:val="16"/>
                <w:szCs w:val="16"/>
              </w:rPr>
              <w:t>Tatesh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92979C" w14:textId="77777777" w:rsidR="009B546A" w:rsidRPr="001B1679" w:rsidRDefault="009B546A" w:rsidP="00C11620">
            <w:pPr>
              <w:pStyle w:val="TAL"/>
              <w:keepNext w:val="0"/>
              <w:rPr>
                <w:sz w:val="16"/>
                <w:szCs w:val="16"/>
              </w:rPr>
            </w:pPr>
            <w:r w:rsidRPr="001B1679">
              <w:rPr>
                <w:sz w:val="16"/>
                <w:szCs w:val="16"/>
              </w:rPr>
              <w:t>Said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CF20BF"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2840DD"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4D3355" w14:textId="77777777" w:rsidR="009B546A" w:rsidRPr="001B1679" w:rsidRDefault="009B546A" w:rsidP="00C11620">
            <w:pPr>
              <w:pStyle w:val="TAL"/>
              <w:keepNext w:val="0"/>
              <w:rPr>
                <w:sz w:val="16"/>
                <w:szCs w:val="16"/>
              </w:rPr>
            </w:pPr>
            <w:r w:rsidRPr="001B1679">
              <w:rPr>
                <w:sz w:val="16"/>
                <w:szCs w:val="16"/>
              </w:rPr>
              <w:t>3GPPMEMBER</w:t>
            </w:r>
          </w:p>
        </w:tc>
      </w:tr>
      <w:tr w:rsidR="009B546A" w14:paraId="39DC9D7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2AC4F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D4473F" w14:textId="77777777" w:rsidR="009B546A" w:rsidRPr="001B1679" w:rsidRDefault="009B546A" w:rsidP="00C11620">
            <w:pPr>
              <w:pStyle w:val="TAL"/>
              <w:keepNext w:val="0"/>
              <w:rPr>
                <w:sz w:val="16"/>
                <w:szCs w:val="16"/>
              </w:rPr>
            </w:pPr>
            <w:r w:rsidRPr="001B1679">
              <w:rPr>
                <w:sz w:val="16"/>
                <w:szCs w:val="16"/>
              </w:rPr>
              <w:t>Teniou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BE2936" w14:textId="77777777" w:rsidR="009B546A" w:rsidRPr="001B1679" w:rsidRDefault="009B546A" w:rsidP="00C11620">
            <w:pPr>
              <w:pStyle w:val="TAL"/>
              <w:keepNext w:val="0"/>
              <w:rPr>
                <w:sz w:val="16"/>
                <w:szCs w:val="16"/>
              </w:rPr>
            </w:pPr>
            <w:r w:rsidRPr="001B1679">
              <w:rPr>
                <w:sz w:val="16"/>
                <w:szCs w:val="16"/>
              </w:rPr>
              <w:t>Gilles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FB09F" w14:textId="77777777" w:rsidR="009B546A" w:rsidRPr="001B1679" w:rsidRDefault="009B546A" w:rsidP="00C11620">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67797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AC6CF3" w14:textId="77777777" w:rsidR="009B546A" w:rsidRPr="001B1679" w:rsidRDefault="009B546A" w:rsidP="00C11620">
            <w:pPr>
              <w:pStyle w:val="TAL"/>
              <w:keepNext w:val="0"/>
              <w:rPr>
                <w:sz w:val="16"/>
                <w:szCs w:val="16"/>
              </w:rPr>
            </w:pPr>
            <w:r w:rsidRPr="001B1679">
              <w:rPr>
                <w:sz w:val="16"/>
                <w:szCs w:val="16"/>
              </w:rPr>
              <w:t>3GPPMEMBER</w:t>
            </w:r>
          </w:p>
        </w:tc>
      </w:tr>
      <w:tr w:rsidR="009B546A" w14:paraId="7190BBC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929DD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BF6F92" w14:textId="77777777" w:rsidR="009B546A" w:rsidRPr="001B1679" w:rsidRDefault="009B546A" w:rsidP="00C11620">
            <w:pPr>
              <w:pStyle w:val="TAL"/>
              <w:keepNext w:val="0"/>
              <w:rPr>
                <w:sz w:val="16"/>
                <w:szCs w:val="16"/>
              </w:rPr>
            </w:pPr>
            <w:r w:rsidRPr="001B1679">
              <w:rPr>
                <w:sz w:val="16"/>
                <w:szCs w:val="16"/>
              </w:rPr>
              <w:t>Thalanany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27FBAC" w14:textId="77777777" w:rsidR="009B546A" w:rsidRPr="001B1679" w:rsidRDefault="009B546A" w:rsidP="00C11620">
            <w:pPr>
              <w:pStyle w:val="TAL"/>
              <w:keepNext w:val="0"/>
              <w:rPr>
                <w:sz w:val="16"/>
                <w:szCs w:val="16"/>
              </w:rPr>
            </w:pPr>
            <w:r w:rsidRPr="001B1679">
              <w:rPr>
                <w:sz w:val="16"/>
                <w:szCs w:val="16"/>
              </w:rPr>
              <w:t>Sebastian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EEC1D7" w14:textId="77777777" w:rsidR="009B546A" w:rsidRPr="001B1679" w:rsidRDefault="009B546A" w:rsidP="00C11620">
            <w:pPr>
              <w:pStyle w:val="TAL"/>
              <w:keepNext w:val="0"/>
              <w:rPr>
                <w:sz w:val="16"/>
                <w:szCs w:val="16"/>
              </w:rPr>
            </w:pPr>
            <w:r w:rsidRPr="001B1679">
              <w:rPr>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8F0C1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D027B8" w14:textId="77777777" w:rsidR="009B546A" w:rsidRPr="001B1679" w:rsidRDefault="009B546A" w:rsidP="00C11620">
            <w:pPr>
              <w:pStyle w:val="TAL"/>
              <w:keepNext w:val="0"/>
              <w:rPr>
                <w:sz w:val="16"/>
                <w:szCs w:val="16"/>
              </w:rPr>
            </w:pPr>
            <w:r w:rsidRPr="001B1679">
              <w:rPr>
                <w:sz w:val="16"/>
                <w:szCs w:val="16"/>
              </w:rPr>
              <w:t>3GPPMEMBER</w:t>
            </w:r>
          </w:p>
        </w:tc>
      </w:tr>
      <w:tr w:rsidR="009B546A" w14:paraId="707E3EF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8167E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7C3793" w14:textId="77777777" w:rsidR="009B546A" w:rsidRPr="001B1679" w:rsidRDefault="009B546A" w:rsidP="00C11620">
            <w:pPr>
              <w:pStyle w:val="TAL"/>
              <w:keepNext w:val="0"/>
              <w:rPr>
                <w:sz w:val="16"/>
                <w:szCs w:val="16"/>
              </w:rPr>
            </w:pPr>
            <w:r w:rsidRPr="001B1679">
              <w:rPr>
                <w:sz w:val="16"/>
                <w:szCs w:val="16"/>
              </w:rPr>
              <w:t>Thomas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6CEBC0" w14:textId="77777777" w:rsidR="009B546A" w:rsidRPr="001B1679" w:rsidRDefault="009B546A" w:rsidP="00C11620">
            <w:pPr>
              <w:pStyle w:val="TAL"/>
              <w:keepNext w:val="0"/>
              <w:rPr>
                <w:sz w:val="16"/>
                <w:szCs w:val="16"/>
              </w:rPr>
            </w:pPr>
            <w:r w:rsidRPr="001B1679">
              <w:rPr>
                <w:sz w:val="16"/>
                <w:szCs w:val="16"/>
              </w:rPr>
              <w:t>Emmanuel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D0D93" w14:textId="77777777" w:rsidR="009B546A" w:rsidRPr="001B1679" w:rsidRDefault="009B546A" w:rsidP="00C11620">
            <w:pPr>
              <w:pStyle w:val="TAL"/>
              <w:keepNext w:val="0"/>
              <w:rPr>
                <w:sz w:val="16"/>
                <w:szCs w:val="16"/>
              </w:rPr>
            </w:pPr>
            <w:r w:rsidRPr="001B1679">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1E9EB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BC8670" w14:textId="77777777" w:rsidR="009B546A" w:rsidRPr="001B1679" w:rsidRDefault="009B546A" w:rsidP="00C11620">
            <w:pPr>
              <w:pStyle w:val="TAL"/>
              <w:keepNext w:val="0"/>
              <w:rPr>
                <w:sz w:val="16"/>
                <w:szCs w:val="16"/>
              </w:rPr>
            </w:pPr>
            <w:r w:rsidRPr="001B1679">
              <w:rPr>
                <w:sz w:val="16"/>
                <w:szCs w:val="16"/>
              </w:rPr>
              <w:t>3GPPMEMBER</w:t>
            </w:r>
          </w:p>
        </w:tc>
      </w:tr>
      <w:tr w:rsidR="009B546A" w14:paraId="5552617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437AFA"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D1A774" w14:textId="77777777" w:rsidR="009B546A" w:rsidRPr="001B1679" w:rsidRDefault="009B546A" w:rsidP="00C11620">
            <w:pPr>
              <w:pStyle w:val="TAL"/>
              <w:keepNext w:val="0"/>
              <w:rPr>
                <w:sz w:val="16"/>
                <w:szCs w:val="16"/>
              </w:rPr>
            </w:pPr>
            <w:r w:rsidRPr="001B1679">
              <w:rPr>
                <w:sz w:val="16"/>
                <w:szCs w:val="16"/>
              </w:rPr>
              <w:t>Thorpe-Taylor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11F6CA" w14:textId="77777777" w:rsidR="009B546A" w:rsidRPr="001B1679" w:rsidRDefault="009B546A" w:rsidP="00C11620">
            <w:pPr>
              <w:pStyle w:val="TAL"/>
              <w:keepNext w:val="0"/>
              <w:rPr>
                <w:sz w:val="16"/>
                <w:szCs w:val="16"/>
              </w:rPr>
            </w:pPr>
            <w:r w:rsidRPr="001B1679">
              <w:rPr>
                <w:sz w:val="16"/>
                <w:szCs w:val="16"/>
              </w:rPr>
              <w:t>Carol-lyn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358192" w14:textId="77777777" w:rsidR="009B546A" w:rsidRPr="001B1679" w:rsidRDefault="009B546A" w:rsidP="00C11620">
            <w:pPr>
              <w:pStyle w:val="TAL"/>
              <w:keepNext w:val="0"/>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B87DE1"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C1F14A" w14:textId="77777777" w:rsidR="009B546A" w:rsidRPr="001B1679" w:rsidRDefault="009B546A" w:rsidP="00C11620">
            <w:pPr>
              <w:pStyle w:val="TAL"/>
              <w:keepNext w:val="0"/>
              <w:rPr>
                <w:sz w:val="16"/>
                <w:szCs w:val="16"/>
              </w:rPr>
            </w:pPr>
            <w:r w:rsidRPr="001B1679">
              <w:rPr>
                <w:sz w:val="16"/>
                <w:szCs w:val="16"/>
              </w:rPr>
              <w:t>3GPPMEMBER</w:t>
            </w:r>
          </w:p>
        </w:tc>
      </w:tr>
      <w:tr w:rsidR="009B546A" w14:paraId="41EAEC9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7244A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BFE759" w14:textId="77777777" w:rsidR="009B546A" w:rsidRPr="001B1679" w:rsidRDefault="009B546A" w:rsidP="00C11620">
            <w:pPr>
              <w:pStyle w:val="TAL"/>
              <w:keepNext w:val="0"/>
              <w:rPr>
                <w:sz w:val="16"/>
                <w:szCs w:val="16"/>
              </w:rPr>
            </w:pPr>
            <w:r w:rsidRPr="001B1679">
              <w:rPr>
                <w:sz w:val="16"/>
                <w:szCs w:val="16"/>
              </w:rPr>
              <w:t>Tian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1B1BC5" w14:textId="77777777" w:rsidR="009B546A" w:rsidRPr="001B1679" w:rsidRDefault="009B546A" w:rsidP="00C11620">
            <w:pPr>
              <w:pStyle w:val="TAL"/>
              <w:keepNext w:val="0"/>
              <w:rPr>
                <w:sz w:val="16"/>
                <w:szCs w:val="16"/>
              </w:rPr>
            </w:pPr>
            <w:r w:rsidRPr="001B1679">
              <w:rPr>
                <w:sz w:val="16"/>
                <w:szCs w:val="16"/>
              </w:rPr>
              <w:t>Dao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0537A0" w14:textId="77777777" w:rsidR="009B546A" w:rsidRPr="001B1679" w:rsidRDefault="009B546A" w:rsidP="00C11620">
            <w:pPr>
              <w:pStyle w:val="TAL"/>
              <w:keepNext w:val="0"/>
              <w:rPr>
                <w:sz w:val="16"/>
                <w:szCs w:val="16"/>
              </w:rPr>
            </w:pPr>
            <w:r w:rsidRPr="001B1679">
              <w:rPr>
                <w:sz w:val="16"/>
                <w:szCs w:val="16"/>
              </w:rPr>
              <w:t>Jetflow</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33AD8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95A516" w14:textId="77777777" w:rsidR="009B546A" w:rsidRPr="001B1679" w:rsidRDefault="009B546A" w:rsidP="00C11620">
            <w:pPr>
              <w:pStyle w:val="TAL"/>
              <w:keepNext w:val="0"/>
              <w:rPr>
                <w:sz w:val="16"/>
                <w:szCs w:val="16"/>
              </w:rPr>
            </w:pPr>
            <w:r w:rsidRPr="001B1679">
              <w:rPr>
                <w:sz w:val="16"/>
                <w:szCs w:val="16"/>
              </w:rPr>
              <w:t>3GPPMEMBER</w:t>
            </w:r>
          </w:p>
        </w:tc>
      </w:tr>
      <w:tr w:rsidR="009B546A" w14:paraId="49DE0B8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8283F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0E87C7" w14:textId="77777777" w:rsidR="009B546A" w:rsidRPr="001B1679" w:rsidRDefault="009B546A" w:rsidP="00C11620">
            <w:pPr>
              <w:pStyle w:val="TAL"/>
              <w:keepNext w:val="0"/>
              <w:rPr>
                <w:sz w:val="16"/>
                <w:szCs w:val="16"/>
              </w:rPr>
            </w:pPr>
            <w:r w:rsidRPr="001B1679">
              <w:rPr>
                <w:sz w:val="16"/>
                <w:szCs w:val="16"/>
              </w:rPr>
              <w:t>Tian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7BDBB2" w14:textId="77777777" w:rsidR="009B546A" w:rsidRPr="001B1679" w:rsidRDefault="009B546A" w:rsidP="00C11620">
            <w:pPr>
              <w:pStyle w:val="TAL"/>
              <w:keepNext w:val="0"/>
              <w:rPr>
                <w:sz w:val="16"/>
                <w:szCs w:val="16"/>
              </w:rPr>
            </w:pPr>
            <w:r w:rsidRPr="001B1679">
              <w:rPr>
                <w:sz w:val="16"/>
                <w:szCs w:val="16"/>
              </w:rPr>
              <w:t>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A825E9" w14:textId="77777777" w:rsidR="009B546A" w:rsidRPr="001B1679" w:rsidRDefault="009B546A" w:rsidP="00C11620">
            <w:pPr>
              <w:pStyle w:val="TAL"/>
              <w:keepNext w:val="0"/>
              <w:rPr>
                <w:sz w:val="16"/>
                <w:szCs w:val="16"/>
              </w:rPr>
            </w:pPr>
            <w:r w:rsidRPr="001B1679">
              <w:rPr>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C34B3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294238" w14:textId="77777777" w:rsidR="009B546A" w:rsidRPr="001B1679" w:rsidRDefault="009B546A" w:rsidP="00C11620">
            <w:pPr>
              <w:pStyle w:val="TAL"/>
              <w:keepNext w:val="0"/>
              <w:rPr>
                <w:sz w:val="16"/>
                <w:szCs w:val="16"/>
              </w:rPr>
            </w:pPr>
            <w:r w:rsidRPr="001B1679">
              <w:rPr>
                <w:sz w:val="16"/>
                <w:szCs w:val="16"/>
              </w:rPr>
              <w:t>3GPPMEMBER</w:t>
            </w:r>
          </w:p>
        </w:tc>
      </w:tr>
      <w:tr w:rsidR="009B546A" w14:paraId="2734E23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6D01D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EBE453" w14:textId="77777777" w:rsidR="009B546A" w:rsidRPr="001B1679" w:rsidRDefault="009B546A" w:rsidP="00C11620">
            <w:pPr>
              <w:pStyle w:val="TAL"/>
              <w:keepNext w:val="0"/>
              <w:rPr>
                <w:sz w:val="16"/>
                <w:szCs w:val="16"/>
              </w:rPr>
            </w:pPr>
            <w:r w:rsidRPr="001B1679">
              <w:rPr>
                <w:sz w:val="16"/>
                <w:szCs w:val="16"/>
              </w:rPr>
              <w:t>Toche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A33AD7" w14:textId="77777777" w:rsidR="009B546A" w:rsidRPr="001B1679" w:rsidRDefault="009B546A" w:rsidP="00C11620">
            <w:pPr>
              <w:pStyle w:val="TAL"/>
              <w:keepNext w:val="0"/>
              <w:rPr>
                <w:sz w:val="16"/>
                <w:szCs w:val="16"/>
              </w:rPr>
            </w:pPr>
            <w:r w:rsidRPr="001B1679">
              <w:rPr>
                <w:sz w:val="16"/>
                <w:szCs w:val="16"/>
              </w:rPr>
              <w:t>Christian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151928" w14:textId="77777777" w:rsidR="009B546A" w:rsidRPr="001B1679" w:rsidRDefault="009B546A" w:rsidP="00C11620">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72DF3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E9DFA1" w14:textId="77777777" w:rsidR="009B546A" w:rsidRPr="001B1679" w:rsidRDefault="009B546A" w:rsidP="00C11620">
            <w:pPr>
              <w:pStyle w:val="TAL"/>
              <w:keepNext w:val="0"/>
              <w:rPr>
                <w:sz w:val="16"/>
                <w:szCs w:val="16"/>
              </w:rPr>
            </w:pPr>
            <w:r w:rsidRPr="001B1679">
              <w:rPr>
                <w:sz w:val="16"/>
                <w:szCs w:val="16"/>
              </w:rPr>
              <w:t>3GPPMEMBER</w:t>
            </w:r>
          </w:p>
        </w:tc>
      </w:tr>
      <w:tr w:rsidR="009B546A" w14:paraId="1042A17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D6C00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90C6E8" w14:textId="77777777" w:rsidR="009B546A" w:rsidRPr="001B1679" w:rsidRDefault="009B546A" w:rsidP="00C11620">
            <w:pPr>
              <w:pStyle w:val="TAL"/>
              <w:keepNext w:val="0"/>
              <w:rPr>
                <w:sz w:val="16"/>
                <w:szCs w:val="16"/>
              </w:rPr>
            </w:pPr>
            <w:r w:rsidRPr="001B1679">
              <w:rPr>
                <w:sz w:val="16"/>
                <w:szCs w:val="16"/>
              </w:rPr>
              <w:t>Toskala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2BA0FE" w14:textId="77777777" w:rsidR="009B546A" w:rsidRPr="001B1679" w:rsidRDefault="009B546A" w:rsidP="00C11620">
            <w:pPr>
              <w:pStyle w:val="TAL"/>
              <w:keepNext w:val="0"/>
              <w:rPr>
                <w:sz w:val="16"/>
                <w:szCs w:val="16"/>
              </w:rPr>
            </w:pPr>
            <w:r w:rsidRPr="001B1679">
              <w:rPr>
                <w:sz w:val="16"/>
                <w:szCs w:val="16"/>
              </w:rPr>
              <w:t>Antti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BDEF4" w14:textId="77777777" w:rsidR="009B546A" w:rsidRPr="001B1679" w:rsidRDefault="009B546A" w:rsidP="00C11620">
            <w:pPr>
              <w:pStyle w:val="TAL"/>
              <w:keepNext w:val="0"/>
              <w:rPr>
                <w:sz w:val="16"/>
                <w:szCs w:val="16"/>
              </w:rPr>
            </w:pPr>
            <w:r w:rsidRPr="001B1679">
              <w:rPr>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3516B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B4A59F" w14:textId="77777777" w:rsidR="009B546A" w:rsidRPr="001B1679" w:rsidRDefault="009B546A" w:rsidP="00C11620">
            <w:pPr>
              <w:pStyle w:val="TAL"/>
              <w:keepNext w:val="0"/>
              <w:rPr>
                <w:sz w:val="16"/>
                <w:szCs w:val="16"/>
              </w:rPr>
            </w:pPr>
            <w:r w:rsidRPr="001B1679">
              <w:rPr>
                <w:sz w:val="16"/>
                <w:szCs w:val="16"/>
              </w:rPr>
              <w:t>3GPPMEMBER</w:t>
            </w:r>
          </w:p>
        </w:tc>
      </w:tr>
      <w:tr w:rsidR="009B546A" w14:paraId="6045019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3886B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947DA1" w14:textId="77777777" w:rsidR="009B546A" w:rsidRPr="001B1679" w:rsidRDefault="009B546A" w:rsidP="00C11620">
            <w:pPr>
              <w:pStyle w:val="TAL"/>
              <w:keepNext w:val="0"/>
              <w:rPr>
                <w:sz w:val="16"/>
                <w:szCs w:val="16"/>
              </w:rPr>
            </w:pPr>
            <w:r w:rsidRPr="001B1679">
              <w:rPr>
                <w:sz w:val="16"/>
                <w:szCs w:val="16"/>
              </w:rPr>
              <w:t>Toufik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A48C51" w14:textId="77777777" w:rsidR="009B546A" w:rsidRPr="001B1679" w:rsidRDefault="009B546A" w:rsidP="00C11620">
            <w:pPr>
              <w:pStyle w:val="TAL"/>
              <w:keepNext w:val="0"/>
              <w:rPr>
                <w:sz w:val="16"/>
                <w:szCs w:val="16"/>
              </w:rPr>
            </w:pPr>
            <w:r w:rsidRPr="001B1679">
              <w:rPr>
                <w:sz w:val="16"/>
                <w:szCs w:val="16"/>
              </w:rPr>
              <w:t>Issam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7B899"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618FC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D4FEF0" w14:textId="77777777" w:rsidR="009B546A" w:rsidRPr="001B1679" w:rsidRDefault="009B546A" w:rsidP="00C11620">
            <w:pPr>
              <w:pStyle w:val="TAL"/>
              <w:keepNext w:val="0"/>
              <w:rPr>
                <w:sz w:val="16"/>
                <w:szCs w:val="16"/>
              </w:rPr>
            </w:pPr>
            <w:r w:rsidRPr="001B1679">
              <w:rPr>
                <w:sz w:val="16"/>
                <w:szCs w:val="16"/>
              </w:rPr>
              <w:t>3GPPORG_REP</w:t>
            </w:r>
          </w:p>
        </w:tc>
      </w:tr>
      <w:tr w:rsidR="009B546A" w14:paraId="58B309F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5B1E34"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A27FA5" w14:textId="77777777" w:rsidR="009B546A" w:rsidRPr="001B1679" w:rsidRDefault="009B546A" w:rsidP="00C11620">
            <w:pPr>
              <w:pStyle w:val="TAL"/>
              <w:keepNext w:val="0"/>
              <w:rPr>
                <w:sz w:val="16"/>
                <w:szCs w:val="16"/>
              </w:rPr>
            </w:pPr>
            <w:r w:rsidRPr="001B1679">
              <w:rPr>
                <w:sz w:val="16"/>
                <w:szCs w:val="16"/>
              </w:rPr>
              <w:t>Toumi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078CBF" w14:textId="77777777" w:rsidR="009B546A" w:rsidRPr="001B1679" w:rsidRDefault="009B546A" w:rsidP="00C11620">
            <w:pPr>
              <w:pStyle w:val="TAL"/>
              <w:keepNext w:val="0"/>
              <w:rPr>
                <w:sz w:val="16"/>
                <w:szCs w:val="16"/>
              </w:rPr>
            </w:pPr>
            <w:r w:rsidRPr="001B1679">
              <w:rPr>
                <w:sz w:val="16"/>
                <w:szCs w:val="16"/>
              </w:rPr>
              <w:t>Nassima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AF50E2" w14:textId="77777777" w:rsidR="009B546A" w:rsidRPr="001B1679" w:rsidRDefault="009B546A" w:rsidP="00C11620">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BEAB3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BC4BC1" w14:textId="77777777" w:rsidR="009B546A" w:rsidRPr="001B1679" w:rsidRDefault="009B546A" w:rsidP="00C11620">
            <w:pPr>
              <w:pStyle w:val="TAL"/>
              <w:keepNext w:val="0"/>
              <w:rPr>
                <w:sz w:val="16"/>
                <w:szCs w:val="16"/>
              </w:rPr>
            </w:pPr>
            <w:r w:rsidRPr="001B1679">
              <w:rPr>
                <w:sz w:val="16"/>
                <w:szCs w:val="16"/>
              </w:rPr>
              <w:t>3GPPMEMBER</w:t>
            </w:r>
          </w:p>
        </w:tc>
      </w:tr>
      <w:tr w:rsidR="009B546A" w14:paraId="158D737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926DA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854B20" w14:textId="77777777" w:rsidR="009B546A" w:rsidRPr="001B1679" w:rsidRDefault="009B546A" w:rsidP="00C11620">
            <w:pPr>
              <w:pStyle w:val="TAL"/>
              <w:keepNext w:val="0"/>
              <w:rPr>
                <w:sz w:val="16"/>
                <w:szCs w:val="16"/>
              </w:rPr>
            </w:pPr>
            <w:r w:rsidRPr="001B1679">
              <w:rPr>
                <w:sz w:val="16"/>
                <w:szCs w:val="16"/>
              </w:rPr>
              <w:t>Tovinger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9FF1F3" w14:textId="77777777" w:rsidR="009B546A" w:rsidRPr="001B1679" w:rsidRDefault="009B546A" w:rsidP="00C11620">
            <w:pPr>
              <w:pStyle w:val="TAL"/>
              <w:keepNext w:val="0"/>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11E3B3" w14:textId="77777777" w:rsidR="009B546A" w:rsidRPr="001B1679" w:rsidRDefault="009B546A" w:rsidP="00C11620">
            <w:pPr>
              <w:pStyle w:val="TAL"/>
              <w:keepNext w:val="0"/>
              <w:rPr>
                <w:sz w:val="16"/>
                <w:szCs w:val="16"/>
              </w:rPr>
            </w:pPr>
            <w:r w:rsidRPr="001B1679">
              <w:rPr>
                <w:sz w:val="16"/>
                <w:szCs w:val="16"/>
              </w:rPr>
              <w:t>Ericsson-LG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591D80"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CD784F" w14:textId="77777777" w:rsidR="009B546A" w:rsidRPr="001B1679" w:rsidRDefault="009B546A" w:rsidP="00C11620">
            <w:pPr>
              <w:pStyle w:val="TAL"/>
              <w:keepNext w:val="0"/>
              <w:rPr>
                <w:sz w:val="16"/>
                <w:szCs w:val="16"/>
              </w:rPr>
            </w:pPr>
            <w:r w:rsidRPr="001B1679">
              <w:rPr>
                <w:sz w:val="16"/>
                <w:szCs w:val="16"/>
              </w:rPr>
              <w:t>3GPPMEMBER</w:t>
            </w:r>
          </w:p>
        </w:tc>
      </w:tr>
      <w:tr w:rsidR="009B546A" w14:paraId="2641726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E93BDB3"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E16694" w14:textId="77777777" w:rsidR="009B546A" w:rsidRPr="001B1679" w:rsidRDefault="009B546A" w:rsidP="00C11620">
            <w:pPr>
              <w:pStyle w:val="TAL"/>
              <w:keepNext w:val="0"/>
              <w:rPr>
                <w:sz w:val="16"/>
                <w:szCs w:val="16"/>
              </w:rPr>
            </w:pPr>
            <w:r w:rsidRPr="001B1679">
              <w:rPr>
                <w:sz w:val="16"/>
                <w:szCs w:val="16"/>
              </w:rPr>
              <w:t>Trakinat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28FAA1" w14:textId="77777777" w:rsidR="009B546A" w:rsidRPr="001B1679" w:rsidRDefault="009B546A" w:rsidP="00C11620">
            <w:pPr>
              <w:pStyle w:val="TAL"/>
              <w:keepNext w:val="0"/>
              <w:rPr>
                <w:sz w:val="16"/>
                <w:szCs w:val="16"/>
              </w:rPr>
            </w:pPr>
            <w:r w:rsidRPr="001B1679">
              <w:rPr>
                <w:sz w:val="16"/>
                <w:szCs w:val="16"/>
              </w:rPr>
              <w:t>Jean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23DB8A" w14:textId="77777777" w:rsidR="009B546A" w:rsidRPr="001B1679" w:rsidRDefault="009B546A" w:rsidP="00C11620">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AA09EF"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4BF6A2" w14:textId="77777777" w:rsidR="009B546A" w:rsidRPr="001B1679" w:rsidRDefault="009B546A" w:rsidP="00C11620">
            <w:pPr>
              <w:pStyle w:val="TAL"/>
              <w:keepNext w:val="0"/>
              <w:rPr>
                <w:sz w:val="16"/>
                <w:szCs w:val="16"/>
              </w:rPr>
            </w:pPr>
            <w:r w:rsidRPr="001B1679">
              <w:rPr>
                <w:sz w:val="16"/>
                <w:szCs w:val="16"/>
              </w:rPr>
              <w:t>3GPPMEMBER</w:t>
            </w:r>
          </w:p>
        </w:tc>
      </w:tr>
      <w:tr w:rsidR="009B546A" w14:paraId="4EDD698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CEB32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BCDCC8" w14:textId="77777777" w:rsidR="009B546A" w:rsidRPr="001B1679" w:rsidRDefault="009B546A" w:rsidP="00C11620">
            <w:pPr>
              <w:pStyle w:val="TAL"/>
              <w:keepNext w:val="0"/>
              <w:rPr>
                <w:sz w:val="16"/>
                <w:szCs w:val="16"/>
              </w:rPr>
            </w:pPr>
            <w:r w:rsidRPr="001B1679">
              <w:rPr>
                <w:sz w:val="16"/>
                <w:szCs w:val="16"/>
              </w:rPr>
              <w:t>Tripathi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6E9BCD" w14:textId="77777777" w:rsidR="009B546A" w:rsidRPr="001B1679" w:rsidRDefault="009B546A" w:rsidP="00C11620">
            <w:pPr>
              <w:pStyle w:val="TAL"/>
              <w:keepNext w:val="0"/>
              <w:rPr>
                <w:sz w:val="16"/>
                <w:szCs w:val="16"/>
              </w:rPr>
            </w:pPr>
            <w:r w:rsidRPr="001B1679">
              <w:rPr>
                <w:sz w:val="16"/>
                <w:szCs w:val="16"/>
              </w:rPr>
              <w:t>Ruchi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BFBB0" w14:textId="77777777" w:rsidR="009B546A" w:rsidRPr="001B1679" w:rsidRDefault="009B546A" w:rsidP="00C11620">
            <w:pPr>
              <w:pStyle w:val="TAL"/>
              <w:keepNext w:val="0"/>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D35E37"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D21E34" w14:textId="77777777" w:rsidR="009B546A" w:rsidRPr="001B1679" w:rsidRDefault="009B546A" w:rsidP="00C11620">
            <w:pPr>
              <w:pStyle w:val="TAL"/>
              <w:keepNext w:val="0"/>
              <w:rPr>
                <w:sz w:val="16"/>
                <w:szCs w:val="16"/>
              </w:rPr>
            </w:pPr>
            <w:r w:rsidRPr="001B1679">
              <w:rPr>
                <w:sz w:val="16"/>
                <w:szCs w:val="16"/>
              </w:rPr>
              <w:t>3GPPMEMBER</w:t>
            </w:r>
          </w:p>
        </w:tc>
      </w:tr>
      <w:tr w:rsidR="009B546A" w14:paraId="1C4C06D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2692E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DE4B23" w14:textId="77777777" w:rsidR="009B546A" w:rsidRPr="001B1679" w:rsidRDefault="009B546A" w:rsidP="00C11620">
            <w:pPr>
              <w:pStyle w:val="TAL"/>
              <w:keepNext w:val="0"/>
              <w:rPr>
                <w:sz w:val="16"/>
                <w:szCs w:val="16"/>
              </w:rPr>
            </w:pPr>
            <w:r w:rsidRPr="001B1679">
              <w:rPr>
                <w:sz w:val="16"/>
                <w:szCs w:val="16"/>
              </w:rPr>
              <w:t>Tsai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F53F6D" w14:textId="77777777" w:rsidR="009B546A" w:rsidRPr="001B1679" w:rsidRDefault="009B546A" w:rsidP="00C11620">
            <w:pPr>
              <w:pStyle w:val="TAL"/>
              <w:keepNext w:val="0"/>
              <w:rPr>
                <w:sz w:val="16"/>
                <w:szCs w:val="16"/>
              </w:rPr>
            </w:pPr>
            <w:r w:rsidRPr="001B1679">
              <w:rPr>
                <w:sz w:val="16"/>
                <w:szCs w:val="16"/>
              </w:rPr>
              <w:t>Chiou-Wei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8F1DE6" w14:textId="77777777" w:rsidR="009B546A" w:rsidRPr="001B1679" w:rsidRDefault="009B546A" w:rsidP="00C11620">
            <w:pPr>
              <w:pStyle w:val="TAL"/>
              <w:keepNext w:val="0"/>
              <w:rPr>
                <w:sz w:val="16"/>
                <w:szCs w:val="16"/>
              </w:rPr>
            </w:pPr>
            <w:r w:rsidRPr="001B1679">
              <w:rPr>
                <w:sz w:val="16"/>
                <w:szCs w:val="16"/>
              </w:rPr>
              <w:t>MediaTek (Hefei)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7AF09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6C0014" w14:textId="77777777" w:rsidR="009B546A" w:rsidRPr="001B1679" w:rsidRDefault="009B546A" w:rsidP="00C11620">
            <w:pPr>
              <w:pStyle w:val="TAL"/>
              <w:keepNext w:val="0"/>
              <w:rPr>
                <w:sz w:val="16"/>
                <w:szCs w:val="16"/>
              </w:rPr>
            </w:pPr>
            <w:r w:rsidRPr="001B1679">
              <w:rPr>
                <w:sz w:val="16"/>
                <w:szCs w:val="16"/>
              </w:rPr>
              <w:t>3GPPMEMBER</w:t>
            </w:r>
          </w:p>
        </w:tc>
      </w:tr>
      <w:tr w:rsidR="009B546A" w14:paraId="4B171CD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AE23A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9B233F" w14:textId="77777777" w:rsidR="009B546A" w:rsidRPr="001B1679" w:rsidRDefault="009B546A" w:rsidP="00C11620">
            <w:pPr>
              <w:pStyle w:val="TAL"/>
              <w:keepNext w:val="0"/>
              <w:rPr>
                <w:sz w:val="16"/>
                <w:szCs w:val="16"/>
              </w:rPr>
            </w:pPr>
            <w:r w:rsidRPr="001B1679">
              <w:rPr>
                <w:sz w:val="16"/>
                <w:szCs w:val="16"/>
              </w:rPr>
              <w:t>Tsai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A416B5" w14:textId="77777777" w:rsidR="009B546A" w:rsidRPr="001B1679" w:rsidRDefault="009B546A" w:rsidP="00C11620">
            <w:pPr>
              <w:pStyle w:val="TAL"/>
              <w:keepNext w:val="0"/>
              <w:rPr>
                <w:sz w:val="16"/>
                <w:szCs w:val="16"/>
              </w:rPr>
            </w:pPr>
            <w:r w:rsidRPr="001B1679">
              <w:rPr>
                <w:sz w:val="16"/>
                <w:szCs w:val="16"/>
              </w:rPr>
              <w:t>Chun-Fan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07EA08" w14:textId="77777777" w:rsidR="009B546A" w:rsidRPr="001B1679" w:rsidRDefault="009B546A" w:rsidP="00C11620">
            <w:pPr>
              <w:pStyle w:val="TAL"/>
              <w:keepNext w:val="0"/>
              <w:rPr>
                <w:sz w:val="16"/>
                <w:szCs w:val="16"/>
              </w:rPr>
            </w:pPr>
            <w:r w:rsidRPr="001B1679">
              <w:rPr>
                <w:sz w:val="16"/>
                <w:szCs w:val="16"/>
              </w:rPr>
              <w:t>Mediatek India Technology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AA0B4D"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804D01" w14:textId="77777777" w:rsidR="009B546A" w:rsidRPr="001B1679" w:rsidRDefault="009B546A" w:rsidP="00C11620">
            <w:pPr>
              <w:pStyle w:val="TAL"/>
              <w:keepNext w:val="0"/>
              <w:rPr>
                <w:sz w:val="16"/>
                <w:szCs w:val="16"/>
              </w:rPr>
            </w:pPr>
            <w:r w:rsidRPr="001B1679">
              <w:rPr>
                <w:sz w:val="16"/>
                <w:szCs w:val="16"/>
              </w:rPr>
              <w:t>3GPPMEMBER</w:t>
            </w:r>
          </w:p>
        </w:tc>
      </w:tr>
      <w:tr w:rsidR="009B546A" w14:paraId="13F3F26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BB541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955E87" w14:textId="77777777" w:rsidR="009B546A" w:rsidRPr="001B1679" w:rsidRDefault="009B546A" w:rsidP="00C11620">
            <w:pPr>
              <w:pStyle w:val="TAL"/>
              <w:keepNext w:val="0"/>
              <w:rPr>
                <w:sz w:val="16"/>
                <w:szCs w:val="16"/>
              </w:rPr>
            </w:pPr>
            <w:r w:rsidRPr="001B1679">
              <w:rPr>
                <w:sz w:val="16"/>
                <w:szCs w:val="16"/>
              </w:rPr>
              <w:t>Tsang kwong 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584406" w14:textId="77777777" w:rsidR="009B546A" w:rsidRPr="001B1679" w:rsidRDefault="009B546A" w:rsidP="00C11620">
            <w:pPr>
              <w:pStyle w:val="TAL"/>
              <w:keepNext w:val="0"/>
              <w:rPr>
                <w:sz w:val="16"/>
                <w:szCs w:val="16"/>
              </w:rPr>
            </w:pPr>
            <w:r w:rsidRPr="001B1679">
              <w:rPr>
                <w:sz w:val="16"/>
                <w:szCs w:val="16"/>
              </w:rPr>
              <w:t>Steve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3671FF" w14:textId="77777777" w:rsidR="009B546A" w:rsidRPr="001B1679" w:rsidRDefault="009B546A" w:rsidP="00C11620">
            <w:pPr>
              <w:pStyle w:val="TAL"/>
              <w:keepNext w:val="0"/>
              <w:rPr>
                <w:sz w:val="16"/>
                <w:szCs w:val="16"/>
              </w:rPr>
            </w:pPr>
            <w:r w:rsidRPr="001B1679">
              <w:rPr>
                <w:sz w:val="16"/>
                <w:szCs w:val="16"/>
              </w:rPr>
              <w:t>Orange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C018F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8B2AC1" w14:textId="77777777" w:rsidR="009B546A" w:rsidRPr="001B1679" w:rsidRDefault="009B546A" w:rsidP="00C11620">
            <w:pPr>
              <w:pStyle w:val="TAL"/>
              <w:keepNext w:val="0"/>
              <w:rPr>
                <w:sz w:val="16"/>
                <w:szCs w:val="16"/>
              </w:rPr>
            </w:pPr>
            <w:r w:rsidRPr="001B1679">
              <w:rPr>
                <w:sz w:val="16"/>
                <w:szCs w:val="16"/>
              </w:rPr>
              <w:t>3GPPMEMBER</w:t>
            </w:r>
          </w:p>
        </w:tc>
      </w:tr>
      <w:tr w:rsidR="009B546A" w14:paraId="67CC566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A61290"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22CEF1" w14:textId="77777777" w:rsidR="009B546A" w:rsidRPr="001B1679" w:rsidRDefault="009B546A" w:rsidP="00C11620">
            <w:pPr>
              <w:pStyle w:val="TAL"/>
              <w:keepNext w:val="0"/>
              <w:rPr>
                <w:sz w:val="16"/>
                <w:szCs w:val="16"/>
              </w:rPr>
            </w:pPr>
            <w:r w:rsidRPr="001B1679">
              <w:rPr>
                <w:sz w:val="16"/>
                <w:szCs w:val="16"/>
              </w:rPr>
              <w:t>Tseng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69C8F9" w14:textId="77777777" w:rsidR="009B546A" w:rsidRPr="001B1679" w:rsidRDefault="009B546A" w:rsidP="00C11620">
            <w:pPr>
              <w:pStyle w:val="TAL"/>
              <w:keepNext w:val="0"/>
              <w:rPr>
                <w:sz w:val="16"/>
                <w:szCs w:val="16"/>
              </w:rPr>
            </w:pPr>
            <w:r w:rsidRPr="001B1679">
              <w:rPr>
                <w:sz w:val="16"/>
                <w:szCs w:val="16"/>
              </w:rPr>
              <w:t>Yung-Lan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4FAEA0" w14:textId="77777777" w:rsidR="009B546A" w:rsidRPr="001B1679" w:rsidRDefault="009B546A" w:rsidP="00C11620">
            <w:pPr>
              <w:pStyle w:val="TAL"/>
              <w:keepNext w:val="0"/>
              <w:rPr>
                <w:sz w:val="16"/>
                <w:szCs w:val="16"/>
              </w:rPr>
            </w:pPr>
            <w:r w:rsidRPr="001B1679">
              <w:rPr>
                <w:sz w:val="16"/>
                <w:szCs w:val="16"/>
              </w:rPr>
              <w:t>FGI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EB3CD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89E2BD" w14:textId="77777777" w:rsidR="009B546A" w:rsidRPr="001B1679" w:rsidRDefault="009B546A" w:rsidP="00C11620">
            <w:pPr>
              <w:pStyle w:val="TAL"/>
              <w:keepNext w:val="0"/>
              <w:rPr>
                <w:sz w:val="16"/>
                <w:szCs w:val="16"/>
              </w:rPr>
            </w:pPr>
            <w:r w:rsidRPr="001B1679">
              <w:rPr>
                <w:sz w:val="16"/>
                <w:szCs w:val="16"/>
              </w:rPr>
              <w:t>3GPPMEMBER</w:t>
            </w:r>
          </w:p>
        </w:tc>
      </w:tr>
      <w:tr w:rsidR="009B546A" w14:paraId="4B8369C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1AD2D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16F811" w14:textId="77777777" w:rsidR="009B546A" w:rsidRPr="001B1679" w:rsidRDefault="009B546A" w:rsidP="00C11620">
            <w:pPr>
              <w:pStyle w:val="TAL"/>
              <w:keepNext w:val="0"/>
              <w:rPr>
                <w:sz w:val="16"/>
                <w:szCs w:val="16"/>
              </w:rPr>
            </w:pPr>
            <w:r w:rsidRPr="001B1679">
              <w:rPr>
                <w:sz w:val="16"/>
                <w:szCs w:val="16"/>
              </w:rPr>
              <w:t>Van Bussel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3770FA" w14:textId="77777777" w:rsidR="009B546A" w:rsidRPr="001B1679" w:rsidRDefault="009B546A" w:rsidP="00C11620">
            <w:pPr>
              <w:pStyle w:val="TAL"/>
              <w:keepNext w:val="0"/>
              <w:rPr>
                <w:sz w:val="16"/>
                <w:szCs w:val="16"/>
              </w:rPr>
            </w:pPr>
            <w:r w:rsidRPr="001B1679">
              <w:rPr>
                <w:sz w:val="16"/>
                <w:szCs w:val="16"/>
              </w:rPr>
              <w:t>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F607A1" w14:textId="77777777" w:rsidR="009B546A" w:rsidRPr="001B1679" w:rsidRDefault="009B546A" w:rsidP="00C11620">
            <w:pPr>
              <w:pStyle w:val="TAL"/>
              <w:keepNext w:val="0"/>
              <w:rPr>
                <w:sz w:val="16"/>
                <w:szCs w:val="16"/>
              </w:rPr>
            </w:pPr>
            <w:r w:rsidRPr="001B1679">
              <w:rPr>
                <w:sz w:val="16"/>
                <w:szCs w:val="16"/>
              </w:rPr>
              <w:t>T-Mobile Netherlands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8F790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234E66" w14:textId="77777777" w:rsidR="009B546A" w:rsidRPr="001B1679" w:rsidRDefault="009B546A" w:rsidP="00C11620">
            <w:pPr>
              <w:pStyle w:val="TAL"/>
              <w:keepNext w:val="0"/>
              <w:rPr>
                <w:sz w:val="16"/>
                <w:szCs w:val="16"/>
              </w:rPr>
            </w:pPr>
            <w:r w:rsidRPr="001B1679">
              <w:rPr>
                <w:sz w:val="16"/>
                <w:szCs w:val="16"/>
              </w:rPr>
              <w:t>3GPPGUEST</w:t>
            </w:r>
          </w:p>
        </w:tc>
      </w:tr>
      <w:tr w:rsidR="009B546A" w14:paraId="032950B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7D14F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9AFBC2" w14:textId="77777777" w:rsidR="009B546A" w:rsidRPr="001B1679" w:rsidRDefault="009B546A" w:rsidP="00C11620">
            <w:pPr>
              <w:pStyle w:val="TAL"/>
              <w:keepNext w:val="0"/>
              <w:rPr>
                <w:sz w:val="16"/>
                <w:szCs w:val="16"/>
              </w:rPr>
            </w:pPr>
            <w:r w:rsidRPr="001B1679">
              <w:rPr>
                <w:sz w:val="16"/>
                <w:szCs w:val="16"/>
              </w:rPr>
              <w:t>Van der Pool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B9371D" w14:textId="77777777" w:rsidR="009B546A" w:rsidRPr="001B1679" w:rsidRDefault="009B546A" w:rsidP="00C11620">
            <w:pPr>
              <w:pStyle w:val="TAL"/>
              <w:keepNext w:val="0"/>
              <w:rPr>
                <w:sz w:val="16"/>
                <w:szCs w:val="16"/>
              </w:rPr>
            </w:pPr>
            <w:r w:rsidRPr="001B1679">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84341D" w14:textId="77777777" w:rsidR="009B546A" w:rsidRPr="001B1679" w:rsidRDefault="009B546A" w:rsidP="00C11620">
            <w:pPr>
              <w:pStyle w:val="TAL"/>
              <w:keepNext w:val="0"/>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D041E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7D4769" w14:textId="77777777" w:rsidR="009B546A" w:rsidRPr="001B1679" w:rsidRDefault="009B546A" w:rsidP="00C11620">
            <w:pPr>
              <w:pStyle w:val="TAL"/>
              <w:keepNext w:val="0"/>
              <w:rPr>
                <w:sz w:val="16"/>
                <w:szCs w:val="16"/>
              </w:rPr>
            </w:pPr>
            <w:r w:rsidRPr="001B1679">
              <w:rPr>
                <w:sz w:val="16"/>
                <w:szCs w:val="16"/>
              </w:rPr>
              <w:t>3GPPMEMBER</w:t>
            </w:r>
          </w:p>
        </w:tc>
      </w:tr>
      <w:tr w:rsidR="009B546A" w14:paraId="392F8A5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0AC84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B218C7" w14:textId="77777777" w:rsidR="009B546A" w:rsidRPr="001B1679" w:rsidRDefault="009B546A" w:rsidP="00C11620">
            <w:pPr>
              <w:pStyle w:val="TAL"/>
              <w:keepNext w:val="0"/>
              <w:rPr>
                <w:sz w:val="16"/>
                <w:szCs w:val="16"/>
              </w:rPr>
            </w:pPr>
            <w:r w:rsidRPr="001B1679">
              <w:rPr>
                <w:sz w:val="16"/>
                <w:szCs w:val="16"/>
              </w:rPr>
              <w:t>van der Veen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6D4ABB" w14:textId="77777777" w:rsidR="009B546A" w:rsidRPr="001B1679" w:rsidRDefault="009B546A" w:rsidP="00C11620">
            <w:pPr>
              <w:pStyle w:val="TAL"/>
              <w:keepNext w:val="0"/>
              <w:rPr>
                <w:sz w:val="16"/>
                <w:szCs w:val="16"/>
              </w:rPr>
            </w:pPr>
            <w:r w:rsidRPr="001B1679">
              <w:rPr>
                <w:sz w:val="16"/>
                <w:szCs w:val="16"/>
              </w:rPr>
              <w:t>Hans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8C9DE" w14:textId="77777777" w:rsidR="009B546A" w:rsidRPr="001B1679" w:rsidRDefault="009B546A" w:rsidP="00C11620">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C50CA3"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828B86" w14:textId="77777777" w:rsidR="009B546A" w:rsidRPr="001B1679" w:rsidRDefault="009B546A" w:rsidP="00C11620">
            <w:pPr>
              <w:pStyle w:val="TAL"/>
              <w:keepNext w:val="0"/>
              <w:rPr>
                <w:sz w:val="16"/>
                <w:szCs w:val="16"/>
              </w:rPr>
            </w:pPr>
            <w:r w:rsidRPr="001B1679">
              <w:rPr>
                <w:sz w:val="16"/>
                <w:szCs w:val="16"/>
              </w:rPr>
              <w:t>3GPPMEMBER</w:t>
            </w:r>
          </w:p>
        </w:tc>
      </w:tr>
      <w:tr w:rsidR="009B546A" w14:paraId="0981C63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DC0732"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0CFB34" w14:textId="77777777" w:rsidR="009B546A" w:rsidRPr="001B1679" w:rsidRDefault="009B546A" w:rsidP="00C11620">
            <w:pPr>
              <w:pStyle w:val="TAL"/>
              <w:keepNext w:val="0"/>
              <w:rPr>
                <w:sz w:val="16"/>
                <w:szCs w:val="16"/>
              </w:rPr>
            </w:pPr>
            <w:r w:rsidRPr="001B1679">
              <w:rPr>
                <w:sz w:val="16"/>
                <w:szCs w:val="16"/>
              </w:rPr>
              <w:t>Vejlgaard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0DE569" w14:textId="77777777" w:rsidR="009B546A" w:rsidRPr="001B1679" w:rsidRDefault="009B546A" w:rsidP="00C11620">
            <w:pPr>
              <w:pStyle w:val="TAL"/>
              <w:keepNext w:val="0"/>
              <w:rPr>
                <w:sz w:val="16"/>
                <w:szCs w:val="16"/>
              </w:rPr>
            </w:pPr>
            <w:r w:rsidRPr="001B1679">
              <w:rPr>
                <w:sz w:val="16"/>
                <w:szCs w:val="16"/>
              </w:rPr>
              <w:t>Benny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6E016" w14:textId="77777777" w:rsidR="009B546A" w:rsidRPr="001B1679" w:rsidRDefault="009B546A" w:rsidP="00C11620">
            <w:pPr>
              <w:pStyle w:val="TAL"/>
              <w:keepNext w:val="0"/>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6F780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5D25D9" w14:textId="77777777" w:rsidR="009B546A" w:rsidRPr="001B1679" w:rsidRDefault="009B546A" w:rsidP="00C11620">
            <w:pPr>
              <w:pStyle w:val="TAL"/>
              <w:keepNext w:val="0"/>
              <w:rPr>
                <w:sz w:val="16"/>
                <w:szCs w:val="16"/>
              </w:rPr>
            </w:pPr>
            <w:r w:rsidRPr="001B1679">
              <w:rPr>
                <w:sz w:val="16"/>
                <w:szCs w:val="16"/>
              </w:rPr>
              <w:t>3GPPMEMBER</w:t>
            </w:r>
          </w:p>
        </w:tc>
      </w:tr>
      <w:tr w:rsidR="009B546A" w14:paraId="20F52E3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9E9B7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BE78B3" w14:textId="77777777" w:rsidR="009B546A" w:rsidRPr="001B1679" w:rsidRDefault="009B546A" w:rsidP="00C11620">
            <w:pPr>
              <w:pStyle w:val="TAL"/>
              <w:keepNext w:val="0"/>
              <w:rPr>
                <w:sz w:val="16"/>
                <w:szCs w:val="16"/>
              </w:rPr>
            </w:pPr>
            <w:r w:rsidRPr="001B1679">
              <w:rPr>
                <w:sz w:val="16"/>
                <w:szCs w:val="16"/>
              </w:rPr>
              <w:t>Verweij</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29306A" w14:textId="77777777" w:rsidR="009B546A" w:rsidRPr="001B1679" w:rsidRDefault="009B546A" w:rsidP="00C11620">
            <w:pPr>
              <w:pStyle w:val="TAL"/>
              <w:keepNext w:val="0"/>
              <w:rPr>
                <w:sz w:val="16"/>
                <w:szCs w:val="16"/>
              </w:rPr>
            </w:pPr>
            <w:r w:rsidRPr="001B1679">
              <w:rPr>
                <w:sz w:val="16"/>
                <w:szCs w:val="16"/>
              </w:rPr>
              <w:t>Kees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330DA0" w14:textId="77777777" w:rsidR="009B546A" w:rsidRPr="001B1679" w:rsidRDefault="009B546A" w:rsidP="00C11620">
            <w:pPr>
              <w:pStyle w:val="TAL"/>
              <w:keepNext w:val="0"/>
              <w:rPr>
                <w:sz w:val="16"/>
                <w:szCs w:val="16"/>
              </w:rPr>
            </w:pPr>
            <w:r w:rsidRPr="001B1679">
              <w:rPr>
                <w:sz w:val="16"/>
                <w:szCs w:val="16"/>
              </w:rPr>
              <w:t>Netherlands Police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9E990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617C94" w14:textId="77777777" w:rsidR="009B546A" w:rsidRPr="001B1679" w:rsidRDefault="009B546A" w:rsidP="00C11620">
            <w:pPr>
              <w:pStyle w:val="TAL"/>
              <w:keepNext w:val="0"/>
              <w:rPr>
                <w:sz w:val="16"/>
                <w:szCs w:val="16"/>
              </w:rPr>
            </w:pPr>
            <w:r w:rsidRPr="001B1679">
              <w:rPr>
                <w:sz w:val="16"/>
                <w:szCs w:val="16"/>
              </w:rPr>
              <w:t>3GPPMEMBER</w:t>
            </w:r>
          </w:p>
        </w:tc>
      </w:tr>
      <w:tr w:rsidR="009B546A" w14:paraId="69BF98D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FA653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09F780" w14:textId="77777777" w:rsidR="009B546A" w:rsidRPr="001B1679" w:rsidRDefault="009B546A" w:rsidP="00C11620">
            <w:pPr>
              <w:pStyle w:val="TAL"/>
              <w:keepNext w:val="0"/>
              <w:rPr>
                <w:sz w:val="16"/>
                <w:szCs w:val="16"/>
              </w:rPr>
            </w:pPr>
            <w:r w:rsidRPr="001B1679">
              <w:rPr>
                <w:sz w:val="16"/>
                <w:szCs w:val="16"/>
              </w:rPr>
              <w:t>Vogedes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68C18A" w14:textId="77777777" w:rsidR="009B546A" w:rsidRPr="001B1679" w:rsidRDefault="009B546A" w:rsidP="00C11620">
            <w:pPr>
              <w:pStyle w:val="TAL"/>
              <w:keepNext w:val="0"/>
              <w:rPr>
                <w:sz w:val="16"/>
                <w:szCs w:val="16"/>
              </w:rPr>
            </w:pPr>
            <w:r w:rsidRPr="001B1679">
              <w:rPr>
                <w:sz w:val="16"/>
                <w:szCs w:val="16"/>
              </w:rPr>
              <w:t>Jerome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D5B562" w14:textId="77777777" w:rsidR="009B546A" w:rsidRPr="001B1679" w:rsidRDefault="009B546A" w:rsidP="00C11620">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9C39C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627F6E" w14:textId="77777777" w:rsidR="009B546A" w:rsidRPr="001B1679" w:rsidRDefault="009B546A" w:rsidP="00C11620">
            <w:pPr>
              <w:pStyle w:val="TAL"/>
              <w:keepNext w:val="0"/>
              <w:rPr>
                <w:sz w:val="16"/>
                <w:szCs w:val="16"/>
              </w:rPr>
            </w:pPr>
            <w:r w:rsidRPr="001B1679">
              <w:rPr>
                <w:sz w:val="16"/>
                <w:szCs w:val="16"/>
              </w:rPr>
              <w:t>3GPPMEMBER</w:t>
            </w:r>
          </w:p>
        </w:tc>
      </w:tr>
      <w:tr w:rsidR="009B546A" w14:paraId="5EF7E33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586AD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08A7E8" w14:textId="77777777" w:rsidR="009B546A" w:rsidRPr="001B1679" w:rsidRDefault="009B546A" w:rsidP="00C11620">
            <w:pPr>
              <w:pStyle w:val="TAL"/>
              <w:keepNext w:val="0"/>
              <w:rPr>
                <w:sz w:val="16"/>
                <w:szCs w:val="16"/>
              </w:rPr>
            </w:pPr>
            <w:r w:rsidRPr="001B1679">
              <w:rPr>
                <w:sz w:val="16"/>
                <w:szCs w:val="16"/>
              </w:rPr>
              <w:t>Vos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1E406E" w14:textId="77777777" w:rsidR="009B546A" w:rsidRPr="001B1679" w:rsidRDefault="009B546A" w:rsidP="00C11620">
            <w:pPr>
              <w:pStyle w:val="TAL"/>
              <w:keepNext w:val="0"/>
              <w:rPr>
                <w:sz w:val="16"/>
                <w:szCs w:val="16"/>
              </w:rPr>
            </w:pPr>
            <w:r w:rsidRPr="001B1679">
              <w:rPr>
                <w:sz w:val="16"/>
                <w:szCs w:val="16"/>
              </w:rPr>
              <w:t>Gustav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9A8AEF" w14:textId="77777777" w:rsidR="009B546A" w:rsidRPr="001B1679" w:rsidRDefault="009B546A" w:rsidP="00C11620">
            <w:pPr>
              <w:pStyle w:val="TAL"/>
              <w:keepNext w:val="0"/>
              <w:rPr>
                <w:sz w:val="16"/>
                <w:szCs w:val="16"/>
              </w:rPr>
            </w:pPr>
            <w:r w:rsidRPr="001B1679">
              <w:rPr>
                <w:sz w:val="16"/>
                <w:szCs w:val="16"/>
              </w:rPr>
              <w:t>Sierra Wireless.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D0DDE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DD89AF" w14:textId="77777777" w:rsidR="009B546A" w:rsidRPr="001B1679" w:rsidRDefault="009B546A" w:rsidP="00C11620">
            <w:pPr>
              <w:pStyle w:val="TAL"/>
              <w:keepNext w:val="0"/>
              <w:rPr>
                <w:sz w:val="16"/>
                <w:szCs w:val="16"/>
              </w:rPr>
            </w:pPr>
            <w:r w:rsidRPr="001B1679">
              <w:rPr>
                <w:sz w:val="16"/>
                <w:szCs w:val="16"/>
              </w:rPr>
              <w:t>3GPPMEMBER</w:t>
            </w:r>
          </w:p>
        </w:tc>
      </w:tr>
      <w:tr w:rsidR="009B546A" w14:paraId="07DEE90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D4198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E54A5A" w14:textId="77777777" w:rsidR="009B546A" w:rsidRPr="001B1679" w:rsidRDefault="009B546A" w:rsidP="00C11620">
            <w:pPr>
              <w:pStyle w:val="TAL"/>
              <w:keepNext w:val="0"/>
              <w:rPr>
                <w:sz w:val="16"/>
                <w:szCs w:val="16"/>
              </w:rPr>
            </w:pPr>
            <w:r w:rsidRPr="001B1679">
              <w:rPr>
                <w:sz w:val="16"/>
                <w:szCs w:val="16"/>
              </w:rPr>
              <w:t>Vutukuri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6262DF" w14:textId="77777777" w:rsidR="009B546A" w:rsidRPr="001B1679" w:rsidRDefault="009B546A" w:rsidP="00C11620">
            <w:pPr>
              <w:pStyle w:val="TAL"/>
              <w:keepNext w:val="0"/>
              <w:rPr>
                <w:sz w:val="16"/>
                <w:szCs w:val="16"/>
              </w:rPr>
            </w:pPr>
            <w:r w:rsidRPr="001B1679">
              <w:rPr>
                <w:sz w:val="16"/>
                <w:szCs w:val="16"/>
              </w:rPr>
              <w:t>Eswar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77C85F" w14:textId="77777777" w:rsidR="009B546A" w:rsidRPr="001B1679" w:rsidRDefault="009B546A" w:rsidP="00C11620">
            <w:pPr>
              <w:pStyle w:val="TAL"/>
              <w:keepNext w:val="0"/>
              <w:rPr>
                <w:sz w:val="16"/>
                <w:szCs w:val="16"/>
              </w:rPr>
            </w:pPr>
            <w:r w:rsidRPr="001B1679">
              <w:rPr>
                <w:sz w:val="16"/>
                <w:szCs w:val="16"/>
              </w:rPr>
              <w:t>ZTE Wistron Telecom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4EC9A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9B60D6" w14:textId="77777777" w:rsidR="009B546A" w:rsidRPr="001B1679" w:rsidRDefault="009B546A" w:rsidP="00C11620">
            <w:pPr>
              <w:pStyle w:val="TAL"/>
              <w:keepNext w:val="0"/>
              <w:rPr>
                <w:sz w:val="16"/>
                <w:szCs w:val="16"/>
              </w:rPr>
            </w:pPr>
            <w:r w:rsidRPr="001B1679">
              <w:rPr>
                <w:sz w:val="16"/>
                <w:szCs w:val="16"/>
              </w:rPr>
              <w:t>3GPPMEMBER</w:t>
            </w:r>
          </w:p>
        </w:tc>
      </w:tr>
      <w:tr w:rsidR="009B546A" w14:paraId="229A526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9E91F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52F4E5" w14:textId="77777777" w:rsidR="009B546A" w:rsidRPr="001B1679" w:rsidRDefault="009B546A" w:rsidP="00C11620">
            <w:pPr>
              <w:pStyle w:val="TAL"/>
              <w:keepNext w:val="0"/>
              <w:rPr>
                <w:sz w:val="16"/>
                <w:szCs w:val="16"/>
              </w:rPr>
            </w:pPr>
            <w:r w:rsidRPr="001B1679">
              <w:rPr>
                <w:sz w:val="16"/>
                <w:szCs w:val="16"/>
              </w:rPr>
              <w:t>Wachter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89BD32" w14:textId="77777777" w:rsidR="009B546A" w:rsidRPr="001B1679" w:rsidRDefault="009B546A" w:rsidP="00C11620">
            <w:pPr>
              <w:pStyle w:val="TAL"/>
              <w:keepNext w:val="0"/>
              <w:rPr>
                <w:sz w:val="16"/>
                <w:szCs w:val="16"/>
              </w:rPr>
            </w:pPr>
            <w:r w:rsidRPr="001B1679">
              <w:rPr>
                <w:sz w:val="16"/>
                <w:szCs w:val="16"/>
              </w:rPr>
              <w:t>Andreas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2C165C" w14:textId="77777777" w:rsidR="009B546A" w:rsidRPr="001B1679" w:rsidRDefault="009B546A" w:rsidP="00C11620">
            <w:pPr>
              <w:pStyle w:val="TAL"/>
              <w:keepNext w:val="0"/>
              <w:rPr>
                <w:sz w:val="16"/>
                <w:szCs w:val="16"/>
              </w:rPr>
            </w:pPr>
            <w:r w:rsidRPr="001B1679">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62902E"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41F67F" w14:textId="77777777" w:rsidR="009B546A" w:rsidRPr="001B1679" w:rsidRDefault="009B546A" w:rsidP="00C11620">
            <w:pPr>
              <w:pStyle w:val="TAL"/>
              <w:keepNext w:val="0"/>
              <w:rPr>
                <w:sz w:val="16"/>
                <w:szCs w:val="16"/>
              </w:rPr>
            </w:pPr>
            <w:r w:rsidRPr="001B1679">
              <w:rPr>
                <w:sz w:val="16"/>
                <w:szCs w:val="16"/>
              </w:rPr>
              <w:t>3GPPMEMBER</w:t>
            </w:r>
          </w:p>
        </w:tc>
      </w:tr>
      <w:tr w:rsidR="009B546A" w14:paraId="78FE5E6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584BA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5C1B43" w14:textId="77777777" w:rsidR="009B546A" w:rsidRPr="001B1679" w:rsidRDefault="009B546A" w:rsidP="00C11620">
            <w:pPr>
              <w:pStyle w:val="TAL"/>
              <w:keepNext w:val="0"/>
              <w:rPr>
                <w:sz w:val="16"/>
                <w:szCs w:val="16"/>
              </w:rPr>
            </w:pPr>
            <w:r w:rsidRPr="001B1679">
              <w:rPr>
                <w:sz w:val="16"/>
                <w:szCs w:val="16"/>
              </w:rPr>
              <w:t>Wagner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8EDD5E" w14:textId="77777777" w:rsidR="009B546A" w:rsidRPr="001B1679" w:rsidRDefault="009B546A" w:rsidP="00C11620">
            <w:pPr>
              <w:pStyle w:val="TAL"/>
              <w:keepNext w:val="0"/>
              <w:rPr>
                <w:sz w:val="16"/>
                <w:szCs w:val="16"/>
              </w:rPr>
            </w:pPr>
            <w:r w:rsidRPr="001B1679">
              <w:rPr>
                <w:sz w:val="16"/>
                <w:szCs w:val="16"/>
              </w:rPr>
              <w:t>Sebastian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CF14B9" w14:textId="77777777" w:rsidR="009B546A" w:rsidRPr="001B1679" w:rsidRDefault="009B546A" w:rsidP="00C11620">
            <w:pPr>
              <w:pStyle w:val="TAL"/>
              <w:keepNext w:val="0"/>
              <w:rPr>
                <w:sz w:val="16"/>
                <w:szCs w:val="16"/>
              </w:rPr>
            </w:pPr>
            <w:r w:rsidRPr="001B1679">
              <w:rPr>
                <w:sz w:val="16"/>
                <w:szCs w:val="16"/>
              </w:rPr>
              <w:t>EURECOM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5AD22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3DE16F" w14:textId="77777777" w:rsidR="009B546A" w:rsidRPr="001B1679" w:rsidRDefault="009B546A" w:rsidP="00C11620">
            <w:pPr>
              <w:pStyle w:val="TAL"/>
              <w:keepNext w:val="0"/>
              <w:rPr>
                <w:sz w:val="16"/>
                <w:szCs w:val="16"/>
              </w:rPr>
            </w:pPr>
            <w:r w:rsidRPr="001B1679">
              <w:rPr>
                <w:sz w:val="16"/>
                <w:szCs w:val="16"/>
              </w:rPr>
              <w:t>3GPPMEMBER</w:t>
            </w:r>
          </w:p>
        </w:tc>
      </w:tr>
      <w:tr w:rsidR="009B546A" w14:paraId="0B43CD8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7871A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AD0496" w14:textId="77777777" w:rsidR="009B546A" w:rsidRPr="001B1679" w:rsidRDefault="009B546A" w:rsidP="00C11620">
            <w:pPr>
              <w:pStyle w:val="TAL"/>
              <w:keepNext w:val="0"/>
              <w:rPr>
                <w:sz w:val="16"/>
                <w:szCs w:val="16"/>
              </w:rPr>
            </w:pPr>
            <w:r w:rsidRPr="001B1679">
              <w:rPr>
                <w:sz w:val="16"/>
                <w:szCs w:val="16"/>
              </w:rPr>
              <w:t>walker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95BE11" w14:textId="77777777" w:rsidR="009B546A" w:rsidRPr="001B1679" w:rsidRDefault="009B546A" w:rsidP="00C11620">
            <w:pPr>
              <w:pStyle w:val="TAL"/>
              <w:keepNext w:val="0"/>
              <w:rPr>
                <w:sz w:val="16"/>
                <w:szCs w:val="16"/>
              </w:rPr>
            </w:pPr>
            <w:r w:rsidRPr="001B1679">
              <w:rPr>
                <w:sz w:val="16"/>
                <w:szCs w:val="16"/>
              </w:rPr>
              <w:t>john 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A96845" w14:textId="77777777" w:rsidR="009B546A" w:rsidRPr="001B1679" w:rsidRDefault="009B546A" w:rsidP="00C11620">
            <w:pPr>
              <w:pStyle w:val="TAL"/>
              <w:keepNext w:val="0"/>
              <w:rPr>
                <w:sz w:val="16"/>
                <w:szCs w:val="16"/>
              </w:rPr>
            </w:pPr>
            <w:r w:rsidRPr="001B1679">
              <w:rPr>
                <w:sz w:val="16"/>
                <w:szCs w:val="16"/>
              </w:rPr>
              <w:t>European Patent Organisation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11ED9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D4A17C" w14:textId="77777777" w:rsidR="009B546A" w:rsidRPr="001B1679" w:rsidRDefault="009B546A" w:rsidP="00C11620">
            <w:pPr>
              <w:pStyle w:val="TAL"/>
              <w:keepNext w:val="0"/>
              <w:rPr>
                <w:sz w:val="16"/>
                <w:szCs w:val="16"/>
              </w:rPr>
            </w:pPr>
            <w:r w:rsidRPr="001B1679">
              <w:rPr>
                <w:sz w:val="16"/>
                <w:szCs w:val="16"/>
              </w:rPr>
              <w:t>3GPPMEMBER</w:t>
            </w:r>
          </w:p>
        </w:tc>
      </w:tr>
      <w:tr w:rsidR="009B546A" w14:paraId="258DD5F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310984"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46D363" w14:textId="77777777" w:rsidR="009B546A" w:rsidRPr="001B1679" w:rsidRDefault="009B546A" w:rsidP="00C11620">
            <w:pPr>
              <w:pStyle w:val="TAL"/>
              <w:keepNext w:val="0"/>
              <w:rPr>
                <w:sz w:val="16"/>
                <w:szCs w:val="16"/>
              </w:rPr>
            </w:pPr>
            <w:r w:rsidRPr="001B1679">
              <w:rPr>
                <w:sz w:val="16"/>
                <w:szCs w:val="16"/>
              </w:rPr>
              <w:t>Wan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284CE9" w14:textId="77777777" w:rsidR="009B546A" w:rsidRPr="001B1679" w:rsidRDefault="009B546A" w:rsidP="00C11620">
            <w:pPr>
              <w:pStyle w:val="TAL"/>
              <w:keepNext w:val="0"/>
              <w:rPr>
                <w:sz w:val="16"/>
                <w:szCs w:val="16"/>
              </w:rPr>
            </w:pPr>
            <w:r w:rsidRPr="001B1679">
              <w:rPr>
                <w:sz w:val="16"/>
                <w:szCs w:val="16"/>
              </w:rPr>
              <w:t>Qing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1B7F94" w14:textId="77777777" w:rsidR="009B546A" w:rsidRPr="001B1679" w:rsidRDefault="009B546A" w:rsidP="00C11620">
            <w:pPr>
              <w:pStyle w:val="TAL"/>
              <w:keepNext w:val="0"/>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FA313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3E429A" w14:textId="77777777" w:rsidR="009B546A" w:rsidRPr="001B1679" w:rsidRDefault="009B546A" w:rsidP="00C11620">
            <w:pPr>
              <w:pStyle w:val="TAL"/>
              <w:keepNext w:val="0"/>
              <w:rPr>
                <w:sz w:val="16"/>
                <w:szCs w:val="16"/>
              </w:rPr>
            </w:pPr>
            <w:r w:rsidRPr="001B1679">
              <w:rPr>
                <w:sz w:val="16"/>
                <w:szCs w:val="16"/>
              </w:rPr>
              <w:t>3GPPMEMBER</w:t>
            </w:r>
          </w:p>
        </w:tc>
      </w:tr>
      <w:tr w:rsidR="009B546A" w14:paraId="0CA6D45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55BA78"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DF7CB6"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C03A44" w14:textId="77777777" w:rsidR="009B546A" w:rsidRPr="001B1679" w:rsidRDefault="009B546A" w:rsidP="00C11620">
            <w:pPr>
              <w:pStyle w:val="TAL"/>
              <w:keepNext w:val="0"/>
              <w:rPr>
                <w:sz w:val="16"/>
                <w:szCs w:val="16"/>
              </w:rPr>
            </w:pPr>
            <w:r w:rsidRPr="001B1679">
              <w:rPr>
                <w:sz w:val="16"/>
                <w:szCs w:val="16"/>
              </w:rPr>
              <w:t>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882F1F" w14:textId="77777777" w:rsidR="009B546A" w:rsidRPr="001B1679" w:rsidRDefault="009B546A" w:rsidP="00C11620">
            <w:pPr>
              <w:pStyle w:val="TAL"/>
              <w:keepNext w:val="0"/>
              <w:rPr>
                <w:sz w:val="16"/>
                <w:szCs w:val="16"/>
              </w:rPr>
            </w:pPr>
            <w:r w:rsidRPr="001B1679">
              <w:rPr>
                <w:sz w:val="16"/>
                <w:szCs w:val="16"/>
              </w:rPr>
              <w:t>Datang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84B21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B12A0C" w14:textId="77777777" w:rsidR="009B546A" w:rsidRPr="001B1679" w:rsidRDefault="009B546A" w:rsidP="00C11620">
            <w:pPr>
              <w:pStyle w:val="TAL"/>
              <w:keepNext w:val="0"/>
              <w:rPr>
                <w:sz w:val="16"/>
                <w:szCs w:val="16"/>
              </w:rPr>
            </w:pPr>
            <w:r w:rsidRPr="001B1679">
              <w:rPr>
                <w:sz w:val="16"/>
                <w:szCs w:val="16"/>
              </w:rPr>
              <w:t>3GPPMEMBER</w:t>
            </w:r>
          </w:p>
        </w:tc>
      </w:tr>
      <w:tr w:rsidR="009B546A" w14:paraId="768EF5F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2D0078"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77E6E5"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E196DD" w14:textId="77777777" w:rsidR="009B546A" w:rsidRPr="001B1679" w:rsidRDefault="009B546A" w:rsidP="00C11620">
            <w:pPr>
              <w:pStyle w:val="TAL"/>
              <w:keepNext w:val="0"/>
              <w:rPr>
                <w:sz w:val="16"/>
                <w:szCs w:val="16"/>
              </w:rPr>
            </w:pPr>
            <w:r w:rsidRPr="001B1679">
              <w:rPr>
                <w:sz w:val="16"/>
                <w:szCs w:val="16"/>
              </w:rPr>
              <w:t>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65748D" w14:textId="77777777" w:rsidR="009B546A" w:rsidRPr="001B1679" w:rsidRDefault="009B546A" w:rsidP="00C11620">
            <w:pPr>
              <w:pStyle w:val="TAL"/>
              <w:keepNext w:val="0"/>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51E0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CD3C4B" w14:textId="77777777" w:rsidR="009B546A" w:rsidRPr="001B1679" w:rsidRDefault="009B546A" w:rsidP="00C11620">
            <w:pPr>
              <w:pStyle w:val="TAL"/>
              <w:keepNext w:val="0"/>
              <w:rPr>
                <w:sz w:val="16"/>
                <w:szCs w:val="16"/>
              </w:rPr>
            </w:pPr>
            <w:r w:rsidRPr="001B1679">
              <w:rPr>
                <w:sz w:val="16"/>
                <w:szCs w:val="16"/>
              </w:rPr>
              <w:t>3GPPMEMBER</w:t>
            </w:r>
          </w:p>
        </w:tc>
      </w:tr>
      <w:tr w:rsidR="009B546A" w14:paraId="30F756A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7EF412"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6653BE"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A78DDE" w14:textId="77777777" w:rsidR="009B546A" w:rsidRPr="001B1679" w:rsidRDefault="009B546A" w:rsidP="00C11620">
            <w:pPr>
              <w:pStyle w:val="TAL"/>
              <w:keepNext w:val="0"/>
              <w:rPr>
                <w:sz w:val="16"/>
                <w:szCs w:val="16"/>
              </w:rPr>
            </w:pPr>
            <w:r w:rsidRPr="001B1679">
              <w:rPr>
                <w:sz w:val="16"/>
                <w:szCs w:val="16"/>
              </w:rPr>
              <w:t>Haiming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A626D" w14:textId="77777777" w:rsidR="009B546A" w:rsidRPr="001B1679" w:rsidRDefault="009B546A" w:rsidP="00C11620">
            <w:pPr>
              <w:pStyle w:val="TAL"/>
              <w:keepNext w:val="0"/>
              <w:rPr>
                <w:sz w:val="16"/>
                <w:szCs w:val="16"/>
              </w:rPr>
            </w:pPr>
            <w:r w:rsidRPr="001B1679">
              <w:rPr>
                <w:sz w:val="16"/>
                <w:szCs w:val="16"/>
              </w:rPr>
              <w:t>Lenovo Future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9ED53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65EB0F" w14:textId="77777777" w:rsidR="009B546A" w:rsidRPr="001B1679" w:rsidRDefault="009B546A" w:rsidP="00C11620">
            <w:pPr>
              <w:pStyle w:val="TAL"/>
              <w:keepNext w:val="0"/>
              <w:rPr>
                <w:sz w:val="16"/>
                <w:szCs w:val="16"/>
              </w:rPr>
            </w:pPr>
            <w:r w:rsidRPr="001B1679">
              <w:rPr>
                <w:sz w:val="16"/>
                <w:szCs w:val="16"/>
              </w:rPr>
              <w:t>3GPPMEMBER</w:t>
            </w:r>
          </w:p>
        </w:tc>
      </w:tr>
      <w:tr w:rsidR="009B546A" w14:paraId="716A6AE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C3DAA0"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A6E811"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21BA00" w14:textId="77777777" w:rsidR="009B546A" w:rsidRPr="001B1679" w:rsidRDefault="009B546A" w:rsidP="00C11620">
            <w:pPr>
              <w:pStyle w:val="TAL"/>
              <w:keepNext w:val="0"/>
              <w:rPr>
                <w:sz w:val="16"/>
                <w:szCs w:val="16"/>
              </w:rPr>
            </w:pPr>
            <w:r w:rsidRPr="001B1679">
              <w:rPr>
                <w:sz w:val="16"/>
                <w:szCs w:val="16"/>
              </w:rPr>
              <w:t>Hucheng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98C6F" w14:textId="77777777" w:rsidR="009B546A" w:rsidRPr="001B1679" w:rsidRDefault="009B546A" w:rsidP="00C11620">
            <w:pPr>
              <w:pStyle w:val="TAL"/>
              <w:keepNext w:val="0"/>
              <w:rPr>
                <w:sz w:val="16"/>
                <w:szCs w:val="16"/>
              </w:rPr>
            </w:pPr>
            <w:r w:rsidRPr="001B1679">
              <w:rPr>
                <w:sz w:val="16"/>
                <w:szCs w:val="16"/>
              </w:rPr>
              <w:t>Datang Linktester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BD50A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CCA1DD" w14:textId="77777777" w:rsidR="009B546A" w:rsidRPr="001B1679" w:rsidRDefault="009B546A" w:rsidP="00C11620">
            <w:pPr>
              <w:pStyle w:val="TAL"/>
              <w:keepNext w:val="0"/>
              <w:rPr>
                <w:sz w:val="16"/>
                <w:szCs w:val="16"/>
              </w:rPr>
            </w:pPr>
            <w:r w:rsidRPr="001B1679">
              <w:rPr>
                <w:sz w:val="16"/>
                <w:szCs w:val="16"/>
              </w:rPr>
              <w:t>3GPPMEMBER</w:t>
            </w:r>
          </w:p>
        </w:tc>
      </w:tr>
      <w:tr w:rsidR="009B546A" w14:paraId="64028D7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952FE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5AE204"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9DA965" w14:textId="77777777" w:rsidR="009B546A" w:rsidRPr="001B1679" w:rsidRDefault="009B546A" w:rsidP="00C11620">
            <w:pPr>
              <w:pStyle w:val="TAL"/>
              <w:keepNext w:val="0"/>
              <w:rPr>
                <w:sz w:val="16"/>
                <w:szCs w:val="16"/>
              </w:rPr>
            </w:pPr>
            <w:r w:rsidRPr="001B1679">
              <w:rPr>
                <w:sz w:val="16"/>
                <w:szCs w:val="16"/>
              </w:rPr>
              <w:t>Hung-hsiang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78376C" w14:textId="77777777" w:rsidR="009B546A" w:rsidRPr="001B1679" w:rsidRDefault="009B546A" w:rsidP="00C11620">
            <w:pPr>
              <w:pStyle w:val="TAL"/>
              <w:keepNext w:val="0"/>
              <w:rPr>
                <w:sz w:val="16"/>
                <w:szCs w:val="16"/>
              </w:rPr>
            </w:pPr>
            <w:r w:rsidRPr="001B1679">
              <w:rPr>
                <w:sz w:val="16"/>
                <w:szCs w:val="16"/>
              </w:rPr>
              <w:t>ITRI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F2F8C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3E1D9B" w14:textId="77777777" w:rsidR="009B546A" w:rsidRPr="001B1679" w:rsidRDefault="009B546A" w:rsidP="00C11620">
            <w:pPr>
              <w:pStyle w:val="TAL"/>
              <w:keepNext w:val="0"/>
              <w:rPr>
                <w:sz w:val="16"/>
                <w:szCs w:val="16"/>
              </w:rPr>
            </w:pPr>
            <w:r w:rsidRPr="001B1679">
              <w:rPr>
                <w:sz w:val="16"/>
                <w:szCs w:val="16"/>
              </w:rPr>
              <w:t>3GPPMEMBER</w:t>
            </w:r>
          </w:p>
        </w:tc>
      </w:tr>
      <w:tr w:rsidR="009B546A" w14:paraId="1A66726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FAC78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C48A90"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0482F6" w14:textId="77777777" w:rsidR="009B546A" w:rsidRPr="001B1679" w:rsidRDefault="009B546A" w:rsidP="00C11620">
            <w:pPr>
              <w:pStyle w:val="TAL"/>
              <w:keepNext w:val="0"/>
              <w:rPr>
                <w:sz w:val="16"/>
                <w:szCs w:val="16"/>
              </w:rPr>
            </w:pPr>
            <w:r w:rsidRPr="001B1679">
              <w:rPr>
                <w:sz w:val="16"/>
                <w:szCs w:val="16"/>
              </w:rPr>
              <w:t>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21109A" w14:textId="77777777" w:rsidR="009B546A" w:rsidRPr="001B1679" w:rsidRDefault="009B546A" w:rsidP="00C11620">
            <w:pPr>
              <w:pStyle w:val="TAL"/>
              <w:keepNext w:val="0"/>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86B9E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96206C" w14:textId="77777777" w:rsidR="009B546A" w:rsidRPr="001B1679" w:rsidRDefault="009B546A" w:rsidP="00C11620">
            <w:pPr>
              <w:pStyle w:val="TAL"/>
              <w:keepNext w:val="0"/>
              <w:rPr>
                <w:sz w:val="16"/>
                <w:szCs w:val="16"/>
              </w:rPr>
            </w:pPr>
            <w:r w:rsidRPr="001B1679">
              <w:rPr>
                <w:sz w:val="16"/>
                <w:szCs w:val="16"/>
              </w:rPr>
              <w:t>3GPPMEMBER</w:t>
            </w:r>
          </w:p>
        </w:tc>
      </w:tr>
      <w:tr w:rsidR="009B546A" w14:paraId="28F7590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3EADFB"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A56B1B"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0AE923" w14:textId="77777777" w:rsidR="009B546A" w:rsidRPr="001B1679" w:rsidRDefault="009B546A" w:rsidP="00C11620">
            <w:pPr>
              <w:pStyle w:val="TAL"/>
              <w:keepNext w:val="0"/>
              <w:rPr>
                <w:sz w:val="16"/>
                <w:szCs w:val="16"/>
              </w:rPr>
            </w:pPr>
            <w:r w:rsidRPr="001B1679">
              <w:rPr>
                <w:sz w:val="16"/>
                <w:szCs w:val="16"/>
              </w:rPr>
              <w:t>Ruixin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9EC6FF" w14:textId="77777777" w:rsidR="009B546A" w:rsidRPr="001B1679" w:rsidRDefault="009B546A" w:rsidP="00C11620">
            <w:pPr>
              <w:pStyle w:val="TAL"/>
              <w:keepNext w:val="0"/>
              <w:rPr>
                <w:sz w:val="16"/>
                <w:szCs w:val="16"/>
              </w:rPr>
            </w:pPr>
            <w:r w:rsidRPr="001B1679">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44F1F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035596" w14:textId="77777777" w:rsidR="009B546A" w:rsidRPr="001B1679" w:rsidRDefault="009B546A" w:rsidP="00C11620">
            <w:pPr>
              <w:pStyle w:val="TAL"/>
              <w:keepNext w:val="0"/>
              <w:rPr>
                <w:sz w:val="16"/>
                <w:szCs w:val="16"/>
              </w:rPr>
            </w:pPr>
            <w:r w:rsidRPr="001B1679">
              <w:rPr>
                <w:sz w:val="16"/>
                <w:szCs w:val="16"/>
              </w:rPr>
              <w:t>3GPPMEMBER</w:t>
            </w:r>
          </w:p>
        </w:tc>
      </w:tr>
      <w:tr w:rsidR="009B546A" w14:paraId="4067990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1E11F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A51192"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9FCEC7" w14:textId="77777777" w:rsidR="009B546A" w:rsidRPr="001B1679" w:rsidRDefault="009B546A" w:rsidP="00C11620">
            <w:pPr>
              <w:pStyle w:val="TAL"/>
              <w:keepNext w:val="0"/>
              <w:rPr>
                <w:sz w:val="16"/>
                <w:szCs w:val="16"/>
              </w:rPr>
            </w:pPr>
            <w:r w:rsidRPr="001B1679">
              <w:rPr>
                <w:sz w:val="16"/>
                <w:szCs w:val="16"/>
              </w:rPr>
              <w:t>Zhaoning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CC7FBD" w14:textId="77777777" w:rsidR="009B546A" w:rsidRPr="001B1679" w:rsidRDefault="009B546A" w:rsidP="00C11620">
            <w:pPr>
              <w:pStyle w:val="TAL"/>
              <w:keepNext w:val="0"/>
              <w:rPr>
                <w:sz w:val="16"/>
                <w:szCs w:val="16"/>
              </w:rPr>
            </w:pPr>
            <w:r w:rsidRPr="001B1679">
              <w:rPr>
                <w:sz w:val="16"/>
                <w:szCs w:val="16"/>
              </w:rPr>
              <w:t>CUG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4D33A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C26348" w14:textId="77777777" w:rsidR="009B546A" w:rsidRPr="001B1679" w:rsidRDefault="009B546A" w:rsidP="00C11620">
            <w:pPr>
              <w:pStyle w:val="TAL"/>
              <w:keepNext w:val="0"/>
              <w:rPr>
                <w:sz w:val="16"/>
                <w:szCs w:val="16"/>
              </w:rPr>
            </w:pPr>
            <w:r w:rsidRPr="001B1679">
              <w:rPr>
                <w:sz w:val="16"/>
                <w:szCs w:val="16"/>
              </w:rPr>
              <w:t>3GPPMEMBER</w:t>
            </w:r>
          </w:p>
        </w:tc>
      </w:tr>
      <w:tr w:rsidR="009B546A" w14:paraId="522D055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673DAB"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B5C0EE" w14:textId="77777777" w:rsidR="009B546A" w:rsidRPr="001B1679" w:rsidRDefault="009B546A" w:rsidP="00C11620">
            <w:pPr>
              <w:pStyle w:val="TAL"/>
              <w:keepNext w:val="0"/>
              <w:rPr>
                <w:sz w:val="16"/>
                <w:szCs w:val="16"/>
              </w:rPr>
            </w:pPr>
            <w:r w:rsidRPr="001B1679">
              <w:rPr>
                <w:sz w:val="16"/>
                <w:szCs w:val="16"/>
              </w:rPr>
              <w:t>Warren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B7554E" w14:textId="77777777" w:rsidR="009B546A" w:rsidRPr="001B1679" w:rsidRDefault="009B546A" w:rsidP="00C11620">
            <w:pPr>
              <w:pStyle w:val="TAL"/>
              <w:keepNext w:val="0"/>
              <w:rPr>
                <w:sz w:val="16"/>
                <w:szCs w:val="16"/>
              </w:rPr>
            </w:pPr>
            <w:r w:rsidRPr="001B1679">
              <w:rPr>
                <w:sz w:val="16"/>
                <w:szCs w:val="16"/>
              </w:rPr>
              <w:t>Denisha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509249" w14:textId="77777777" w:rsidR="009B546A" w:rsidRPr="001B1679" w:rsidRDefault="009B546A" w:rsidP="00C11620">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08EB83"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3FD721" w14:textId="77777777" w:rsidR="009B546A" w:rsidRPr="001B1679" w:rsidRDefault="009B546A" w:rsidP="00C11620">
            <w:pPr>
              <w:pStyle w:val="TAL"/>
              <w:keepNext w:val="0"/>
              <w:rPr>
                <w:sz w:val="16"/>
                <w:szCs w:val="16"/>
              </w:rPr>
            </w:pPr>
            <w:r w:rsidRPr="001B1679">
              <w:rPr>
                <w:sz w:val="16"/>
                <w:szCs w:val="16"/>
              </w:rPr>
              <w:t>3GPPMEMBER</w:t>
            </w:r>
          </w:p>
        </w:tc>
      </w:tr>
      <w:tr w:rsidR="009B546A" w14:paraId="0356282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32100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9EA6D4" w14:textId="77777777" w:rsidR="009B546A" w:rsidRPr="001B1679" w:rsidRDefault="009B546A" w:rsidP="00C11620">
            <w:pPr>
              <w:pStyle w:val="TAL"/>
              <w:keepNext w:val="0"/>
              <w:rPr>
                <w:sz w:val="16"/>
                <w:szCs w:val="16"/>
              </w:rPr>
            </w:pPr>
            <w:r w:rsidRPr="001B1679">
              <w:rPr>
                <w:sz w:val="16"/>
                <w:szCs w:val="16"/>
              </w:rPr>
              <w:t>Wass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72E044" w14:textId="77777777" w:rsidR="009B546A" w:rsidRPr="001B1679" w:rsidRDefault="009B546A" w:rsidP="00C11620">
            <w:pPr>
              <w:pStyle w:val="TAL"/>
              <w:keepNext w:val="0"/>
              <w:rPr>
                <w:sz w:val="16"/>
                <w:szCs w:val="16"/>
              </w:rPr>
            </w:pPr>
            <w:r w:rsidRPr="001B1679">
              <w:rPr>
                <w:sz w:val="16"/>
                <w:szCs w:val="16"/>
              </w:rPr>
              <w:t>Mikael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274F4" w14:textId="77777777" w:rsidR="009B546A" w:rsidRPr="001B1679" w:rsidRDefault="009B546A" w:rsidP="00C11620">
            <w:pPr>
              <w:pStyle w:val="TAL"/>
              <w:keepNext w:val="0"/>
              <w:rPr>
                <w:sz w:val="16"/>
                <w:szCs w:val="16"/>
              </w:rPr>
            </w:pPr>
            <w:r w:rsidRPr="001B1679">
              <w:rPr>
                <w:sz w:val="16"/>
                <w:szCs w:val="16"/>
              </w:rPr>
              <w:t>Nanjing Ericsson Panda Com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1DB65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E911A1" w14:textId="77777777" w:rsidR="009B546A" w:rsidRPr="001B1679" w:rsidRDefault="009B546A" w:rsidP="00C11620">
            <w:pPr>
              <w:pStyle w:val="TAL"/>
              <w:keepNext w:val="0"/>
              <w:rPr>
                <w:sz w:val="16"/>
                <w:szCs w:val="16"/>
              </w:rPr>
            </w:pPr>
            <w:r w:rsidRPr="001B1679">
              <w:rPr>
                <w:sz w:val="16"/>
                <w:szCs w:val="16"/>
              </w:rPr>
              <w:t>3GPPMEMBER</w:t>
            </w:r>
          </w:p>
        </w:tc>
      </w:tr>
      <w:tr w:rsidR="009B546A" w14:paraId="0DD0C17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4F31C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34FEA0" w14:textId="77777777" w:rsidR="009B546A" w:rsidRPr="001B1679" w:rsidRDefault="009B546A" w:rsidP="00C11620">
            <w:pPr>
              <w:pStyle w:val="TAL"/>
              <w:keepNext w:val="0"/>
              <w:rPr>
                <w:sz w:val="16"/>
                <w:szCs w:val="16"/>
              </w:rPr>
            </w:pPr>
            <w:r w:rsidRPr="001B1679">
              <w:rPr>
                <w:sz w:val="16"/>
                <w:szCs w:val="16"/>
              </w:rPr>
              <w:t>Wei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191279" w14:textId="77777777" w:rsidR="009B546A" w:rsidRPr="001B1679" w:rsidRDefault="009B546A" w:rsidP="00C11620">
            <w:pPr>
              <w:pStyle w:val="TAL"/>
              <w:keepNext w:val="0"/>
              <w:rPr>
                <w:sz w:val="16"/>
                <w:szCs w:val="16"/>
              </w:rPr>
            </w:pPr>
            <w:r w:rsidRPr="001B1679">
              <w:rPr>
                <w:sz w:val="16"/>
                <w:szCs w:val="16"/>
              </w:rPr>
              <w:t>Xingguang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E67756" w14:textId="77777777" w:rsidR="009B546A" w:rsidRPr="001B1679" w:rsidRDefault="009B546A" w:rsidP="00C11620">
            <w:pPr>
              <w:pStyle w:val="TAL"/>
              <w:keepNext w:val="0"/>
              <w:rPr>
                <w:sz w:val="16"/>
                <w:szCs w:val="16"/>
              </w:rPr>
            </w:pPr>
            <w:r w:rsidRPr="001B1679">
              <w:rPr>
                <w:sz w:val="16"/>
                <w:szCs w:val="16"/>
              </w:rPr>
              <w:t>Jetflow</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7CEDB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B96126" w14:textId="77777777" w:rsidR="009B546A" w:rsidRPr="001B1679" w:rsidRDefault="009B546A" w:rsidP="00C11620">
            <w:pPr>
              <w:pStyle w:val="TAL"/>
              <w:keepNext w:val="0"/>
              <w:rPr>
                <w:sz w:val="16"/>
                <w:szCs w:val="16"/>
              </w:rPr>
            </w:pPr>
            <w:r w:rsidRPr="001B1679">
              <w:rPr>
                <w:sz w:val="16"/>
                <w:szCs w:val="16"/>
              </w:rPr>
              <w:t>3GPPMEMBER</w:t>
            </w:r>
          </w:p>
        </w:tc>
      </w:tr>
      <w:tr w:rsidR="009B546A" w14:paraId="039AB55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9A4008"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9731EB" w14:textId="77777777" w:rsidR="009B546A" w:rsidRPr="001B1679" w:rsidRDefault="009B546A" w:rsidP="00C11620">
            <w:pPr>
              <w:pStyle w:val="TAL"/>
              <w:keepNext w:val="0"/>
              <w:rPr>
                <w:sz w:val="16"/>
                <w:szCs w:val="16"/>
              </w:rPr>
            </w:pPr>
            <w:r w:rsidRPr="001B1679">
              <w:rPr>
                <w:sz w:val="16"/>
                <w:szCs w:val="16"/>
              </w:rPr>
              <w:t>Weiss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62FB5C" w14:textId="77777777" w:rsidR="009B546A" w:rsidRPr="001B1679" w:rsidRDefault="009B546A" w:rsidP="00C11620">
            <w:pPr>
              <w:pStyle w:val="TAL"/>
              <w:keepNext w:val="0"/>
              <w:rPr>
                <w:sz w:val="16"/>
                <w:szCs w:val="16"/>
              </w:rPr>
            </w:pPr>
            <w:r w:rsidRPr="001B1679">
              <w:rPr>
                <w:sz w:val="16"/>
                <w:szCs w:val="16"/>
              </w:rPr>
              <w:t>Mario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51BCFB" w14:textId="77777777" w:rsidR="009B546A" w:rsidRPr="001B1679" w:rsidRDefault="009B546A" w:rsidP="00C11620">
            <w:pPr>
              <w:pStyle w:val="TAL"/>
              <w:keepNext w:val="0"/>
              <w:rPr>
                <w:sz w:val="16"/>
                <w:szCs w:val="16"/>
              </w:rPr>
            </w:pPr>
            <w:r w:rsidRPr="001B1679">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CBCAB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2DA188" w14:textId="77777777" w:rsidR="009B546A" w:rsidRPr="001B1679" w:rsidRDefault="009B546A" w:rsidP="00C11620">
            <w:pPr>
              <w:pStyle w:val="TAL"/>
              <w:keepNext w:val="0"/>
              <w:rPr>
                <w:sz w:val="16"/>
                <w:szCs w:val="16"/>
              </w:rPr>
            </w:pPr>
            <w:r w:rsidRPr="001B1679">
              <w:rPr>
                <w:sz w:val="16"/>
                <w:szCs w:val="16"/>
              </w:rPr>
              <w:t>3GPPMEMBER</w:t>
            </w:r>
          </w:p>
        </w:tc>
      </w:tr>
      <w:tr w:rsidR="009B546A" w14:paraId="2B99639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2AFF9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9C979A" w14:textId="77777777" w:rsidR="009B546A" w:rsidRPr="001B1679" w:rsidRDefault="009B546A" w:rsidP="00C11620">
            <w:pPr>
              <w:pStyle w:val="TAL"/>
              <w:keepNext w:val="0"/>
              <w:rPr>
                <w:sz w:val="16"/>
                <w:szCs w:val="16"/>
              </w:rPr>
            </w:pPr>
            <w:r w:rsidRPr="001B1679">
              <w:rPr>
                <w:sz w:val="16"/>
                <w:szCs w:val="16"/>
              </w:rPr>
              <w:t>Wenham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70D4ED" w14:textId="77777777" w:rsidR="009B546A" w:rsidRPr="001B1679" w:rsidRDefault="009B546A" w:rsidP="00C11620">
            <w:pPr>
              <w:pStyle w:val="TAL"/>
              <w:keepNext w:val="0"/>
              <w:rPr>
                <w:sz w:val="16"/>
                <w:szCs w:val="16"/>
              </w:rPr>
            </w:pPr>
            <w:r w:rsidRPr="001B1679">
              <w:rPr>
                <w:sz w:val="16"/>
                <w:szCs w:val="16"/>
              </w:rPr>
              <w:t>Steven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A543BD" w14:textId="77777777" w:rsidR="009B546A" w:rsidRPr="001B1679" w:rsidRDefault="009B546A" w:rsidP="00C11620">
            <w:pPr>
              <w:pStyle w:val="TAL"/>
              <w:keepNext w:val="0"/>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2499F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33F05F" w14:textId="77777777" w:rsidR="009B546A" w:rsidRPr="001B1679" w:rsidRDefault="009B546A" w:rsidP="00C11620">
            <w:pPr>
              <w:pStyle w:val="TAL"/>
              <w:keepNext w:val="0"/>
              <w:rPr>
                <w:sz w:val="16"/>
                <w:szCs w:val="16"/>
              </w:rPr>
            </w:pPr>
            <w:r w:rsidRPr="001B1679">
              <w:rPr>
                <w:sz w:val="16"/>
                <w:szCs w:val="16"/>
              </w:rPr>
              <w:t>3GPPMEMBER</w:t>
            </w:r>
          </w:p>
        </w:tc>
      </w:tr>
      <w:tr w:rsidR="009B546A" w14:paraId="31B2C93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8DC9EE"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888CE5" w14:textId="77777777" w:rsidR="009B546A" w:rsidRPr="001B1679" w:rsidRDefault="009B546A" w:rsidP="00C11620">
            <w:pPr>
              <w:pStyle w:val="TAL"/>
              <w:keepNext w:val="0"/>
              <w:rPr>
                <w:sz w:val="16"/>
                <w:szCs w:val="16"/>
              </w:rPr>
            </w:pPr>
            <w:r w:rsidRPr="001B1679">
              <w:rPr>
                <w:sz w:val="16"/>
                <w:szCs w:val="16"/>
              </w:rPr>
              <w:t>Werner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921A70" w14:textId="77777777" w:rsidR="009B546A" w:rsidRPr="001B1679" w:rsidRDefault="009B546A" w:rsidP="00C11620">
            <w:pPr>
              <w:pStyle w:val="TAL"/>
              <w:keepNext w:val="0"/>
              <w:rPr>
                <w:sz w:val="16"/>
                <w:szCs w:val="16"/>
              </w:rPr>
            </w:pPr>
            <w:r w:rsidRPr="001B1679">
              <w:rPr>
                <w:sz w:val="16"/>
                <w:szCs w:val="16"/>
              </w:rPr>
              <w:t>Benjamin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0D0E3B" w14:textId="77777777" w:rsidR="009B546A" w:rsidRPr="001B1679" w:rsidRDefault="009B546A" w:rsidP="00C11620">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E7DB94"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DF970F" w14:textId="77777777" w:rsidR="009B546A" w:rsidRPr="001B1679" w:rsidRDefault="009B546A" w:rsidP="00C11620">
            <w:pPr>
              <w:pStyle w:val="TAL"/>
              <w:keepNext w:val="0"/>
              <w:rPr>
                <w:sz w:val="16"/>
                <w:szCs w:val="16"/>
              </w:rPr>
            </w:pPr>
            <w:r w:rsidRPr="001B1679">
              <w:rPr>
                <w:sz w:val="16"/>
                <w:szCs w:val="16"/>
              </w:rPr>
              <w:t>3GPPMEMBER</w:t>
            </w:r>
          </w:p>
        </w:tc>
      </w:tr>
      <w:tr w:rsidR="009B546A" w14:paraId="1117F6E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DDB6E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BF25D7" w14:textId="77777777" w:rsidR="009B546A" w:rsidRPr="001B1679" w:rsidRDefault="009B546A" w:rsidP="00C11620">
            <w:pPr>
              <w:pStyle w:val="TAL"/>
              <w:keepNext w:val="0"/>
              <w:rPr>
                <w:sz w:val="16"/>
                <w:szCs w:val="16"/>
              </w:rPr>
            </w:pPr>
            <w:r w:rsidRPr="001B1679">
              <w:rPr>
                <w:sz w:val="16"/>
                <w:szCs w:val="16"/>
              </w:rPr>
              <w:t>Wong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1BAC75" w14:textId="77777777" w:rsidR="009B546A" w:rsidRPr="001B1679" w:rsidRDefault="009B546A" w:rsidP="00C11620">
            <w:pPr>
              <w:pStyle w:val="TAL"/>
              <w:keepNext w:val="0"/>
              <w:rPr>
                <w:sz w:val="16"/>
                <w:szCs w:val="16"/>
              </w:rPr>
            </w:pPr>
            <w:r w:rsidRPr="001B1679">
              <w:rPr>
                <w:sz w:val="16"/>
                <w:szCs w:val="16"/>
              </w:rPr>
              <w:t>Curt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B3C803" w14:textId="77777777" w:rsidR="009B546A" w:rsidRPr="001B1679" w:rsidRDefault="009B546A" w:rsidP="00C11620">
            <w:pPr>
              <w:pStyle w:val="TAL"/>
              <w:keepNext w:val="0"/>
              <w:rPr>
                <w:sz w:val="16"/>
                <w:szCs w:val="16"/>
              </w:rPr>
            </w:pPr>
            <w:r w:rsidRPr="001B1679">
              <w:rPr>
                <w:sz w:val="16"/>
                <w:szCs w:val="16"/>
              </w:rPr>
              <w:t>Facebook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0D0E2F"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E5D48D" w14:textId="77777777" w:rsidR="009B546A" w:rsidRPr="001B1679" w:rsidRDefault="009B546A" w:rsidP="00C11620">
            <w:pPr>
              <w:pStyle w:val="TAL"/>
              <w:keepNext w:val="0"/>
              <w:rPr>
                <w:sz w:val="16"/>
                <w:szCs w:val="16"/>
              </w:rPr>
            </w:pPr>
            <w:r w:rsidRPr="001B1679">
              <w:rPr>
                <w:sz w:val="16"/>
                <w:szCs w:val="16"/>
              </w:rPr>
              <w:t>3GPPMEMBER</w:t>
            </w:r>
          </w:p>
        </w:tc>
      </w:tr>
      <w:tr w:rsidR="009B546A" w14:paraId="64D3D88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679F95"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6202A7" w14:textId="77777777" w:rsidR="009B546A" w:rsidRPr="001B1679" w:rsidRDefault="009B546A" w:rsidP="00C11620">
            <w:pPr>
              <w:pStyle w:val="TAL"/>
              <w:keepNext w:val="0"/>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0C8D3F" w14:textId="77777777" w:rsidR="009B546A" w:rsidRPr="001B1679" w:rsidRDefault="009B546A" w:rsidP="00C11620">
            <w:pPr>
              <w:pStyle w:val="TAL"/>
              <w:keepNext w:val="0"/>
              <w:rPr>
                <w:sz w:val="16"/>
                <w:szCs w:val="16"/>
              </w:rPr>
            </w:pPr>
            <w:r w:rsidRPr="001B1679">
              <w:rPr>
                <w:sz w:val="16"/>
                <w:szCs w:val="16"/>
              </w:rPr>
              <w:t>Deh-Min Richard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9375CA" w14:textId="77777777" w:rsidR="009B546A" w:rsidRPr="001B1679" w:rsidRDefault="009B546A" w:rsidP="00C11620">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1AA04C"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845C41" w14:textId="77777777" w:rsidR="009B546A" w:rsidRPr="001B1679" w:rsidRDefault="009B546A" w:rsidP="00C11620">
            <w:pPr>
              <w:pStyle w:val="TAL"/>
              <w:keepNext w:val="0"/>
              <w:rPr>
                <w:sz w:val="16"/>
                <w:szCs w:val="16"/>
              </w:rPr>
            </w:pPr>
            <w:r w:rsidRPr="001B1679">
              <w:rPr>
                <w:sz w:val="16"/>
                <w:szCs w:val="16"/>
              </w:rPr>
              <w:t>3GPPMEMBER</w:t>
            </w:r>
          </w:p>
        </w:tc>
      </w:tr>
      <w:tr w:rsidR="009B546A" w14:paraId="585214D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2634EB"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C8E39B" w14:textId="77777777" w:rsidR="009B546A" w:rsidRPr="001B1679" w:rsidRDefault="009B546A" w:rsidP="00C11620">
            <w:pPr>
              <w:pStyle w:val="TAL"/>
              <w:keepNext w:val="0"/>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D068AE" w14:textId="77777777" w:rsidR="009B546A" w:rsidRPr="001B1679" w:rsidRDefault="009B546A" w:rsidP="00C11620">
            <w:pPr>
              <w:pStyle w:val="TAL"/>
              <w:keepNext w:val="0"/>
              <w:rPr>
                <w:sz w:val="16"/>
                <w:szCs w:val="16"/>
              </w:rPr>
            </w:pPr>
            <w:r w:rsidRPr="001B1679">
              <w:rPr>
                <w:sz w:val="16"/>
                <w:szCs w:val="16"/>
              </w:rPr>
              <w:t>Jinhua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4CBDF7" w14:textId="77777777" w:rsidR="009B546A" w:rsidRPr="001B1679" w:rsidRDefault="009B546A" w:rsidP="00C11620">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20960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278626" w14:textId="77777777" w:rsidR="009B546A" w:rsidRPr="001B1679" w:rsidRDefault="009B546A" w:rsidP="00C11620">
            <w:pPr>
              <w:pStyle w:val="TAL"/>
              <w:keepNext w:val="0"/>
              <w:rPr>
                <w:sz w:val="16"/>
                <w:szCs w:val="16"/>
              </w:rPr>
            </w:pPr>
            <w:r w:rsidRPr="001B1679">
              <w:rPr>
                <w:sz w:val="16"/>
                <w:szCs w:val="16"/>
              </w:rPr>
              <w:t>3GPPMEMBER</w:t>
            </w:r>
          </w:p>
        </w:tc>
      </w:tr>
      <w:tr w:rsidR="009B546A" w14:paraId="40E829B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F6E01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00881D" w14:textId="77777777" w:rsidR="009B546A" w:rsidRPr="001B1679" w:rsidRDefault="009B546A" w:rsidP="00C11620">
            <w:pPr>
              <w:pStyle w:val="TAL"/>
              <w:keepNext w:val="0"/>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727044" w14:textId="77777777" w:rsidR="009B546A" w:rsidRPr="001B1679" w:rsidRDefault="009B546A" w:rsidP="00C11620">
            <w:pPr>
              <w:pStyle w:val="TAL"/>
              <w:keepNext w:val="0"/>
              <w:rPr>
                <w:sz w:val="16"/>
                <w:szCs w:val="16"/>
              </w:rPr>
            </w:pPr>
            <w:r w:rsidRPr="001B1679">
              <w:rPr>
                <w:sz w:val="16"/>
                <w:szCs w:val="16"/>
              </w:rPr>
              <w:t>Xiaobo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49AF3B" w14:textId="77777777" w:rsidR="009B546A" w:rsidRPr="001B1679" w:rsidRDefault="009B546A" w:rsidP="00C11620">
            <w:pPr>
              <w:pStyle w:val="TAL"/>
              <w:keepNext w:val="0"/>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D42BB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9D2D84" w14:textId="77777777" w:rsidR="009B546A" w:rsidRPr="001B1679" w:rsidRDefault="009B546A" w:rsidP="00C11620">
            <w:pPr>
              <w:pStyle w:val="TAL"/>
              <w:keepNext w:val="0"/>
              <w:rPr>
                <w:sz w:val="16"/>
                <w:szCs w:val="16"/>
              </w:rPr>
            </w:pPr>
            <w:r w:rsidRPr="001B1679">
              <w:rPr>
                <w:sz w:val="16"/>
                <w:szCs w:val="16"/>
              </w:rPr>
              <w:t>3GPPMEMBER</w:t>
            </w:r>
          </w:p>
        </w:tc>
      </w:tr>
      <w:tr w:rsidR="009B546A" w14:paraId="3348DEF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947E89"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C724B0" w14:textId="77777777" w:rsidR="009B546A" w:rsidRPr="001B1679" w:rsidRDefault="009B546A" w:rsidP="00C11620">
            <w:pPr>
              <w:pStyle w:val="TAL"/>
              <w:keepNext w:val="0"/>
              <w:rPr>
                <w:sz w:val="16"/>
                <w:szCs w:val="16"/>
              </w:rPr>
            </w:pPr>
            <w:r w:rsidRPr="001B1679">
              <w:rPr>
                <w:sz w:val="16"/>
                <w:szCs w:val="16"/>
              </w:rPr>
              <w:t>Wurffel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D74264" w14:textId="77777777" w:rsidR="009B546A" w:rsidRPr="001B1679" w:rsidRDefault="009B546A" w:rsidP="00C11620">
            <w:pPr>
              <w:pStyle w:val="TAL"/>
              <w:keepNext w:val="0"/>
              <w:rPr>
                <w:sz w:val="16"/>
                <w:szCs w:val="16"/>
              </w:rPr>
            </w:pPr>
            <w:r w:rsidRPr="001B1679">
              <w:rPr>
                <w:sz w:val="16"/>
                <w:szCs w:val="16"/>
              </w:rPr>
              <w:t>Emmanuelle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1AB09F"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F6A9B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DA99BE" w14:textId="77777777" w:rsidR="009B546A" w:rsidRPr="001B1679" w:rsidRDefault="009B546A" w:rsidP="00C11620">
            <w:pPr>
              <w:pStyle w:val="TAL"/>
              <w:keepNext w:val="0"/>
              <w:rPr>
                <w:sz w:val="16"/>
                <w:szCs w:val="16"/>
              </w:rPr>
            </w:pPr>
            <w:r w:rsidRPr="001B1679">
              <w:rPr>
                <w:sz w:val="16"/>
                <w:szCs w:val="16"/>
              </w:rPr>
              <w:t>3GPPORG_REP</w:t>
            </w:r>
          </w:p>
        </w:tc>
      </w:tr>
      <w:tr w:rsidR="009B546A" w14:paraId="00FB53F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9DCA5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688967" w14:textId="77777777" w:rsidR="009B546A" w:rsidRPr="001B1679" w:rsidRDefault="009B546A" w:rsidP="00C11620">
            <w:pPr>
              <w:pStyle w:val="TAL"/>
              <w:keepNext w:val="0"/>
              <w:rPr>
                <w:sz w:val="16"/>
                <w:szCs w:val="16"/>
              </w:rPr>
            </w:pPr>
            <w:r w:rsidRPr="001B1679">
              <w:rPr>
                <w:sz w:val="16"/>
                <w:szCs w:val="16"/>
              </w:rPr>
              <w:t>XIA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6C22CA" w14:textId="77777777" w:rsidR="009B546A" w:rsidRPr="001B1679" w:rsidRDefault="009B546A" w:rsidP="00C11620">
            <w:pPr>
              <w:pStyle w:val="TAL"/>
              <w:keepNext w:val="0"/>
              <w:rPr>
                <w:sz w:val="16"/>
                <w:szCs w:val="16"/>
              </w:rPr>
            </w:pPr>
            <w:r w:rsidRPr="001B1679">
              <w:rPr>
                <w:sz w:val="16"/>
                <w:szCs w:val="16"/>
              </w:rPr>
              <w:t>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7F6849" w14:textId="77777777" w:rsidR="009B546A" w:rsidRPr="001B1679" w:rsidRDefault="009B546A" w:rsidP="00C11620">
            <w:pPr>
              <w:pStyle w:val="TAL"/>
              <w:keepNext w:val="0"/>
              <w:rPr>
                <w:sz w:val="16"/>
                <w:szCs w:val="16"/>
              </w:rPr>
            </w:pPr>
            <w:r w:rsidRPr="001B1679">
              <w:rPr>
                <w:sz w:val="16"/>
                <w:szCs w:val="16"/>
              </w:rPr>
              <w:t>Chinatelecom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D0AE9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C75457" w14:textId="77777777" w:rsidR="009B546A" w:rsidRPr="001B1679" w:rsidRDefault="009B546A" w:rsidP="00C11620">
            <w:pPr>
              <w:pStyle w:val="TAL"/>
              <w:keepNext w:val="0"/>
              <w:rPr>
                <w:sz w:val="16"/>
                <w:szCs w:val="16"/>
              </w:rPr>
            </w:pPr>
            <w:r w:rsidRPr="001B1679">
              <w:rPr>
                <w:sz w:val="16"/>
                <w:szCs w:val="16"/>
              </w:rPr>
              <w:t>3GPPMEMBER</w:t>
            </w:r>
          </w:p>
        </w:tc>
      </w:tr>
      <w:tr w:rsidR="009B546A" w14:paraId="38B0EF3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D0F3B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2263D0" w14:textId="77777777" w:rsidR="009B546A" w:rsidRPr="001B1679" w:rsidRDefault="009B546A" w:rsidP="00C11620">
            <w:pPr>
              <w:pStyle w:val="TAL"/>
              <w:keepNext w:val="0"/>
              <w:rPr>
                <w:sz w:val="16"/>
                <w:szCs w:val="16"/>
              </w:rPr>
            </w:pPr>
            <w:r w:rsidRPr="001B1679">
              <w:rPr>
                <w:sz w:val="16"/>
                <w:szCs w:val="16"/>
              </w:rPr>
              <w:t>Xiao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5BE793" w14:textId="77777777" w:rsidR="009B546A" w:rsidRPr="001B1679" w:rsidRDefault="009B546A" w:rsidP="00C11620">
            <w:pPr>
              <w:pStyle w:val="TAL"/>
              <w:keepNext w:val="0"/>
              <w:rPr>
                <w:sz w:val="16"/>
                <w:szCs w:val="16"/>
              </w:rPr>
            </w:pPr>
            <w:r w:rsidRPr="001B1679">
              <w:rPr>
                <w:sz w:val="16"/>
                <w:szCs w:val="16"/>
              </w:rPr>
              <w:t>Weimin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CFB10B" w14:textId="77777777" w:rsidR="009B546A" w:rsidRPr="001B1679" w:rsidRDefault="009B546A" w:rsidP="00C11620">
            <w:pPr>
              <w:pStyle w:val="TAL"/>
              <w:keepNext w:val="0"/>
              <w:rPr>
                <w:sz w:val="16"/>
                <w:szCs w:val="16"/>
              </w:rPr>
            </w:pPr>
            <w:r w:rsidRPr="001B1679">
              <w:rPr>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C7C72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2F893F" w14:textId="77777777" w:rsidR="009B546A" w:rsidRPr="001B1679" w:rsidRDefault="009B546A" w:rsidP="00C11620">
            <w:pPr>
              <w:pStyle w:val="TAL"/>
              <w:keepNext w:val="0"/>
              <w:rPr>
                <w:sz w:val="16"/>
                <w:szCs w:val="16"/>
              </w:rPr>
            </w:pPr>
            <w:r w:rsidRPr="001B1679">
              <w:rPr>
                <w:sz w:val="16"/>
                <w:szCs w:val="16"/>
              </w:rPr>
              <w:t>3GPPMEMBER</w:t>
            </w:r>
          </w:p>
        </w:tc>
      </w:tr>
      <w:tr w:rsidR="009B546A" w14:paraId="14AADCB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D59C5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DCB35D" w14:textId="77777777" w:rsidR="009B546A" w:rsidRPr="001B1679" w:rsidRDefault="009B546A" w:rsidP="00C11620">
            <w:pPr>
              <w:pStyle w:val="TAL"/>
              <w:keepNext w:val="0"/>
              <w:rPr>
                <w:sz w:val="16"/>
                <w:szCs w:val="16"/>
              </w:rPr>
            </w:pPr>
            <w:r w:rsidRPr="001B1679">
              <w:rPr>
                <w:sz w:val="16"/>
                <w:szCs w:val="16"/>
              </w:rPr>
              <w:t>Xie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D9E24E" w14:textId="77777777" w:rsidR="009B546A" w:rsidRPr="001B1679" w:rsidRDefault="009B546A" w:rsidP="00C11620">
            <w:pPr>
              <w:pStyle w:val="TAL"/>
              <w:keepNext w:val="0"/>
              <w:rPr>
                <w:sz w:val="16"/>
                <w:szCs w:val="16"/>
              </w:rPr>
            </w:pPr>
            <w:r w:rsidRPr="001B1679">
              <w:rPr>
                <w:sz w:val="16"/>
                <w:szCs w:val="16"/>
              </w:rPr>
              <w:t>Lifeng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CBBD5A" w14:textId="77777777" w:rsidR="009B546A" w:rsidRPr="001B1679" w:rsidRDefault="009B546A" w:rsidP="00C11620">
            <w:pPr>
              <w:pStyle w:val="TAL"/>
              <w:keepNext w:val="0"/>
              <w:rPr>
                <w:sz w:val="16"/>
                <w:szCs w:val="16"/>
              </w:rPr>
            </w:pPr>
            <w:r w:rsidRPr="001B1679">
              <w:rPr>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2BF89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EBA878" w14:textId="77777777" w:rsidR="009B546A" w:rsidRPr="001B1679" w:rsidRDefault="009B546A" w:rsidP="00C11620">
            <w:pPr>
              <w:pStyle w:val="TAL"/>
              <w:keepNext w:val="0"/>
              <w:rPr>
                <w:sz w:val="16"/>
                <w:szCs w:val="16"/>
              </w:rPr>
            </w:pPr>
            <w:r w:rsidRPr="001B1679">
              <w:rPr>
                <w:sz w:val="16"/>
                <w:szCs w:val="16"/>
              </w:rPr>
              <w:t>3GPPMEMBER</w:t>
            </w:r>
          </w:p>
        </w:tc>
      </w:tr>
      <w:tr w:rsidR="009B546A" w14:paraId="5CCDAEA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E0FE4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88391F" w14:textId="77777777" w:rsidR="009B546A" w:rsidRPr="001B1679" w:rsidRDefault="009B546A" w:rsidP="00C11620">
            <w:pPr>
              <w:pStyle w:val="TAL"/>
              <w:keepNext w:val="0"/>
              <w:rPr>
                <w:sz w:val="16"/>
                <w:szCs w:val="16"/>
              </w:rPr>
            </w:pPr>
            <w:r w:rsidRPr="001B1679">
              <w:rPr>
                <w:sz w:val="16"/>
                <w:szCs w:val="16"/>
              </w:rPr>
              <w:t>Xie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0424D1" w14:textId="77777777" w:rsidR="009B546A" w:rsidRPr="001B1679" w:rsidRDefault="009B546A" w:rsidP="00C11620">
            <w:pPr>
              <w:pStyle w:val="TAL"/>
              <w:keepNext w:val="0"/>
              <w:rPr>
                <w:sz w:val="16"/>
                <w:szCs w:val="16"/>
              </w:rPr>
            </w:pPr>
            <w:r w:rsidRPr="001B1679">
              <w:rPr>
                <w:sz w:val="16"/>
                <w:szCs w:val="16"/>
              </w:rPr>
              <w:t>Zhonghuai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53580" w14:textId="77777777" w:rsidR="009B546A" w:rsidRPr="001B1679" w:rsidRDefault="009B546A" w:rsidP="00C11620">
            <w:pPr>
              <w:pStyle w:val="TAL"/>
              <w:keepNext w:val="0"/>
              <w:rPr>
                <w:sz w:val="16"/>
                <w:szCs w:val="16"/>
              </w:rPr>
            </w:pPr>
            <w:r w:rsidRPr="001B1679">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E2459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94A6BF" w14:textId="77777777" w:rsidR="009B546A" w:rsidRPr="001B1679" w:rsidRDefault="009B546A" w:rsidP="00C11620">
            <w:pPr>
              <w:pStyle w:val="TAL"/>
              <w:keepNext w:val="0"/>
              <w:rPr>
                <w:sz w:val="16"/>
                <w:szCs w:val="16"/>
              </w:rPr>
            </w:pPr>
            <w:r w:rsidRPr="001B1679">
              <w:rPr>
                <w:sz w:val="16"/>
                <w:szCs w:val="16"/>
              </w:rPr>
              <w:t>3GPPMEMBER</w:t>
            </w:r>
          </w:p>
        </w:tc>
      </w:tr>
      <w:tr w:rsidR="009B546A" w14:paraId="3236DC6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9B1F82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8A1F47" w14:textId="77777777" w:rsidR="009B546A" w:rsidRPr="001B1679" w:rsidRDefault="009B546A" w:rsidP="00C11620">
            <w:pPr>
              <w:pStyle w:val="TAL"/>
              <w:keepNext w:val="0"/>
              <w:rPr>
                <w:sz w:val="16"/>
                <w:szCs w:val="16"/>
              </w:rPr>
            </w:pPr>
            <w:r w:rsidRPr="001B1679">
              <w:rPr>
                <w:sz w:val="16"/>
                <w:szCs w:val="16"/>
              </w:rPr>
              <w:t>Xing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DEAD3A" w14:textId="77777777" w:rsidR="009B546A" w:rsidRPr="001B1679" w:rsidRDefault="009B546A" w:rsidP="00C11620">
            <w:pPr>
              <w:pStyle w:val="TAL"/>
              <w:keepNext w:val="0"/>
              <w:rPr>
                <w:sz w:val="16"/>
                <w:szCs w:val="16"/>
              </w:rPr>
            </w:pPr>
            <w:r w:rsidRPr="001B1679">
              <w:rPr>
                <w:sz w:val="16"/>
                <w:szCs w:val="16"/>
              </w:rPr>
              <w:t>Jinqiang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85A05" w14:textId="77777777" w:rsidR="009B546A" w:rsidRPr="001B1679" w:rsidRDefault="009B546A" w:rsidP="00C11620">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92446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566A3F" w14:textId="77777777" w:rsidR="009B546A" w:rsidRPr="001B1679" w:rsidRDefault="009B546A" w:rsidP="00C11620">
            <w:pPr>
              <w:pStyle w:val="TAL"/>
              <w:keepNext w:val="0"/>
              <w:rPr>
                <w:sz w:val="16"/>
                <w:szCs w:val="16"/>
              </w:rPr>
            </w:pPr>
            <w:r w:rsidRPr="001B1679">
              <w:rPr>
                <w:sz w:val="16"/>
                <w:szCs w:val="16"/>
              </w:rPr>
              <w:t>3GPPMEMBER</w:t>
            </w:r>
          </w:p>
        </w:tc>
      </w:tr>
      <w:tr w:rsidR="009B546A" w14:paraId="5DAD1A4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B1923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431010" w14:textId="77777777" w:rsidR="009B546A" w:rsidRPr="001B1679" w:rsidRDefault="009B546A" w:rsidP="00C11620">
            <w:pPr>
              <w:pStyle w:val="TAL"/>
              <w:keepNext w:val="0"/>
              <w:rPr>
                <w:sz w:val="16"/>
                <w:szCs w:val="16"/>
              </w:rPr>
            </w:pPr>
            <w:r w:rsidRPr="001B1679">
              <w:rPr>
                <w:sz w:val="16"/>
                <w:szCs w:val="16"/>
              </w:rPr>
              <w:t>Xing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CC05C3" w14:textId="77777777" w:rsidR="009B546A" w:rsidRPr="001B1679" w:rsidRDefault="009B546A" w:rsidP="00C11620">
            <w:pPr>
              <w:pStyle w:val="TAL"/>
              <w:keepNext w:val="0"/>
              <w:rPr>
                <w:sz w:val="16"/>
                <w:szCs w:val="16"/>
              </w:rPr>
            </w:pPr>
            <w:r w:rsidRPr="001B1679">
              <w:rPr>
                <w:sz w:val="16"/>
                <w:szCs w:val="16"/>
              </w:rPr>
              <w:t>TianQi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05DC68" w14:textId="77777777" w:rsidR="009B546A" w:rsidRPr="001B1679" w:rsidRDefault="009B546A" w:rsidP="00C11620">
            <w:pPr>
              <w:pStyle w:val="TAL"/>
              <w:keepNext w:val="0"/>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E5886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AFA72C" w14:textId="77777777" w:rsidR="009B546A" w:rsidRPr="001B1679" w:rsidRDefault="009B546A" w:rsidP="00C11620">
            <w:pPr>
              <w:pStyle w:val="TAL"/>
              <w:keepNext w:val="0"/>
              <w:rPr>
                <w:sz w:val="16"/>
                <w:szCs w:val="16"/>
              </w:rPr>
            </w:pPr>
            <w:r w:rsidRPr="001B1679">
              <w:rPr>
                <w:sz w:val="16"/>
                <w:szCs w:val="16"/>
              </w:rPr>
              <w:t>3GPPMEMBER</w:t>
            </w:r>
          </w:p>
        </w:tc>
      </w:tr>
      <w:tr w:rsidR="009B546A" w14:paraId="3173B05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D5E0B8"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1AE543" w14:textId="77777777" w:rsidR="009B546A" w:rsidRPr="001B1679" w:rsidRDefault="009B546A" w:rsidP="00C11620">
            <w:pPr>
              <w:pStyle w:val="TAL"/>
              <w:keepNext w:val="0"/>
              <w:rPr>
                <w:sz w:val="16"/>
                <w:szCs w:val="16"/>
              </w:rPr>
            </w:pPr>
            <w:r w:rsidRPr="001B1679">
              <w:rPr>
                <w:sz w:val="16"/>
                <w:szCs w:val="16"/>
              </w:rPr>
              <w:t>Xing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D9FCD4" w14:textId="77777777" w:rsidR="009B546A" w:rsidRPr="001B1679" w:rsidRDefault="009B546A" w:rsidP="00C11620">
            <w:pPr>
              <w:pStyle w:val="TAL"/>
              <w:keepNext w:val="0"/>
              <w:rPr>
                <w:sz w:val="16"/>
                <w:szCs w:val="16"/>
              </w:rPr>
            </w:pPr>
            <w:r w:rsidRPr="001B1679">
              <w:rPr>
                <w:sz w:val="16"/>
                <w:szCs w:val="16"/>
              </w:rPr>
              <w:t>Yanping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C5216A" w14:textId="77777777" w:rsidR="009B546A" w:rsidRPr="001B1679" w:rsidRDefault="009B546A" w:rsidP="00C11620">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9FB58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03C39A" w14:textId="77777777" w:rsidR="009B546A" w:rsidRPr="001B1679" w:rsidRDefault="009B546A" w:rsidP="00C11620">
            <w:pPr>
              <w:pStyle w:val="TAL"/>
              <w:keepNext w:val="0"/>
              <w:rPr>
                <w:sz w:val="16"/>
                <w:szCs w:val="16"/>
              </w:rPr>
            </w:pPr>
            <w:r w:rsidRPr="001B1679">
              <w:rPr>
                <w:sz w:val="16"/>
                <w:szCs w:val="16"/>
              </w:rPr>
              <w:t>3GPPMEMBER</w:t>
            </w:r>
          </w:p>
        </w:tc>
      </w:tr>
      <w:tr w:rsidR="009B546A" w14:paraId="2BF1F0E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4067FF"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E2878A" w14:textId="77777777" w:rsidR="009B546A" w:rsidRPr="001B1679" w:rsidRDefault="009B546A" w:rsidP="00C11620">
            <w:pPr>
              <w:pStyle w:val="TAL"/>
              <w:keepNext w:val="0"/>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76942B" w14:textId="77777777" w:rsidR="009B546A" w:rsidRPr="001B1679" w:rsidRDefault="009B546A" w:rsidP="00C11620">
            <w:pPr>
              <w:pStyle w:val="TAL"/>
              <w:keepNext w:val="0"/>
              <w:rPr>
                <w:sz w:val="16"/>
                <w:szCs w:val="16"/>
              </w:rPr>
            </w:pPr>
            <w:r w:rsidRPr="001B1679">
              <w:rPr>
                <w:sz w:val="16"/>
                <w:szCs w:val="16"/>
              </w:rPr>
              <w:t>Lixiang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1F2A0F" w14:textId="77777777" w:rsidR="009B546A" w:rsidRPr="001B1679" w:rsidRDefault="009B546A" w:rsidP="00C11620">
            <w:pPr>
              <w:pStyle w:val="TAL"/>
              <w:keepNext w:val="0"/>
              <w:rPr>
                <w:sz w:val="16"/>
                <w:szCs w:val="16"/>
              </w:rPr>
            </w:pPr>
            <w:r w:rsidRPr="001B1679">
              <w:rPr>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9D65A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50A5B5" w14:textId="77777777" w:rsidR="009B546A" w:rsidRPr="001B1679" w:rsidRDefault="009B546A" w:rsidP="00C11620">
            <w:pPr>
              <w:pStyle w:val="TAL"/>
              <w:keepNext w:val="0"/>
              <w:rPr>
                <w:sz w:val="16"/>
                <w:szCs w:val="16"/>
              </w:rPr>
            </w:pPr>
            <w:r w:rsidRPr="001B1679">
              <w:rPr>
                <w:sz w:val="16"/>
                <w:szCs w:val="16"/>
              </w:rPr>
              <w:t>3GPPMEMBER</w:t>
            </w:r>
          </w:p>
        </w:tc>
      </w:tr>
      <w:tr w:rsidR="009B546A" w14:paraId="67F2E8E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B3100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7AB509" w14:textId="77777777" w:rsidR="009B546A" w:rsidRPr="001B1679" w:rsidRDefault="009B546A" w:rsidP="00C11620">
            <w:pPr>
              <w:pStyle w:val="TAL"/>
              <w:keepNext w:val="0"/>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7FE1AD" w14:textId="77777777" w:rsidR="009B546A" w:rsidRPr="001B1679" w:rsidRDefault="009B546A" w:rsidP="00C11620">
            <w:pPr>
              <w:pStyle w:val="TAL"/>
              <w:keepNext w:val="0"/>
              <w:rPr>
                <w:sz w:val="16"/>
                <w:szCs w:val="16"/>
              </w:rPr>
            </w:pPr>
            <w:r w:rsidRPr="001B1679">
              <w:rPr>
                <w:sz w:val="16"/>
                <w:szCs w:val="16"/>
              </w:rPr>
              <w:t>Xiaodong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187A8" w14:textId="77777777" w:rsidR="009B546A" w:rsidRPr="001B1679" w:rsidRDefault="009B546A" w:rsidP="00C11620">
            <w:pPr>
              <w:pStyle w:val="TAL"/>
              <w:keepNext w:val="0"/>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BE21C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21CE44" w14:textId="77777777" w:rsidR="009B546A" w:rsidRPr="001B1679" w:rsidRDefault="009B546A" w:rsidP="00C11620">
            <w:pPr>
              <w:pStyle w:val="TAL"/>
              <w:keepNext w:val="0"/>
              <w:rPr>
                <w:sz w:val="16"/>
                <w:szCs w:val="16"/>
              </w:rPr>
            </w:pPr>
            <w:r w:rsidRPr="001B1679">
              <w:rPr>
                <w:sz w:val="16"/>
                <w:szCs w:val="16"/>
              </w:rPr>
              <w:t>3GPPMEMBER</w:t>
            </w:r>
          </w:p>
        </w:tc>
      </w:tr>
      <w:tr w:rsidR="009B546A" w14:paraId="3BDC740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DEF7C2"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D3ACA3" w14:textId="77777777" w:rsidR="009B546A" w:rsidRPr="001B1679" w:rsidRDefault="009B546A" w:rsidP="00C11620">
            <w:pPr>
              <w:pStyle w:val="TAL"/>
              <w:keepNext w:val="0"/>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92B712" w14:textId="77777777" w:rsidR="009B546A" w:rsidRPr="001B1679" w:rsidRDefault="009B546A" w:rsidP="00C11620">
            <w:pPr>
              <w:pStyle w:val="TAL"/>
              <w:keepNext w:val="0"/>
              <w:rPr>
                <w:sz w:val="16"/>
                <w:szCs w:val="16"/>
              </w:rPr>
            </w:pPr>
            <w:r w:rsidRPr="001B1679">
              <w:rPr>
                <w:sz w:val="16"/>
                <w:szCs w:val="16"/>
              </w:rPr>
              <w:t>Zhikun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5D672" w14:textId="77777777" w:rsidR="009B546A" w:rsidRPr="001B1679" w:rsidRDefault="009B546A" w:rsidP="00C11620">
            <w:pPr>
              <w:pStyle w:val="TAL"/>
              <w:keepNext w:val="0"/>
              <w:rPr>
                <w:sz w:val="16"/>
                <w:szCs w:val="16"/>
              </w:rPr>
            </w:pPr>
            <w:r w:rsidRPr="001B1679">
              <w:rPr>
                <w:sz w:val="16"/>
                <w:szCs w:val="16"/>
              </w:rPr>
              <w:t>Unisoc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80DA5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45DA82" w14:textId="77777777" w:rsidR="009B546A" w:rsidRPr="001B1679" w:rsidRDefault="009B546A" w:rsidP="00C11620">
            <w:pPr>
              <w:pStyle w:val="TAL"/>
              <w:keepNext w:val="0"/>
              <w:rPr>
                <w:sz w:val="16"/>
                <w:szCs w:val="16"/>
              </w:rPr>
            </w:pPr>
            <w:r w:rsidRPr="001B1679">
              <w:rPr>
                <w:sz w:val="16"/>
                <w:szCs w:val="16"/>
              </w:rPr>
              <w:t>3GPPMEMBER</w:t>
            </w:r>
          </w:p>
        </w:tc>
      </w:tr>
      <w:tr w:rsidR="009B546A" w14:paraId="18A7EE5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5C49B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8415FE" w14:textId="77777777" w:rsidR="009B546A" w:rsidRPr="001B1679" w:rsidRDefault="009B546A" w:rsidP="00C11620">
            <w:pPr>
              <w:pStyle w:val="TAL"/>
              <w:keepNext w:val="0"/>
              <w:rPr>
                <w:sz w:val="16"/>
                <w:szCs w:val="16"/>
              </w:rPr>
            </w:pPr>
            <w:r w:rsidRPr="001B1679">
              <w:rPr>
                <w:sz w:val="16"/>
                <w:szCs w:val="16"/>
              </w:rPr>
              <w:t>Xue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4C936E" w14:textId="77777777" w:rsidR="009B546A" w:rsidRPr="001B1679" w:rsidRDefault="009B546A" w:rsidP="00C11620">
            <w:pPr>
              <w:pStyle w:val="TAL"/>
              <w:keepNext w:val="0"/>
              <w:rPr>
                <w:sz w:val="16"/>
                <w:szCs w:val="16"/>
              </w:rPr>
            </w:pPr>
            <w:r w:rsidRPr="001B1679">
              <w:rPr>
                <w:sz w:val="16"/>
                <w:szCs w:val="16"/>
              </w:rPr>
              <w:t>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C0BADB" w14:textId="77777777" w:rsidR="009B546A" w:rsidRPr="001B1679" w:rsidRDefault="009B546A" w:rsidP="00C11620">
            <w:pPr>
              <w:pStyle w:val="TAL"/>
              <w:keepNext w:val="0"/>
              <w:rPr>
                <w:sz w:val="16"/>
                <w:szCs w:val="16"/>
              </w:rPr>
            </w:pPr>
            <w:r w:rsidRPr="001B1679">
              <w:rPr>
                <w:sz w:val="16"/>
                <w:szCs w:val="16"/>
              </w:rPr>
              <w:t>CALTTA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CD198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5861AC" w14:textId="77777777" w:rsidR="009B546A" w:rsidRPr="001B1679" w:rsidRDefault="009B546A" w:rsidP="00C11620">
            <w:pPr>
              <w:pStyle w:val="TAL"/>
              <w:keepNext w:val="0"/>
              <w:rPr>
                <w:sz w:val="16"/>
                <w:szCs w:val="16"/>
              </w:rPr>
            </w:pPr>
            <w:r w:rsidRPr="001B1679">
              <w:rPr>
                <w:sz w:val="16"/>
                <w:szCs w:val="16"/>
              </w:rPr>
              <w:t>3GPPMEMBER</w:t>
            </w:r>
          </w:p>
        </w:tc>
      </w:tr>
      <w:tr w:rsidR="009B546A" w14:paraId="306847C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6F0D77"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647F39" w14:textId="77777777" w:rsidR="009B546A" w:rsidRPr="001B1679" w:rsidRDefault="009B546A" w:rsidP="00C11620">
            <w:pPr>
              <w:pStyle w:val="TAL"/>
              <w:keepNext w:val="0"/>
              <w:rPr>
                <w:sz w:val="16"/>
                <w:szCs w:val="16"/>
              </w:rPr>
            </w:pPr>
            <w:r w:rsidRPr="001B1679">
              <w:rPr>
                <w:sz w:val="16"/>
                <w:szCs w:val="16"/>
              </w:rPr>
              <w:t>Xue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718440" w14:textId="77777777" w:rsidR="009B546A" w:rsidRPr="001B1679" w:rsidRDefault="009B546A" w:rsidP="00C11620">
            <w:pPr>
              <w:pStyle w:val="TAL"/>
              <w:keepNext w:val="0"/>
              <w:rPr>
                <w:sz w:val="16"/>
                <w:szCs w:val="16"/>
              </w:rPr>
            </w:pPr>
            <w:r w:rsidRPr="001B1679">
              <w:rPr>
                <w:sz w:val="16"/>
                <w:szCs w:val="16"/>
              </w:rPr>
              <w:t>Kaixin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EB5D39" w14:textId="77777777" w:rsidR="009B546A" w:rsidRPr="001B1679" w:rsidRDefault="009B546A" w:rsidP="00C11620">
            <w:pPr>
              <w:pStyle w:val="TAL"/>
              <w:keepNext w:val="0"/>
              <w:rPr>
                <w:sz w:val="16"/>
                <w:szCs w:val="16"/>
              </w:rPr>
            </w:pPr>
            <w:r w:rsidRPr="001B1679">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64229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90786A" w14:textId="77777777" w:rsidR="009B546A" w:rsidRPr="001B1679" w:rsidRDefault="009B546A" w:rsidP="00C11620">
            <w:pPr>
              <w:pStyle w:val="TAL"/>
              <w:keepNext w:val="0"/>
              <w:rPr>
                <w:sz w:val="16"/>
                <w:szCs w:val="16"/>
              </w:rPr>
            </w:pPr>
            <w:r w:rsidRPr="001B1679">
              <w:rPr>
                <w:sz w:val="16"/>
                <w:szCs w:val="16"/>
              </w:rPr>
              <w:t>3GPPMEMBER</w:t>
            </w:r>
          </w:p>
        </w:tc>
      </w:tr>
      <w:tr w:rsidR="009B546A" w14:paraId="2FBD14A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95C1BB"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35FE1F" w14:textId="77777777" w:rsidR="009B546A" w:rsidRPr="001B1679" w:rsidRDefault="009B546A" w:rsidP="00C11620">
            <w:pPr>
              <w:pStyle w:val="TAL"/>
              <w:keepNext w:val="0"/>
              <w:rPr>
                <w:sz w:val="16"/>
                <w:szCs w:val="16"/>
              </w:rPr>
            </w:pPr>
            <w:r w:rsidRPr="001B1679">
              <w:rPr>
                <w:sz w:val="16"/>
                <w:szCs w:val="16"/>
              </w:rPr>
              <w:t>Yan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62C746" w14:textId="77777777" w:rsidR="009B546A" w:rsidRPr="001B1679" w:rsidRDefault="009B546A" w:rsidP="00C11620">
            <w:pPr>
              <w:pStyle w:val="TAL"/>
              <w:keepNext w:val="0"/>
              <w:rPr>
                <w:sz w:val="16"/>
                <w:szCs w:val="16"/>
              </w:rPr>
            </w:pPr>
            <w:r w:rsidRPr="001B1679">
              <w:rPr>
                <w:sz w:val="16"/>
                <w:szCs w:val="16"/>
              </w:rPr>
              <w:t>Zhiyu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83A45E" w14:textId="77777777" w:rsidR="009B546A" w:rsidRPr="001B1679" w:rsidRDefault="009B546A" w:rsidP="00C11620">
            <w:pPr>
              <w:pStyle w:val="TAL"/>
              <w:keepNext w:val="0"/>
              <w:rPr>
                <w:sz w:val="16"/>
                <w:szCs w:val="16"/>
              </w:rPr>
            </w:pPr>
            <w:r w:rsidRPr="001B1679">
              <w:rPr>
                <w:sz w:val="16"/>
                <w:szCs w:val="16"/>
              </w:rPr>
              <w:t>CCSA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457F1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2A7AFE" w14:textId="77777777" w:rsidR="009B546A" w:rsidRPr="001B1679" w:rsidRDefault="009B546A" w:rsidP="00C11620">
            <w:pPr>
              <w:pStyle w:val="TAL"/>
              <w:keepNext w:val="0"/>
              <w:rPr>
                <w:sz w:val="16"/>
                <w:szCs w:val="16"/>
              </w:rPr>
            </w:pPr>
            <w:r w:rsidRPr="001B1679">
              <w:rPr>
                <w:sz w:val="16"/>
                <w:szCs w:val="16"/>
              </w:rPr>
              <w:t>3GPPORG_REP</w:t>
            </w:r>
          </w:p>
        </w:tc>
      </w:tr>
      <w:tr w:rsidR="009B546A" w14:paraId="5B8A648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3CD1A5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792C43" w14:textId="77777777" w:rsidR="009B546A" w:rsidRPr="001B1679" w:rsidRDefault="009B546A" w:rsidP="00C11620">
            <w:pPr>
              <w:pStyle w:val="TAL"/>
              <w:keepNext w:val="0"/>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A3F54F" w14:textId="77777777" w:rsidR="009B546A" w:rsidRPr="001B1679" w:rsidRDefault="009B546A" w:rsidP="00C11620">
            <w:pPr>
              <w:pStyle w:val="TAL"/>
              <w:keepNext w:val="0"/>
              <w:rPr>
                <w:sz w:val="16"/>
                <w:szCs w:val="16"/>
              </w:rPr>
            </w:pPr>
            <w:r w:rsidRPr="001B1679">
              <w:rPr>
                <w:sz w:val="16"/>
                <w:szCs w:val="16"/>
              </w:rPr>
              <w:t>Ning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6B1FC" w14:textId="77777777" w:rsidR="009B546A" w:rsidRPr="001B1679" w:rsidRDefault="009B546A" w:rsidP="00C11620">
            <w:pPr>
              <w:pStyle w:val="TAL"/>
              <w:keepNext w:val="0"/>
              <w:rPr>
                <w:sz w:val="16"/>
                <w:szCs w:val="16"/>
              </w:rPr>
            </w:pPr>
            <w:r w:rsidRPr="001B1679">
              <w:rPr>
                <w:sz w:val="16"/>
                <w:szCs w:val="16"/>
              </w:rPr>
              <w:t>OPPO (chongqing) Intelligence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E70C0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C54F91" w14:textId="77777777" w:rsidR="009B546A" w:rsidRPr="001B1679" w:rsidRDefault="009B546A" w:rsidP="00C11620">
            <w:pPr>
              <w:pStyle w:val="TAL"/>
              <w:keepNext w:val="0"/>
              <w:rPr>
                <w:sz w:val="16"/>
                <w:szCs w:val="16"/>
              </w:rPr>
            </w:pPr>
            <w:r w:rsidRPr="001B1679">
              <w:rPr>
                <w:sz w:val="16"/>
                <w:szCs w:val="16"/>
              </w:rPr>
              <w:t>3GPPMEMBER</w:t>
            </w:r>
          </w:p>
        </w:tc>
      </w:tr>
      <w:tr w:rsidR="009B546A" w14:paraId="608200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3ED2B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26FAF1" w14:textId="77777777" w:rsidR="009B546A" w:rsidRPr="001B1679" w:rsidRDefault="009B546A" w:rsidP="00C11620">
            <w:pPr>
              <w:pStyle w:val="TAL"/>
              <w:keepNext w:val="0"/>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75D36F" w14:textId="77777777" w:rsidR="009B546A" w:rsidRPr="001B1679" w:rsidRDefault="009B546A" w:rsidP="00C11620">
            <w:pPr>
              <w:pStyle w:val="TAL"/>
              <w:keepNext w:val="0"/>
              <w:rPr>
                <w:sz w:val="16"/>
                <w:szCs w:val="16"/>
              </w:rPr>
            </w:pPr>
            <w:r w:rsidRPr="001B1679">
              <w:rPr>
                <w:sz w:val="16"/>
                <w:szCs w:val="16"/>
              </w:rPr>
              <w:t>Tang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3D01BF" w14:textId="77777777" w:rsidR="009B546A" w:rsidRPr="001B1679" w:rsidRDefault="009B546A" w:rsidP="00C11620">
            <w:pPr>
              <w:pStyle w:val="TAL"/>
              <w:keepNext w:val="0"/>
              <w:rPr>
                <w:sz w:val="16"/>
                <w:szCs w:val="16"/>
              </w:rPr>
            </w:pPr>
            <w:r w:rsidRPr="001B1679">
              <w:rPr>
                <w:sz w:val="16"/>
                <w:szCs w:val="16"/>
              </w:rPr>
              <w:t>Apple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78CD9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74AF9D" w14:textId="77777777" w:rsidR="009B546A" w:rsidRPr="001B1679" w:rsidRDefault="009B546A" w:rsidP="00C11620">
            <w:pPr>
              <w:pStyle w:val="TAL"/>
              <w:keepNext w:val="0"/>
              <w:rPr>
                <w:sz w:val="16"/>
                <w:szCs w:val="16"/>
              </w:rPr>
            </w:pPr>
            <w:r w:rsidRPr="001B1679">
              <w:rPr>
                <w:sz w:val="16"/>
                <w:szCs w:val="16"/>
              </w:rPr>
              <w:t>3GPPMEMBER</w:t>
            </w:r>
          </w:p>
        </w:tc>
      </w:tr>
      <w:tr w:rsidR="009B546A" w14:paraId="0204FCA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6CB36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2BCA9D" w14:textId="77777777" w:rsidR="009B546A" w:rsidRPr="001B1679" w:rsidRDefault="009B546A" w:rsidP="00C11620">
            <w:pPr>
              <w:pStyle w:val="TAL"/>
              <w:keepNext w:val="0"/>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08D277" w14:textId="77777777" w:rsidR="009B546A" w:rsidRPr="001B1679" w:rsidRDefault="009B546A" w:rsidP="00C11620">
            <w:pPr>
              <w:pStyle w:val="TAL"/>
              <w:keepNext w:val="0"/>
              <w:rPr>
                <w:sz w:val="16"/>
                <w:szCs w:val="16"/>
              </w:rPr>
            </w:pPr>
            <w:r w:rsidRPr="001B1679">
              <w:rPr>
                <w:sz w:val="16"/>
                <w:szCs w:val="16"/>
              </w:rPr>
              <w:t>Weiwei(Tommy)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EC226" w14:textId="77777777" w:rsidR="009B546A" w:rsidRPr="001B1679" w:rsidRDefault="009B546A" w:rsidP="00C11620">
            <w:pPr>
              <w:pStyle w:val="TAL"/>
              <w:keepNext w:val="0"/>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EAF80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394B28" w14:textId="77777777" w:rsidR="009B546A" w:rsidRPr="001B1679" w:rsidRDefault="009B546A" w:rsidP="00C11620">
            <w:pPr>
              <w:pStyle w:val="TAL"/>
              <w:keepNext w:val="0"/>
              <w:rPr>
                <w:sz w:val="16"/>
                <w:szCs w:val="16"/>
              </w:rPr>
            </w:pPr>
            <w:r w:rsidRPr="001B1679">
              <w:rPr>
                <w:sz w:val="16"/>
                <w:szCs w:val="16"/>
              </w:rPr>
              <w:t>3GPPMEMBER</w:t>
            </w:r>
          </w:p>
        </w:tc>
      </w:tr>
      <w:tr w:rsidR="009B546A" w14:paraId="315DF3D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5C375B"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C45E80" w14:textId="77777777" w:rsidR="009B546A" w:rsidRPr="001B1679" w:rsidRDefault="009B546A" w:rsidP="00C11620">
            <w:pPr>
              <w:pStyle w:val="TAL"/>
              <w:keepNext w:val="0"/>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6A2711" w14:textId="77777777" w:rsidR="009B546A" w:rsidRPr="001B1679" w:rsidRDefault="009B546A" w:rsidP="00C11620">
            <w:pPr>
              <w:pStyle w:val="TAL"/>
              <w:keepNext w:val="0"/>
              <w:rPr>
                <w:sz w:val="16"/>
                <w:szCs w:val="16"/>
              </w:rPr>
            </w:pPr>
            <w:r w:rsidRPr="001B1679">
              <w:rPr>
                <w:sz w:val="16"/>
                <w:szCs w:val="16"/>
              </w:rPr>
              <w:t>Wenle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69BDD3" w14:textId="77777777" w:rsidR="009B546A" w:rsidRPr="001B1679" w:rsidRDefault="009B546A" w:rsidP="00C11620">
            <w:pPr>
              <w:pStyle w:val="TAL"/>
              <w:keepNext w:val="0"/>
              <w:rPr>
                <w:sz w:val="16"/>
                <w:szCs w:val="16"/>
              </w:rPr>
            </w:pPr>
            <w:r w:rsidRPr="001B1679">
              <w:rPr>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A40AD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419781" w14:textId="77777777" w:rsidR="009B546A" w:rsidRPr="001B1679" w:rsidRDefault="009B546A" w:rsidP="00C11620">
            <w:pPr>
              <w:pStyle w:val="TAL"/>
              <w:keepNext w:val="0"/>
              <w:rPr>
                <w:sz w:val="16"/>
                <w:szCs w:val="16"/>
              </w:rPr>
            </w:pPr>
            <w:r w:rsidRPr="001B1679">
              <w:rPr>
                <w:sz w:val="16"/>
                <w:szCs w:val="16"/>
              </w:rPr>
              <w:t>3GPPMEMBER</w:t>
            </w:r>
          </w:p>
        </w:tc>
      </w:tr>
      <w:tr w:rsidR="009B546A" w14:paraId="73F7D91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5FB5D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CF4720" w14:textId="77777777" w:rsidR="009B546A" w:rsidRPr="001B1679" w:rsidRDefault="009B546A" w:rsidP="00C11620">
            <w:pPr>
              <w:pStyle w:val="TAL"/>
              <w:keepNext w:val="0"/>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E890FB" w14:textId="77777777" w:rsidR="009B546A" w:rsidRPr="001B1679" w:rsidRDefault="009B546A" w:rsidP="00C11620">
            <w:pPr>
              <w:pStyle w:val="TAL"/>
              <w:keepNext w:val="0"/>
              <w:rPr>
                <w:sz w:val="16"/>
                <w:szCs w:val="16"/>
              </w:rPr>
            </w:pPr>
            <w:r w:rsidRPr="001B1679">
              <w:rPr>
                <w:sz w:val="16"/>
                <w:szCs w:val="16"/>
              </w:rPr>
              <w:t>Xiaodong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0EDEDA" w14:textId="77777777" w:rsidR="009B546A" w:rsidRPr="001B1679" w:rsidRDefault="009B546A" w:rsidP="00C11620">
            <w:pPr>
              <w:pStyle w:val="TAL"/>
              <w:keepNext w:val="0"/>
              <w:rPr>
                <w:sz w:val="16"/>
                <w:szCs w:val="16"/>
              </w:rPr>
            </w:pPr>
            <w:r w:rsidRPr="001B1679">
              <w:rPr>
                <w:sz w:val="16"/>
                <w:szCs w:val="16"/>
              </w:rPr>
              <w:t>iQoo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8819C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52A7AF" w14:textId="77777777" w:rsidR="009B546A" w:rsidRPr="001B1679" w:rsidRDefault="009B546A" w:rsidP="00C11620">
            <w:pPr>
              <w:pStyle w:val="TAL"/>
              <w:keepNext w:val="0"/>
              <w:rPr>
                <w:sz w:val="16"/>
                <w:szCs w:val="16"/>
              </w:rPr>
            </w:pPr>
            <w:r w:rsidRPr="001B1679">
              <w:rPr>
                <w:sz w:val="16"/>
                <w:szCs w:val="16"/>
              </w:rPr>
              <w:t>3GPPMEMBER</w:t>
            </w:r>
          </w:p>
        </w:tc>
      </w:tr>
      <w:tr w:rsidR="009B546A" w14:paraId="254CFDC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500C38"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F1711F" w14:textId="77777777" w:rsidR="009B546A" w:rsidRPr="001B1679" w:rsidRDefault="009B546A" w:rsidP="00C11620">
            <w:pPr>
              <w:pStyle w:val="TAL"/>
              <w:keepNext w:val="0"/>
              <w:rPr>
                <w:sz w:val="16"/>
                <w:szCs w:val="16"/>
              </w:rPr>
            </w:pPr>
            <w:r w:rsidRPr="001B1679">
              <w:rPr>
                <w:sz w:val="16"/>
                <w:szCs w:val="16"/>
              </w:rPr>
              <w:t>Yao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8D959F" w14:textId="77777777" w:rsidR="009B546A" w:rsidRPr="001B1679" w:rsidRDefault="009B546A" w:rsidP="00C11620">
            <w:pPr>
              <w:pStyle w:val="TAL"/>
              <w:keepNext w:val="0"/>
              <w:rPr>
                <w:sz w:val="16"/>
                <w:szCs w:val="16"/>
              </w:rPr>
            </w:pPr>
            <w:r w:rsidRPr="001B1679">
              <w:rPr>
                <w:sz w:val="16"/>
                <w:szCs w:val="16"/>
              </w:rPr>
              <w:t>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B1A2B2" w14:textId="77777777" w:rsidR="009B546A" w:rsidRPr="001B1679" w:rsidRDefault="009B546A" w:rsidP="00C11620">
            <w:pPr>
              <w:pStyle w:val="TAL"/>
              <w:keepNext w:val="0"/>
              <w:rPr>
                <w:sz w:val="16"/>
                <w:szCs w:val="16"/>
              </w:rPr>
            </w:pPr>
            <w:r w:rsidRPr="001B1679">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BB476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AF11DC" w14:textId="77777777" w:rsidR="009B546A" w:rsidRPr="001B1679" w:rsidRDefault="009B546A" w:rsidP="00C11620">
            <w:pPr>
              <w:pStyle w:val="TAL"/>
              <w:keepNext w:val="0"/>
              <w:rPr>
                <w:sz w:val="16"/>
                <w:szCs w:val="16"/>
              </w:rPr>
            </w:pPr>
            <w:r w:rsidRPr="001B1679">
              <w:rPr>
                <w:sz w:val="16"/>
                <w:szCs w:val="16"/>
              </w:rPr>
              <w:t>3GPPMEMBER</w:t>
            </w:r>
          </w:p>
        </w:tc>
      </w:tr>
      <w:tr w:rsidR="009B546A" w14:paraId="7893786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B0F232"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482A67" w14:textId="77777777" w:rsidR="009B546A" w:rsidRPr="001B1679" w:rsidRDefault="009B546A" w:rsidP="00C11620">
            <w:pPr>
              <w:pStyle w:val="TAL"/>
              <w:keepNext w:val="0"/>
              <w:rPr>
                <w:sz w:val="16"/>
                <w:szCs w:val="16"/>
              </w:rPr>
            </w:pPr>
            <w:r w:rsidRPr="001B1679">
              <w:rPr>
                <w:sz w:val="16"/>
                <w:szCs w:val="16"/>
              </w:rPr>
              <w:t>Yi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8F7AC6" w14:textId="77777777" w:rsidR="009B546A" w:rsidRPr="001B1679" w:rsidRDefault="009B546A" w:rsidP="00C11620">
            <w:pPr>
              <w:pStyle w:val="TAL"/>
              <w:keepNext w:val="0"/>
              <w:rPr>
                <w:sz w:val="16"/>
                <w:szCs w:val="16"/>
              </w:rPr>
            </w:pPr>
            <w:r w:rsidRPr="001B1679">
              <w:rPr>
                <w:sz w:val="16"/>
                <w:szCs w:val="16"/>
              </w:rPr>
              <w:t>Haofan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65D11A" w14:textId="77777777" w:rsidR="009B546A" w:rsidRPr="001B1679" w:rsidRDefault="009B546A" w:rsidP="00C11620">
            <w:pPr>
              <w:pStyle w:val="TAL"/>
              <w:keepNext w:val="0"/>
              <w:rPr>
                <w:sz w:val="16"/>
                <w:szCs w:val="16"/>
              </w:rPr>
            </w:pPr>
            <w:r w:rsidRPr="001B1679">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139DB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979747" w14:textId="77777777" w:rsidR="009B546A" w:rsidRPr="001B1679" w:rsidRDefault="009B546A" w:rsidP="00C11620">
            <w:pPr>
              <w:pStyle w:val="TAL"/>
              <w:keepNext w:val="0"/>
              <w:rPr>
                <w:sz w:val="16"/>
                <w:szCs w:val="16"/>
              </w:rPr>
            </w:pPr>
            <w:r w:rsidRPr="001B1679">
              <w:rPr>
                <w:sz w:val="16"/>
                <w:szCs w:val="16"/>
              </w:rPr>
              <w:t>3GPPMEMBER</w:t>
            </w:r>
          </w:p>
        </w:tc>
      </w:tr>
      <w:tr w:rsidR="009B546A" w14:paraId="5C235DE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C7ED9B0"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721FDC" w14:textId="77777777" w:rsidR="009B546A" w:rsidRPr="001B1679" w:rsidRDefault="009B546A" w:rsidP="00C11620">
            <w:pPr>
              <w:pStyle w:val="TAL"/>
              <w:keepNext w:val="0"/>
              <w:rPr>
                <w:sz w:val="16"/>
                <w:szCs w:val="16"/>
              </w:rPr>
            </w:pPr>
            <w:r w:rsidRPr="001B1679">
              <w:rPr>
                <w:sz w:val="16"/>
                <w:szCs w:val="16"/>
              </w:rPr>
              <w:t>Yi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3D1C7A" w14:textId="77777777" w:rsidR="009B546A" w:rsidRPr="001B1679" w:rsidRDefault="009B546A" w:rsidP="00C11620">
            <w:pPr>
              <w:pStyle w:val="TAL"/>
              <w:keepNext w:val="0"/>
              <w:rPr>
                <w:sz w:val="16"/>
                <w:szCs w:val="16"/>
              </w:rPr>
            </w:pPr>
            <w:r w:rsidRPr="001B1679">
              <w:rPr>
                <w:sz w:val="16"/>
                <w:szCs w:val="16"/>
              </w:rPr>
              <w:t>Yunjung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7A6131" w14:textId="77777777" w:rsidR="009B546A" w:rsidRPr="001B1679" w:rsidRDefault="009B546A" w:rsidP="00C11620">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EF6BB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04404B" w14:textId="77777777" w:rsidR="009B546A" w:rsidRPr="001B1679" w:rsidRDefault="009B546A" w:rsidP="00C11620">
            <w:pPr>
              <w:pStyle w:val="TAL"/>
              <w:keepNext w:val="0"/>
              <w:rPr>
                <w:sz w:val="16"/>
                <w:szCs w:val="16"/>
              </w:rPr>
            </w:pPr>
            <w:r w:rsidRPr="001B1679">
              <w:rPr>
                <w:sz w:val="16"/>
                <w:szCs w:val="16"/>
              </w:rPr>
              <w:t>3GPPMEMBER</w:t>
            </w:r>
          </w:p>
        </w:tc>
      </w:tr>
      <w:tr w:rsidR="009B546A" w14:paraId="18716D8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D663E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C3477E" w14:textId="77777777" w:rsidR="009B546A" w:rsidRPr="001B1679" w:rsidRDefault="009B546A" w:rsidP="00C11620">
            <w:pPr>
              <w:pStyle w:val="TAL"/>
              <w:keepNext w:val="0"/>
              <w:rPr>
                <w:sz w:val="16"/>
                <w:szCs w:val="16"/>
              </w:rPr>
            </w:pPr>
            <w:r w:rsidRPr="001B1679">
              <w:rPr>
                <w:sz w:val="16"/>
                <w:szCs w:val="16"/>
              </w:rPr>
              <w:t>Yokota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9A9DE9" w14:textId="77777777" w:rsidR="009B546A" w:rsidRPr="001B1679" w:rsidRDefault="009B546A" w:rsidP="00C11620">
            <w:pPr>
              <w:pStyle w:val="TAL"/>
              <w:keepNext w:val="0"/>
              <w:rPr>
                <w:sz w:val="16"/>
                <w:szCs w:val="16"/>
              </w:rPr>
            </w:pPr>
            <w:r w:rsidRPr="001B1679">
              <w:rPr>
                <w:sz w:val="16"/>
                <w:szCs w:val="16"/>
              </w:rPr>
              <w:t>Daisuke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A8FE7C" w14:textId="77777777" w:rsidR="009B546A" w:rsidRPr="001B1679" w:rsidRDefault="009B546A" w:rsidP="00C11620">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37CB38"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7BD399" w14:textId="77777777" w:rsidR="009B546A" w:rsidRPr="001B1679" w:rsidRDefault="009B546A" w:rsidP="00C11620">
            <w:pPr>
              <w:pStyle w:val="TAL"/>
              <w:keepNext w:val="0"/>
              <w:rPr>
                <w:sz w:val="16"/>
                <w:szCs w:val="16"/>
              </w:rPr>
            </w:pPr>
            <w:r w:rsidRPr="001B1679">
              <w:rPr>
                <w:sz w:val="16"/>
                <w:szCs w:val="16"/>
              </w:rPr>
              <w:t>3GPPMEMBER</w:t>
            </w:r>
          </w:p>
        </w:tc>
      </w:tr>
      <w:tr w:rsidR="009B546A" w14:paraId="5995753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83787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B104FC" w14:textId="77777777" w:rsidR="009B546A" w:rsidRPr="001B1679" w:rsidRDefault="009B546A" w:rsidP="00C11620">
            <w:pPr>
              <w:pStyle w:val="TAL"/>
              <w:keepNext w:val="0"/>
              <w:rPr>
                <w:sz w:val="16"/>
                <w:szCs w:val="16"/>
              </w:rPr>
            </w:pPr>
            <w:r w:rsidRPr="001B1679">
              <w:rPr>
                <w:sz w:val="16"/>
                <w:szCs w:val="16"/>
              </w:rPr>
              <w:t>Young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190146" w14:textId="77777777" w:rsidR="009B546A" w:rsidRPr="001B1679" w:rsidRDefault="009B546A" w:rsidP="00C11620">
            <w:pPr>
              <w:pStyle w:val="TAL"/>
              <w:keepNext w:val="0"/>
              <w:rPr>
                <w:sz w:val="16"/>
                <w:szCs w:val="16"/>
              </w:rPr>
            </w:pPr>
            <w:r w:rsidRPr="001B1679">
              <w:rPr>
                <w:sz w:val="16"/>
                <w:szCs w:val="16"/>
              </w:rPr>
              <w:t>Gordon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52D072" w14:textId="77777777" w:rsidR="009B546A" w:rsidRPr="001B1679" w:rsidRDefault="009B546A" w:rsidP="00C11620">
            <w:pPr>
              <w:pStyle w:val="TAL"/>
              <w:keepNext w:val="0"/>
              <w:rPr>
                <w:sz w:val="16"/>
                <w:szCs w:val="16"/>
              </w:rPr>
            </w:pPr>
            <w:r w:rsidRPr="001B1679">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135C1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C18EF0" w14:textId="77777777" w:rsidR="009B546A" w:rsidRPr="001B1679" w:rsidRDefault="009B546A" w:rsidP="00C11620">
            <w:pPr>
              <w:pStyle w:val="TAL"/>
              <w:keepNext w:val="0"/>
              <w:rPr>
                <w:sz w:val="16"/>
                <w:szCs w:val="16"/>
              </w:rPr>
            </w:pPr>
            <w:r w:rsidRPr="001B1679">
              <w:rPr>
                <w:sz w:val="16"/>
                <w:szCs w:val="16"/>
              </w:rPr>
              <w:t>3GPPMEMBER</w:t>
            </w:r>
          </w:p>
        </w:tc>
      </w:tr>
      <w:tr w:rsidR="009B546A" w14:paraId="5B0F747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BD90C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67C9B4" w14:textId="77777777" w:rsidR="009B546A" w:rsidRPr="001B1679" w:rsidRDefault="009B546A" w:rsidP="00C11620">
            <w:pPr>
              <w:pStyle w:val="TAL"/>
              <w:keepNext w:val="0"/>
              <w:rPr>
                <w:sz w:val="16"/>
                <w:szCs w:val="16"/>
              </w:rPr>
            </w:pPr>
            <w:r w:rsidRPr="001B1679">
              <w:rPr>
                <w:sz w:val="16"/>
                <w:szCs w:val="16"/>
              </w:rPr>
              <w:t>Younge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B1ED0E" w14:textId="77777777" w:rsidR="009B546A" w:rsidRPr="001B1679" w:rsidRDefault="009B546A" w:rsidP="00C11620">
            <w:pPr>
              <w:pStyle w:val="TAL"/>
              <w:keepNext w:val="0"/>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E03D27" w14:textId="77777777" w:rsidR="009B546A" w:rsidRPr="001B1679" w:rsidRDefault="009B546A" w:rsidP="00C11620">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96DFCD"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14A51F" w14:textId="77777777" w:rsidR="009B546A" w:rsidRPr="001B1679" w:rsidRDefault="009B546A" w:rsidP="00C11620">
            <w:pPr>
              <w:pStyle w:val="TAL"/>
              <w:keepNext w:val="0"/>
              <w:rPr>
                <w:sz w:val="16"/>
                <w:szCs w:val="16"/>
              </w:rPr>
            </w:pPr>
            <w:r w:rsidRPr="001B1679">
              <w:rPr>
                <w:sz w:val="16"/>
                <w:szCs w:val="16"/>
              </w:rPr>
              <w:t>3GPPMEMBER</w:t>
            </w:r>
          </w:p>
        </w:tc>
      </w:tr>
      <w:tr w:rsidR="009B546A" w14:paraId="54FA6A7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F31F9D"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10C0F2" w14:textId="77777777" w:rsidR="009B546A" w:rsidRPr="001B1679" w:rsidRDefault="009B546A" w:rsidP="00C11620">
            <w:pPr>
              <w:pStyle w:val="TAL"/>
              <w:keepNext w:val="0"/>
              <w:rPr>
                <w:sz w:val="16"/>
                <w:szCs w:val="16"/>
              </w:rPr>
            </w:pPr>
            <w:r w:rsidRPr="001B1679">
              <w:rPr>
                <w:sz w:val="16"/>
                <w:szCs w:val="16"/>
              </w:rPr>
              <w:t>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C6E7F2" w14:textId="77777777" w:rsidR="009B546A" w:rsidRPr="001B1679" w:rsidRDefault="009B546A" w:rsidP="00C11620">
            <w:pPr>
              <w:pStyle w:val="TAL"/>
              <w:keepNext w:val="0"/>
              <w:rPr>
                <w:sz w:val="16"/>
                <w:szCs w:val="16"/>
              </w:rPr>
            </w:pPr>
            <w:r w:rsidRPr="001B1679">
              <w:rPr>
                <w:sz w:val="16"/>
                <w:szCs w:val="16"/>
              </w:rPr>
              <w:t>Tsang-wei (Ato)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CF533" w14:textId="77777777" w:rsidR="009B546A" w:rsidRPr="001B1679" w:rsidRDefault="009B546A" w:rsidP="00C11620">
            <w:pPr>
              <w:pStyle w:val="TAL"/>
              <w:keepNext w:val="0"/>
              <w:rPr>
                <w:sz w:val="16"/>
                <w:szCs w:val="16"/>
              </w:rPr>
            </w:pPr>
            <w:r w:rsidRPr="001B1679">
              <w:rPr>
                <w:sz w:val="16"/>
                <w:szCs w:val="16"/>
              </w:rPr>
              <w:t>MediaTek (Shenzhen)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17678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EBF3F1" w14:textId="77777777" w:rsidR="009B546A" w:rsidRPr="001B1679" w:rsidRDefault="009B546A" w:rsidP="00C11620">
            <w:pPr>
              <w:pStyle w:val="TAL"/>
              <w:keepNext w:val="0"/>
              <w:rPr>
                <w:sz w:val="16"/>
                <w:szCs w:val="16"/>
              </w:rPr>
            </w:pPr>
            <w:r w:rsidRPr="001B1679">
              <w:rPr>
                <w:sz w:val="16"/>
                <w:szCs w:val="16"/>
              </w:rPr>
              <w:t>3GPPMEMBER</w:t>
            </w:r>
          </w:p>
        </w:tc>
      </w:tr>
      <w:tr w:rsidR="009B546A" w14:paraId="24CE16B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D2880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B974F9" w14:textId="77777777" w:rsidR="009B546A" w:rsidRPr="001B1679" w:rsidRDefault="009B546A" w:rsidP="00C11620">
            <w:pPr>
              <w:pStyle w:val="TAL"/>
              <w:keepNext w:val="0"/>
              <w:rPr>
                <w:sz w:val="16"/>
                <w:szCs w:val="16"/>
              </w:rPr>
            </w:pPr>
            <w:r w:rsidRPr="001B1679">
              <w:rPr>
                <w:sz w:val="16"/>
                <w:szCs w:val="16"/>
              </w:rPr>
              <w:t>Yuda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C934AC" w14:textId="77777777" w:rsidR="009B546A" w:rsidRPr="001B1679" w:rsidRDefault="009B546A" w:rsidP="00C11620">
            <w:pPr>
              <w:pStyle w:val="TAL"/>
              <w:keepNext w:val="0"/>
              <w:rPr>
                <w:sz w:val="16"/>
                <w:szCs w:val="16"/>
              </w:rPr>
            </w:pPr>
            <w:r w:rsidRPr="001B1679">
              <w:rPr>
                <w:sz w:val="16"/>
                <w:szCs w:val="16"/>
              </w:rPr>
              <w:t>Tetsuya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F67783" w14:textId="77777777" w:rsidR="009B546A" w:rsidRPr="001B1679" w:rsidRDefault="009B546A" w:rsidP="00C11620">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53ABF0"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F7FDBD" w14:textId="77777777" w:rsidR="009B546A" w:rsidRPr="001B1679" w:rsidRDefault="009B546A" w:rsidP="00C11620">
            <w:pPr>
              <w:pStyle w:val="TAL"/>
              <w:keepNext w:val="0"/>
              <w:rPr>
                <w:sz w:val="16"/>
                <w:szCs w:val="16"/>
              </w:rPr>
            </w:pPr>
            <w:r w:rsidRPr="001B1679">
              <w:rPr>
                <w:sz w:val="16"/>
                <w:szCs w:val="16"/>
              </w:rPr>
              <w:t>3GPPMEMBER</w:t>
            </w:r>
          </w:p>
        </w:tc>
      </w:tr>
      <w:tr w:rsidR="009B546A" w14:paraId="56BE898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499F1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698CA0" w14:textId="77777777" w:rsidR="009B546A" w:rsidRPr="001B1679" w:rsidRDefault="009B546A" w:rsidP="00C11620">
            <w:pPr>
              <w:pStyle w:val="TAL"/>
              <w:keepNext w:val="0"/>
              <w:rPr>
                <w:sz w:val="16"/>
                <w:szCs w:val="16"/>
              </w:rPr>
            </w:pPr>
            <w:r w:rsidRPr="001B1679">
              <w:rPr>
                <w:sz w:val="16"/>
                <w:szCs w:val="16"/>
              </w:rPr>
              <w:t>Yun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44AA57" w14:textId="77777777" w:rsidR="009B546A" w:rsidRPr="001B1679" w:rsidRDefault="009B546A" w:rsidP="00C11620">
            <w:pPr>
              <w:pStyle w:val="TAL"/>
              <w:keepNext w:val="0"/>
              <w:rPr>
                <w:sz w:val="16"/>
                <w:szCs w:val="16"/>
              </w:rPr>
            </w:pPr>
            <w:r w:rsidRPr="001B1679">
              <w:rPr>
                <w:sz w:val="16"/>
                <w:szCs w:val="16"/>
              </w:rPr>
              <w:t>Andy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47D219" w14:textId="77777777" w:rsidR="009B546A" w:rsidRPr="001B1679" w:rsidRDefault="009B546A" w:rsidP="00C11620">
            <w:pPr>
              <w:pStyle w:val="TAL"/>
              <w:keepNext w:val="0"/>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540B15"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3A042A" w14:textId="77777777" w:rsidR="009B546A" w:rsidRPr="001B1679" w:rsidRDefault="009B546A" w:rsidP="00C11620">
            <w:pPr>
              <w:pStyle w:val="TAL"/>
              <w:keepNext w:val="0"/>
              <w:rPr>
                <w:sz w:val="16"/>
                <w:szCs w:val="16"/>
              </w:rPr>
            </w:pPr>
            <w:r w:rsidRPr="001B1679">
              <w:rPr>
                <w:sz w:val="16"/>
                <w:szCs w:val="16"/>
              </w:rPr>
              <w:t>3GPPMEMBER</w:t>
            </w:r>
          </w:p>
        </w:tc>
      </w:tr>
      <w:tr w:rsidR="009B546A" w14:paraId="5994F37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AE40A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F32D3F" w14:textId="77777777" w:rsidR="009B546A" w:rsidRPr="001B1679" w:rsidRDefault="009B546A" w:rsidP="00C11620">
            <w:pPr>
              <w:pStyle w:val="TAL"/>
              <w:keepNext w:val="0"/>
              <w:rPr>
                <w:sz w:val="16"/>
                <w:szCs w:val="16"/>
              </w:rPr>
            </w:pPr>
            <w:r w:rsidRPr="001B1679">
              <w:rPr>
                <w:sz w:val="16"/>
                <w:szCs w:val="16"/>
              </w:rPr>
              <w:t>Zarri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1B96EA" w14:textId="77777777" w:rsidR="009B546A" w:rsidRPr="001B1679" w:rsidRDefault="009B546A" w:rsidP="00C11620">
            <w:pPr>
              <w:pStyle w:val="TAL"/>
              <w:keepNext w:val="0"/>
              <w:rPr>
                <w:sz w:val="16"/>
                <w:szCs w:val="16"/>
              </w:rPr>
            </w:pPr>
            <w:r w:rsidRPr="001B1679">
              <w:rPr>
                <w:sz w:val="16"/>
                <w:szCs w:val="16"/>
              </w:rPr>
              <w:t>Michele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795E5B"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25B09C"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F52B8F" w14:textId="77777777" w:rsidR="009B546A" w:rsidRPr="001B1679" w:rsidRDefault="009B546A" w:rsidP="00C11620">
            <w:pPr>
              <w:pStyle w:val="TAL"/>
              <w:keepNext w:val="0"/>
              <w:rPr>
                <w:sz w:val="16"/>
                <w:szCs w:val="16"/>
              </w:rPr>
            </w:pPr>
            <w:r w:rsidRPr="001B1679">
              <w:rPr>
                <w:sz w:val="16"/>
                <w:szCs w:val="16"/>
              </w:rPr>
              <w:t>3GPPMEMBER</w:t>
            </w:r>
          </w:p>
        </w:tc>
      </w:tr>
      <w:tr w:rsidR="009B546A" w14:paraId="72B899F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4C6F3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52CB00" w14:textId="77777777" w:rsidR="009B546A" w:rsidRPr="001B1679" w:rsidRDefault="009B546A" w:rsidP="00C11620">
            <w:pPr>
              <w:pStyle w:val="TAL"/>
              <w:keepNext w:val="0"/>
              <w:rPr>
                <w:sz w:val="16"/>
                <w:szCs w:val="16"/>
              </w:rPr>
            </w:pPr>
            <w:r w:rsidRPr="001B1679">
              <w:rPr>
                <w:sz w:val="16"/>
                <w:szCs w:val="16"/>
              </w:rPr>
              <w:t>Zeng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427FD0" w14:textId="77777777" w:rsidR="009B546A" w:rsidRPr="001B1679" w:rsidRDefault="009B546A" w:rsidP="00C11620">
            <w:pPr>
              <w:pStyle w:val="TAL"/>
              <w:keepNext w:val="0"/>
              <w:rPr>
                <w:sz w:val="16"/>
                <w:szCs w:val="16"/>
              </w:rPr>
            </w:pPr>
            <w:r w:rsidRPr="001B1679">
              <w:rPr>
                <w:sz w:val="16"/>
                <w:szCs w:val="16"/>
              </w:rPr>
              <w:t>Erlin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2E2CF9" w14:textId="77777777" w:rsidR="009B546A" w:rsidRPr="001B1679" w:rsidRDefault="009B546A" w:rsidP="00C11620">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80213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868C14" w14:textId="77777777" w:rsidR="009B546A" w:rsidRPr="001B1679" w:rsidRDefault="009B546A" w:rsidP="00C11620">
            <w:pPr>
              <w:pStyle w:val="TAL"/>
              <w:keepNext w:val="0"/>
              <w:rPr>
                <w:sz w:val="16"/>
                <w:szCs w:val="16"/>
              </w:rPr>
            </w:pPr>
            <w:r w:rsidRPr="001B1679">
              <w:rPr>
                <w:sz w:val="16"/>
                <w:szCs w:val="16"/>
              </w:rPr>
              <w:t>3GPPMEMBER</w:t>
            </w:r>
          </w:p>
        </w:tc>
      </w:tr>
      <w:tr w:rsidR="009B546A" w14:paraId="05EE379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F80D4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22F1A6" w14:textId="77777777" w:rsidR="009B546A" w:rsidRPr="001B1679" w:rsidRDefault="009B546A" w:rsidP="00C11620">
            <w:pPr>
              <w:pStyle w:val="TAL"/>
              <w:keepNext w:val="0"/>
              <w:rPr>
                <w:sz w:val="16"/>
                <w:szCs w:val="16"/>
              </w:rPr>
            </w:pPr>
            <w:r w:rsidRPr="001B1679">
              <w:rPr>
                <w:sz w:val="16"/>
                <w:szCs w:val="16"/>
              </w:rPr>
              <w:t>Zeng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9D73BA" w14:textId="77777777" w:rsidR="009B546A" w:rsidRPr="001B1679" w:rsidRDefault="009B546A" w:rsidP="00C11620">
            <w:pPr>
              <w:pStyle w:val="TAL"/>
              <w:keepNext w:val="0"/>
              <w:rPr>
                <w:sz w:val="16"/>
                <w:szCs w:val="16"/>
              </w:rPr>
            </w:pPr>
            <w:r w:rsidRPr="001B1679">
              <w:rPr>
                <w:sz w:val="16"/>
                <w:szCs w:val="16"/>
              </w:rPr>
              <w:t>Qingjun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6D7B50" w14:textId="77777777" w:rsidR="009B546A" w:rsidRPr="001B1679" w:rsidRDefault="009B546A" w:rsidP="00C11620">
            <w:pPr>
              <w:pStyle w:val="TAL"/>
              <w:keepNext w:val="0"/>
              <w:rPr>
                <w:sz w:val="16"/>
                <w:szCs w:val="16"/>
              </w:rPr>
            </w:pPr>
            <w:r w:rsidRPr="001B1679">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20969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3EC3E6" w14:textId="77777777" w:rsidR="009B546A" w:rsidRPr="001B1679" w:rsidRDefault="009B546A" w:rsidP="00C11620">
            <w:pPr>
              <w:pStyle w:val="TAL"/>
              <w:keepNext w:val="0"/>
              <w:rPr>
                <w:sz w:val="16"/>
                <w:szCs w:val="16"/>
              </w:rPr>
            </w:pPr>
            <w:r w:rsidRPr="001B1679">
              <w:rPr>
                <w:sz w:val="16"/>
                <w:szCs w:val="16"/>
              </w:rPr>
              <w:t>3GPPMEMBER</w:t>
            </w:r>
          </w:p>
        </w:tc>
      </w:tr>
      <w:tr w:rsidR="009B546A" w14:paraId="39DEC81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D8021D"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D5CCFA" w14:textId="77777777" w:rsidR="009B546A" w:rsidRPr="001B1679" w:rsidRDefault="009B546A" w:rsidP="00C11620">
            <w:pPr>
              <w:pStyle w:val="TAL"/>
              <w:keepNext w:val="0"/>
              <w:rPr>
                <w:sz w:val="16"/>
                <w:szCs w:val="16"/>
              </w:rPr>
            </w:pPr>
            <w:r w:rsidRPr="001B1679">
              <w:rPr>
                <w:sz w:val="16"/>
                <w:szCs w:val="16"/>
              </w:rPr>
              <w:t>Zeng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2586BC" w14:textId="77777777" w:rsidR="009B546A" w:rsidRPr="001B1679" w:rsidRDefault="009B546A" w:rsidP="00C11620">
            <w:pPr>
              <w:pStyle w:val="TAL"/>
              <w:keepNext w:val="0"/>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AEB410" w14:textId="77777777" w:rsidR="009B546A" w:rsidRPr="001B1679" w:rsidRDefault="009B546A" w:rsidP="00C11620">
            <w:pPr>
              <w:pStyle w:val="TAL"/>
              <w:keepNext w:val="0"/>
              <w:rPr>
                <w:sz w:val="16"/>
                <w:szCs w:val="16"/>
              </w:rPr>
            </w:pPr>
            <w:r w:rsidRPr="001B1679">
              <w:rPr>
                <w:sz w:val="16"/>
                <w:szCs w:val="16"/>
              </w:rPr>
              <w:t>Apple Technical Services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3E948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D46976" w14:textId="77777777" w:rsidR="009B546A" w:rsidRPr="001B1679" w:rsidRDefault="009B546A" w:rsidP="00C11620">
            <w:pPr>
              <w:pStyle w:val="TAL"/>
              <w:keepNext w:val="0"/>
              <w:rPr>
                <w:sz w:val="16"/>
                <w:szCs w:val="16"/>
              </w:rPr>
            </w:pPr>
            <w:r w:rsidRPr="001B1679">
              <w:rPr>
                <w:sz w:val="16"/>
                <w:szCs w:val="16"/>
              </w:rPr>
              <w:t>3GPPMEMBER</w:t>
            </w:r>
          </w:p>
        </w:tc>
      </w:tr>
      <w:tr w:rsidR="009B546A" w14:paraId="5DDD0D2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AE9CE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C62A7F"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594F83" w14:textId="77777777" w:rsidR="009B546A" w:rsidRPr="001B1679" w:rsidRDefault="009B546A" w:rsidP="00C11620">
            <w:pPr>
              <w:pStyle w:val="TAL"/>
              <w:keepNext w:val="0"/>
              <w:rPr>
                <w:sz w:val="16"/>
                <w:szCs w:val="16"/>
              </w:rPr>
            </w:pPr>
            <w:r w:rsidRPr="001B1679">
              <w:rPr>
                <w:sz w:val="16"/>
                <w:szCs w:val="16"/>
              </w:rPr>
              <w:t>Dawei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4C145B" w14:textId="77777777" w:rsidR="009B546A" w:rsidRPr="001B1679" w:rsidRDefault="009B546A" w:rsidP="00C11620">
            <w:pPr>
              <w:pStyle w:val="TAL"/>
              <w:keepNext w:val="0"/>
              <w:rPr>
                <w:sz w:val="16"/>
                <w:szCs w:val="16"/>
              </w:rPr>
            </w:pPr>
            <w:r w:rsidRPr="001B1679">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B5B0A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46454A" w14:textId="77777777" w:rsidR="009B546A" w:rsidRPr="001B1679" w:rsidRDefault="009B546A" w:rsidP="00C11620">
            <w:pPr>
              <w:pStyle w:val="TAL"/>
              <w:keepNext w:val="0"/>
              <w:rPr>
                <w:sz w:val="16"/>
                <w:szCs w:val="16"/>
              </w:rPr>
            </w:pPr>
            <w:r w:rsidRPr="001B1679">
              <w:rPr>
                <w:sz w:val="16"/>
                <w:szCs w:val="16"/>
              </w:rPr>
              <w:t>3GPPMEMBER</w:t>
            </w:r>
          </w:p>
        </w:tc>
      </w:tr>
      <w:tr w:rsidR="009B546A" w14:paraId="028D0B2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4FB419"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BCC567"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EDBB3C" w14:textId="77777777" w:rsidR="009B546A" w:rsidRPr="001B1679" w:rsidRDefault="009B546A" w:rsidP="00C11620">
            <w:pPr>
              <w:pStyle w:val="TAL"/>
              <w:keepNext w:val="0"/>
              <w:rPr>
                <w:sz w:val="16"/>
                <w:szCs w:val="16"/>
              </w:rPr>
            </w:pPr>
            <w:r w:rsidRPr="001B1679">
              <w:rPr>
                <w:sz w:val="16"/>
                <w:szCs w:val="16"/>
              </w:rPr>
              <w:t>Jing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34DD32" w14:textId="77777777" w:rsidR="009B546A" w:rsidRPr="001B1679" w:rsidRDefault="009B546A" w:rsidP="00C11620">
            <w:pPr>
              <w:pStyle w:val="TAL"/>
              <w:keepNext w:val="0"/>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16716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0A2728" w14:textId="77777777" w:rsidR="009B546A" w:rsidRPr="001B1679" w:rsidRDefault="009B546A" w:rsidP="00C11620">
            <w:pPr>
              <w:pStyle w:val="TAL"/>
              <w:keepNext w:val="0"/>
              <w:rPr>
                <w:sz w:val="16"/>
                <w:szCs w:val="16"/>
              </w:rPr>
            </w:pPr>
            <w:r w:rsidRPr="001B1679">
              <w:rPr>
                <w:sz w:val="16"/>
                <w:szCs w:val="16"/>
              </w:rPr>
              <w:t>3GPPMEMBER</w:t>
            </w:r>
          </w:p>
        </w:tc>
      </w:tr>
      <w:tr w:rsidR="009B546A" w14:paraId="6B4C4B7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F217BB"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855A19"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DE308C" w14:textId="77777777" w:rsidR="009B546A" w:rsidRPr="001B1679" w:rsidRDefault="009B546A" w:rsidP="00C11620">
            <w:pPr>
              <w:pStyle w:val="TAL"/>
              <w:keepNext w:val="0"/>
              <w:rPr>
                <w:sz w:val="16"/>
                <w:szCs w:val="16"/>
              </w:rPr>
            </w:pPr>
            <w:r w:rsidRPr="001B1679">
              <w:rPr>
                <w:sz w:val="16"/>
                <w:szCs w:val="16"/>
              </w:rPr>
              <w:t>Ling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F93EEE" w14:textId="77777777" w:rsidR="009B546A" w:rsidRPr="001B1679" w:rsidRDefault="009B546A" w:rsidP="00C11620">
            <w:pPr>
              <w:pStyle w:val="TAL"/>
              <w:keepNext w:val="0"/>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F002A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A2CAD5" w14:textId="77777777" w:rsidR="009B546A" w:rsidRPr="001B1679" w:rsidRDefault="009B546A" w:rsidP="00C11620">
            <w:pPr>
              <w:pStyle w:val="TAL"/>
              <w:keepNext w:val="0"/>
              <w:rPr>
                <w:sz w:val="16"/>
                <w:szCs w:val="16"/>
              </w:rPr>
            </w:pPr>
            <w:r w:rsidRPr="001B1679">
              <w:rPr>
                <w:sz w:val="16"/>
                <w:szCs w:val="16"/>
              </w:rPr>
              <w:t>3GPPMEMBER</w:t>
            </w:r>
          </w:p>
        </w:tc>
      </w:tr>
      <w:tr w:rsidR="009B546A" w14:paraId="35B9219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F8A26B"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7BE313"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C32194" w14:textId="77777777" w:rsidR="009B546A" w:rsidRPr="001B1679" w:rsidRDefault="009B546A" w:rsidP="00C11620">
            <w:pPr>
              <w:pStyle w:val="TAL"/>
              <w:keepNext w:val="0"/>
              <w:rPr>
                <w:sz w:val="16"/>
                <w:szCs w:val="16"/>
              </w:rPr>
            </w:pPr>
            <w:r w:rsidRPr="001B1679">
              <w:rPr>
                <w:sz w:val="16"/>
                <w:szCs w:val="16"/>
              </w:rPr>
              <w:t>Mingzhu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EBDDCC" w14:textId="77777777" w:rsidR="009B546A" w:rsidRPr="001B1679" w:rsidRDefault="009B546A" w:rsidP="00C11620">
            <w:pPr>
              <w:pStyle w:val="TAL"/>
              <w:keepNext w:val="0"/>
              <w:rPr>
                <w:sz w:val="16"/>
                <w:szCs w:val="16"/>
              </w:rPr>
            </w:pPr>
            <w:r w:rsidRPr="001B1679">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A882F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B55636" w14:textId="77777777" w:rsidR="009B546A" w:rsidRPr="001B1679" w:rsidRDefault="009B546A" w:rsidP="00C11620">
            <w:pPr>
              <w:pStyle w:val="TAL"/>
              <w:keepNext w:val="0"/>
              <w:rPr>
                <w:sz w:val="16"/>
                <w:szCs w:val="16"/>
              </w:rPr>
            </w:pPr>
            <w:r w:rsidRPr="001B1679">
              <w:rPr>
                <w:sz w:val="16"/>
                <w:szCs w:val="16"/>
              </w:rPr>
              <w:t>3GPPMEMBER</w:t>
            </w:r>
          </w:p>
        </w:tc>
      </w:tr>
      <w:tr w:rsidR="009B546A" w14:paraId="20F2363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4AA51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ACAAF7"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279B60" w14:textId="77777777" w:rsidR="009B546A" w:rsidRPr="001B1679" w:rsidRDefault="009B546A" w:rsidP="00C11620">
            <w:pPr>
              <w:pStyle w:val="TAL"/>
              <w:keepNext w:val="0"/>
              <w:rPr>
                <w:sz w:val="16"/>
                <w:szCs w:val="16"/>
              </w:rPr>
            </w:pPr>
            <w:r w:rsidRPr="001B1679">
              <w:rPr>
                <w:sz w:val="16"/>
                <w:szCs w:val="16"/>
              </w:rPr>
              <w:t>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807CF4" w14:textId="77777777" w:rsidR="009B546A" w:rsidRPr="001B1679" w:rsidRDefault="009B546A" w:rsidP="00C11620">
            <w:pPr>
              <w:pStyle w:val="TAL"/>
              <w:keepNext w:val="0"/>
              <w:rPr>
                <w:sz w:val="16"/>
                <w:szCs w:val="16"/>
              </w:rPr>
            </w:pPr>
            <w:r w:rsidRPr="001B1679">
              <w:rPr>
                <w:sz w:val="16"/>
                <w:szCs w:val="16"/>
              </w:rPr>
              <w:t>ZXNE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4676A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41DE19" w14:textId="77777777" w:rsidR="009B546A" w:rsidRPr="001B1679" w:rsidRDefault="009B546A" w:rsidP="00C11620">
            <w:pPr>
              <w:pStyle w:val="TAL"/>
              <w:keepNext w:val="0"/>
              <w:rPr>
                <w:sz w:val="16"/>
                <w:szCs w:val="16"/>
              </w:rPr>
            </w:pPr>
            <w:r w:rsidRPr="001B1679">
              <w:rPr>
                <w:sz w:val="16"/>
                <w:szCs w:val="16"/>
              </w:rPr>
              <w:t>3GPPMEMBER</w:t>
            </w:r>
          </w:p>
        </w:tc>
      </w:tr>
      <w:tr w:rsidR="009B546A" w14:paraId="0E258F6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17446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A834DB"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007EB1" w14:textId="77777777" w:rsidR="009B546A" w:rsidRPr="001B1679" w:rsidRDefault="009B546A" w:rsidP="00C11620">
            <w:pPr>
              <w:pStyle w:val="TAL"/>
              <w:keepNext w:val="0"/>
              <w:rPr>
                <w:sz w:val="16"/>
                <w:szCs w:val="16"/>
              </w:rPr>
            </w:pPr>
            <w:r w:rsidRPr="001B1679">
              <w:rPr>
                <w:sz w:val="16"/>
                <w:szCs w:val="16"/>
              </w:rPr>
              <w:t>Robin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090A90" w14:textId="77777777" w:rsidR="009B546A" w:rsidRPr="001B1679" w:rsidRDefault="009B546A" w:rsidP="00C11620">
            <w:pPr>
              <w:pStyle w:val="TAL"/>
              <w:keepNext w:val="0"/>
              <w:rPr>
                <w:sz w:val="16"/>
                <w:szCs w:val="16"/>
              </w:rPr>
            </w:pPr>
            <w:r w:rsidRPr="001B1679">
              <w:rPr>
                <w:sz w:val="16"/>
                <w:szCs w:val="16"/>
              </w:rPr>
              <w:t>TCL Communication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E7345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CFDB87" w14:textId="77777777" w:rsidR="009B546A" w:rsidRPr="001B1679" w:rsidRDefault="009B546A" w:rsidP="00C11620">
            <w:pPr>
              <w:pStyle w:val="TAL"/>
              <w:keepNext w:val="0"/>
              <w:rPr>
                <w:sz w:val="16"/>
                <w:szCs w:val="16"/>
              </w:rPr>
            </w:pPr>
            <w:r w:rsidRPr="001B1679">
              <w:rPr>
                <w:sz w:val="16"/>
                <w:szCs w:val="16"/>
              </w:rPr>
              <w:t>3GPPMEMBER</w:t>
            </w:r>
          </w:p>
        </w:tc>
      </w:tr>
      <w:tr w:rsidR="009B546A" w14:paraId="37E1F4F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FC2A1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E7272B"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D677A9" w14:textId="77777777" w:rsidR="009B546A" w:rsidRPr="001B1679" w:rsidRDefault="009B546A" w:rsidP="00C11620">
            <w:pPr>
              <w:pStyle w:val="TAL"/>
              <w:keepNext w:val="0"/>
              <w:rPr>
                <w:sz w:val="16"/>
                <w:szCs w:val="16"/>
              </w:rPr>
            </w:pPr>
            <w:r w:rsidRPr="001B1679">
              <w:rPr>
                <w:sz w:val="16"/>
                <w:szCs w:val="16"/>
              </w:rPr>
              <w:t>Shuang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B95C78" w14:textId="77777777" w:rsidR="009B546A" w:rsidRPr="001B1679" w:rsidRDefault="009B546A" w:rsidP="00C11620">
            <w:pPr>
              <w:pStyle w:val="TAL"/>
              <w:keepNext w:val="0"/>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1D4BC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F0BF27" w14:textId="77777777" w:rsidR="009B546A" w:rsidRPr="001B1679" w:rsidRDefault="009B546A" w:rsidP="00C11620">
            <w:pPr>
              <w:pStyle w:val="TAL"/>
              <w:keepNext w:val="0"/>
              <w:rPr>
                <w:sz w:val="16"/>
                <w:szCs w:val="16"/>
              </w:rPr>
            </w:pPr>
            <w:r w:rsidRPr="001B1679">
              <w:rPr>
                <w:sz w:val="16"/>
                <w:szCs w:val="16"/>
              </w:rPr>
              <w:t>3GPPMEMBER</w:t>
            </w:r>
          </w:p>
        </w:tc>
      </w:tr>
      <w:tr w:rsidR="009B546A" w14:paraId="00F8DAD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7E76B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9E7C3D"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111DED" w14:textId="77777777" w:rsidR="009B546A" w:rsidRPr="001B1679" w:rsidRDefault="009B546A" w:rsidP="00C11620">
            <w:pPr>
              <w:pStyle w:val="TAL"/>
              <w:keepNext w:val="0"/>
              <w:rPr>
                <w:sz w:val="16"/>
                <w:szCs w:val="16"/>
              </w:rPr>
            </w:pPr>
            <w:r w:rsidRPr="001B1679">
              <w:rPr>
                <w:sz w:val="16"/>
                <w:szCs w:val="16"/>
              </w:rPr>
              <w:t>Wanqiang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B61158"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C44DBC"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E70D5E" w14:textId="77777777" w:rsidR="009B546A" w:rsidRPr="001B1679" w:rsidRDefault="009B546A" w:rsidP="00C11620">
            <w:pPr>
              <w:pStyle w:val="TAL"/>
              <w:keepNext w:val="0"/>
              <w:rPr>
                <w:sz w:val="16"/>
                <w:szCs w:val="16"/>
              </w:rPr>
            </w:pPr>
            <w:r w:rsidRPr="001B1679">
              <w:rPr>
                <w:sz w:val="16"/>
                <w:szCs w:val="16"/>
              </w:rPr>
              <w:t>3GPPMEMBER</w:t>
            </w:r>
          </w:p>
        </w:tc>
      </w:tr>
      <w:tr w:rsidR="009B546A" w14:paraId="1FD5068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EF4D94"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8015D0"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D192D8" w14:textId="77777777" w:rsidR="009B546A" w:rsidRPr="001B1679" w:rsidRDefault="009B546A" w:rsidP="00C11620">
            <w:pPr>
              <w:pStyle w:val="TAL"/>
              <w:keepNext w:val="0"/>
              <w:rPr>
                <w:sz w:val="16"/>
                <w:szCs w:val="16"/>
              </w:rPr>
            </w:pPr>
            <w:r w:rsidRPr="001B1679">
              <w:rPr>
                <w:sz w:val="16"/>
                <w:szCs w:val="16"/>
              </w:rPr>
              <w:t>Xiaoran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FB50D9" w14:textId="77777777" w:rsidR="009B546A" w:rsidRPr="001B1679" w:rsidRDefault="009B546A" w:rsidP="00C11620">
            <w:pPr>
              <w:pStyle w:val="TAL"/>
              <w:keepNext w:val="0"/>
              <w:rPr>
                <w:sz w:val="16"/>
                <w:szCs w:val="16"/>
              </w:rPr>
            </w:pPr>
            <w:r w:rsidRPr="001B1679">
              <w:rPr>
                <w:sz w:val="16"/>
                <w:szCs w:val="16"/>
              </w:rPr>
              <w:t>China Mobile (Suzhou)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59494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5D2EB0" w14:textId="77777777" w:rsidR="009B546A" w:rsidRPr="001B1679" w:rsidRDefault="009B546A" w:rsidP="00C11620">
            <w:pPr>
              <w:pStyle w:val="TAL"/>
              <w:keepNext w:val="0"/>
              <w:rPr>
                <w:sz w:val="16"/>
                <w:szCs w:val="16"/>
              </w:rPr>
            </w:pPr>
            <w:r w:rsidRPr="001B1679">
              <w:rPr>
                <w:sz w:val="16"/>
                <w:szCs w:val="16"/>
              </w:rPr>
              <w:t>3GPPMEMBER</w:t>
            </w:r>
          </w:p>
        </w:tc>
      </w:tr>
      <w:tr w:rsidR="009B546A" w14:paraId="11839A5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694FA6" w14:textId="77777777" w:rsidR="009B546A" w:rsidRPr="001B1679" w:rsidRDefault="009B546A" w:rsidP="00C11620">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2179E2"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4DA021" w14:textId="77777777" w:rsidR="009B546A" w:rsidRPr="001B1679" w:rsidRDefault="009B546A" w:rsidP="00C11620">
            <w:pPr>
              <w:pStyle w:val="TAL"/>
              <w:keepNext w:val="0"/>
              <w:rPr>
                <w:sz w:val="16"/>
                <w:szCs w:val="16"/>
              </w:rPr>
            </w:pPr>
            <w:r w:rsidRPr="001B1679">
              <w:rPr>
                <w:sz w:val="16"/>
                <w:szCs w:val="16"/>
              </w:rPr>
              <w:t>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4E157" w14:textId="77777777" w:rsidR="009B546A" w:rsidRPr="001B1679" w:rsidRDefault="009B546A" w:rsidP="00C11620">
            <w:pPr>
              <w:pStyle w:val="TAL"/>
              <w:keepNext w:val="0"/>
              <w:rPr>
                <w:sz w:val="16"/>
                <w:szCs w:val="16"/>
              </w:rPr>
            </w:pPr>
            <w:r w:rsidRPr="001B1679">
              <w:rPr>
                <w:sz w:val="16"/>
                <w:szCs w:val="16"/>
              </w:rPr>
              <w:t>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4587C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7751A3" w14:textId="77777777" w:rsidR="009B546A" w:rsidRPr="001B1679" w:rsidRDefault="009B546A" w:rsidP="00C11620">
            <w:pPr>
              <w:pStyle w:val="TAL"/>
              <w:keepNext w:val="0"/>
              <w:rPr>
                <w:sz w:val="16"/>
                <w:szCs w:val="16"/>
              </w:rPr>
            </w:pPr>
            <w:r w:rsidRPr="001B1679">
              <w:rPr>
                <w:sz w:val="16"/>
                <w:szCs w:val="16"/>
              </w:rPr>
              <w:t>3GPPMEMBER</w:t>
            </w:r>
          </w:p>
        </w:tc>
      </w:tr>
      <w:tr w:rsidR="009B546A" w14:paraId="246C761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0C55B1F"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45615F"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B53A54" w14:textId="77777777" w:rsidR="009B546A" w:rsidRPr="001B1679" w:rsidRDefault="009B546A" w:rsidP="00C11620">
            <w:pPr>
              <w:pStyle w:val="TAL"/>
              <w:keepNext w:val="0"/>
              <w:rPr>
                <w:sz w:val="16"/>
                <w:szCs w:val="16"/>
              </w:rPr>
            </w:pPr>
            <w:r w:rsidRPr="001B1679">
              <w:rPr>
                <w:sz w:val="16"/>
                <w:szCs w:val="16"/>
              </w:rPr>
              <w:t>Yuying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8B6C10" w14:textId="77777777" w:rsidR="009B546A" w:rsidRPr="001B1679" w:rsidRDefault="009B546A" w:rsidP="00C11620">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BD852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AA96EA" w14:textId="77777777" w:rsidR="009B546A" w:rsidRPr="001B1679" w:rsidRDefault="009B546A" w:rsidP="00C11620">
            <w:pPr>
              <w:pStyle w:val="TAL"/>
              <w:keepNext w:val="0"/>
              <w:rPr>
                <w:sz w:val="16"/>
                <w:szCs w:val="16"/>
              </w:rPr>
            </w:pPr>
            <w:r w:rsidRPr="001B1679">
              <w:rPr>
                <w:sz w:val="16"/>
                <w:szCs w:val="16"/>
              </w:rPr>
              <w:t>3GPPMEMBER</w:t>
            </w:r>
          </w:p>
        </w:tc>
      </w:tr>
      <w:tr w:rsidR="009B546A" w14:paraId="6BCADC4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FBE79C"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F14AE7"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D343E1" w14:textId="77777777" w:rsidR="009B546A" w:rsidRPr="001B1679" w:rsidRDefault="009B546A" w:rsidP="00C11620">
            <w:pPr>
              <w:pStyle w:val="TAL"/>
              <w:keepNext w:val="0"/>
              <w:rPr>
                <w:sz w:val="16"/>
                <w:szCs w:val="16"/>
              </w:rPr>
            </w:pPr>
            <w:r w:rsidRPr="001B1679">
              <w:rPr>
                <w:sz w:val="16"/>
                <w:szCs w:val="16"/>
              </w:rPr>
              <w:t>Zhi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DFDEE9" w14:textId="77777777" w:rsidR="009B546A" w:rsidRPr="001B1679" w:rsidRDefault="009B546A" w:rsidP="00C11620">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77781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481141" w14:textId="77777777" w:rsidR="009B546A" w:rsidRPr="001B1679" w:rsidRDefault="009B546A" w:rsidP="00C11620">
            <w:pPr>
              <w:pStyle w:val="TAL"/>
              <w:keepNext w:val="0"/>
              <w:rPr>
                <w:sz w:val="16"/>
                <w:szCs w:val="16"/>
              </w:rPr>
            </w:pPr>
            <w:r w:rsidRPr="001B1679">
              <w:rPr>
                <w:sz w:val="16"/>
                <w:szCs w:val="16"/>
              </w:rPr>
              <w:t>3GPPMEMBER</w:t>
            </w:r>
          </w:p>
        </w:tc>
      </w:tr>
      <w:tr w:rsidR="009B546A" w14:paraId="564384F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0717EA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15F92E"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055258" w14:textId="77777777" w:rsidR="009B546A" w:rsidRPr="001B1679" w:rsidRDefault="009B546A" w:rsidP="00C11620">
            <w:pPr>
              <w:pStyle w:val="TAL"/>
              <w:keepNext w:val="0"/>
              <w:rPr>
                <w:sz w:val="16"/>
                <w:szCs w:val="16"/>
              </w:rPr>
            </w:pPr>
            <w:r w:rsidRPr="001B1679">
              <w:rPr>
                <w:sz w:val="16"/>
                <w:szCs w:val="16"/>
              </w:rPr>
              <w:t>Zhuoyun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34E4E5" w14:textId="77777777" w:rsidR="009B546A" w:rsidRPr="001B1679" w:rsidRDefault="009B546A" w:rsidP="00C11620">
            <w:pPr>
              <w:pStyle w:val="TAL"/>
              <w:keepNext w:val="0"/>
              <w:rPr>
                <w:sz w:val="16"/>
                <w:szCs w:val="16"/>
              </w:rPr>
            </w:pPr>
            <w:r w:rsidRPr="001B1679">
              <w:rPr>
                <w:sz w:val="16"/>
                <w:szCs w:val="16"/>
              </w:rPr>
              <w:t>Tencent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DE06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D5FC79" w14:textId="77777777" w:rsidR="009B546A" w:rsidRPr="001B1679" w:rsidRDefault="009B546A" w:rsidP="00C11620">
            <w:pPr>
              <w:pStyle w:val="TAL"/>
              <w:keepNext w:val="0"/>
              <w:rPr>
                <w:sz w:val="16"/>
                <w:szCs w:val="16"/>
              </w:rPr>
            </w:pPr>
            <w:r w:rsidRPr="001B1679">
              <w:rPr>
                <w:sz w:val="16"/>
                <w:szCs w:val="16"/>
              </w:rPr>
              <w:t>3GPPMEMBER</w:t>
            </w:r>
          </w:p>
        </w:tc>
      </w:tr>
      <w:tr w:rsidR="009B546A" w14:paraId="38AF716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5033B1"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DC1033" w14:textId="77777777" w:rsidR="009B546A" w:rsidRPr="001B1679" w:rsidRDefault="009B546A" w:rsidP="00C11620">
            <w:pPr>
              <w:pStyle w:val="TAL"/>
              <w:keepNext w:val="0"/>
              <w:rPr>
                <w:sz w:val="16"/>
                <w:szCs w:val="16"/>
              </w:rPr>
            </w:pPr>
            <w:r w:rsidRPr="001B1679">
              <w:rPr>
                <w:sz w:val="16"/>
                <w:szCs w:val="16"/>
              </w:rPr>
              <w:t>ZHAO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665AF4" w14:textId="77777777" w:rsidR="009B546A" w:rsidRPr="001B1679" w:rsidRDefault="009B546A" w:rsidP="00C11620">
            <w:pPr>
              <w:pStyle w:val="TAL"/>
              <w:keepNext w:val="0"/>
              <w:rPr>
                <w:sz w:val="16"/>
                <w:szCs w:val="16"/>
              </w:rPr>
            </w:pPr>
            <w:r w:rsidRPr="001B1679">
              <w:rPr>
                <w:sz w:val="16"/>
                <w:szCs w:val="16"/>
              </w:rPr>
              <w:t>HUAN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BC2818" w14:textId="77777777" w:rsidR="009B546A" w:rsidRPr="001B1679" w:rsidRDefault="009B546A" w:rsidP="00C11620">
            <w:pPr>
              <w:pStyle w:val="TAL"/>
              <w:keepNext w:val="0"/>
              <w:rPr>
                <w:sz w:val="16"/>
                <w:szCs w:val="16"/>
              </w:rPr>
            </w:pPr>
            <w:r w:rsidRPr="001B1679">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5AF85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F4D580" w14:textId="77777777" w:rsidR="009B546A" w:rsidRPr="001B1679" w:rsidRDefault="009B546A" w:rsidP="00C11620">
            <w:pPr>
              <w:pStyle w:val="TAL"/>
              <w:keepNext w:val="0"/>
              <w:rPr>
                <w:sz w:val="16"/>
                <w:szCs w:val="16"/>
              </w:rPr>
            </w:pPr>
            <w:r w:rsidRPr="001B1679">
              <w:rPr>
                <w:sz w:val="16"/>
                <w:szCs w:val="16"/>
              </w:rPr>
              <w:t>3GPPMEMBER</w:t>
            </w:r>
          </w:p>
        </w:tc>
      </w:tr>
      <w:tr w:rsidR="009B546A" w14:paraId="66F29E3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9F7250" w14:textId="77777777" w:rsidR="009B546A" w:rsidRPr="001B1679" w:rsidRDefault="009B546A" w:rsidP="00C11620">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F12960" w14:textId="77777777" w:rsidR="009B546A" w:rsidRPr="001B1679" w:rsidRDefault="009B546A" w:rsidP="00C11620">
            <w:pPr>
              <w:pStyle w:val="TAL"/>
              <w:keepNext w:val="0"/>
              <w:rPr>
                <w:sz w:val="16"/>
                <w:szCs w:val="16"/>
              </w:rPr>
            </w:pPr>
            <w:r w:rsidRPr="001B1679">
              <w:rPr>
                <w:sz w:val="16"/>
                <w:szCs w:val="16"/>
              </w:rPr>
              <w:t>Zhao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CD1833" w14:textId="77777777" w:rsidR="009B546A" w:rsidRPr="001B1679" w:rsidRDefault="009B546A" w:rsidP="00C11620">
            <w:pPr>
              <w:pStyle w:val="TAL"/>
              <w:keepNext w:val="0"/>
              <w:rPr>
                <w:sz w:val="16"/>
                <w:szCs w:val="16"/>
              </w:rPr>
            </w:pPr>
            <w:r w:rsidRPr="001B1679">
              <w:rPr>
                <w:sz w:val="16"/>
                <w:szCs w:val="16"/>
              </w:rPr>
              <w:t>Liqiang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62B94" w14:textId="77777777" w:rsidR="009B546A" w:rsidRPr="001B1679" w:rsidRDefault="009B546A" w:rsidP="00C11620">
            <w:pPr>
              <w:pStyle w:val="TAL"/>
              <w:keepNext w:val="0"/>
              <w:rPr>
                <w:sz w:val="16"/>
                <w:szCs w:val="16"/>
              </w:rPr>
            </w:pPr>
            <w:r w:rsidRPr="001B1679">
              <w:rPr>
                <w:sz w:val="16"/>
                <w:szCs w:val="16"/>
              </w:rPr>
              <w:t>Xidian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62987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7F126D" w14:textId="77777777" w:rsidR="009B546A" w:rsidRPr="001B1679" w:rsidRDefault="009B546A" w:rsidP="00C11620">
            <w:pPr>
              <w:pStyle w:val="TAL"/>
              <w:keepNext w:val="0"/>
              <w:rPr>
                <w:sz w:val="16"/>
                <w:szCs w:val="16"/>
              </w:rPr>
            </w:pPr>
            <w:r w:rsidRPr="001B1679">
              <w:rPr>
                <w:sz w:val="16"/>
                <w:szCs w:val="16"/>
              </w:rPr>
              <w:t>3GPPMEMBER</w:t>
            </w:r>
          </w:p>
        </w:tc>
      </w:tr>
      <w:tr w:rsidR="009B546A" w14:paraId="6BD8C08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AD5E4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07AF81" w14:textId="77777777" w:rsidR="009B546A" w:rsidRPr="001B1679" w:rsidRDefault="009B546A" w:rsidP="00C11620">
            <w:pPr>
              <w:pStyle w:val="TAL"/>
              <w:keepNext w:val="0"/>
              <w:rPr>
                <w:sz w:val="16"/>
                <w:szCs w:val="16"/>
              </w:rPr>
            </w:pPr>
            <w:r w:rsidRPr="001B1679">
              <w:rPr>
                <w:sz w:val="16"/>
                <w:szCs w:val="16"/>
              </w:rPr>
              <w:t>Zhong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E4A12E" w14:textId="77777777" w:rsidR="009B546A" w:rsidRPr="001B1679" w:rsidRDefault="009B546A" w:rsidP="00C11620">
            <w:pPr>
              <w:pStyle w:val="TAL"/>
              <w:keepNext w:val="0"/>
              <w:rPr>
                <w:sz w:val="16"/>
                <w:szCs w:val="16"/>
              </w:rPr>
            </w:pPr>
            <w:r w:rsidRPr="001B1679">
              <w:rPr>
                <w:sz w:val="16"/>
                <w:szCs w:val="16"/>
              </w:rPr>
              <w:t>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086030" w14:textId="77777777" w:rsidR="009B546A" w:rsidRPr="001B1679" w:rsidRDefault="009B546A" w:rsidP="00C11620">
            <w:pPr>
              <w:pStyle w:val="TAL"/>
              <w:keepNext w:val="0"/>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5F02A8"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F5AC1F" w14:textId="77777777" w:rsidR="009B546A" w:rsidRPr="001B1679" w:rsidRDefault="009B546A" w:rsidP="00C11620">
            <w:pPr>
              <w:pStyle w:val="TAL"/>
              <w:keepNext w:val="0"/>
              <w:rPr>
                <w:sz w:val="16"/>
                <w:szCs w:val="16"/>
              </w:rPr>
            </w:pPr>
            <w:r w:rsidRPr="001B1679">
              <w:rPr>
                <w:sz w:val="16"/>
                <w:szCs w:val="16"/>
              </w:rPr>
              <w:t>3GPPMEMBER</w:t>
            </w:r>
          </w:p>
        </w:tc>
      </w:tr>
      <w:tr w:rsidR="009B546A" w14:paraId="297F898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5E0B4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E27B54" w14:textId="77777777" w:rsidR="009B546A" w:rsidRPr="001B1679" w:rsidRDefault="009B546A" w:rsidP="00C11620">
            <w:pPr>
              <w:pStyle w:val="TAL"/>
              <w:keepNext w:val="0"/>
              <w:rPr>
                <w:sz w:val="16"/>
                <w:szCs w:val="16"/>
              </w:rPr>
            </w:pPr>
            <w:r w:rsidRPr="001B1679">
              <w:rPr>
                <w:sz w:val="16"/>
                <w:szCs w:val="16"/>
              </w:rPr>
              <w:t>Zhongda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A220B5" w14:textId="77777777" w:rsidR="009B546A" w:rsidRPr="001B1679" w:rsidRDefault="009B546A" w:rsidP="00C11620">
            <w:pPr>
              <w:pStyle w:val="TAL"/>
              <w:keepNext w:val="0"/>
              <w:rPr>
                <w:sz w:val="16"/>
                <w:szCs w:val="16"/>
              </w:rPr>
            </w:pPr>
            <w:r w:rsidRPr="001B1679">
              <w:rPr>
                <w:sz w:val="16"/>
                <w:szCs w:val="16"/>
              </w:rPr>
              <w:t>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CD7566" w14:textId="77777777" w:rsidR="009B546A" w:rsidRPr="001B1679" w:rsidRDefault="009B546A" w:rsidP="00C11620">
            <w:pPr>
              <w:pStyle w:val="TAL"/>
              <w:keepNext w:val="0"/>
              <w:rPr>
                <w:sz w:val="16"/>
                <w:szCs w:val="16"/>
              </w:rPr>
            </w:pPr>
            <w:r w:rsidRPr="001B1679">
              <w:rPr>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1DCC5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35941A" w14:textId="77777777" w:rsidR="009B546A" w:rsidRPr="001B1679" w:rsidRDefault="009B546A" w:rsidP="00C11620">
            <w:pPr>
              <w:pStyle w:val="TAL"/>
              <w:keepNext w:val="0"/>
              <w:rPr>
                <w:sz w:val="16"/>
                <w:szCs w:val="16"/>
              </w:rPr>
            </w:pPr>
            <w:r w:rsidRPr="001B1679">
              <w:rPr>
                <w:sz w:val="16"/>
                <w:szCs w:val="16"/>
              </w:rPr>
              <w:t>3GPPMEMBER</w:t>
            </w:r>
          </w:p>
        </w:tc>
      </w:tr>
      <w:tr w:rsidR="009B546A" w14:paraId="230B5DC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CAEE7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2ADB1E" w14:textId="77777777" w:rsidR="009B546A" w:rsidRPr="001B1679" w:rsidRDefault="009B546A" w:rsidP="00C11620">
            <w:pPr>
              <w:pStyle w:val="TAL"/>
              <w:keepNext w:val="0"/>
              <w:rPr>
                <w:sz w:val="16"/>
                <w:szCs w:val="16"/>
              </w:rPr>
            </w:pPr>
            <w:r w:rsidRPr="001B1679">
              <w:rPr>
                <w:sz w:val="16"/>
                <w:szCs w:val="16"/>
              </w:rPr>
              <w:t>Zhou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24D4DA" w14:textId="77777777" w:rsidR="009B546A" w:rsidRPr="001B1679" w:rsidRDefault="009B546A" w:rsidP="00C11620">
            <w:pPr>
              <w:pStyle w:val="TAL"/>
              <w:keepNext w:val="0"/>
              <w:rPr>
                <w:sz w:val="16"/>
                <w:szCs w:val="16"/>
              </w:rPr>
            </w:pPr>
            <w:r w:rsidRPr="001B1679">
              <w:rPr>
                <w:sz w:val="16"/>
                <w:szCs w:val="16"/>
              </w:rPr>
              <w:t>Jingyi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06AFEC" w14:textId="77777777" w:rsidR="009B546A" w:rsidRPr="001B1679" w:rsidRDefault="009B546A" w:rsidP="00C11620">
            <w:pPr>
              <w:pStyle w:val="TAL"/>
              <w:keepNext w:val="0"/>
              <w:rPr>
                <w:sz w:val="16"/>
                <w:szCs w:val="16"/>
              </w:rPr>
            </w:pPr>
            <w:r w:rsidRPr="001B1679">
              <w:rPr>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97CCF9"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9F36F0" w14:textId="77777777" w:rsidR="009B546A" w:rsidRPr="001B1679" w:rsidRDefault="009B546A" w:rsidP="00C11620">
            <w:pPr>
              <w:pStyle w:val="TAL"/>
              <w:keepNext w:val="0"/>
              <w:rPr>
                <w:sz w:val="16"/>
                <w:szCs w:val="16"/>
              </w:rPr>
            </w:pPr>
            <w:r w:rsidRPr="001B1679">
              <w:rPr>
                <w:sz w:val="16"/>
                <w:szCs w:val="16"/>
              </w:rPr>
              <w:t>3GPPMEMBER</w:t>
            </w:r>
          </w:p>
        </w:tc>
      </w:tr>
      <w:tr w:rsidR="009B546A" w14:paraId="738E15A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1A0EF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BCC185" w14:textId="77777777" w:rsidR="009B546A" w:rsidRPr="001B1679" w:rsidRDefault="009B546A" w:rsidP="00C11620">
            <w:pPr>
              <w:pStyle w:val="TAL"/>
              <w:keepNext w:val="0"/>
              <w:rPr>
                <w:sz w:val="16"/>
                <w:szCs w:val="16"/>
              </w:rPr>
            </w:pPr>
            <w:r w:rsidRPr="001B1679">
              <w:rPr>
                <w:sz w:val="16"/>
                <w:szCs w:val="16"/>
              </w:rPr>
              <w:t>Zhou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58D01A" w14:textId="77777777" w:rsidR="009B546A" w:rsidRPr="001B1679" w:rsidRDefault="009B546A" w:rsidP="00C11620">
            <w:pPr>
              <w:pStyle w:val="TAL"/>
              <w:keepNext w:val="0"/>
              <w:rPr>
                <w:sz w:val="16"/>
                <w:szCs w:val="16"/>
              </w:rPr>
            </w:pPr>
            <w:r w:rsidRPr="001B1679">
              <w:rPr>
                <w:sz w:val="16"/>
                <w:szCs w:val="16"/>
              </w:rPr>
              <w:t>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34458B" w14:textId="77777777" w:rsidR="009B546A" w:rsidRPr="001B1679" w:rsidRDefault="009B546A" w:rsidP="00C11620">
            <w:pPr>
              <w:pStyle w:val="TAL"/>
              <w:keepNext w:val="0"/>
              <w:rPr>
                <w:sz w:val="16"/>
                <w:szCs w:val="16"/>
              </w:rPr>
            </w:pPr>
            <w:r w:rsidRPr="001B1679">
              <w:rPr>
                <w:sz w:val="16"/>
                <w:szCs w:val="16"/>
              </w:rPr>
              <w:t>New H3C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CC60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24EC68" w14:textId="77777777" w:rsidR="009B546A" w:rsidRPr="001B1679" w:rsidRDefault="009B546A" w:rsidP="00C11620">
            <w:pPr>
              <w:pStyle w:val="TAL"/>
              <w:keepNext w:val="0"/>
              <w:rPr>
                <w:sz w:val="16"/>
                <w:szCs w:val="16"/>
              </w:rPr>
            </w:pPr>
            <w:r w:rsidRPr="001B1679">
              <w:rPr>
                <w:sz w:val="16"/>
                <w:szCs w:val="16"/>
              </w:rPr>
              <w:t>3GPPMEMBER</w:t>
            </w:r>
          </w:p>
        </w:tc>
      </w:tr>
      <w:tr w:rsidR="009B546A" w14:paraId="5A052AF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E20A54"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B2FDD2" w14:textId="77777777" w:rsidR="009B546A" w:rsidRPr="001B1679" w:rsidRDefault="009B546A" w:rsidP="00C11620">
            <w:pPr>
              <w:pStyle w:val="TAL"/>
              <w:keepNext w:val="0"/>
              <w:rPr>
                <w:sz w:val="16"/>
                <w:szCs w:val="16"/>
              </w:rPr>
            </w:pPr>
            <w:r w:rsidRPr="001B1679">
              <w:rPr>
                <w:sz w:val="16"/>
                <w:szCs w:val="16"/>
              </w:rPr>
              <w:t>ZHOU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C0622A" w14:textId="77777777" w:rsidR="009B546A" w:rsidRPr="001B1679" w:rsidRDefault="009B546A" w:rsidP="00C11620">
            <w:pPr>
              <w:pStyle w:val="TAL"/>
              <w:keepNext w:val="0"/>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82CF48" w14:textId="77777777" w:rsidR="009B546A" w:rsidRPr="001B1679" w:rsidRDefault="009B546A" w:rsidP="00C11620">
            <w:pPr>
              <w:pStyle w:val="TAL"/>
              <w:keepNext w:val="0"/>
              <w:rPr>
                <w:sz w:val="16"/>
                <w:szCs w:val="16"/>
              </w:rPr>
            </w:pPr>
            <w:r w:rsidRPr="001B1679">
              <w:rPr>
                <w:sz w:val="16"/>
                <w:szCs w:val="16"/>
              </w:rPr>
              <w:t>3in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56D7D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A264E2" w14:textId="77777777" w:rsidR="009B546A" w:rsidRPr="001B1679" w:rsidRDefault="009B546A" w:rsidP="00C11620">
            <w:pPr>
              <w:pStyle w:val="TAL"/>
              <w:keepNext w:val="0"/>
              <w:rPr>
                <w:sz w:val="16"/>
                <w:szCs w:val="16"/>
              </w:rPr>
            </w:pPr>
            <w:r w:rsidRPr="001B1679">
              <w:rPr>
                <w:sz w:val="16"/>
                <w:szCs w:val="16"/>
              </w:rPr>
              <w:t>3GPPMEMBER</w:t>
            </w:r>
          </w:p>
        </w:tc>
      </w:tr>
      <w:tr w:rsidR="009B546A" w14:paraId="1787A12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4DF8C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4CF8B4" w14:textId="77777777" w:rsidR="009B546A" w:rsidRPr="001B1679" w:rsidRDefault="009B546A" w:rsidP="00C11620">
            <w:pPr>
              <w:pStyle w:val="TAL"/>
              <w:keepNext w:val="0"/>
              <w:rPr>
                <w:sz w:val="16"/>
                <w:szCs w:val="16"/>
              </w:rPr>
            </w:pPr>
            <w:r w:rsidRPr="001B1679">
              <w:rPr>
                <w:sz w:val="16"/>
                <w:szCs w:val="16"/>
              </w:rPr>
              <w:t>Zhou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EDDD24" w14:textId="77777777" w:rsidR="009B546A" w:rsidRPr="001B1679" w:rsidRDefault="009B546A" w:rsidP="00C11620">
            <w:pPr>
              <w:pStyle w:val="TAL"/>
              <w:keepNext w:val="0"/>
              <w:rPr>
                <w:sz w:val="16"/>
                <w:szCs w:val="16"/>
              </w:rPr>
            </w:pPr>
            <w:r w:rsidRPr="001B1679">
              <w:rPr>
                <w:sz w:val="16"/>
                <w:szCs w:val="16"/>
              </w:rPr>
              <w:t>Xutao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49A06B" w14:textId="77777777" w:rsidR="009B546A" w:rsidRPr="001B1679" w:rsidRDefault="009B546A" w:rsidP="00C11620">
            <w:pPr>
              <w:pStyle w:val="TAL"/>
              <w:keepNext w:val="0"/>
              <w:rPr>
                <w:sz w:val="16"/>
                <w:szCs w:val="16"/>
              </w:rPr>
            </w:pPr>
            <w:r w:rsidRPr="001B1679">
              <w:rPr>
                <w:sz w:val="16"/>
                <w:szCs w:val="16"/>
              </w:rPr>
              <w:t>vivo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9C09E7"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34C573" w14:textId="77777777" w:rsidR="009B546A" w:rsidRPr="001B1679" w:rsidRDefault="009B546A" w:rsidP="00C11620">
            <w:pPr>
              <w:pStyle w:val="TAL"/>
              <w:keepNext w:val="0"/>
              <w:rPr>
                <w:sz w:val="16"/>
                <w:szCs w:val="16"/>
              </w:rPr>
            </w:pPr>
            <w:r w:rsidRPr="001B1679">
              <w:rPr>
                <w:sz w:val="16"/>
                <w:szCs w:val="16"/>
              </w:rPr>
              <w:t>3GPPMEMBER</w:t>
            </w:r>
          </w:p>
        </w:tc>
      </w:tr>
      <w:tr w:rsidR="009B546A" w14:paraId="5A062AE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3DF68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26D2E8" w14:textId="77777777" w:rsidR="009B546A" w:rsidRPr="001B1679" w:rsidRDefault="009B546A" w:rsidP="00C11620">
            <w:pPr>
              <w:pStyle w:val="TAL"/>
              <w:keepNext w:val="0"/>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760DE3" w14:textId="77777777" w:rsidR="009B546A" w:rsidRPr="001B1679" w:rsidRDefault="009B546A" w:rsidP="00C11620">
            <w:pPr>
              <w:pStyle w:val="TAL"/>
              <w:keepNext w:val="0"/>
              <w:rPr>
                <w:sz w:val="16"/>
                <w:szCs w:val="16"/>
              </w:rPr>
            </w:pPr>
            <w:r w:rsidRPr="001B1679">
              <w:rPr>
                <w:sz w:val="16"/>
                <w:szCs w:val="16"/>
              </w:rPr>
              <w:t>Chunhui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FF7DC0" w14:textId="77777777" w:rsidR="009B546A" w:rsidRPr="001B1679" w:rsidRDefault="009B546A" w:rsidP="00C11620">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88291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9DE27A" w14:textId="77777777" w:rsidR="009B546A" w:rsidRPr="001B1679" w:rsidRDefault="009B546A" w:rsidP="00C11620">
            <w:pPr>
              <w:pStyle w:val="TAL"/>
              <w:keepNext w:val="0"/>
              <w:rPr>
                <w:sz w:val="16"/>
                <w:szCs w:val="16"/>
              </w:rPr>
            </w:pPr>
            <w:r w:rsidRPr="001B1679">
              <w:rPr>
                <w:sz w:val="16"/>
                <w:szCs w:val="16"/>
              </w:rPr>
              <w:t>3GPPMEMBER</w:t>
            </w:r>
          </w:p>
        </w:tc>
      </w:tr>
      <w:tr w:rsidR="009B546A" w14:paraId="61E0DFC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9A9A05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77EB37" w14:textId="77777777" w:rsidR="009B546A" w:rsidRPr="001B1679" w:rsidRDefault="009B546A" w:rsidP="00C11620">
            <w:pPr>
              <w:pStyle w:val="TAL"/>
              <w:keepNext w:val="0"/>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8761C5" w14:textId="77777777" w:rsidR="009B546A" w:rsidRPr="001B1679" w:rsidRDefault="009B546A" w:rsidP="00C11620">
            <w:pPr>
              <w:pStyle w:val="TAL"/>
              <w:keepNext w:val="0"/>
              <w:rPr>
                <w:sz w:val="16"/>
                <w:szCs w:val="16"/>
              </w:rPr>
            </w:pPr>
            <w:r w:rsidRPr="001B1679">
              <w:rPr>
                <w:sz w:val="16"/>
                <w:szCs w:val="16"/>
              </w:rPr>
              <w:t>Fenqin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BE6C4E"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4DA67C"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F8ABBA" w14:textId="77777777" w:rsidR="009B546A" w:rsidRPr="001B1679" w:rsidRDefault="009B546A" w:rsidP="00C11620">
            <w:pPr>
              <w:pStyle w:val="TAL"/>
              <w:keepNext w:val="0"/>
              <w:rPr>
                <w:sz w:val="16"/>
                <w:szCs w:val="16"/>
              </w:rPr>
            </w:pPr>
            <w:r w:rsidRPr="001B1679">
              <w:rPr>
                <w:sz w:val="16"/>
                <w:szCs w:val="16"/>
              </w:rPr>
              <w:t>3GPPMEMBER</w:t>
            </w:r>
          </w:p>
        </w:tc>
      </w:tr>
      <w:tr w:rsidR="009B546A" w14:paraId="73F0F15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F4B92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6F8599" w14:textId="77777777" w:rsidR="009B546A" w:rsidRPr="001B1679" w:rsidRDefault="009B546A" w:rsidP="00C11620">
            <w:pPr>
              <w:pStyle w:val="TAL"/>
              <w:keepNext w:val="0"/>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653185" w14:textId="77777777" w:rsidR="009B546A" w:rsidRPr="001B1679" w:rsidRDefault="009B546A" w:rsidP="00C11620">
            <w:pPr>
              <w:pStyle w:val="TAL"/>
              <w:keepNext w:val="0"/>
              <w:rPr>
                <w:sz w:val="16"/>
                <w:szCs w:val="16"/>
              </w:rPr>
            </w:pPr>
            <w:r w:rsidRPr="001B1679">
              <w:rPr>
                <w:sz w:val="16"/>
                <w:szCs w:val="16"/>
              </w:rPr>
              <w:t>Jinguo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29AD96" w14:textId="77777777" w:rsidR="009B546A" w:rsidRPr="001B1679" w:rsidRDefault="009B546A" w:rsidP="00C11620">
            <w:pPr>
              <w:pStyle w:val="TAL"/>
              <w:keepNext w:val="0"/>
              <w:rPr>
                <w:sz w:val="16"/>
                <w:szCs w:val="16"/>
              </w:rPr>
            </w:pPr>
            <w:r w:rsidRPr="001B1679">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F5071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1EE982" w14:textId="77777777" w:rsidR="009B546A" w:rsidRPr="001B1679" w:rsidRDefault="009B546A" w:rsidP="00C11620">
            <w:pPr>
              <w:pStyle w:val="TAL"/>
              <w:keepNext w:val="0"/>
              <w:rPr>
                <w:sz w:val="16"/>
                <w:szCs w:val="16"/>
              </w:rPr>
            </w:pPr>
            <w:r w:rsidRPr="001B1679">
              <w:rPr>
                <w:sz w:val="16"/>
                <w:szCs w:val="16"/>
              </w:rPr>
              <w:t>3GPPMEMBER</w:t>
            </w:r>
          </w:p>
        </w:tc>
      </w:tr>
      <w:tr w:rsidR="009B546A" w14:paraId="0FB5D1C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68BED9"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6E760E" w14:textId="77777777" w:rsidR="009B546A" w:rsidRPr="001B1679" w:rsidRDefault="009B546A" w:rsidP="00C11620">
            <w:pPr>
              <w:pStyle w:val="TAL"/>
              <w:keepNext w:val="0"/>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B3CE3A" w14:textId="77777777" w:rsidR="009B546A" w:rsidRPr="001B1679" w:rsidRDefault="009B546A" w:rsidP="00C11620">
            <w:pPr>
              <w:pStyle w:val="TAL"/>
              <w:keepNext w:val="0"/>
              <w:rPr>
                <w:sz w:val="16"/>
                <w:szCs w:val="16"/>
              </w:rPr>
            </w:pPr>
            <w:r w:rsidRPr="001B1679">
              <w:rPr>
                <w:sz w:val="16"/>
                <w:szCs w:val="16"/>
              </w:rPr>
              <w:t>Wenruo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FB6A6C" w14:textId="77777777" w:rsidR="009B546A" w:rsidRPr="001B1679" w:rsidRDefault="009B546A" w:rsidP="00C11620">
            <w:pPr>
              <w:pStyle w:val="TAL"/>
              <w:keepNext w:val="0"/>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2EABE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853102" w14:textId="77777777" w:rsidR="009B546A" w:rsidRPr="001B1679" w:rsidRDefault="009B546A" w:rsidP="00C11620">
            <w:pPr>
              <w:pStyle w:val="TAL"/>
              <w:keepNext w:val="0"/>
              <w:rPr>
                <w:sz w:val="16"/>
                <w:szCs w:val="16"/>
              </w:rPr>
            </w:pPr>
            <w:r w:rsidRPr="001B1679">
              <w:rPr>
                <w:sz w:val="16"/>
                <w:szCs w:val="16"/>
              </w:rPr>
              <w:t>3GPPMEMBER</w:t>
            </w:r>
          </w:p>
        </w:tc>
      </w:tr>
      <w:tr w:rsidR="009B546A" w14:paraId="0EE942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3D6DA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A54A08" w14:textId="77777777" w:rsidR="009B546A" w:rsidRPr="001B1679" w:rsidRDefault="009B546A" w:rsidP="00C11620">
            <w:pPr>
              <w:pStyle w:val="TAL"/>
              <w:keepNext w:val="0"/>
              <w:rPr>
                <w:sz w:val="16"/>
                <w:szCs w:val="16"/>
              </w:rPr>
            </w:pPr>
            <w:r w:rsidRPr="001B1679">
              <w:rPr>
                <w:sz w:val="16"/>
                <w:szCs w:val="16"/>
              </w:rPr>
              <w:t>Zisimopoulos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15F9FD" w14:textId="77777777" w:rsidR="009B546A" w:rsidRPr="001B1679" w:rsidRDefault="009B546A" w:rsidP="00C11620">
            <w:pPr>
              <w:pStyle w:val="TAL"/>
              <w:keepNext w:val="0"/>
              <w:rPr>
                <w:sz w:val="16"/>
                <w:szCs w:val="16"/>
              </w:rPr>
            </w:pPr>
            <w:r w:rsidRPr="001B1679">
              <w:rPr>
                <w:sz w:val="16"/>
                <w:szCs w:val="16"/>
              </w:rPr>
              <w:t>Haris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2413A9" w14:textId="77777777" w:rsidR="009B546A" w:rsidRPr="001B1679" w:rsidRDefault="009B546A" w:rsidP="00C11620">
            <w:pPr>
              <w:pStyle w:val="TAL"/>
              <w:keepNext w:val="0"/>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130F7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441BBF" w14:textId="77777777" w:rsidR="009B546A" w:rsidRPr="001B1679" w:rsidRDefault="009B546A" w:rsidP="00C11620">
            <w:pPr>
              <w:pStyle w:val="TAL"/>
              <w:keepNext w:val="0"/>
              <w:rPr>
                <w:sz w:val="16"/>
                <w:szCs w:val="16"/>
              </w:rPr>
            </w:pPr>
            <w:r w:rsidRPr="001B1679">
              <w:rPr>
                <w:sz w:val="16"/>
                <w:szCs w:val="16"/>
              </w:rPr>
              <w:t>3GPPMEMBER</w:t>
            </w:r>
          </w:p>
        </w:tc>
      </w:tr>
      <w:tr w:rsidR="009B546A" w14:paraId="7113B78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BB73C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562012" w14:textId="77777777" w:rsidR="009B546A" w:rsidRPr="001B1679" w:rsidRDefault="009B546A" w:rsidP="00C11620">
            <w:pPr>
              <w:pStyle w:val="TAL"/>
              <w:keepNext w:val="0"/>
              <w:rPr>
                <w:sz w:val="16"/>
                <w:szCs w:val="16"/>
              </w:rPr>
            </w:pPr>
            <w:r w:rsidRPr="001B1679">
              <w:rPr>
                <w:sz w:val="16"/>
                <w:szCs w:val="16"/>
              </w:rPr>
              <w:t>Zuo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19068A" w14:textId="77777777" w:rsidR="009B546A" w:rsidRPr="001B1679" w:rsidRDefault="009B546A" w:rsidP="00C11620">
            <w:pPr>
              <w:pStyle w:val="TAL"/>
              <w:keepNext w:val="0"/>
              <w:rPr>
                <w:sz w:val="16"/>
                <w:szCs w:val="16"/>
              </w:rPr>
            </w:pPr>
            <w:r w:rsidRPr="001B1679">
              <w:rPr>
                <w:sz w:val="16"/>
                <w:szCs w:val="16"/>
              </w:rPr>
              <w:t>Zhisong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1CB838" w14:textId="77777777" w:rsidR="009B546A" w:rsidRPr="001B1679" w:rsidRDefault="009B546A" w:rsidP="00C11620">
            <w:pPr>
              <w:pStyle w:val="TAL"/>
              <w:keepNext w:val="0"/>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D41F4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BFAB19" w14:textId="77777777" w:rsidR="009B546A" w:rsidRPr="001B1679" w:rsidRDefault="009B546A" w:rsidP="00C11620">
            <w:pPr>
              <w:pStyle w:val="TAL"/>
              <w:keepNext w:val="0"/>
              <w:rPr>
                <w:sz w:val="16"/>
                <w:szCs w:val="16"/>
              </w:rPr>
            </w:pPr>
            <w:r w:rsidRPr="001B1679">
              <w:rPr>
                <w:sz w:val="16"/>
                <w:szCs w:val="16"/>
              </w:rPr>
              <w:t>3GPPMEMBER</w:t>
            </w:r>
          </w:p>
        </w:tc>
      </w:tr>
    </w:tbl>
    <w:p w14:paraId="1C75620F" w14:textId="77777777" w:rsidR="009B546A" w:rsidRDefault="009B546A" w:rsidP="009B546A">
      <w:r>
        <w:t>524 Entries</w:t>
      </w:r>
    </w:p>
    <w:p w14:paraId="5E3F9803" w14:textId="77777777" w:rsidR="009B546A" w:rsidRDefault="009B546A" w:rsidP="009B546A"/>
    <w:p w14:paraId="48B79EA1" w14:textId="77777777" w:rsidR="009B546A" w:rsidRDefault="009B546A" w:rsidP="009B546A">
      <w:pPr>
        <w:pStyle w:val="Heading1"/>
      </w:pPr>
      <w:bookmarkStart w:id="97" w:name="_Toc131417235"/>
      <w:r>
        <w:t>C.2</w:t>
      </w:r>
      <w:r>
        <w:tab/>
        <w:t>List of checked-in attendees at the meeting</w:t>
      </w:r>
      <w:bookmarkEnd w:id="97"/>
    </w:p>
    <w:p w14:paraId="474D63C6" w14:textId="77777777" w:rsidR="009B546A" w:rsidRDefault="009B546A" w:rsidP="009B546A">
      <w:pPr>
        <w:pStyle w:val="TH"/>
      </w:pPr>
      <w:r>
        <w:t>Table C.2: List of checked-in attendees at the meeting</w:t>
      </w:r>
    </w:p>
    <w:tbl>
      <w:tblPr>
        <w:tblW w:w="0" w:type="auto"/>
        <w:jc w:val="center"/>
        <w:tblLayout w:type="fixed"/>
        <w:tblLook w:val="04A0" w:firstRow="1" w:lastRow="0" w:firstColumn="1" w:lastColumn="0" w:noHBand="0" w:noVBand="1"/>
      </w:tblPr>
      <w:tblGrid>
        <w:gridCol w:w="500"/>
        <w:gridCol w:w="3000"/>
        <w:gridCol w:w="3000"/>
        <w:gridCol w:w="4000"/>
        <w:gridCol w:w="1500"/>
        <w:gridCol w:w="2500"/>
      </w:tblGrid>
      <w:tr w:rsidR="009B546A" w14:paraId="3574EA21" w14:textId="77777777" w:rsidTr="00C11620">
        <w:trPr>
          <w:cantSplit/>
          <w:tblHeader/>
          <w:jc w:val="center"/>
        </w:trPr>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F9823C" w14:textId="77777777" w:rsidR="009B546A" w:rsidRDefault="009B546A" w:rsidP="00C11620">
            <w:pPr>
              <w:pStyle w:val="TAH"/>
              <w:keepNext w:val="0"/>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0639CC" w14:textId="77777777" w:rsidR="009B546A" w:rsidRDefault="009B546A" w:rsidP="00C11620">
            <w:pPr>
              <w:pStyle w:val="TAH"/>
              <w:keepNext w:val="0"/>
            </w:pPr>
            <w:r w:rsidRPr="00BB3F37">
              <w:t>Family Name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AE426A5" w14:textId="77777777" w:rsidR="009B546A" w:rsidRDefault="009B546A" w:rsidP="00C11620">
            <w:pPr>
              <w:pStyle w:val="TAH"/>
              <w:keepNext w:val="0"/>
            </w:pPr>
            <w:r w:rsidRPr="00BB3F37">
              <w:t>Given 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DAB521F" w14:textId="77777777" w:rsidR="009B546A" w:rsidRDefault="009B546A" w:rsidP="00C11620">
            <w:pPr>
              <w:pStyle w:val="TAH"/>
              <w:keepNext w:val="0"/>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07A425B" w14:textId="77777777" w:rsidR="009B546A" w:rsidRDefault="009B546A" w:rsidP="00C11620">
            <w:pPr>
              <w:pStyle w:val="TAH"/>
              <w:keepNext w:val="0"/>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5087C2" w14:textId="77777777" w:rsidR="009B546A" w:rsidRDefault="009B546A" w:rsidP="00C11620">
            <w:pPr>
              <w:pStyle w:val="TAH"/>
              <w:keepNext w:val="0"/>
            </w:pPr>
            <w:r w:rsidRPr="00BB3F37">
              <w:t>Membership Status</w:t>
            </w:r>
          </w:p>
        </w:tc>
      </w:tr>
      <w:tr w:rsidR="009B546A" w14:paraId="5B99535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46C6D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47BBB6" w14:textId="77777777" w:rsidR="009B546A" w:rsidRPr="001B1679" w:rsidRDefault="009B546A" w:rsidP="00C11620">
            <w:pPr>
              <w:pStyle w:val="TAL"/>
              <w:keepNext w:val="0"/>
              <w:rPr>
                <w:sz w:val="16"/>
                <w:szCs w:val="16"/>
              </w:rPr>
            </w:pPr>
            <w:r w:rsidRPr="001B1679">
              <w:rPr>
                <w:sz w:val="16"/>
                <w:szCs w:val="16"/>
              </w:rPr>
              <w:t>Achter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F9347F" w14:textId="77777777" w:rsidR="009B546A" w:rsidRPr="001B1679" w:rsidRDefault="009B546A" w:rsidP="00C11620">
            <w:pPr>
              <w:pStyle w:val="TAL"/>
              <w:keepNext w:val="0"/>
              <w:rPr>
                <w:sz w:val="16"/>
                <w:szCs w:val="16"/>
              </w:rPr>
            </w:pPr>
            <w:r w:rsidRPr="001B1679">
              <w:rPr>
                <w:sz w:val="16"/>
                <w:szCs w:val="16"/>
              </w:rPr>
              <w:t>Johannes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5FBDE2" w14:textId="77777777" w:rsidR="009B546A" w:rsidRPr="001B1679" w:rsidRDefault="009B546A" w:rsidP="00C11620">
            <w:pPr>
              <w:pStyle w:val="TAL"/>
              <w:keepNext w:val="0"/>
              <w:rPr>
                <w:sz w:val="16"/>
                <w:szCs w:val="16"/>
              </w:rPr>
            </w:pPr>
            <w:r w:rsidRPr="001B1679">
              <w:rPr>
                <w:sz w:val="16"/>
                <w:szCs w:val="16"/>
              </w:rPr>
              <w:t>T-Mobile Austria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04677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01E41F" w14:textId="77777777" w:rsidR="009B546A" w:rsidRPr="001B1679" w:rsidRDefault="009B546A" w:rsidP="00C11620">
            <w:pPr>
              <w:pStyle w:val="TAL"/>
              <w:keepNext w:val="0"/>
              <w:rPr>
                <w:sz w:val="16"/>
                <w:szCs w:val="16"/>
              </w:rPr>
            </w:pPr>
            <w:r w:rsidRPr="001B1679">
              <w:rPr>
                <w:sz w:val="16"/>
                <w:szCs w:val="16"/>
              </w:rPr>
              <w:t>3GPPMEMBER</w:t>
            </w:r>
          </w:p>
        </w:tc>
      </w:tr>
      <w:tr w:rsidR="009B546A" w14:paraId="46580B4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1E7DB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CA3BF6" w14:textId="77777777" w:rsidR="009B546A" w:rsidRPr="001B1679" w:rsidRDefault="009B546A" w:rsidP="00C11620">
            <w:pPr>
              <w:pStyle w:val="TAL"/>
              <w:keepNext w:val="0"/>
              <w:rPr>
                <w:sz w:val="16"/>
                <w:szCs w:val="16"/>
              </w:rPr>
            </w:pPr>
            <w:r w:rsidRPr="001B1679">
              <w:rPr>
                <w:sz w:val="16"/>
                <w:szCs w:val="16"/>
              </w:rPr>
              <w:t>Adema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6B1BB8" w14:textId="77777777" w:rsidR="009B546A" w:rsidRPr="001B1679" w:rsidRDefault="009B546A" w:rsidP="00C11620">
            <w:pPr>
              <w:pStyle w:val="TAL"/>
              <w:keepNext w:val="0"/>
              <w:rPr>
                <w:sz w:val="16"/>
                <w:szCs w:val="16"/>
              </w:rPr>
            </w:pPr>
            <w:r w:rsidRPr="001B1679">
              <w:rPr>
                <w:sz w:val="16"/>
                <w:szCs w:val="16"/>
              </w:rPr>
              <w:t>Jos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32309" w14:textId="77777777" w:rsidR="009B546A" w:rsidRPr="001B1679" w:rsidRDefault="009B546A" w:rsidP="00C11620">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33C4C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118640" w14:textId="77777777" w:rsidR="009B546A" w:rsidRPr="001B1679" w:rsidRDefault="009B546A" w:rsidP="00C11620">
            <w:pPr>
              <w:pStyle w:val="TAL"/>
              <w:keepNext w:val="0"/>
              <w:rPr>
                <w:sz w:val="16"/>
                <w:szCs w:val="16"/>
              </w:rPr>
            </w:pPr>
            <w:r w:rsidRPr="001B1679">
              <w:rPr>
                <w:sz w:val="16"/>
                <w:szCs w:val="16"/>
              </w:rPr>
              <w:t>3GPPMEMBER</w:t>
            </w:r>
          </w:p>
        </w:tc>
      </w:tr>
      <w:tr w:rsidR="009B546A" w14:paraId="23187F9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B6A92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84BDCD" w14:textId="77777777" w:rsidR="009B546A" w:rsidRPr="001B1679" w:rsidRDefault="009B546A" w:rsidP="00C11620">
            <w:pPr>
              <w:pStyle w:val="TAL"/>
              <w:keepNext w:val="0"/>
              <w:rPr>
                <w:sz w:val="16"/>
                <w:szCs w:val="16"/>
              </w:rPr>
            </w:pPr>
            <w:r w:rsidRPr="001B1679">
              <w:rPr>
                <w:sz w:val="16"/>
                <w:szCs w:val="16"/>
              </w:rPr>
              <w:t>Agbede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721985" w14:textId="77777777" w:rsidR="009B546A" w:rsidRPr="001B1679" w:rsidRDefault="009B546A" w:rsidP="00C11620">
            <w:pPr>
              <w:pStyle w:val="TAL"/>
              <w:keepNext w:val="0"/>
              <w:rPr>
                <w:sz w:val="16"/>
                <w:szCs w:val="16"/>
              </w:rPr>
            </w:pPr>
            <w:r w:rsidRPr="001B1679">
              <w:rPr>
                <w:sz w:val="16"/>
                <w:szCs w:val="16"/>
              </w:rPr>
              <w:t>Afolabi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9D80F" w14:textId="77777777" w:rsidR="009B546A" w:rsidRPr="001B1679" w:rsidRDefault="009B546A" w:rsidP="00C11620">
            <w:pPr>
              <w:pStyle w:val="TAL"/>
              <w:keepNext w:val="0"/>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F2A20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3D98B7" w14:textId="77777777" w:rsidR="009B546A" w:rsidRPr="001B1679" w:rsidRDefault="009B546A" w:rsidP="00C11620">
            <w:pPr>
              <w:pStyle w:val="TAL"/>
              <w:keepNext w:val="0"/>
              <w:rPr>
                <w:sz w:val="16"/>
                <w:szCs w:val="16"/>
              </w:rPr>
            </w:pPr>
            <w:r w:rsidRPr="001B1679">
              <w:rPr>
                <w:sz w:val="16"/>
                <w:szCs w:val="16"/>
              </w:rPr>
              <w:t>3GPPMEMBER</w:t>
            </w:r>
          </w:p>
        </w:tc>
      </w:tr>
      <w:tr w:rsidR="009B546A" w14:paraId="317B9A9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E3D64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9FC5B2" w14:textId="77777777" w:rsidR="009B546A" w:rsidRPr="001B1679" w:rsidRDefault="009B546A" w:rsidP="00C11620">
            <w:pPr>
              <w:pStyle w:val="TAL"/>
              <w:keepNext w:val="0"/>
              <w:rPr>
                <w:sz w:val="16"/>
                <w:szCs w:val="16"/>
              </w:rPr>
            </w:pPr>
            <w:r w:rsidRPr="001B1679">
              <w:rPr>
                <w:sz w:val="16"/>
                <w:szCs w:val="16"/>
              </w:rPr>
              <w:t>Aghili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701329" w14:textId="77777777" w:rsidR="009B546A" w:rsidRPr="001B1679" w:rsidRDefault="009B546A" w:rsidP="00C11620">
            <w:pPr>
              <w:pStyle w:val="TAL"/>
              <w:keepNext w:val="0"/>
              <w:rPr>
                <w:sz w:val="16"/>
                <w:szCs w:val="16"/>
              </w:rPr>
            </w:pPr>
            <w:r w:rsidRPr="001B1679">
              <w:rPr>
                <w:sz w:val="16"/>
                <w:szCs w:val="16"/>
              </w:rPr>
              <w:t>Behrouz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9BC90A" w14:textId="77777777" w:rsidR="009B546A" w:rsidRPr="001B1679" w:rsidRDefault="009B546A" w:rsidP="00C11620">
            <w:pPr>
              <w:pStyle w:val="TAL"/>
              <w:keepNext w:val="0"/>
              <w:rPr>
                <w:sz w:val="16"/>
                <w:szCs w:val="16"/>
              </w:rPr>
            </w:pPr>
            <w:r w:rsidRPr="001B1679">
              <w:rPr>
                <w:sz w:val="16"/>
                <w:szCs w:val="16"/>
              </w:rPr>
              <w:t>Apple Europe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7C408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C34D5B" w14:textId="77777777" w:rsidR="009B546A" w:rsidRPr="001B1679" w:rsidRDefault="009B546A" w:rsidP="00C11620">
            <w:pPr>
              <w:pStyle w:val="TAL"/>
              <w:keepNext w:val="0"/>
              <w:rPr>
                <w:sz w:val="16"/>
                <w:szCs w:val="16"/>
              </w:rPr>
            </w:pPr>
            <w:r w:rsidRPr="001B1679">
              <w:rPr>
                <w:sz w:val="16"/>
                <w:szCs w:val="16"/>
              </w:rPr>
              <w:t>3GPPMEMBER</w:t>
            </w:r>
          </w:p>
        </w:tc>
      </w:tr>
      <w:tr w:rsidR="009B546A" w14:paraId="4F1563A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DE74AE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327AC1" w14:textId="77777777" w:rsidR="009B546A" w:rsidRPr="001B1679" w:rsidRDefault="009B546A" w:rsidP="00C11620">
            <w:pPr>
              <w:pStyle w:val="TAL"/>
              <w:keepNext w:val="0"/>
              <w:rPr>
                <w:sz w:val="16"/>
                <w:szCs w:val="16"/>
              </w:rPr>
            </w:pPr>
            <w:r w:rsidRPr="001B1679">
              <w:rPr>
                <w:sz w:val="16"/>
                <w:szCs w:val="16"/>
              </w:rPr>
              <w:t>Ahmad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9C2656" w14:textId="77777777" w:rsidR="009B546A" w:rsidRPr="001B1679" w:rsidRDefault="009B546A" w:rsidP="00C11620">
            <w:pPr>
              <w:pStyle w:val="TAL"/>
              <w:keepNext w:val="0"/>
              <w:rPr>
                <w:sz w:val="16"/>
                <w:szCs w:val="16"/>
              </w:rPr>
            </w:pPr>
            <w:r w:rsidRPr="001B1679">
              <w:rPr>
                <w:sz w:val="16"/>
                <w:szCs w:val="16"/>
              </w:rPr>
              <w:t>Saad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77A47C" w14:textId="77777777" w:rsidR="009B546A" w:rsidRPr="001B1679" w:rsidRDefault="009B546A" w:rsidP="00C11620">
            <w:pPr>
              <w:pStyle w:val="TAL"/>
              <w:keepNext w:val="0"/>
              <w:rPr>
                <w:sz w:val="16"/>
                <w:szCs w:val="16"/>
              </w:rPr>
            </w:pPr>
            <w:r w:rsidRPr="001B1679">
              <w:rPr>
                <w:sz w:val="16"/>
                <w:szCs w:val="16"/>
              </w:rPr>
              <w:t>InterDigital France R&amp;D,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EDEA9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4E3A0A" w14:textId="77777777" w:rsidR="009B546A" w:rsidRPr="001B1679" w:rsidRDefault="009B546A" w:rsidP="00C11620">
            <w:pPr>
              <w:pStyle w:val="TAL"/>
              <w:keepNext w:val="0"/>
              <w:rPr>
                <w:sz w:val="16"/>
                <w:szCs w:val="16"/>
              </w:rPr>
            </w:pPr>
            <w:r w:rsidRPr="001B1679">
              <w:rPr>
                <w:sz w:val="16"/>
                <w:szCs w:val="16"/>
              </w:rPr>
              <w:t>3GPPMEMBER</w:t>
            </w:r>
          </w:p>
        </w:tc>
      </w:tr>
      <w:tr w:rsidR="009B546A" w14:paraId="09CE93C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9DE01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AA3F3F" w14:textId="77777777" w:rsidR="009B546A" w:rsidRPr="001B1679" w:rsidRDefault="009B546A" w:rsidP="00C11620">
            <w:pPr>
              <w:pStyle w:val="TAL"/>
              <w:keepNext w:val="0"/>
              <w:rPr>
                <w:sz w:val="16"/>
                <w:szCs w:val="16"/>
              </w:rPr>
            </w:pPr>
            <w:r w:rsidRPr="001B1679">
              <w:rPr>
                <w:sz w:val="16"/>
                <w:szCs w:val="16"/>
              </w:rPr>
              <w:t>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4947E2" w14:textId="77777777" w:rsidR="009B546A" w:rsidRPr="001B1679" w:rsidRDefault="009B546A" w:rsidP="00C11620">
            <w:pPr>
              <w:pStyle w:val="TAL"/>
              <w:keepNext w:val="0"/>
              <w:rPr>
                <w:sz w:val="16"/>
                <w:szCs w:val="16"/>
              </w:rPr>
            </w:pPr>
            <w:r w:rsidRPr="001B1679">
              <w:rPr>
                <w:sz w:val="16"/>
                <w:szCs w:val="16"/>
              </w:rPr>
              <w:t>Ming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575430" w14:textId="77777777" w:rsidR="009B546A" w:rsidRPr="001B1679" w:rsidRDefault="009B546A" w:rsidP="00C11620">
            <w:pPr>
              <w:pStyle w:val="TAL"/>
              <w:keepNext w:val="0"/>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4579E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632D53" w14:textId="77777777" w:rsidR="009B546A" w:rsidRPr="001B1679" w:rsidRDefault="009B546A" w:rsidP="00C11620">
            <w:pPr>
              <w:pStyle w:val="TAL"/>
              <w:keepNext w:val="0"/>
              <w:rPr>
                <w:sz w:val="16"/>
                <w:szCs w:val="16"/>
              </w:rPr>
            </w:pPr>
            <w:r w:rsidRPr="001B1679">
              <w:rPr>
                <w:sz w:val="16"/>
                <w:szCs w:val="16"/>
              </w:rPr>
              <w:t>3GPPMEMBER</w:t>
            </w:r>
          </w:p>
        </w:tc>
      </w:tr>
      <w:tr w:rsidR="009B546A" w14:paraId="13C1CED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08363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141480" w14:textId="77777777" w:rsidR="009B546A" w:rsidRPr="001B1679" w:rsidRDefault="009B546A" w:rsidP="00C11620">
            <w:pPr>
              <w:pStyle w:val="TAL"/>
              <w:keepNext w:val="0"/>
              <w:rPr>
                <w:sz w:val="16"/>
                <w:szCs w:val="16"/>
              </w:rPr>
            </w:pPr>
            <w:r w:rsidRPr="001B1679">
              <w:rPr>
                <w:sz w:val="16"/>
                <w:szCs w:val="16"/>
              </w:rPr>
              <w:t>Akimoto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634167" w14:textId="77777777" w:rsidR="009B546A" w:rsidRPr="001B1679" w:rsidRDefault="009B546A" w:rsidP="00C11620">
            <w:pPr>
              <w:pStyle w:val="TAL"/>
              <w:keepNext w:val="0"/>
              <w:rPr>
                <w:sz w:val="16"/>
                <w:szCs w:val="16"/>
              </w:rPr>
            </w:pPr>
            <w:r w:rsidRPr="001B1679">
              <w:rPr>
                <w:sz w:val="16"/>
                <w:szCs w:val="16"/>
              </w:rPr>
              <w:t>Yosuke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D0CA29" w14:textId="77777777" w:rsidR="009B546A" w:rsidRPr="001B1679" w:rsidRDefault="009B546A" w:rsidP="00C11620">
            <w:pPr>
              <w:pStyle w:val="TAL"/>
              <w:keepNext w:val="0"/>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E85426"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F0F3B3" w14:textId="77777777" w:rsidR="009B546A" w:rsidRPr="001B1679" w:rsidRDefault="009B546A" w:rsidP="00C11620">
            <w:pPr>
              <w:pStyle w:val="TAL"/>
              <w:keepNext w:val="0"/>
              <w:rPr>
                <w:sz w:val="16"/>
                <w:szCs w:val="16"/>
              </w:rPr>
            </w:pPr>
            <w:r w:rsidRPr="001B1679">
              <w:rPr>
                <w:sz w:val="16"/>
                <w:szCs w:val="16"/>
              </w:rPr>
              <w:t>3GPPMEMBER</w:t>
            </w:r>
          </w:p>
        </w:tc>
      </w:tr>
      <w:tr w:rsidR="009B546A" w14:paraId="4A801CD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295D37" w14:textId="77777777" w:rsidR="009B546A" w:rsidRPr="001B1679" w:rsidRDefault="009B546A" w:rsidP="00C11620">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E9AD33" w14:textId="77777777" w:rsidR="009B546A" w:rsidRPr="001B1679" w:rsidRDefault="009B546A" w:rsidP="00C11620">
            <w:pPr>
              <w:pStyle w:val="TAL"/>
              <w:keepNext w:val="0"/>
              <w:rPr>
                <w:sz w:val="16"/>
                <w:szCs w:val="16"/>
              </w:rPr>
            </w:pPr>
            <w:r w:rsidRPr="001B1679">
              <w:rPr>
                <w:sz w:val="16"/>
                <w:szCs w:val="16"/>
              </w:rPr>
              <w:t>Almodovar Chico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A62311" w14:textId="77777777" w:rsidR="009B546A" w:rsidRPr="001B1679" w:rsidRDefault="009B546A" w:rsidP="00C11620">
            <w:pPr>
              <w:pStyle w:val="TAL"/>
              <w:keepNext w:val="0"/>
              <w:rPr>
                <w:sz w:val="16"/>
                <w:szCs w:val="16"/>
              </w:rPr>
            </w:pPr>
            <w:r w:rsidRPr="001B1679">
              <w:rPr>
                <w:sz w:val="16"/>
                <w:szCs w:val="16"/>
              </w:rPr>
              <w:t>Jose Luis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9C1D16" w14:textId="77777777" w:rsidR="009B546A" w:rsidRPr="001B1679" w:rsidRDefault="009B546A" w:rsidP="00C11620">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14D3F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15B2FB" w14:textId="77777777" w:rsidR="009B546A" w:rsidRPr="001B1679" w:rsidRDefault="009B546A" w:rsidP="00C11620">
            <w:pPr>
              <w:pStyle w:val="TAL"/>
              <w:keepNext w:val="0"/>
              <w:rPr>
                <w:sz w:val="16"/>
                <w:szCs w:val="16"/>
              </w:rPr>
            </w:pPr>
            <w:r w:rsidRPr="001B1679">
              <w:rPr>
                <w:sz w:val="16"/>
                <w:szCs w:val="16"/>
              </w:rPr>
              <w:t>3GPPMEMBER</w:t>
            </w:r>
          </w:p>
        </w:tc>
      </w:tr>
      <w:tr w:rsidR="009B546A" w14:paraId="0E35E93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DEBC1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E2BEB6" w14:textId="77777777" w:rsidR="009B546A" w:rsidRPr="001B1679" w:rsidRDefault="009B546A" w:rsidP="00C11620">
            <w:pPr>
              <w:pStyle w:val="TAL"/>
              <w:keepNext w:val="0"/>
              <w:rPr>
                <w:sz w:val="16"/>
                <w:szCs w:val="16"/>
              </w:rPr>
            </w:pPr>
            <w:r w:rsidRPr="001B1679">
              <w:rPr>
                <w:sz w:val="16"/>
                <w:szCs w:val="16"/>
              </w:rPr>
              <w:t>Ando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BB055D" w14:textId="77777777" w:rsidR="009B546A" w:rsidRPr="001B1679" w:rsidRDefault="009B546A" w:rsidP="00C11620">
            <w:pPr>
              <w:pStyle w:val="TAL"/>
              <w:keepNext w:val="0"/>
              <w:rPr>
                <w:sz w:val="16"/>
                <w:szCs w:val="16"/>
              </w:rPr>
            </w:pPr>
            <w:r w:rsidRPr="001B1679">
              <w:rPr>
                <w:sz w:val="16"/>
                <w:szCs w:val="16"/>
              </w:rPr>
              <w:t>Kei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C991EF" w14:textId="77777777" w:rsidR="009B546A" w:rsidRPr="001B1679" w:rsidRDefault="009B546A" w:rsidP="00C11620">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F04CC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BF192F" w14:textId="77777777" w:rsidR="009B546A" w:rsidRPr="001B1679" w:rsidRDefault="009B546A" w:rsidP="00C11620">
            <w:pPr>
              <w:pStyle w:val="TAL"/>
              <w:keepNext w:val="0"/>
              <w:rPr>
                <w:sz w:val="16"/>
                <w:szCs w:val="16"/>
              </w:rPr>
            </w:pPr>
            <w:r w:rsidRPr="001B1679">
              <w:rPr>
                <w:sz w:val="16"/>
                <w:szCs w:val="16"/>
              </w:rPr>
              <w:t>3GPPMEMBER</w:t>
            </w:r>
          </w:p>
        </w:tc>
      </w:tr>
      <w:tr w:rsidR="009B546A" w14:paraId="38D541C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40548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F749FB" w14:textId="77777777" w:rsidR="009B546A" w:rsidRPr="001B1679" w:rsidRDefault="009B546A" w:rsidP="00C11620">
            <w:pPr>
              <w:pStyle w:val="TAL"/>
              <w:keepNext w:val="0"/>
              <w:rPr>
                <w:sz w:val="16"/>
                <w:szCs w:val="16"/>
              </w:rPr>
            </w:pPr>
            <w:r w:rsidRPr="001B1679">
              <w:rPr>
                <w:sz w:val="16"/>
                <w:szCs w:val="16"/>
              </w:rPr>
              <w:t>Atarius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DE0FF4" w14:textId="77777777" w:rsidR="009B546A" w:rsidRPr="001B1679" w:rsidRDefault="009B546A" w:rsidP="00C11620">
            <w:pPr>
              <w:pStyle w:val="TAL"/>
              <w:keepNext w:val="0"/>
              <w:rPr>
                <w:sz w:val="16"/>
                <w:szCs w:val="16"/>
              </w:rPr>
            </w:pPr>
            <w:r w:rsidRPr="001B1679">
              <w:rPr>
                <w:sz w:val="16"/>
                <w:szCs w:val="16"/>
              </w:rPr>
              <w:t>Roozbeh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16E173" w14:textId="77777777" w:rsidR="009B546A" w:rsidRPr="001B1679" w:rsidRDefault="009B546A" w:rsidP="00C11620">
            <w:pPr>
              <w:pStyle w:val="TAL"/>
              <w:keepNext w:val="0"/>
              <w:rPr>
                <w:sz w:val="16"/>
                <w:szCs w:val="16"/>
              </w:rPr>
            </w:pPr>
            <w:r w:rsidRPr="001B1679">
              <w:rPr>
                <w:sz w:val="16"/>
                <w:szCs w:val="16"/>
              </w:rPr>
              <w:t>Motorola Mobility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D3E28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A52DA8" w14:textId="77777777" w:rsidR="009B546A" w:rsidRPr="001B1679" w:rsidRDefault="009B546A" w:rsidP="00C11620">
            <w:pPr>
              <w:pStyle w:val="TAL"/>
              <w:keepNext w:val="0"/>
              <w:rPr>
                <w:sz w:val="16"/>
                <w:szCs w:val="16"/>
              </w:rPr>
            </w:pPr>
            <w:r w:rsidRPr="001B1679">
              <w:rPr>
                <w:sz w:val="16"/>
                <w:szCs w:val="16"/>
              </w:rPr>
              <w:t>3GPPMEMBER</w:t>
            </w:r>
          </w:p>
        </w:tc>
      </w:tr>
      <w:tr w:rsidR="009B546A" w14:paraId="4594211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4833AC"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F33962" w14:textId="77777777" w:rsidR="009B546A" w:rsidRPr="001B1679" w:rsidRDefault="009B546A" w:rsidP="00C11620">
            <w:pPr>
              <w:pStyle w:val="TAL"/>
              <w:keepNext w:val="0"/>
              <w:rPr>
                <w:sz w:val="16"/>
                <w:szCs w:val="16"/>
              </w:rPr>
            </w:pPr>
            <w:r w:rsidRPr="001B1679">
              <w:rPr>
                <w:sz w:val="16"/>
                <w:szCs w:val="16"/>
              </w:rPr>
              <w:t>Baboescu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ED2DA7" w14:textId="77777777" w:rsidR="009B546A" w:rsidRPr="001B1679" w:rsidRDefault="009B546A" w:rsidP="00C11620">
            <w:pPr>
              <w:pStyle w:val="TAL"/>
              <w:keepNext w:val="0"/>
              <w:rPr>
                <w:sz w:val="16"/>
                <w:szCs w:val="16"/>
              </w:rPr>
            </w:pPr>
            <w:r w:rsidRPr="001B1679">
              <w:rPr>
                <w:sz w:val="16"/>
                <w:szCs w:val="16"/>
              </w:rPr>
              <w:t>Florin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FD63B1" w14:textId="77777777" w:rsidR="009B546A" w:rsidRPr="001B1679" w:rsidRDefault="009B546A" w:rsidP="00C11620">
            <w:pPr>
              <w:pStyle w:val="TAL"/>
              <w:keepNext w:val="0"/>
              <w:rPr>
                <w:sz w:val="16"/>
                <w:szCs w:val="16"/>
              </w:rPr>
            </w:pPr>
            <w:r w:rsidRPr="001B1679">
              <w:rPr>
                <w:sz w:val="16"/>
                <w:szCs w:val="16"/>
              </w:rPr>
              <w:t>BROADCOM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E6593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FA4E21" w14:textId="77777777" w:rsidR="009B546A" w:rsidRPr="001B1679" w:rsidRDefault="009B546A" w:rsidP="00C11620">
            <w:pPr>
              <w:pStyle w:val="TAL"/>
              <w:keepNext w:val="0"/>
              <w:rPr>
                <w:sz w:val="16"/>
                <w:szCs w:val="16"/>
              </w:rPr>
            </w:pPr>
            <w:r w:rsidRPr="001B1679">
              <w:rPr>
                <w:sz w:val="16"/>
                <w:szCs w:val="16"/>
              </w:rPr>
              <w:t>3GPPMEMBER</w:t>
            </w:r>
          </w:p>
        </w:tc>
      </w:tr>
      <w:tr w:rsidR="009B546A" w14:paraId="34EA9E9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C5D4F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887D6B" w14:textId="77777777" w:rsidR="009B546A" w:rsidRPr="001B1679" w:rsidRDefault="009B546A" w:rsidP="00C11620">
            <w:pPr>
              <w:pStyle w:val="TAL"/>
              <w:keepNext w:val="0"/>
              <w:rPr>
                <w:sz w:val="16"/>
                <w:szCs w:val="16"/>
              </w:rPr>
            </w:pPr>
            <w:r w:rsidRPr="001B1679">
              <w:rPr>
                <w:sz w:val="16"/>
                <w:szCs w:val="16"/>
              </w:rPr>
              <w:t>Bahr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4062B7" w14:textId="77777777" w:rsidR="009B546A" w:rsidRPr="001B1679" w:rsidRDefault="009B546A" w:rsidP="00C11620">
            <w:pPr>
              <w:pStyle w:val="TAL"/>
              <w:keepNext w:val="0"/>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17CF16" w14:textId="77777777" w:rsidR="009B546A" w:rsidRPr="001B1679" w:rsidRDefault="009B546A" w:rsidP="00C11620">
            <w:pPr>
              <w:pStyle w:val="TAL"/>
              <w:keepNext w:val="0"/>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70593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1B1468" w14:textId="77777777" w:rsidR="009B546A" w:rsidRPr="001B1679" w:rsidRDefault="009B546A" w:rsidP="00C11620">
            <w:pPr>
              <w:pStyle w:val="TAL"/>
              <w:keepNext w:val="0"/>
              <w:rPr>
                <w:sz w:val="16"/>
                <w:szCs w:val="16"/>
              </w:rPr>
            </w:pPr>
            <w:r w:rsidRPr="001B1679">
              <w:rPr>
                <w:sz w:val="16"/>
                <w:szCs w:val="16"/>
              </w:rPr>
              <w:t>3GPPMEMBER</w:t>
            </w:r>
          </w:p>
        </w:tc>
      </w:tr>
      <w:tr w:rsidR="009B546A" w14:paraId="00EA2B1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D1F0C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0EBC70" w14:textId="77777777" w:rsidR="009B546A" w:rsidRPr="001B1679" w:rsidRDefault="009B546A" w:rsidP="00C11620">
            <w:pPr>
              <w:pStyle w:val="TAL"/>
              <w:keepNext w:val="0"/>
              <w:rPr>
                <w:sz w:val="16"/>
                <w:szCs w:val="16"/>
              </w:rPr>
            </w:pPr>
            <w:r w:rsidRPr="001B1679">
              <w:rPr>
                <w:sz w:val="16"/>
                <w:szCs w:val="16"/>
              </w:rPr>
              <w:t>Bari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5FECBB" w14:textId="77777777" w:rsidR="009B546A" w:rsidRPr="001B1679" w:rsidRDefault="009B546A" w:rsidP="00C11620">
            <w:pPr>
              <w:pStyle w:val="TAL"/>
              <w:keepNext w:val="0"/>
              <w:rPr>
                <w:sz w:val="16"/>
                <w:szCs w:val="16"/>
              </w:rPr>
            </w:pPr>
            <w:r w:rsidRPr="001B1679">
              <w:rPr>
                <w:sz w:val="16"/>
                <w:szCs w:val="16"/>
              </w:rPr>
              <w:t>Farooq</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0985D2" w14:textId="77777777" w:rsidR="009B546A" w:rsidRPr="001B1679" w:rsidRDefault="009B546A" w:rsidP="00C11620">
            <w:pPr>
              <w:pStyle w:val="TAL"/>
              <w:keepNext w:val="0"/>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5F927F"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83D75E" w14:textId="77777777" w:rsidR="009B546A" w:rsidRPr="001B1679" w:rsidRDefault="009B546A" w:rsidP="00C11620">
            <w:pPr>
              <w:pStyle w:val="TAL"/>
              <w:keepNext w:val="0"/>
              <w:rPr>
                <w:sz w:val="16"/>
                <w:szCs w:val="16"/>
              </w:rPr>
            </w:pPr>
            <w:r w:rsidRPr="001B1679">
              <w:rPr>
                <w:sz w:val="16"/>
                <w:szCs w:val="16"/>
              </w:rPr>
              <w:t>3GPPMEMBER</w:t>
            </w:r>
          </w:p>
        </w:tc>
      </w:tr>
      <w:tr w:rsidR="009B546A" w14:paraId="5E684DC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82A64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32DF98" w14:textId="77777777" w:rsidR="009B546A" w:rsidRPr="001B1679" w:rsidRDefault="009B546A" w:rsidP="00C11620">
            <w:pPr>
              <w:pStyle w:val="TAL"/>
              <w:keepNext w:val="0"/>
              <w:rPr>
                <w:sz w:val="16"/>
                <w:szCs w:val="16"/>
              </w:rPr>
            </w:pPr>
            <w:r w:rsidRPr="001B1679">
              <w:rPr>
                <w:sz w:val="16"/>
                <w:szCs w:val="16"/>
              </w:rPr>
              <w:t>Baskaran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B8A6B9" w14:textId="77777777" w:rsidR="009B546A" w:rsidRPr="001B1679" w:rsidRDefault="009B546A" w:rsidP="00C11620">
            <w:pPr>
              <w:pStyle w:val="TAL"/>
              <w:keepNext w:val="0"/>
              <w:rPr>
                <w:sz w:val="16"/>
                <w:szCs w:val="16"/>
              </w:rPr>
            </w:pPr>
            <w:r w:rsidRPr="001B1679">
              <w:rPr>
                <w:sz w:val="16"/>
                <w:szCs w:val="16"/>
              </w:rPr>
              <w:t>Dhivagar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0B091" w14:textId="77777777" w:rsidR="009B546A" w:rsidRPr="001B1679" w:rsidRDefault="009B546A" w:rsidP="00C11620">
            <w:pPr>
              <w:pStyle w:val="TAL"/>
              <w:keepNext w:val="0"/>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E28EB4"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897C0A" w14:textId="77777777" w:rsidR="009B546A" w:rsidRPr="001B1679" w:rsidRDefault="009B546A" w:rsidP="00C11620">
            <w:pPr>
              <w:pStyle w:val="TAL"/>
              <w:keepNext w:val="0"/>
              <w:rPr>
                <w:sz w:val="16"/>
                <w:szCs w:val="16"/>
              </w:rPr>
            </w:pPr>
            <w:r w:rsidRPr="001B1679">
              <w:rPr>
                <w:sz w:val="16"/>
                <w:szCs w:val="16"/>
              </w:rPr>
              <w:t>3GPPMEMBER</w:t>
            </w:r>
          </w:p>
        </w:tc>
      </w:tr>
      <w:tr w:rsidR="009B546A" w14:paraId="343DCD8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7D4D7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12D86D" w14:textId="77777777" w:rsidR="009B546A" w:rsidRPr="001B1679" w:rsidRDefault="009B546A" w:rsidP="00C11620">
            <w:pPr>
              <w:pStyle w:val="TAL"/>
              <w:keepNext w:val="0"/>
              <w:rPr>
                <w:sz w:val="16"/>
                <w:szCs w:val="16"/>
              </w:rPr>
            </w:pPr>
            <w:r w:rsidRPr="001B1679">
              <w:rPr>
                <w:sz w:val="16"/>
                <w:szCs w:val="16"/>
              </w:rPr>
              <w:t>Bennett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05BEE3" w14:textId="77777777" w:rsidR="009B546A" w:rsidRPr="001B1679" w:rsidRDefault="009B546A" w:rsidP="00C11620">
            <w:pPr>
              <w:pStyle w:val="TAL"/>
              <w:keepNext w:val="0"/>
              <w:rPr>
                <w:sz w:val="16"/>
                <w:szCs w:val="16"/>
              </w:rPr>
            </w:pPr>
            <w:r w:rsidRPr="001B1679">
              <w:rPr>
                <w:sz w:val="16"/>
                <w:szCs w:val="16"/>
              </w:rPr>
              <w:t>Andy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78FCE1" w14:textId="77777777" w:rsidR="009B546A" w:rsidRPr="001B1679" w:rsidRDefault="009B546A" w:rsidP="00C11620">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8A2BA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B9F01F" w14:textId="77777777" w:rsidR="009B546A" w:rsidRPr="001B1679" w:rsidRDefault="009B546A" w:rsidP="00C11620">
            <w:pPr>
              <w:pStyle w:val="TAL"/>
              <w:keepNext w:val="0"/>
              <w:rPr>
                <w:sz w:val="16"/>
                <w:szCs w:val="16"/>
              </w:rPr>
            </w:pPr>
            <w:r w:rsidRPr="001B1679">
              <w:rPr>
                <w:sz w:val="16"/>
                <w:szCs w:val="16"/>
              </w:rPr>
              <w:t>3GPPMEMBER</w:t>
            </w:r>
          </w:p>
        </w:tc>
      </w:tr>
      <w:tr w:rsidR="009B546A" w14:paraId="6C4B9F7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0255B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9E09C4" w14:textId="77777777" w:rsidR="009B546A" w:rsidRPr="001B1679" w:rsidRDefault="009B546A" w:rsidP="00C11620">
            <w:pPr>
              <w:pStyle w:val="TAL"/>
              <w:keepNext w:val="0"/>
              <w:rPr>
                <w:sz w:val="16"/>
                <w:szCs w:val="16"/>
              </w:rPr>
            </w:pPr>
            <w:r w:rsidRPr="001B1679">
              <w:rPr>
                <w:sz w:val="16"/>
                <w:szCs w:val="16"/>
              </w:rPr>
              <w:t>Berisot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E99352" w14:textId="77777777" w:rsidR="009B546A" w:rsidRPr="001B1679" w:rsidRDefault="009B546A" w:rsidP="00C11620">
            <w:pPr>
              <w:pStyle w:val="TAL"/>
              <w:keepNext w:val="0"/>
              <w:rPr>
                <w:sz w:val="16"/>
                <w:szCs w:val="16"/>
              </w:rPr>
            </w:pPr>
            <w:r w:rsidRPr="001B1679">
              <w:rPr>
                <w:sz w:val="16"/>
                <w:szCs w:val="16"/>
              </w:rPr>
              <w:t>Thierry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C59903" w14:textId="77777777" w:rsidR="009B546A" w:rsidRPr="001B1679" w:rsidRDefault="009B546A" w:rsidP="00C11620">
            <w:pPr>
              <w:pStyle w:val="TAL"/>
              <w:keepNext w:val="0"/>
              <w:rPr>
                <w:sz w:val="16"/>
                <w:szCs w:val="16"/>
              </w:rPr>
            </w:pPr>
            <w:r w:rsidRPr="001B1679">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8BFB5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35AD70" w14:textId="77777777" w:rsidR="009B546A" w:rsidRPr="001B1679" w:rsidRDefault="009B546A" w:rsidP="00C11620">
            <w:pPr>
              <w:pStyle w:val="TAL"/>
              <w:keepNext w:val="0"/>
              <w:rPr>
                <w:sz w:val="16"/>
                <w:szCs w:val="16"/>
              </w:rPr>
            </w:pPr>
            <w:r w:rsidRPr="001B1679">
              <w:rPr>
                <w:sz w:val="16"/>
                <w:szCs w:val="16"/>
              </w:rPr>
              <w:t>3GPPMEMBER</w:t>
            </w:r>
          </w:p>
        </w:tc>
      </w:tr>
      <w:tr w:rsidR="009B546A" w14:paraId="6A9F36A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327DB7"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0DA056" w14:textId="77777777" w:rsidR="009B546A" w:rsidRPr="001B1679" w:rsidRDefault="009B546A" w:rsidP="00C11620">
            <w:pPr>
              <w:pStyle w:val="TAL"/>
              <w:keepNext w:val="0"/>
              <w:rPr>
                <w:sz w:val="16"/>
                <w:szCs w:val="16"/>
              </w:rPr>
            </w:pPr>
            <w:r w:rsidRPr="001B1679">
              <w:rPr>
                <w:sz w:val="16"/>
                <w:szCs w:val="16"/>
              </w:rPr>
              <w:t>Bertenyi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CCC854" w14:textId="77777777" w:rsidR="009B546A" w:rsidRPr="001B1679" w:rsidRDefault="009B546A" w:rsidP="00C11620">
            <w:pPr>
              <w:pStyle w:val="TAL"/>
              <w:keepNext w:val="0"/>
              <w:rPr>
                <w:sz w:val="16"/>
                <w:szCs w:val="16"/>
              </w:rPr>
            </w:pPr>
            <w:r w:rsidRPr="001B1679">
              <w:rPr>
                <w:sz w:val="16"/>
                <w:szCs w:val="16"/>
              </w:rPr>
              <w:t>Balazs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2E0420" w14:textId="77777777" w:rsidR="009B546A" w:rsidRPr="001B1679" w:rsidRDefault="009B546A" w:rsidP="00C11620">
            <w:pPr>
              <w:pStyle w:val="TAL"/>
              <w:keepNext w:val="0"/>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610FA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A22CD7" w14:textId="77777777" w:rsidR="009B546A" w:rsidRPr="001B1679" w:rsidRDefault="009B546A" w:rsidP="00C11620">
            <w:pPr>
              <w:pStyle w:val="TAL"/>
              <w:keepNext w:val="0"/>
              <w:rPr>
                <w:sz w:val="16"/>
                <w:szCs w:val="16"/>
              </w:rPr>
            </w:pPr>
            <w:r w:rsidRPr="001B1679">
              <w:rPr>
                <w:sz w:val="16"/>
                <w:szCs w:val="16"/>
              </w:rPr>
              <w:t>3GPPMEMBER</w:t>
            </w:r>
          </w:p>
        </w:tc>
      </w:tr>
      <w:tr w:rsidR="009B546A" w14:paraId="503254A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FFA85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EAC484" w14:textId="77777777" w:rsidR="009B546A" w:rsidRPr="001B1679" w:rsidRDefault="009B546A" w:rsidP="00C11620">
            <w:pPr>
              <w:pStyle w:val="TAL"/>
              <w:keepNext w:val="0"/>
              <w:rPr>
                <w:sz w:val="16"/>
                <w:szCs w:val="16"/>
              </w:rPr>
            </w:pPr>
            <w:r w:rsidRPr="001B1679">
              <w:rPr>
                <w:sz w:val="16"/>
                <w:szCs w:val="16"/>
              </w:rPr>
              <w:t>Borsato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81AF6F" w14:textId="77777777" w:rsidR="009B546A" w:rsidRPr="001B1679" w:rsidRDefault="009B546A" w:rsidP="00C11620">
            <w:pPr>
              <w:pStyle w:val="TAL"/>
              <w:keepNext w:val="0"/>
              <w:rPr>
                <w:sz w:val="16"/>
                <w:szCs w:val="16"/>
              </w:rPr>
            </w:pPr>
            <w:r w:rsidRPr="001B1679">
              <w:rPr>
                <w:sz w:val="16"/>
                <w:szCs w:val="16"/>
              </w:rPr>
              <w:t>Ronald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33E0A3" w14:textId="77777777" w:rsidR="009B546A" w:rsidRPr="001B1679" w:rsidRDefault="009B546A" w:rsidP="00C11620">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3D973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DFB511" w14:textId="77777777" w:rsidR="009B546A" w:rsidRPr="001B1679" w:rsidRDefault="009B546A" w:rsidP="00C11620">
            <w:pPr>
              <w:pStyle w:val="TAL"/>
              <w:keepNext w:val="0"/>
              <w:rPr>
                <w:sz w:val="16"/>
                <w:szCs w:val="16"/>
              </w:rPr>
            </w:pPr>
            <w:r w:rsidRPr="001B1679">
              <w:rPr>
                <w:sz w:val="16"/>
                <w:szCs w:val="16"/>
              </w:rPr>
              <w:t>3GPPMEMBER</w:t>
            </w:r>
          </w:p>
        </w:tc>
      </w:tr>
      <w:tr w:rsidR="009B546A" w14:paraId="1E61FAE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E6275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810A6D" w14:textId="77777777" w:rsidR="009B546A" w:rsidRPr="001B1679" w:rsidRDefault="009B546A" w:rsidP="00C11620">
            <w:pPr>
              <w:pStyle w:val="TAL"/>
              <w:keepNext w:val="0"/>
              <w:rPr>
                <w:sz w:val="16"/>
                <w:szCs w:val="16"/>
              </w:rPr>
            </w:pPr>
            <w:r w:rsidRPr="001B1679">
              <w:rPr>
                <w:sz w:val="16"/>
                <w:szCs w:val="16"/>
              </w:rPr>
              <w:t>Boubendir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79EA2A" w14:textId="77777777" w:rsidR="009B546A" w:rsidRPr="001B1679" w:rsidRDefault="009B546A" w:rsidP="00C11620">
            <w:pPr>
              <w:pStyle w:val="TAL"/>
              <w:keepNext w:val="0"/>
              <w:rPr>
                <w:sz w:val="16"/>
                <w:szCs w:val="16"/>
              </w:rPr>
            </w:pPr>
            <w:r w:rsidRPr="001B1679">
              <w:rPr>
                <w:sz w:val="16"/>
                <w:szCs w:val="16"/>
              </w:rPr>
              <w:t>Amina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191CAE" w14:textId="77777777" w:rsidR="009B546A" w:rsidRPr="001B1679" w:rsidRDefault="009B546A" w:rsidP="00C11620">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6E2DB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DD35B4" w14:textId="77777777" w:rsidR="009B546A" w:rsidRPr="001B1679" w:rsidRDefault="009B546A" w:rsidP="00C11620">
            <w:pPr>
              <w:pStyle w:val="TAL"/>
              <w:keepNext w:val="0"/>
              <w:rPr>
                <w:sz w:val="16"/>
                <w:szCs w:val="16"/>
              </w:rPr>
            </w:pPr>
            <w:r w:rsidRPr="001B1679">
              <w:rPr>
                <w:sz w:val="16"/>
                <w:szCs w:val="16"/>
              </w:rPr>
              <w:t>3GPPMEMBER</w:t>
            </w:r>
          </w:p>
        </w:tc>
      </w:tr>
      <w:tr w:rsidR="009B546A" w14:paraId="64A9F78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E358D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D34628" w14:textId="77777777" w:rsidR="009B546A" w:rsidRPr="001B1679" w:rsidRDefault="009B546A" w:rsidP="00C11620">
            <w:pPr>
              <w:pStyle w:val="TAL"/>
              <w:keepNext w:val="0"/>
              <w:rPr>
                <w:sz w:val="16"/>
                <w:szCs w:val="16"/>
              </w:rPr>
            </w:pPr>
            <w:r w:rsidRPr="001B1679">
              <w:rPr>
                <w:sz w:val="16"/>
                <w:szCs w:val="16"/>
              </w:rPr>
              <w:t>Brown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374C84" w14:textId="77777777" w:rsidR="009B546A" w:rsidRPr="001B1679" w:rsidRDefault="009B546A" w:rsidP="00C11620">
            <w:pPr>
              <w:pStyle w:val="TAL"/>
              <w:keepNext w:val="0"/>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7F3195" w14:textId="77777777" w:rsidR="009B546A" w:rsidRPr="001B1679" w:rsidRDefault="009B546A" w:rsidP="00C11620">
            <w:pPr>
              <w:pStyle w:val="TAL"/>
              <w:keepNext w:val="0"/>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9DDB8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FA8415" w14:textId="77777777" w:rsidR="009B546A" w:rsidRPr="001B1679" w:rsidRDefault="009B546A" w:rsidP="00C11620">
            <w:pPr>
              <w:pStyle w:val="TAL"/>
              <w:keepNext w:val="0"/>
              <w:rPr>
                <w:sz w:val="16"/>
                <w:szCs w:val="16"/>
              </w:rPr>
            </w:pPr>
            <w:r w:rsidRPr="001B1679">
              <w:rPr>
                <w:sz w:val="16"/>
                <w:szCs w:val="16"/>
              </w:rPr>
              <w:t>3GPPMEMBER</w:t>
            </w:r>
          </w:p>
        </w:tc>
      </w:tr>
      <w:tr w:rsidR="009B546A" w14:paraId="5751B39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894D4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66A431" w14:textId="77777777" w:rsidR="009B546A" w:rsidRPr="001B1679" w:rsidRDefault="009B546A" w:rsidP="00C11620">
            <w:pPr>
              <w:pStyle w:val="TAL"/>
              <w:keepNext w:val="0"/>
              <w:rPr>
                <w:sz w:val="16"/>
                <w:szCs w:val="16"/>
              </w:rPr>
            </w:pPr>
            <w:r w:rsidRPr="001B1679">
              <w:rPr>
                <w:sz w:val="16"/>
                <w:szCs w:val="16"/>
              </w:rPr>
              <w:t>Buckley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B5A7E5" w14:textId="77777777" w:rsidR="009B546A" w:rsidRPr="001B1679" w:rsidRDefault="009B546A" w:rsidP="00C11620">
            <w:pPr>
              <w:pStyle w:val="TAL"/>
              <w:keepNext w:val="0"/>
              <w:rPr>
                <w:sz w:val="16"/>
                <w:szCs w:val="16"/>
              </w:rPr>
            </w:pPr>
            <w:r w:rsidRPr="001B1679">
              <w:rPr>
                <w:sz w:val="16"/>
                <w:szCs w:val="16"/>
              </w:rPr>
              <w:t>Adrian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F6C999" w14:textId="77777777" w:rsidR="009B546A" w:rsidRPr="001B1679" w:rsidRDefault="009B546A" w:rsidP="00C11620">
            <w:pPr>
              <w:pStyle w:val="TAL"/>
              <w:keepNext w:val="0"/>
              <w:rPr>
                <w:sz w:val="16"/>
                <w:szCs w:val="16"/>
              </w:rPr>
            </w:pPr>
            <w:r w:rsidRPr="001B1679">
              <w:rPr>
                <w:sz w:val="16"/>
                <w:szCs w:val="16"/>
              </w:rPr>
              <w:t>OGC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A0980D" w14:textId="77777777" w:rsidR="009B546A" w:rsidRPr="001B1679" w:rsidRDefault="009B546A" w:rsidP="00C11620">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F5D74F" w14:textId="77777777" w:rsidR="009B546A" w:rsidRPr="001B1679" w:rsidRDefault="009B546A" w:rsidP="00C11620">
            <w:pPr>
              <w:pStyle w:val="TAL"/>
              <w:keepNext w:val="0"/>
              <w:rPr>
                <w:sz w:val="16"/>
                <w:szCs w:val="16"/>
              </w:rPr>
            </w:pPr>
            <w:r w:rsidRPr="001B1679">
              <w:rPr>
                <w:sz w:val="16"/>
                <w:szCs w:val="16"/>
              </w:rPr>
              <w:t>3GPPMARK_REP</w:t>
            </w:r>
          </w:p>
        </w:tc>
      </w:tr>
      <w:tr w:rsidR="009B546A" w14:paraId="63D9F4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63D81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671632" w14:textId="77777777" w:rsidR="009B546A" w:rsidRPr="001B1679" w:rsidRDefault="009B546A" w:rsidP="00C11620">
            <w:pPr>
              <w:pStyle w:val="TAL"/>
              <w:keepNext w:val="0"/>
              <w:rPr>
                <w:sz w:val="16"/>
                <w:szCs w:val="16"/>
              </w:rPr>
            </w:pPr>
            <w:r w:rsidRPr="001B1679">
              <w:rPr>
                <w:sz w:val="16"/>
                <w:szCs w:val="16"/>
              </w:rPr>
              <w:t>Burbidge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CB5C99" w14:textId="77777777" w:rsidR="009B546A" w:rsidRPr="001B1679" w:rsidRDefault="009B546A" w:rsidP="00C11620">
            <w:pPr>
              <w:pStyle w:val="TAL"/>
              <w:keepNext w:val="0"/>
              <w:rPr>
                <w:sz w:val="16"/>
                <w:szCs w:val="16"/>
              </w:rPr>
            </w:pPr>
            <w:r w:rsidRPr="001B1679">
              <w:rPr>
                <w:sz w:val="16"/>
                <w:szCs w:val="16"/>
              </w:rPr>
              <w:t>Richard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C2AA7" w14:textId="77777777" w:rsidR="009B546A" w:rsidRPr="001B1679" w:rsidRDefault="009B546A" w:rsidP="00C11620">
            <w:pPr>
              <w:pStyle w:val="TAL"/>
              <w:keepNext w:val="0"/>
              <w:rPr>
                <w:sz w:val="16"/>
                <w:szCs w:val="16"/>
              </w:rPr>
            </w:pPr>
            <w:r w:rsidRPr="001B1679">
              <w:rPr>
                <w:sz w:val="16"/>
                <w:szCs w:val="16"/>
              </w:rPr>
              <w:t>Intel Corporation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ED370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654376" w14:textId="77777777" w:rsidR="009B546A" w:rsidRPr="001B1679" w:rsidRDefault="009B546A" w:rsidP="00C11620">
            <w:pPr>
              <w:pStyle w:val="TAL"/>
              <w:keepNext w:val="0"/>
              <w:rPr>
                <w:sz w:val="16"/>
                <w:szCs w:val="16"/>
              </w:rPr>
            </w:pPr>
            <w:r w:rsidRPr="001B1679">
              <w:rPr>
                <w:sz w:val="16"/>
                <w:szCs w:val="16"/>
              </w:rPr>
              <w:t>3GPPMEMBER</w:t>
            </w:r>
          </w:p>
        </w:tc>
      </w:tr>
      <w:tr w:rsidR="009B546A" w14:paraId="63C1F82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B984FB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364BEF" w14:textId="77777777" w:rsidR="009B546A" w:rsidRPr="001B1679" w:rsidRDefault="009B546A" w:rsidP="00C11620">
            <w:pPr>
              <w:pStyle w:val="TAL"/>
              <w:keepNext w:val="0"/>
              <w:rPr>
                <w:sz w:val="16"/>
                <w:szCs w:val="16"/>
              </w:rPr>
            </w:pPr>
            <w:r w:rsidRPr="001B1679">
              <w:rPr>
                <w:sz w:val="16"/>
                <w:szCs w:val="16"/>
              </w:rPr>
              <w:t>Cao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0BFBBA" w14:textId="77777777" w:rsidR="009B546A" w:rsidRPr="001B1679" w:rsidRDefault="009B546A" w:rsidP="00C11620">
            <w:pPr>
              <w:pStyle w:val="TAL"/>
              <w:keepNext w:val="0"/>
              <w:rPr>
                <w:sz w:val="16"/>
                <w:szCs w:val="16"/>
              </w:rPr>
            </w:pPr>
            <w:r w:rsidRPr="001B1679">
              <w:rPr>
                <w:sz w:val="16"/>
                <w:szCs w:val="16"/>
              </w:rPr>
              <w:t>Aijun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C4B142" w14:textId="77777777" w:rsidR="009B546A" w:rsidRPr="001B1679" w:rsidRDefault="009B546A" w:rsidP="00C11620">
            <w:pPr>
              <w:pStyle w:val="TAL"/>
              <w:keepNext w:val="0"/>
              <w:rPr>
                <w:sz w:val="16"/>
                <w:szCs w:val="16"/>
              </w:rPr>
            </w:pPr>
            <w:r w:rsidRPr="001B1679">
              <w:rPr>
                <w:sz w:val="16"/>
                <w:szCs w:val="16"/>
              </w:rPr>
              <w:t>MediaTek (Wuhan)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D1350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EB1CEF" w14:textId="77777777" w:rsidR="009B546A" w:rsidRPr="001B1679" w:rsidRDefault="009B546A" w:rsidP="00C11620">
            <w:pPr>
              <w:pStyle w:val="TAL"/>
              <w:keepNext w:val="0"/>
              <w:rPr>
                <w:sz w:val="16"/>
                <w:szCs w:val="16"/>
              </w:rPr>
            </w:pPr>
            <w:r w:rsidRPr="001B1679">
              <w:rPr>
                <w:sz w:val="16"/>
                <w:szCs w:val="16"/>
              </w:rPr>
              <w:t>3GPPMEMBER</w:t>
            </w:r>
          </w:p>
        </w:tc>
      </w:tr>
      <w:tr w:rsidR="009B546A" w14:paraId="6F9DB04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59EFC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503F38" w14:textId="77777777" w:rsidR="009B546A" w:rsidRPr="001B1679" w:rsidRDefault="009B546A" w:rsidP="00C11620">
            <w:pPr>
              <w:pStyle w:val="TAL"/>
              <w:keepNext w:val="0"/>
              <w:rPr>
                <w:sz w:val="16"/>
                <w:szCs w:val="16"/>
              </w:rPr>
            </w:pPr>
            <w:r w:rsidRPr="001B1679">
              <w:rPr>
                <w:sz w:val="16"/>
                <w:szCs w:val="16"/>
              </w:rPr>
              <w:t>Cao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961B57" w14:textId="77777777" w:rsidR="009B546A" w:rsidRPr="001B1679" w:rsidRDefault="009B546A" w:rsidP="00C11620">
            <w:pPr>
              <w:pStyle w:val="TAL"/>
              <w:keepNext w:val="0"/>
              <w:rPr>
                <w:sz w:val="16"/>
                <w:szCs w:val="16"/>
              </w:rPr>
            </w:pPr>
            <w:r w:rsidRPr="001B1679">
              <w:rPr>
                <w:sz w:val="16"/>
                <w:szCs w:val="16"/>
              </w:rPr>
              <w:t>Gen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A3A3D5" w14:textId="77777777" w:rsidR="009B546A" w:rsidRPr="001B1679" w:rsidRDefault="009B546A" w:rsidP="00C11620">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D10A4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8529B3" w14:textId="77777777" w:rsidR="009B546A" w:rsidRPr="001B1679" w:rsidRDefault="009B546A" w:rsidP="00C11620">
            <w:pPr>
              <w:pStyle w:val="TAL"/>
              <w:keepNext w:val="0"/>
              <w:rPr>
                <w:sz w:val="16"/>
                <w:szCs w:val="16"/>
              </w:rPr>
            </w:pPr>
            <w:r w:rsidRPr="001B1679">
              <w:rPr>
                <w:sz w:val="16"/>
                <w:szCs w:val="16"/>
              </w:rPr>
              <w:t>3GPPMEMBER</w:t>
            </w:r>
          </w:p>
        </w:tc>
      </w:tr>
      <w:tr w:rsidR="009B546A" w14:paraId="18034F4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80CED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8AE9C9" w14:textId="77777777" w:rsidR="009B546A" w:rsidRPr="001B1679" w:rsidRDefault="009B546A" w:rsidP="00C11620">
            <w:pPr>
              <w:pStyle w:val="TAL"/>
              <w:keepNext w:val="0"/>
              <w:rPr>
                <w:sz w:val="16"/>
                <w:szCs w:val="16"/>
              </w:rPr>
            </w:pPr>
            <w:r w:rsidRPr="001B1679">
              <w:rPr>
                <w:sz w:val="16"/>
                <w:szCs w:val="16"/>
              </w:rPr>
              <w:t>Casati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37B742" w14:textId="77777777" w:rsidR="009B546A" w:rsidRPr="001B1679" w:rsidRDefault="009B546A" w:rsidP="00C11620">
            <w:pPr>
              <w:pStyle w:val="TAL"/>
              <w:keepNext w:val="0"/>
              <w:rPr>
                <w:sz w:val="16"/>
                <w:szCs w:val="16"/>
              </w:rPr>
            </w:pPr>
            <w:r w:rsidRPr="001B1679">
              <w:rPr>
                <w:sz w:val="16"/>
                <w:szCs w:val="16"/>
              </w:rPr>
              <w:t>Alessio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7E46C1" w14:textId="77777777" w:rsidR="009B546A" w:rsidRPr="001B1679" w:rsidRDefault="009B546A" w:rsidP="00C11620">
            <w:pPr>
              <w:pStyle w:val="TAL"/>
              <w:keepNext w:val="0"/>
              <w:rPr>
                <w:sz w:val="16"/>
                <w:szCs w:val="16"/>
              </w:rPr>
            </w:pPr>
            <w:r w:rsidRPr="001B1679">
              <w:rPr>
                <w:sz w:val="16"/>
                <w:szCs w:val="16"/>
              </w:rPr>
              <w:t>Nokia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6D239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FC4581" w14:textId="77777777" w:rsidR="009B546A" w:rsidRPr="001B1679" w:rsidRDefault="009B546A" w:rsidP="00C11620">
            <w:pPr>
              <w:pStyle w:val="TAL"/>
              <w:keepNext w:val="0"/>
              <w:rPr>
                <w:sz w:val="16"/>
                <w:szCs w:val="16"/>
              </w:rPr>
            </w:pPr>
            <w:r w:rsidRPr="001B1679">
              <w:rPr>
                <w:sz w:val="16"/>
                <w:szCs w:val="16"/>
              </w:rPr>
              <w:t>3GPPMEMBER</w:t>
            </w:r>
          </w:p>
        </w:tc>
      </w:tr>
      <w:tr w:rsidR="009B546A" w14:paraId="78AE335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05933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EE5E55" w14:textId="77777777" w:rsidR="009B546A" w:rsidRPr="001B1679" w:rsidRDefault="009B546A" w:rsidP="00C11620">
            <w:pPr>
              <w:pStyle w:val="TAL"/>
              <w:keepNext w:val="0"/>
              <w:rPr>
                <w:sz w:val="16"/>
                <w:szCs w:val="16"/>
              </w:rPr>
            </w:pPr>
            <w:r w:rsidRPr="001B1679">
              <w:rPr>
                <w:sz w:val="16"/>
                <w:szCs w:val="16"/>
              </w:rPr>
              <w:t>Champel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A5AE2E" w14:textId="77777777" w:rsidR="009B546A" w:rsidRPr="001B1679" w:rsidRDefault="009B546A" w:rsidP="00C11620">
            <w:pPr>
              <w:pStyle w:val="TAL"/>
              <w:keepNext w:val="0"/>
              <w:rPr>
                <w:sz w:val="16"/>
                <w:szCs w:val="16"/>
              </w:rPr>
            </w:pPr>
            <w:r w:rsidRPr="001B1679">
              <w:rPr>
                <w:sz w:val="16"/>
                <w:szCs w:val="16"/>
              </w:rPr>
              <w:t>Mary-Luc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18099B" w14:textId="77777777" w:rsidR="009B546A" w:rsidRPr="001B1679" w:rsidRDefault="009B546A" w:rsidP="00C11620">
            <w:pPr>
              <w:pStyle w:val="TAL"/>
              <w:keepNext w:val="0"/>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35528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ACE3DB" w14:textId="77777777" w:rsidR="009B546A" w:rsidRPr="001B1679" w:rsidRDefault="009B546A" w:rsidP="00C11620">
            <w:pPr>
              <w:pStyle w:val="TAL"/>
              <w:keepNext w:val="0"/>
              <w:rPr>
                <w:sz w:val="16"/>
                <w:szCs w:val="16"/>
              </w:rPr>
            </w:pPr>
            <w:r w:rsidRPr="001B1679">
              <w:rPr>
                <w:sz w:val="16"/>
                <w:szCs w:val="16"/>
              </w:rPr>
              <w:t>3GPPMEMBER</w:t>
            </w:r>
          </w:p>
        </w:tc>
      </w:tr>
      <w:tr w:rsidR="009B546A" w14:paraId="0D28257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F4179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393832" w14:textId="77777777" w:rsidR="009B546A" w:rsidRPr="001B1679" w:rsidRDefault="009B546A" w:rsidP="00C11620">
            <w:pPr>
              <w:pStyle w:val="TAL"/>
              <w:keepNext w:val="0"/>
              <w:rPr>
                <w:sz w:val="16"/>
                <w:szCs w:val="16"/>
              </w:rPr>
            </w:pPr>
            <w:r w:rsidRPr="001B1679">
              <w:rPr>
                <w:sz w:val="16"/>
                <w:szCs w:val="16"/>
              </w:rPr>
              <w:t>Chan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2DAF2E" w14:textId="77777777" w:rsidR="009B546A" w:rsidRPr="001B1679" w:rsidRDefault="009B546A" w:rsidP="00C11620">
            <w:pPr>
              <w:pStyle w:val="TAL"/>
              <w:keepNext w:val="0"/>
              <w:rPr>
                <w:sz w:val="16"/>
                <w:szCs w:val="16"/>
              </w:rPr>
            </w:pPr>
            <w:r w:rsidRPr="001B1679">
              <w:rPr>
                <w:sz w:val="16"/>
                <w:szCs w:val="16"/>
              </w:rPr>
              <w:t>Yee Sin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A64976" w14:textId="77777777" w:rsidR="009B546A" w:rsidRPr="001B1679" w:rsidRDefault="009B546A" w:rsidP="00C11620">
            <w:pPr>
              <w:pStyle w:val="TAL"/>
              <w:keepNext w:val="0"/>
              <w:rPr>
                <w:sz w:val="16"/>
                <w:szCs w:val="16"/>
              </w:rPr>
            </w:pPr>
            <w:r w:rsidRPr="001B1679">
              <w:rPr>
                <w:sz w:val="16"/>
                <w:szCs w:val="16"/>
              </w:rPr>
              <w:t>Facebook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5CEDDD"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1E0164" w14:textId="77777777" w:rsidR="009B546A" w:rsidRPr="001B1679" w:rsidRDefault="009B546A" w:rsidP="00C11620">
            <w:pPr>
              <w:pStyle w:val="TAL"/>
              <w:keepNext w:val="0"/>
              <w:rPr>
                <w:sz w:val="16"/>
                <w:szCs w:val="16"/>
              </w:rPr>
            </w:pPr>
            <w:r w:rsidRPr="001B1679">
              <w:rPr>
                <w:sz w:val="16"/>
                <w:szCs w:val="16"/>
              </w:rPr>
              <w:t>3GPPMEMBER</w:t>
            </w:r>
          </w:p>
        </w:tc>
      </w:tr>
      <w:tr w:rsidR="009B546A" w14:paraId="2652080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31C1F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EAC6A6" w14:textId="77777777" w:rsidR="009B546A" w:rsidRPr="001B1679" w:rsidRDefault="009B546A" w:rsidP="00C11620">
            <w:pPr>
              <w:pStyle w:val="TAL"/>
              <w:keepNext w:val="0"/>
              <w:rPr>
                <w:sz w:val="16"/>
                <w:szCs w:val="16"/>
              </w:rPr>
            </w:pPr>
            <w:r w:rsidRPr="001B1679">
              <w:rPr>
                <w:sz w:val="16"/>
                <w:szCs w:val="16"/>
              </w:rPr>
              <w:t>Chandratre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D37E55" w14:textId="77777777" w:rsidR="009B546A" w:rsidRPr="001B1679" w:rsidRDefault="009B546A" w:rsidP="00C11620">
            <w:pPr>
              <w:pStyle w:val="TAL"/>
              <w:keepNext w:val="0"/>
              <w:rPr>
                <w:sz w:val="16"/>
                <w:szCs w:val="16"/>
              </w:rPr>
            </w:pPr>
            <w:r w:rsidRPr="001B1679">
              <w:rPr>
                <w:sz w:val="16"/>
                <w:szCs w:val="16"/>
              </w:rPr>
              <w:t>Prasad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A26D47" w14:textId="77777777" w:rsidR="009B546A" w:rsidRPr="001B1679" w:rsidRDefault="009B546A" w:rsidP="00C11620">
            <w:pPr>
              <w:pStyle w:val="TAL"/>
              <w:keepNext w:val="0"/>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4713F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D49B2D" w14:textId="77777777" w:rsidR="009B546A" w:rsidRPr="001B1679" w:rsidRDefault="009B546A" w:rsidP="00C11620">
            <w:pPr>
              <w:pStyle w:val="TAL"/>
              <w:keepNext w:val="0"/>
              <w:rPr>
                <w:sz w:val="16"/>
                <w:szCs w:val="16"/>
              </w:rPr>
            </w:pPr>
            <w:r w:rsidRPr="001B1679">
              <w:rPr>
                <w:sz w:val="16"/>
                <w:szCs w:val="16"/>
              </w:rPr>
              <w:t>3GPPMEMBER</w:t>
            </w:r>
          </w:p>
        </w:tc>
      </w:tr>
      <w:tr w:rsidR="009B546A" w14:paraId="7BC9895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0A0C78"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8D25F9" w14:textId="77777777" w:rsidR="009B546A" w:rsidRPr="001B1679" w:rsidRDefault="009B546A" w:rsidP="00C11620">
            <w:pPr>
              <w:pStyle w:val="TAL"/>
              <w:keepNext w:val="0"/>
              <w:rPr>
                <w:sz w:val="16"/>
                <w:szCs w:val="16"/>
              </w:rPr>
            </w:pPr>
            <w:r w:rsidRPr="001B1679">
              <w:rPr>
                <w:sz w:val="16"/>
                <w:szCs w:val="16"/>
              </w:rPr>
              <w:t>Charbit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F674C8" w14:textId="77777777" w:rsidR="009B546A" w:rsidRPr="001B1679" w:rsidRDefault="009B546A" w:rsidP="00C11620">
            <w:pPr>
              <w:pStyle w:val="TAL"/>
              <w:keepNext w:val="0"/>
              <w:rPr>
                <w:sz w:val="16"/>
                <w:szCs w:val="16"/>
              </w:rPr>
            </w:pPr>
            <w:r w:rsidRPr="001B1679">
              <w:rPr>
                <w:sz w:val="16"/>
                <w:szCs w:val="16"/>
              </w:rPr>
              <w:t>Gilles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B06C2" w14:textId="77777777" w:rsidR="009B546A" w:rsidRPr="001B1679" w:rsidRDefault="009B546A" w:rsidP="00C11620">
            <w:pPr>
              <w:pStyle w:val="TAL"/>
              <w:keepNext w:val="0"/>
              <w:rPr>
                <w:sz w:val="16"/>
                <w:szCs w:val="16"/>
              </w:rPr>
            </w:pPr>
            <w:r w:rsidRPr="001B1679">
              <w:rPr>
                <w:sz w:val="16"/>
                <w:szCs w:val="16"/>
              </w:rPr>
              <w:t>MediaTek Beijing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6F073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746814" w14:textId="77777777" w:rsidR="009B546A" w:rsidRPr="001B1679" w:rsidRDefault="009B546A" w:rsidP="00C11620">
            <w:pPr>
              <w:pStyle w:val="TAL"/>
              <w:keepNext w:val="0"/>
              <w:rPr>
                <w:sz w:val="16"/>
                <w:szCs w:val="16"/>
              </w:rPr>
            </w:pPr>
            <w:r w:rsidRPr="001B1679">
              <w:rPr>
                <w:sz w:val="16"/>
                <w:szCs w:val="16"/>
              </w:rPr>
              <w:t>3GPPMEMBER</w:t>
            </w:r>
          </w:p>
        </w:tc>
      </w:tr>
      <w:tr w:rsidR="009B546A" w14:paraId="774FB34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A7237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08DAD0"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BF08CC" w14:textId="77777777" w:rsidR="009B546A" w:rsidRPr="001B1679" w:rsidRDefault="009B546A" w:rsidP="00C11620">
            <w:pPr>
              <w:pStyle w:val="TAL"/>
              <w:keepNext w:val="0"/>
              <w:rPr>
                <w:sz w:val="16"/>
                <w:szCs w:val="16"/>
              </w:rPr>
            </w:pPr>
            <w:r w:rsidRPr="001B1679">
              <w:rPr>
                <w:sz w:val="16"/>
                <w:szCs w:val="16"/>
              </w:rPr>
              <w:t>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14C88" w14:textId="77777777" w:rsidR="009B546A" w:rsidRPr="001B1679" w:rsidRDefault="009B546A" w:rsidP="00C11620">
            <w:pPr>
              <w:pStyle w:val="TAL"/>
              <w:keepNext w:val="0"/>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A1CFC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ABEA7D" w14:textId="77777777" w:rsidR="009B546A" w:rsidRPr="001B1679" w:rsidRDefault="009B546A" w:rsidP="00C11620">
            <w:pPr>
              <w:pStyle w:val="TAL"/>
              <w:keepNext w:val="0"/>
              <w:rPr>
                <w:sz w:val="16"/>
                <w:szCs w:val="16"/>
              </w:rPr>
            </w:pPr>
            <w:r w:rsidRPr="001B1679">
              <w:rPr>
                <w:sz w:val="16"/>
                <w:szCs w:val="16"/>
              </w:rPr>
              <w:t>3GPPMEMBER</w:t>
            </w:r>
          </w:p>
        </w:tc>
      </w:tr>
      <w:tr w:rsidR="009B546A" w14:paraId="7F85F9F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9D53A1"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9E212D"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6BA572" w14:textId="77777777" w:rsidR="009B546A" w:rsidRPr="001B1679" w:rsidRDefault="009B546A" w:rsidP="00C11620">
            <w:pPr>
              <w:pStyle w:val="TAL"/>
              <w:keepNext w:val="0"/>
              <w:rPr>
                <w:sz w:val="16"/>
                <w:szCs w:val="16"/>
              </w:rPr>
            </w:pPr>
            <w:r w:rsidRPr="001B1679">
              <w:rPr>
                <w:sz w:val="16"/>
                <w:szCs w:val="16"/>
              </w:rPr>
              <w:t>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B6E80C" w14:textId="77777777" w:rsidR="009B546A" w:rsidRPr="001B1679" w:rsidRDefault="009B546A" w:rsidP="00C11620">
            <w:pPr>
              <w:pStyle w:val="TAL"/>
              <w:keepNext w:val="0"/>
              <w:rPr>
                <w:sz w:val="16"/>
                <w:szCs w:val="16"/>
              </w:rPr>
            </w:pPr>
            <w:r w:rsidRPr="001B1679">
              <w:rPr>
                <w:sz w:val="16"/>
                <w:szCs w:val="16"/>
              </w:rPr>
              <w:t>ShenZhen Zhongxing Shitong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F0E1D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14A18A" w14:textId="77777777" w:rsidR="009B546A" w:rsidRPr="001B1679" w:rsidRDefault="009B546A" w:rsidP="00C11620">
            <w:pPr>
              <w:pStyle w:val="TAL"/>
              <w:keepNext w:val="0"/>
              <w:rPr>
                <w:sz w:val="16"/>
                <w:szCs w:val="16"/>
              </w:rPr>
            </w:pPr>
            <w:r w:rsidRPr="001B1679">
              <w:rPr>
                <w:sz w:val="16"/>
                <w:szCs w:val="16"/>
              </w:rPr>
              <w:t>3GPPMEMBER</w:t>
            </w:r>
          </w:p>
        </w:tc>
      </w:tr>
      <w:tr w:rsidR="009B546A" w14:paraId="375D640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D30924"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127B87"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19AE86" w14:textId="77777777" w:rsidR="009B546A" w:rsidRPr="001B1679" w:rsidRDefault="009B546A" w:rsidP="00C11620">
            <w:pPr>
              <w:pStyle w:val="TAL"/>
              <w:keepNext w:val="0"/>
              <w:rPr>
                <w:sz w:val="16"/>
                <w:szCs w:val="16"/>
              </w:rPr>
            </w:pPr>
            <w:r w:rsidRPr="001B1679">
              <w:rPr>
                <w:sz w:val="16"/>
                <w:szCs w:val="16"/>
              </w:rPr>
              <w:t>Xiang (Steven)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494BA2" w14:textId="77777777" w:rsidR="009B546A" w:rsidRPr="001B1679" w:rsidRDefault="009B546A" w:rsidP="00C11620">
            <w:pPr>
              <w:pStyle w:val="TAL"/>
              <w:keepNext w:val="0"/>
              <w:rPr>
                <w:sz w:val="16"/>
                <w:szCs w:val="16"/>
              </w:rPr>
            </w:pPr>
            <w:r w:rsidRPr="001B1679">
              <w:rPr>
                <w:sz w:val="16"/>
                <w:szCs w:val="16"/>
              </w:rPr>
              <w:t>Apple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E7507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075539" w14:textId="77777777" w:rsidR="009B546A" w:rsidRPr="001B1679" w:rsidRDefault="009B546A" w:rsidP="00C11620">
            <w:pPr>
              <w:pStyle w:val="TAL"/>
              <w:keepNext w:val="0"/>
              <w:rPr>
                <w:sz w:val="16"/>
                <w:szCs w:val="16"/>
              </w:rPr>
            </w:pPr>
            <w:r w:rsidRPr="001B1679">
              <w:rPr>
                <w:sz w:val="16"/>
                <w:szCs w:val="16"/>
              </w:rPr>
              <w:t>3GPPMEMBER</w:t>
            </w:r>
          </w:p>
        </w:tc>
      </w:tr>
      <w:tr w:rsidR="009B546A" w14:paraId="34FBE17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D3C8E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CEDD4C"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0C79DC" w14:textId="77777777" w:rsidR="009B546A" w:rsidRPr="001B1679" w:rsidRDefault="009B546A" w:rsidP="00C11620">
            <w:pPr>
              <w:pStyle w:val="TAL"/>
              <w:keepNext w:val="0"/>
              <w:rPr>
                <w:sz w:val="16"/>
                <w:szCs w:val="16"/>
              </w:rPr>
            </w:pPr>
            <w:r w:rsidRPr="001B1679">
              <w:rPr>
                <w:sz w:val="16"/>
                <w:szCs w:val="16"/>
              </w:rPr>
              <w:t>Xiaobao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ABD12C" w14:textId="77777777" w:rsidR="009B546A" w:rsidRPr="001B1679" w:rsidRDefault="009B546A" w:rsidP="00C11620">
            <w:pPr>
              <w:pStyle w:val="TAL"/>
              <w:keepNext w:val="0"/>
              <w:rPr>
                <w:sz w:val="16"/>
                <w:szCs w:val="16"/>
              </w:rPr>
            </w:pPr>
            <w:r w:rsidRPr="001B1679">
              <w:rPr>
                <w:sz w:val="16"/>
                <w:szCs w:val="16"/>
              </w:rPr>
              <w:t>Orange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84868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2A11DB" w14:textId="77777777" w:rsidR="009B546A" w:rsidRPr="001B1679" w:rsidRDefault="009B546A" w:rsidP="00C11620">
            <w:pPr>
              <w:pStyle w:val="TAL"/>
              <w:keepNext w:val="0"/>
              <w:rPr>
                <w:sz w:val="16"/>
                <w:szCs w:val="16"/>
              </w:rPr>
            </w:pPr>
            <w:r w:rsidRPr="001B1679">
              <w:rPr>
                <w:sz w:val="16"/>
                <w:szCs w:val="16"/>
              </w:rPr>
              <w:t>3GPPMEMBER</w:t>
            </w:r>
          </w:p>
        </w:tc>
      </w:tr>
      <w:tr w:rsidR="009B546A" w14:paraId="711573A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05631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B6CFBA" w14:textId="77777777" w:rsidR="009B546A" w:rsidRPr="001B1679" w:rsidRDefault="009B546A" w:rsidP="00C11620">
            <w:pPr>
              <w:pStyle w:val="TAL"/>
              <w:keepNext w:val="0"/>
              <w:rPr>
                <w:sz w:val="16"/>
                <w:szCs w:val="16"/>
              </w:rPr>
            </w:pPr>
            <w:r w:rsidRPr="001B1679">
              <w:rPr>
                <w:sz w:val="16"/>
                <w:szCs w:val="16"/>
              </w:rPr>
              <w:t>Chen Larsson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4C0E20" w14:textId="77777777" w:rsidR="009B546A" w:rsidRPr="001B1679" w:rsidRDefault="009B546A" w:rsidP="00C11620">
            <w:pPr>
              <w:pStyle w:val="TAL"/>
              <w:keepNext w:val="0"/>
              <w:rPr>
                <w:sz w:val="16"/>
                <w:szCs w:val="16"/>
              </w:rPr>
            </w:pPr>
            <w:r w:rsidRPr="001B1679">
              <w:rPr>
                <w:sz w:val="16"/>
                <w:szCs w:val="16"/>
              </w:rPr>
              <w:t>Daniel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C6CFB2" w14:textId="77777777" w:rsidR="009B546A" w:rsidRPr="001B1679" w:rsidRDefault="009B546A" w:rsidP="00C11620">
            <w:pPr>
              <w:pStyle w:val="TAL"/>
              <w:keepNext w:val="0"/>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1AB2FD"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5146C9" w14:textId="77777777" w:rsidR="009B546A" w:rsidRPr="001B1679" w:rsidRDefault="009B546A" w:rsidP="00C11620">
            <w:pPr>
              <w:pStyle w:val="TAL"/>
              <w:keepNext w:val="0"/>
              <w:rPr>
                <w:sz w:val="16"/>
                <w:szCs w:val="16"/>
              </w:rPr>
            </w:pPr>
            <w:r w:rsidRPr="001B1679">
              <w:rPr>
                <w:sz w:val="16"/>
                <w:szCs w:val="16"/>
              </w:rPr>
              <w:t>3GPPMEMBER</w:t>
            </w:r>
          </w:p>
        </w:tc>
      </w:tr>
      <w:tr w:rsidR="009B546A" w14:paraId="514E464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03617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BF76FD" w14:textId="77777777" w:rsidR="009B546A" w:rsidRPr="001B1679" w:rsidRDefault="009B546A" w:rsidP="00C11620">
            <w:pPr>
              <w:pStyle w:val="TAL"/>
              <w:keepNext w:val="0"/>
              <w:rPr>
                <w:sz w:val="16"/>
                <w:szCs w:val="16"/>
              </w:rPr>
            </w:pPr>
            <w:r w:rsidRPr="001B1679">
              <w:rPr>
                <w:sz w:val="16"/>
                <w:szCs w:val="16"/>
              </w:rPr>
              <w:t>CHIN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449072" w14:textId="77777777" w:rsidR="009B546A" w:rsidRPr="001B1679" w:rsidRDefault="009B546A" w:rsidP="00C11620">
            <w:pPr>
              <w:pStyle w:val="TAL"/>
              <w:keepNext w:val="0"/>
              <w:rPr>
                <w:sz w:val="16"/>
                <w:szCs w:val="16"/>
              </w:rPr>
            </w:pPr>
            <w:r w:rsidRPr="001B1679">
              <w:rPr>
                <w:sz w:val="16"/>
                <w:szCs w:val="16"/>
              </w:rPr>
              <w:t>ChenHo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66124C" w14:textId="77777777" w:rsidR="009B546A" w:rsidRPr="001B1679" w:rsidRDefault="009B546A" w:rsidP="00C11620">
            <w:pPr>
              <w:pStyle w:val="TAL"/>
              <w:keepNext w:val="0"/>
              <w:rPr>
                <w:sz w:val="16"/>
                <w:szCs w:val="16"/>
              </w:rPr>
            </w:pPr>
            <w:r w:rsidRPr="001B1679">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D8BFE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460584" w14:textId="77777777" w:rsidR="009B546A" w:rsidRPr="001B1679" w:rsidRDefault="009B546A" w:rsidP="00C11620">
            <w:pPr>
              <w:pStyle w:val="TAL"/>
              <w:keepNext w:val="0"/>
              <w:rPr>
                <w:sz w:val="16"/>
                <w:szCs w:val="16"/>
              </w:rPr>
            </w:pPr>
            <w:r w:rsidRPr="001B1679">
              <w:rPr>
                <w:sz w:val="16"/>
                <w:szCs w:val="16"/>
              </w:rPr>
              <w:t>3GPPMEMBER</w:t>
            </w:r>
          </w:p>
        </w:tc>
      </w:tr>
      <w:tr w:rsidR="009B546A" w14:paraId="78ED00B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EB343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3FDA35" w14:textId="77777777" w:rsidR="009B546A" w:rsidRPr="001B1679" w:rsidRDefault="009B546A" w:rsidP="00C11620">
            <w:pPr>
              <w:pStyle w:val="TAL"/>
              <w:keepNext w:val="0"/>
              <w:rPr>
                <w:sz w:val="16"/>
                <w:szCs w:val="16"/>
              </w:rPr>
            </w:pPr>
            <w:r w:rsidRPr="001B1679">
              <w:rPr>
                <w:sz w:val="16"/>
                <w:szCs w:val="16"/>
              </w:rPr>
              <w:t>Chitturi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A2F91F" w14:textId="77777777" w:rsidR="009B546A" w:rsidRPr="001B1679" w:rsidRDefault="009B546A" w:rsidP="00C11620">
            <w:pPr>
              <w:pStyle w:val="TAL"/>
              <w:keepNext w:val="0"/>
              <w:rPr>
                <w:sz w:val="16"/>
                <w:szCs w:val="16"/>
              </w:rPr>
            </w:pPr>
            <w:r w:rsidRPr="001B1679">
              <w:rPr>
                <w:sz w:val="16"/>
                <w:szCs w:val="16"/>
              </w:rPr>
              <w:t>Suresh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3BFA3E" w14:textId="77777777" w:rsidR="009B546A" w:rsidRPr="001B1679" w:rsidRDefault="009B546A" w:rsidP="00C11620">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FC1083"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125253" w14:textId="77777777" w:rsidR="009B546A" w:rsidRPr="001B1679" w:rsidRDefault="009B546A" w:rsidP="00C11620">
            <w:pPr>
              <w:pStyle w:val="TAL"/>
              <w:keepNext w:val="0"/>
              <w:rPr>
                <w:sz w:val="16"/>
                <w:szCs w:val="16"/>
              </w:rPr>
            </w:pPr>
            <w:r w:rsidRPr="001B1679">
              <w:rPr>
                <w:sz w:val="16"/>
                <w:szCs w:val="16"/>
              </w:rPr>
              <w:t>3GPPMEMBER</w:t>
            </w:r>
          </w:p>
        </w:tc>
      </w:tr>
      <w:tr w:rsidR="009B546A" w14:paraId="777E46C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420A2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8D777A" w14:textId="77777777" w:rsidR="009B546A" w:rsidRPr="001B1679" w:rsidRDefault="009B546A" w:rsidP="00C11620">
            <w:pPr>
              <w:pStyle w:val="TAL"/>
              <w:keepNext w:val="0"/>
              <w:rPr>
                <w:sz w:val="16"/>
                <w:szCs w:val="16"/>
              </w:rPr>
            </w:pPr>
            <w:r w:rsidRPr="001B1679">
              <w:rPr>
                <w:sz w:val="16"/>
                <w:szCs w:val="16"/>
              </w:rPr>
              <w:t>Choksi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2D6B51" w14:textId="77777777" w:rsidR="009B546A" w:rsidRPr="001B1679" w:rsidRDefault="009B546A" w:rsidP="00C11620">
            <w:pPr>
              <w:pStyle w:val="TAL"/>
              <w:keepNext w:val="0"/>
              <w:rPr>
                <w:sz w:val="16"/>
                <w:szCs w:val="16"/>
              </w:rPr>
            </w:pPr>
            <w:r w:rsidRPr="001B1679">
              <w:rPr>
                <w:sz w:val="16"/>
                <w:szCs w:val="16"/>
              </w:rPr>
              <w:t>Ojas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B071F" w14:textId="77777777" w:rsidR="009B546A" w:rsidRPr="001B1679" w:rsidRDefault="009B546A" w:rsidP="00C11620">
            <w:pPr>
              <w:pStyle w:val="TAL"/>
              <w:keepNext w:val="0"/>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CD2479"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FD2B98" w14:textId="77777777" w:rsidR="009B546A" w:rsidRPr="001B1679" w:rsidRDefault="009B546A" w:rsidP="00C11620">
            <w:pPr>
              <w:pStyle w:val="TAL"/>
              <w:keepNext w:val="0"/>
              <w:rPr>
                <w:sz w:val="16"/>
                <w:szCs w:val="16"/>
              </w:rPr>
            </w:pPr>
            <w:r w:rsidRPr="001B1679">
              <w:rPr>
                <w:sz w:val="16"/>
                <w:szCs w:val="16"/>
              </w:rPr>
              <w:t>3GPPMEMBER</w:t>
            </w:r>
          </w:p>
        </w:tc>
      </w:tr>
      <w:tr w:rsidR="009B546A" w14:paraId="5D59449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6F057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3225D0" w14:textId="77777777" w:rsidR="009B546A" w:rsidRPr="001B1679" w:rsidRDefault="009B546A" w:rsidP="00C11620">
            <w:pPr>
              <w:pStyle w:val="TAL"/>
              <w:keepNext w:val="0"/>
              <w:rPr>
                <w:sz w:val="16"/>
                <w:szCs w:val="16"/>
              </w:rPr>
            </w:pPr>
            <w:r w:rsidRPr="001B1679">
              <w:rPr>
                <w:sz w:val="16"/>
                <w:szCs w:val="16"/>
              </w:rPr>
              <w:t>Chuberre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E16624" w14:textId="77777777" w:rsidR="009B546A" w:rsidRPr="001B1679" w:rsidRDefault="009B546A" w:rsidP="00C11620">
            <w:pPr>
              <w:pStyle w:val="TAL"/>
              <w:keepNext w:val="0"/>
              <w:rPr>
                <w:sz w:val="16"/>
                <w:szCs w:val="16"/>
              </w:rPr>
            </w:pPr>
            <w:r w:rsidRPr="001B1679">
              <w:rPr>
                <w:sz w:val="16"/>
                <w:szCs w:val="16"/>
              </w:rPr>
              <w:t>Nicolas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185B27" w14:textId="77777777" w:rsidR="009B546A" w:rsidRPr="001B1679" w:rsidRDefault="009B546A" w:rsidP="00C11620">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6DCC8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4CE77B" w14:textId="77777777" w:rsidR="009B546A" w:rsidRPr="001B1679" w:rsidRDefault="009B546A" w:rsidP="00C11620">
            <w:pPr>
              <w:pStyle w:val="TAL"/>
              <w:keepNext w:val="0"/>
              <w:rPr>
                <w:sz w:val="16"/>
                <w:szCs w:val="16"/>
              </w:rPr>
            </w:pPr>
            <w:r w:rsidRPr="001B1679">
              <w:rPr>
                <w:sz w:val="16"/>
                <w:szCs w:val="16"/>
              </w:rPr>
              <w:t>3GPPMEMBER</w:t>
            </w:r>
          </w:p>
        </w:tc>
      </w:tr>
      <w:tr w:rsidR="009B546A" w14:paraId="21AE1BC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A9DB7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55CA1C" w14:textId="77777777" w:rsidR="009B546A" w:rsidRPr="001B1679" w:rsidRDefault="009B546A" w:rsidP="00C11620">
            <w:pPr>
              <w:pStyle w:val="TAL"/>
              <w:keepNext w:val="0"/>
              <w:rPr>
                <w:sz w:val="16"/>
                <w:szCs w:val="16"/>
              </w:rPr>
            </w:pPr>
            <w:r w:rsidRPr="001B1679">
              <w:rPr>
                <w:sz w:val="16"/>
                <w:szCs w:val="16"/>
              </w:rPr>
              <w:t>Cioni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377880" w14:textId="77777777" w:rsidR="009B546A" w:rsidRPr="001B1679" w:rsidRDefault="009B546A" w:rsidP="00C11620">
            <w:pPr>
              <w:pStyle w:val="TAL"/>
              <w:keepNext w:val="0"/>
              <w:rPr>
                <w:sz w:val="16"/>
                <w:szCs w:val="16"/>
              </w:rPr>
            </w:pPr>
            <w:r w:rsidRPr="001B1679">
              <w:rPr>
                <w:sz w:val="16"/>
                <w:szCs w:val="16"/>
              </w:rPr>
              <w:t>Stefano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16A8A7" w14:textId="77777777" w:rsidR="009B546A" w:rsidRPr="001B1679" w:rsidRDefault="009B546A" w:rsidP="00C11620">
            <w:pPr>
              <w:pStyle w:val="TAL"/>
              <w:keepNext w:val="0"/>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510CE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69960C" w14:textId="77777777" w:rsidR="009B546A" w:rsidRPr="001B1679" w:rsidRDefault="009B546A" w:rsidP="00C11620">
            <w:pPr>
              <w:pStyle w:val="TAL"/>
              <w:keepNext w:val="0"/>
              <w:rPr>
                <w:sz w:val="16"/>
                <w:szCs w:val="16"/>
              </w:rPr>
            </w:pPr>
            <w:r w:rsidRPr="001B1679">
              <w:rPr>
                <w:sz w:val="16"/>
                <w:szCs w:val="16"/>
              </w:rPr>
              <w:t>3GPPMEMBER</w:t>
            </w:r>
          </w:p>
        </w:tc>
      </w:tr>
      <w:tr w:rsidR="009B546A" w14:paraId="48093B3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6D98A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874C2A" w14:textId="77777777" w:rsidR="009B546A" w:rsidRPr="001B1679" w:rsidRDefault="009B546A" w:rsidP="00C11620">
            <w:pPr>
              <w:pStyle w:val="TAL"/>
              <w:keepNext w:val="0"/>
              <w:rPr>
                <w:sz w:val="16"/>
                <w:szCs w:val="16"/>
              </w:rPr>
            </w:pPr>
            <w:r w:rsidRPr="001B1679">
              <w:rPr>
                <w:sz w:val="16"/>
                <w:szCs w:val="16"/>
              </w:rPr>
              <w:t>Classon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81B1E3" w14:textId="77777777" w:rsidR="009B546A" w:rsidRPr="001B1679" w:rsidRDefault="009B546A" w:rsidP="00C11620">
            <w:pPr>
              <w:pStyle w:val="TAL"/>
              <w:keepNext w:val="0"/>
              <w:rPr>
                <w:sz w:val="16"/>
                <w:szCs w:val="16"/>
              </w:rPr>
            </w:pPr>
            <w:r w:rsidRPr="001B1679">
              <w:rPr>
                <w:sz w:val="16"/>
                <w:szCs w:val="16"/>
              </w:rPr>
              <w:t>Brian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922802" w14:textId="77777777" w:rsidR="009B546A" w:rsidRPr="001B1679" w:rsidRDefault="009B546A" w:rsidP="00C11620">
            <w:pPr>
              <w:pStyle w:val="TAL"/>
              <w:keepNext w:val="0"/>
              <w:rPr>
                <w:sz w:val="16"/>
                <w:szCs w:val="16"/>
              </w:rPr>
            </w:pPr>
            <w:r w:rsidRPr="001B1679">
              <w:rPr>
                <w:sz w:val="16"/>
                <w:szCs w:val="16"/>
              </w:rPr>
              <w:t>Classon Consulting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15A6B3"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A8EFEE" w14:textId="77777777" w:rsidR="009B546A" w:rsidRPr="001B1679" w:rsidRDefault="009B546A" w:rsidP="00C11620">
            <w:pPr>
              <w:pStyle w:val="TAL"/>
              <w:keepNext w:val="0"/>
              <w:rPr>
                <w:sz w:val="16"/>
                <w:szCs w:val="16"/>
              </w:rPr>
            </w:pPr>
            <w:r w:rsidRPr="001B1679">
              <w:rPr>
                <w:sz w:val="16"/>
                <w:szCs w:val="16"/>
              </w:rPr>
              <w:t>3GPPMEMBER</w:t>
            </w:r>
          </w:p>
        </w:tc>
      </w:tr>
      <w:tr w:rsidR="009B546A" w14:paraId="2C2ECB8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31072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EBD455" w14:textId="77777777" w:rsidR="009B546A" w:rsidRPr="001B1679" w:rsidRDefault="009B546A" w:rsidP="00C11620">
            <w:pPr>
              <w:pStyle w:val="TAL"/>
              <w:keepNext w:val="0"/>
              <w:rPr>
                <w:sz w:val="16"/>
                <w:szCs w:val="16"/>
              </w:rPr>
            </w:pPr>
            <w:r w:rsidRPr="001B1679">
              <w:rPr>
                <w:sz w:val="16"/>
                <w:szCs w:val="16"/>
              </w:rPr>
              <w:t>Colazzo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3D9C11" w14:textId="77777777" w:rsidR="009B546A" w:rsidRPr="001B1679" w:rsidRDefault="009B546A" w:rsidP="00C11620">
            <w:pPr>
              <w:pStyle w:val="TAL"/>
              <w:keepNext w:val="0"/>
              <w:rPr>
                <w:sz w:val="16"/>
                <w:szCs w:val="16"/>
              </w:rPr>
            </w:pPr>
            <w:r w:rsidRPr="001B1679">
              <w:rPr>
                <w:sz w:val="16"/>
                <w:szCs w:val="16"/>
              </w:rPr>
              <w:t>Alessandro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991430" w14:textId="77777777" w:rsidR="009B546A" w:rsidRPr="001B1679" w:rsidRDefault="009B546A" w:rsidP="00C11620">
            <w:pPr>
              <w:pStyle w:val="TAL"/>
              <w:keepNext w:val="0"/>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A8516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46A4D8" w14:textId="77777777" w:rsidR="009B546A" w:rsidRPr="001B1679" w:rsidRDefault="009B546A" w:rsidP="00C11620">
            <w:pPr>
              <w:pStyle w:val="TAL"/>
              <w:keepNext w:val="0"/>
              <w:rPr>
                <w:sz w:val="16"/>
                <w:szCs w:val="16"/>
              </w:rPr>
            </w:pPr>
            <w:r w:rsidRPr="001B1679">
              <w:rPr>
                <w:sz w:val="16"/>
                <w:szCs w:val="16"/>
              </w:rPr>
              <w:t>3GPPMEMBER</w:t>
            </w:r>
          </w:p>
        </w:tc>
      </w:tr>
      <w:tr w:rsidR="009B546A" w14:paraId="4AB68FA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4405A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9A26FF" w14:textId="77777777" w:rsidR="009B546A" w:rsidRPr="001B1679" w:rsidRDefault="009B546A" w:rsidP="00C11620">
            <w:pPr>
              <w:pStyle w:val="TAL"/>
              <w:keepNext w:val="0"/>
              <w:rPr>
                <w:sz w:val="16"/>
                <w:szCs w:val="16"/>
              </w:rPr>
            </w:pPr>
            <w:r w:rsidRPr="001B1679">
              <w:rPr>
                <w:sz w:val="16"/>
                <w:szCs w:val="16"/>
              </w:rPr>
              <w:t>Cong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D6CF1E" w14:textId="77777777" w:rsidR="009B546A" w:rsidRPr="001B1679" w:rsidRDefault="009B546A" w:rsidP="00C11620">
            <w:pPr>
              <w:pStyle w:val="TAL"/>
              <w:keepNext w:val="0"/>
              <w:rPr>
                <w:sz w:val="16"/>
                <w:szCs w:val="16"/>
              </w:rPr>
            </w:pPr>
            <w:r w:rsidRPr="001B1679">
              <w:rPr>
                <w:sz w:val="16"/>
                <w:szCs w:val="16"/>
              </w:rPr>
              <w:t>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D47A81" w14:textId="77777777" w:rsidR="009B546A" w:rsidRPr="001B1679" w:rsidRDefault="009B546A" w:rsidP="00C11620">
            <w:pPr>
              <w:pStyle w:val="TAL"/>
              <w:keepNext w:val="0"/>
              <w:rPr>
                <w:sz w:val="16"/>
                <w:szCs w:val="16"/>
              </w:rPr>
            </w:pPr>
            <w:r w:rsidRPr="001B1679">
              <w:rPr>
                <w:sz w:val="16"/>
                <w:szCs w:val="16"/>
              </w:rPr>
              <w:t>Chongqing Angying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6C811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A0AA6A" w14:textId="77777777" w:rsidR="009B546A" w:rsidRPr="001B1679" w:rsidRDefault="009B546A" w:rsidP="00C11620">
            <w:pPr>
              <w:pStyle w:val="TAL"/>
              <w:keepNext w:val="0"/>
              <w:rPr>
                <w:sz w:val="16"/>
                <w:szCs w:val="16"/>
              </w:rPr>
            </w:pPr>
            <w:r w:rsidRPr="001B1679">
              <w:rPr>
                <w:sz w:val="16"/>
                <w:szCs w:val="16"/>
              </w:rPr>
              <w:t>3GPPMEMBER</w:t>
            </w:r>
          </w:p>
        </w:tc>
      </w:tr>
      <w:tr w:rsidR="009B546A" w14:paraId="748B0AF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B1F02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56027F" w14:textId="77777777" w:rsidR="009B546A" w:rsidRPr="001B1679" w:rsidRDefault="009B546A" w:rsidP="00C11620">
            <w:pPr>
              <w:pStyle w:val="TAL"/>
              <w:keepNext w:val="0"/>
              <w:rPr>
                <w:sz w:val="16"/>
                <w:szCs w:val="16"/>
              </w:rPr>
            </w:pPr>
            <w:r w:rsidRPr="001B1679">
              <w:rPr>
                <w:sz w:val="16"/>
                <w:szCs w:val="16"/>
              </w:rPr>
              <w:t>Dees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AA9A2E" w14:textId="77777777" w:rsidR="009B546A" w:rsidRPr="001B1679" w:rsidRDefault="009B546A" w:rsidP="00C11620">
            <w:pPr>
              <w:pStyle w:val="TAL"/>
              <w:keepNext w:val="0"/>
              <w:rPr>
                <w:sz w:val="16"/>
                <w:szCs w:val="16"/>
              </w:rPr>
            </w:pPr>
            <w:r w:rsidRPr="001B1679">
              <w:rPr>
                <w:sz w:val="16"/>
                <w:szCs w:val="16"/>
              </w:rPr>
              <w:t>Walter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E99A98" w14:textId="77777777" w:rsidR="009B546A" w:rsidRPr="001B1679" w:rsidRDefault="009B546A" w:rsidP="00C11620">
            <w:pPr>
              <w:pStyle w:val="TAL"/>
              <w:keepNext w:val="0"/>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DCA8C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44129D" w14:textId="77777777" w:rsidR="009B546A" w:rsidRPr="001B1679" w:rsidRDefault="009B546A" w:rsidP="00C11620">
            <w:pPr>
              <w:pStyle w:val="TAL"/>
              <w:keepNext w:val="0"/>
              <w:rPr>
                <w:sz w:val="16"/>
                <w:szCs w:val="16"/>
              </w:rPr>
            </w:pPr>
            <w:r w:rsidRPr="001B1679">
              <w:rPr>
                <w:sz w:val="16"/>
                <w:szCs w:val="16"/>
              </w:rPr>
              <w:t>3GPPMEMBER</w:t>
            </w:r>
          </w:p>
        </w:tc>
      </w:tr>
      <w:tr w:rsidR="009B546A" w14:paraId="26D232A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2FADB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27601A" w14:textId="77777777" w:rsidR="009B546A" w:rsidRPr="001B1679" w:rsidRDefault="009B546A" w:rsidP="00C11620">
            <w:pPr>
              <w:pStyle w:val="TAL"/>
              <w:keepNext w:val="0"/>
              <w:rPr>
                <w:sz w:val="16"/>
                <w:szCs w:val="16"/>
              </w:rPr>
            </w:pPr>
            <w:r w:rsidRPr="001B1679">
              <w:rPr>
                <w:sz w:val="16"/>
                <w:szCs w:val="16"/>
              </w:rPr>
              <w:t>Desai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9EA880" w14:textId="77777777" w:rsidR="009B546A" w:rsidRPr="001B1679" w:rsidRDefault="009B546A" w:rsidP="00C11620">
            <w:pPr>
              <w:pStyle w:val="TAL"/>
              <w:keepNext w:val="0"/>
              <w:rPr>
                <w:sz w:val="16"/>
                <w:szCs w:val="16"/>
              </w:rPr>
            </w:pPr>
            <w:r w:rsidRPr="001B1679">
              <w:rPr>
                <w:sz w:val="16"/>
                <w:szCs w:val="16"/>
              </w:rPr>
              <w:t>Ritesh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31548" w14:textId="77777777" w:rsidR="009B546A" w:rsidRPr="001B1679" w:rsidRDefault="009B546A" w:rsidP="00C11620">
            <w:pPr>
              <w:pStyle w:val="TAL"/>
              <w:keepNext w:val="0"/>
              <w:rPr>
                <w:sz w:val="16"/>
                <w:szCs w:val="16"/>
              </w:rPr>
            </w:pPr>
            <w:r w:rsidRPr="001B1679">
              <w:rPr>
                <w:sz w:val="16"/>
                <w:szCs w:val="16"/>
              </w:rPr>
              <w:t>Southern Linc.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4462BE"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8CE8F7" w14:textId="77777777" w:rsidR="009B546A" w:rsidRPr="001B1679" w:rsidRDefault="009B546A" w:rsidP="00C11620">
            <w:pPr>
              <w:pStyle w:val="TAL"/>
              <w:keepNext w:val="0"/>
              <w:rPr>
                <w:sz w:val="16"/>
                <w:szCs w:val="16"/>
              </w:rPr>
            </w:pPr>
            <w:r w:rsidRPr="001B1679">
              <w:rPr>
                <w:sz w:val="16"/>
                <w:szCs w:val="16"/>
              </w:rPr>
              <w:t>3GPPMEMBER</w:t>
            </w:r>
          </w:p>
        </w:tc>
      </w:tr>
      <w:tr w:rsidR="009B546A" w14:paraId="5D7C85E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EF2D1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A13960" w14:textId="77777777" w:rsidR="009B546A" w:rsidRPr="001B1679" w:rsidRDefault="009B546A" w:rsidP="00C11620">
            <w:pPr>
              <w:pStyle w:val="TAL"/>
              <w:keepNext w:val="0"/>
              <w:rPr>
                <w:sz w:val="16"/>
                <w:szCs w:val="16"/>
              </w:rPr>
            </w:pPr>
            <w:r w:rsidRPr="001B1679">
              <w:rPr>
                <w:sz w:val="16"/>
                <w:szCs w:val="16"/>
              </w:rPr>
              <w:t>Dewaele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22DAEF" w14:textId="77777777" w:rsidR="009B546A" w:rsidRPr="001B1679" w:rsidRDefault="009B546A" w:rsidP="00C11620">
            <w:pPr>
              <w:pStyle w:val="TAL"/>
              <w:keepNext w:val="0"/>
              <w:rPr>
                <w:sz w:val="16"/>
                <w:szCs w:val="16"/>
              </w:rPr>
            </w:pPr>
            <w:r w:rsidRPr="001B1679">
              <w:rPr>
                <w:sz w:val="16"/>
                <w:szCs w:val="16"/>
              </w:rPr>
              <w:t>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35F278" w14:textId="77777777" w:rsidR="009B546A" w:rsidRPr="001B1679" w:rsidRDefault="009B546A" w:rsidP="00C11620">
            <w:pPr>
              <w:pStyle w:val="TAL"/>
              <w:keepNext w:val="0"/>
              <w:rPr>
                <w:sz w:val="16"/>
                <w:szCs w:val="16"/>
              </w:rPr>
            </w:pPr>
            <w:r w:rsidRPr="001B1679">
              <w:rPr>
                <w:sz w:val="16"/>
                <w:szCs w:val="16"/>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A3B1C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E8AE89" w14:textId="77777777" w:rsidR="009B546A" w:rsidRPr="001B1679" w:rsidRDefault="009B546A" w:rsidP="00C11620">
            <w:pPr>
              <w:pStyle w:val="TAL"/>
              <w:keepNext w:val="0"/>
              <w:rPr>
                <w:sz w:val="16"/>
                <w:szCs w:val="16"/>
              </w:rPr>
            </w:pPr>
            <w:r w:rsidRPr="001B1679">
              <w:rPr>
                <w:sz w:val="16"/>
                <w:szCs w:val="16"/>
              </w:rPr>
              <w:t>3GPPMEMBER</w:t>
            </w:r>
          </w:p>
        </w:tc>
      </w:tr>
      <w:tr w:rsidR="009B546A" w14:paraId="0F7E575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2AABD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10242A" w14:textId="77777777" w:rsidR="009B546A" w:rsidRPr="001B1679" w:rsidRDefault="009B546A" w:rsidP="00C11620">
            <w:pPr>
              <w:pStyle w:val="TAL"/>
              <w:keepNext w:val="0"/>
              <w:rPr>
                <w:sz w:val="16"/>
                <w:szCs w:val="16"/>
              </w:rPr>
            </w:pPr>
            <w:r w:rsidRPr="001B1679">
              <w:rPr>
                <w:sz w:val="16"/>
                <w:szCs w:val="16"/>
              </w:rPr>
              <w:t>Diaz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4821CB" w14:textId="77777777" w:rsidR="009B546A" w:rsidRPr="001B1679" w:rsidRDefault="009B546A" w:rsidP="00C11620">
            <w:pPr>
              <w:pStyle w:val="TAL"/>
              <w:keepNext w:val="0"/>
              <w:rPr>
                <w:sz w:val="16"/>
                <w:szCs w:val="16"/>
              </w:rPr>
            </w:pPr>
            <w:r w:rsidRPr="001B1679">
              <w:rPr>
                <w:sz w:val="16"/>
                <w:szCs w:val="16"/>
              </w:rPr>
              <w:t>Edward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454DF9" w14:textId="77777777" w:rsidR="009B546A" w:rsidRPr="001B1679" w:rsidRDefault="009B546A" w:rsidP="00C11620">
            <w:pPr>
              <w:pStyle w:val="TAL"/>
              <w:keepNext w:val="0"/>
              <w:rPr>
                <w:sz w:val="16"/>
                <w:szCs w:val="16"/>
              </w:rPr>
            </w:pPr>
            <w:r w:rsidRPr="001B1679">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CD328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177208" w14:textId="77777777" w:rsidR="009B546A" w:rsidRPr="001B1679" w:rsidRDefault="009B546A" w:rsidP="00C11620">
            <w:pPr>
              <w:pStyle w:val="TAL"/>
              <w:keepNext w:val="0"/>
              <w:rPr>
                <w:sz w:val="16"/>
                <w:szCs w:val="16"/>
              </w:rPr>
            </w:pPr>
            <w:r w:rsidRPr="001B1679">
              <w:rPr>
                <w:sz w:val="16"/>
                <w:szCs w:val="16"/>
              </w:rPr>
              <w:t>3GPPMEMBER</w:t>
            </w:r>
          </w:p>
        </w:tc>
      </w:tr>
      <w:tr w:rsidR="009B546A" w14:paraId="4F1163E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E9E53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0C7BA7" w14:textId="77777777" w:rsidR="009B546A" w:rsidRPr="001B1679" w:rsidRDefault="009B546A" w:rsidP="00C11620">
            <w:pPr>
              <w:pStyle w:val="TAL"/>
              <w:keepNext w:val="0"/>
              <w:rPr>
                <w:sz w:val="16"/>
                <w:szCs w:val="16"/>
              </w:rPr>
            </w:pPr>
            <w:r w:rsidRPr="001B1679">
              <w:rPr>
                <w:sz w:val="16"/>
                <w:szCs w:val="16"/>
              </w:rPr>
              <w:t>Ding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F08085" w14:textId="77777777" w:rsidR="009B546A" w:rsidRPr="001B1679" w:rsidRDefault="009B546A" w:rsidP="00C11620">
            <w:pPr>
              <w:pStyle w:val="TAL"/>
              <w:keepNext w:val="0"/>
              <w:rPr>
                <w:sz w:val="16"/>
                <w:szCs w:val="16"/>
              </w:rPr>
            </w:pPr>
            <w:r w:rsidRPr="001B1679">
              <w:rPr>
                <w:sz w:val="16"/>
                <w:szCs w:val="16"/>
              </w:rPr>
              <w:t>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7F59C3" w14:textId="77777777" w:rsidR="009B546A" w:rsidRPr="001B1679" w:rsidRDefault="009B546A" w:rsidP="00C11620">
            <w:pPr>
              <w:pStyle w:val="TAL"/>
              <w:keepNext w:val="0"/>
              <w:rPr>
                <w:sz w:val="16"/>
                <w:szCs w:val="16"/>
              </w:rPr>
            </w:pPr>
            <w:r w:rsidRPr="001B1679">
              <w:rPr>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A379D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84F0A9" w14:textId="77777777" w:rsidR="009B546A" w:rsidRPr="001B1679" w:rsidRDefault="009B546A" w:rsidP="00C11620">
            <w:pPr>
              <w:pStyle w:val="TAL"/>
              <w:keepNext w:val="0"/>
              <w:rPr>
                <w:sz w:val="16"/>
                <w:szCs w:val="16"/>
              </w:rPr>
            </w:pPr>
            <w:r w:rsidRPr="001B1679">
              <w:rPr>
                <w:sz w:val="16"/>
                <w:szCs w:val="16"/>
              </w:rPr>
              <w:t>3GPPMEMBER</w:t>
            </w:r>
          </w:p>
        </w:tc>
      </w:tr>
      <w:tr w:rsidR="009B546A" w14:paraId="0495757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326CF5"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8ADD40" w14:textId="77777777" w:rsidR="009B546A" w:rsidRPr="001B1679" w:rsidRDefault="009B546A" w:rsidP="00C11620">
            <w:pPr>
              <w:pStyle w:val="TAL"/>
              <w:keepNext w:val="0"/>
              <w:rPr>
                <w:sz w:val="16"/>
                <w:szCs w:val="16"/>
              </w:rPr>
            </w:pPr>
            <w:r w:rsidRPr="001B1679">
              <w:rPr>
                <w:sz w:val="16"/>
                <w:szCs w:val="16"/>
              </w:rPr>
              <w:t>Dolan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56CFD2" w14:textId="77777777" w:rsidR="009B546A" w:rsidRPr="001B1679" w:rsidRDefault="009B546A" w:rsidP="00C11620">
            <w:pPr>
              <w:pStyle w:val="TAL"/>
              <w:keepNext w:val="0"/>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6F7085" w14:textId="77777777" w:rsidR="009B546A" w:rsidRPr="001B1679" w:rsidRDefault="009B546A" w:rsidP="00C11620">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3C983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A8B0DB" w14:textId="77777777" w:rsidR="009B546A" w:rsidRPr="001B1679" w:rsidRDefault="009B546A" w:rsidP="00C11620">
            <w:pPr>
              <w:pStyle w:val="TAL"/>
              <w:keepNext w:val="0"/>
              <w:rPr>
                <w:sz w:val="16"/>
                <w:szCs w:val="16"/>
              </w:rPr>
            </w:pPr>
            <w:r w:rsidRPr="001B1679">
              <w:rPr>
                <w:sz w:val="16"/>
                <w:szCs w:val="16"/>
              </w:rPr>
              <w:t>3GPPMEMBER</w:t>
            </w:r>
          </w:p>
        </w:tc>
      </w:tr>
      <w:tr w:rsidR="009B546A" w14:paraId="17CF730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C8EB2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F29148" w14:textId="77777777" w:rsidR="009B546A" w:rsidRPr="001B1679" w:rsidRDefault="009B546A" w:rsidP="00C11620">
            <w:pPr>
              <w:pStyle w:val="TAL"/>
              <w:keepNext w:val="0"/>
              <w:rPr>
                <w:sz w:val="16"/>
                <w:szCs w:val="16"/>
              </w:rPr>
            </w:pPr>
            <w:r w:rsidRPr="001B1679">
              <w:rPr>
                <w:sz w:val="16"/>
                <w:szCs w:val="16"/>
              </w:rPr>
              <w:t>Edwards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BC6E12" w14:textId="77777777" w:rsidR="009B546A" w:rsidRPr="001B1679" w:rsidRDefault="009B546A" w:rsidP="00C11620">
            <w:pPr>
              <w:pStyle w:val="TAL"/>
              <w:keepNext w:val="0"/>
              <w:rPr>
                <w:sz w:val="16"/>
                <w:szCs w:val="16"/>
              </w:rPr>
            </w:pPr>
            <w:r w:rsidRPr="001B1679">
              <w:rPr>
                <w:sz w:val="16"/>
                <w:szCs w:val="16"/>
              </w:rPr>
              <w:t>Keith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D76622" w14:textId="77777777" w:rsidR="009B546A" w:rsidRPr="001B1679" w:rsidRDefault="009B546A" w:rsidP="00C11620">
            <w:pPr>
              <w:pStyle w:val="TAL"/>
              <w:keepNext w:val="0"/>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75E5A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F89740" w14:textId="77777777" w:rsidR="009B546A" w:rsidRPr="001B1679" w:rsidRDefault="009B546A" w:rsidP="00C11620">
            <w:pPr>
              <w:pStyle w:val="TAL"/>
              <w:keepNext w:val="0"/>
              <w:rPr>
                <w:sz w:val="16"/>
                <w:szCs w:val="16"/>
              </w:rPr>
            </w:pPr>
            <w:r w:rsidRPr="001B1679">
              <w:rPr>
                <w:sz w:val="16"/>
                <w:szCs w:val="16"/>
              </w:rPr>
              <w:t>3GPPMEMBER</w:t>
            </w:r>
          </w:p>
        </w:tc>
      </w:tr>
      <w:tr w:rsidR="009B546A" w14:paraId="73D8847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7D9CD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F73CF3" w14:textId="77777777" w:rsidR="009B546A" w:rsidRPr="001B1679" w:rsidRDefault="009B546A" w:rsidP="00C11620">
            <w:pPr>
              <w:pStyle w:val="TAL"/>
              <w:keepNext w:val="0"/>
              <w:rPr>
                <w:sz w:val="16"/>
                <w:szCs w:val="16"/>
              </w:rPr>
            </w:pPr>
            <w:r w:rsidRPr="001B1679">
              <w:rPr>
                <w:sz w:val="16"/>
                <w:szCs w:val="16"/>
              </w:rPr>
              <w:t>Elkabas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EA0361" w14:textId="77777777" w:rsidR="009B546A" w:rsidRPr="001B1679" w:rsidRDefault="009B546A" w:rsidP="00C11620">
            <w:pPr>
              <w:pStyle w:val="TAL"/>
              <w:keepNext w:val="0"/>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90768F" w14:textId="77777777" w:rsidR="009B546A" w:rsidRPr="001B1679" w:rsidRDefault="009B546A" w:rsidP="00C11620">
            <w:pPr>
              <w:pStyle w:val="TAL"/>
              <w:keepNext w:val="0"/>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210904"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63B9B8" w14:textId="77777777" w:rsidR="009B546A" w:rsidRPr="001B1679" w:rsidRDefault="009B546A" w:rsidP="00C11620">
            <w:pPr>
              <w:pStyle w:val="TAL"/>
              <w:keepNext w:val="0"/>
              <w:rPr>
                <w:sz w:val="16"/>
                <w:szCs w:val="16"/>
              </w:rPr>
            </w:pPr>
            <w:r w:rsidRPr="001B1679">
              <w:rPr>
                <w:sz w:val="16"/>
                <w:szCs w:val="16"/>
              </w:rPr>
              <w:t>3GPPMEMBER</w:t>
            </w:r>
          </w:p>
        </w:tc>
      </w:tr>
      <w:tr w:rsidR="009B546A" w14:paraId="393901C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5E7AA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9560EB" w14:textId="77777777" w:rsidR="009B546A" w:rsidRPr="001B1679" w:rsidRDefault="009B546A" w:rsidP="00C11620">
            <w:pPr>
              <w:pStyle w:val="TAL"/>
              <w:keepNext w:val="0"/>
              <w:rPr>
                <w:sz w:val="16"/>
                <w:szCs w:val="16"/>
              </w:rPr>
            </w:pPr>
            <w:r w:rsidRPr="001B1679">
              <w:rPr>
                <w:sz w:val="16"/>
                <w:szCs w:val="16"/>
              </w:rPr>
              <w:t>Endo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B3ECF0" w14:textId="77777777" w:rsidR="009B546A" w:rsidRPr="001B1679" w:rsidRDefault="009B546A" w:rsidP="00C11620">
            <w:pPr>
              <w:pStyle w:val="TAL"/>
              <w:keepNext w:val="0"/>
              <w:rPr>
                <w:sz w:val="16"/>
                <w:szCs w:val="16"/>
              </w:rPr>
            </w:pPr>
            <w:r w:rsidRPr="001B1679">
              <w:rPr>
                <w:sz w:val="16"/>
                <w:szCs w:val="16"/>
              </w:rPr>
              <w:t>Shota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959DA9" w14:textId="77777777" w:rsidR="009B546A" w:rsidRPr="001B1679" w:rsidRDefault="009B546A" w:rsidP="00C11620">
            <w:pPr>
              <w:pStyle w:val="TAL"/>
              <w:keepNext w:val="0"/>
              <w:rPr>
                <w:sz w:val="16"/>
                <w:szCs w:val="16"/>
              </w:rPr>
            </w:pPr>
            <w:r w:rsidRPr="001B1679">
              <w:rPr>
                <w:sz w:val="16"/>
                <w:szCs w:val="16"/>
              </w:rPr>
              <w:t>NTT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CE3A8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A74618" w14:textId="77777777" w:rsidR="009B546A" w:rsidRPr="001B1679" w:rsidRDefault="009B546A" w:rsidP="00C11620">
            <w:pPr>
              <w:pStyle w:val="TAL"/>
              <w:keepNext w:val="0"/>
              <w:rPr>
                <w:sz w:val="16"/>
                <w:szCs w:val="16"/>
              </w:rPr>
            </w:pPr>
            <w:r w:rsidRPr="001B1679">
              <w:rPr>
                <w:sz w:val="16"/>
                <w:szCs w:val="16"/>
              </w:rPr>
              <w:t>3GPPMEMBER</w:t>
            </w:r>
          </w:p>
        </w:tc>
      </w:tr>
      <w:tr w:rsidR="009B546A" w14:paraId="24FCC79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05067A"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D66D74" w14:textId="77777777" w:rsidR="009B546A" w:rsidRPr="001B1679" w:rsidRDefault="009B546A" w:rsidP="00C11620">
            <w:pPr>
              <w:pStyle w:val="TAL"/>
              <w:keepNext w:val="0"/>
              <w:rPr>
                <w:sz w:val="16"/>
                <w:szCs w:val="16"/>
              </w:rPr>
            </w:pPr>
            <w:r w:rsidRPr="001B1679">
              <w:rPr>
                <w:sz w:val="16"/>
                <w:szCs w:val="16"/>
              </w:rPr>
              <w:t>Fernandez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31F400" w14:textId="77777777" w:rsidR="009B546A" w:rsidRPr="001B1679" w:rsidRDefault="009B546A" w:rsidP="00C11620">
            <w:pPr>
              <w:pStyle w:val="TAL"/>
              <w:keepNext w:val="0"/>
              <w:rPr>
                <w:sz w:val="16"/>
                <w:szCs w:val="16"/>
              </w:rPr>
            </w:pPr>
            <w:r w:rsidRPr="001B1679">
              <w:rPr>
                <w:sz w:val="16"/>
                <w:szCs w:val="16"/>
              </w:rPr>
              <w:t>Susana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6A7D63" w14:textId="77777777" w:rsidR="009B546A" w:rsidRPr="001B1679" w:rsidRDefault="009B546A" w:rsidP="00C11620">
            <w:pPr>
              <w:pStyle w:val="TAL"/>
              <w:keepNext w:val="0"/>
              <w:rPr>
                <w:sz w:val="16"/>
                <w:szCs w:val="16"/>
              </w:rPr>
            </w:pPr>
            <w:r w:rsidRPr="001B1679">
              <w:rPr>
                <w:sz w:val="16"/>
                <w:szCs w:val="16"/>
              </w:rPr>
              <w:t>Ericsson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59338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1B9A57" w14:textId="77777777" w:rsidR="009B546A" w:rsidRPr="001B1679" w:rsidRDefault="009B546A" w:rsidP="00C11620">
            <w:pPr>
              <w:pStyle w:val="TAL"/>
              <w:keepNext w:val="0"/>
              <w:rPr>
                <w:sz w:val="16"/>
                <w:szCs w:val="16"/>
              </w:rPr>
            </w:pPr>
            <w:r w:rsidRPr="001B1679">
              <w:rPr>
                <w:sz w:val="16"/>
                <w:szCs w:val="16"/>
              </w:rPr>
              <w:t>3GPPMEMBER</w:t>
            </w:r>
          </w:p>
        </w:tc>
      </w:tr>
      <w:tr w:rsidR="009B546A" w14:paraId="01C4BAE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81800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18C79C" w14:textId="77777777" w:rsidR="009B546A" w:rsidRPr="001B1679" w:rsidRDefault="009B546A" w:rsidP="00C11620">
            <w:pPr>
              <w:pStyle w:val="TAL"/>
              <w:keepNext w:val="0"/>
              <w:rPr>
                <w:sz w:val="16"/>
                <w:szCs w:val="16"/>
              </w:rPr>
            </w:pPr>
            <w:r w:rsidRPr="001B1679">
              <w:rPr>
                <w:sz w:val="16"/>
                <w:szCs w:val="16"/>
              </w:rPr>
              <w:t>Firmin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AE8150" w14:textId="77777777" w:rsidR="009B546A" w:rsidRPr="001B1679" w:rsidRDefault="009B546A" w:rsidP="00C11620">
            <w:pPr>
              <w:pStyle w:val="TAL"/>
              <w:keepNext w:val="0"/>
              <w:rPr>
                <w:sz w:val="16"/>
                <w:szCs w:val="16"/>
              </w:rPr>
            </w:pPr>
            <w:r w:rsidRPr="001B1679">
              <w:rPr>
                <w:sz w:val="16"/>
                <w:szCs w:val="16"/>
              </w:rPr>
              <w:t>Frederic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3CB81"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C2EE0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31638D" w14:textId="77777777" w:rsidR="009B546A" w:rsidRPr="001B1679" w:rsidRDefault="009B546A" w:rsidP="00C11620">
            <w:pPr>
              <w:pStyle w:val="TAL"/>
              <w:keepNext w:val="0"/>
              <w:rPr>
                <w:sz w:val="16"/>
                <w:szCs w:val="16"/>
              </w:rPr>
            </w:pPr>
            <w:r w:rsidRPr="001B1679">
              <w:rPr>
                <w:sz w:val="16"/>
                <w:szCs w:val="16"/>
              </w:rPr>
              <w:t>3GPPORG_REP</w:t>
            </w:r>
          </w:p>
        </w:tc>
      </w:tr>
      <w:tr w:rsidR="009B546A" w14:paraId="2F8E9EE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4380A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AC0A47" w14:textId="77777777" w:rsidR="009B546A" w:rsidRPr="001B1679" w:rsidRDefault="009B546A" w:rsidP="00C11620">
            <w:pPr>
              <w:pStyle w:val="TAL"/>
              <w:keepNext w:val="0"/>
              <w:rPr>
                <w:sz w:val="16"/>
                <w:szCs w:val="16"/>
              </w:rPr>
            </w:pPr>
            <w:r w:rsidRPr="001B1679">
              <w:rPr>
                <w:sz w:val="16"/>
                <w:szCs w:val="16"/>
              </w:rPr>
              <w:t>Foldoy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1354FC" w14:textId="77777777" w:rsidR="009B546A" w:rsidRPr="001B1679" w:rsidRDefault="009B546A" w:rsidP="00C11620">
            <w:pPr>
              <w:pStyle w:val="TAL"/>
              <w:keepNext w:val="0"/>
              <w:rPr>
                <w:sz w:val="16"/>
                <w:szCs w:val="16"/>
              </w:rPr>
            </w:pPr>
            <w:r w:rsidRPr="001B1679">
              <w:rPr>
                <w:sz w:val="16"/>
                <w:szCs w:val="16"/>
              </w:rPr>
              <w:t>Johan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AFFF85" w14:textId="77777777" w:rsidR="009B546A" w:rsidRPr="001B1679" w:rsidRDefault="009B546A" w:rsidP="00C11620">
            <w:pPr>
              <w:pStyle w:val="TAL"/>
              <w:keepNext w:val="0"/>
              <w:rPr>
                <w:sz w:val="16"/>
                <w:szCs w:val="16"/>
              </w:rPr>
            </w:pPr>
            <w:r w:rsidRPr="001B1679">
              <w:rPr>
                <w:sz w:val="16"/>
                <w:szCs w:val="16"/>
              </w:rPr>
              <w:t>Nkom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EA5F1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4EE407" w14:textId="77777777" w:rsidR="009B546A" w:rsidRPr="001B1679" w:rsidRDefault="009B546A" w:rsidP="00C11620">
            <w:pPr>
              <w:pStyle w:val="TAL"/>
              <w:keepNext w:val="0"/>
              <w:rPr>
                <w:sz w:val="16"/>
                <w:szCs w:val="16"/>
              </w:rPr>
            </w:pPr>
            <w:r w:rsidRPr="001B1679">
              <w:rPr>
                <w:sz w:val="16"/>
                <w:szCs w:val="16"/>
              </w:rPr>
              <w:t>3GPPMEMBER</w:t>
            </w:r>
          </w:p>
        </w:tc>
      </w:tr>
      <w:tr w:rsidR="009B546A" w14:paraId="16FD1EF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7222B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AB6FF1" w14:textId="77777777" w:rsidR="009B546A" w:rsidRPr="001B1679" w:rsidRDefault="009B546A" w:rsidP="00C11620">
            <w:pPr>
              <w:pStyle w:val="TAL"/>
              <w:keepNext w:val="0"/>
              <w:rPr>
                <w:sz w:val="16"/>
                <w:szCs w:val="16"/>
              </w:rPr>
            </w:pPr>
            <w:r w:rsidRPr="001B1679">
              <w:rPr>
                <w:sz w:val="16"/>
                <w:szCs w:val="16"/>
              </w:rPr>
              <w:t>Frost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F27519" w14:textId="77777777" w:rsidR="009B546A" w:rsidRPr="001B1679" w:rsidRDefault="009B546A" w:rsidP="00C11620">
            <w:pPr>
              <w:pStyle w:val="TAL"/>
              <w:keepNext w:val="0"/>
              <w:rPr>
                <w:sz w:val="16"/>
                <w:szCs w:val="16"/>
              </w:rPr>
            </w:pPr>
            <w:r w:rsidRPr="001B1679">
              <w:rPr>
                <w:sz w:val="16"/>
                <w:szCs w:val="16"/>
              </w:rPr>
              <w:t>Tim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83265D" w14:textId="77777777" w:rsidR="009B546A" w:rsidRPr="001B1679" w:rsidRDefault="009B546A" w:rsidP="00C11620">
            <w:pPr>
              <w:pStyle w:val="TAL"/>
              <w:keepNext w:val="0"/>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636EEF"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A3CD06" w14:textId="77777777" w:rsidR="009B546A" w:rsidRPr="001B1679" w:rsidRDefault="009B546A" w:rsidP="00C11620">
            <w:pPr>
              <w:pStyle w:val="TAL"/>
              <w:keepNext w:val="0"/>
              <w:rPr>
                <w:sz w:val="16"/>
                <w:szCs w:val="16"/>
              </w:rPr>
            </w:pPr>
            <w:r w:rsidRPr="001B1679">
              <w:rPr>
                <w:sz w:val="16"/>
                <w:szCs w:val="16"/>
              </w:rPr>
              <w:t>3GPPMEMBER</w:t>
            </w:r>
          </w:p>
        </w:tc>
      </w:tr>
      <w:tr w:rsidR="009B546A" w14:paraId="277F549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98F37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C210DA" w14:textId="77777777" w:rsidR="009B546A" w:rsidRPr="001B1679" w:rsidRDefault="009B546A" w:rsidP="00C11620">
            <w:pPr>
              <w:pStyle w:val="TAL"/>
              <w:keepNext w:val="0"/>
              <w:rPr>
                <w:sz w:val="16"/>
                <w:szCs w:val="16"/>
              </w:rPr>
            </w:pPr>
            <w:r w:rsidRPr="001B1679">
              <w:rPr>
                <w:sz w:val="16"/>
                <w:szCs w:val="16"/>
              </w:rPr>
              <w:t>Fu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0D3A22" w14:textId="77777777" w:rsidR="009B546A" w:rsidRPr="001B1679" w:rsidRDefault="009B546A" w:rsidP="00C11620">
            <w:pPr>
              <w:pStyle w:val="TAL"/>
              <w:keepNext w:val="0"/>
              <w:rPr>
                <w:sz w:val="16"/>
                <w:szCs w:val="16"/>
              </w:rPr>
            </w:pPr>
            <w:r w:rsidRPr="001B1679">
              <w:rPr>
                <w:sz w:val="16"/>
                <w:szCs w:val="16"/>
              </w:rPr>
              <w:t>I-Kang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7C1A5E" w14:textId="77777777" w:rsidR="009B546A" w:rsidRPr="001B1679" w:rsidRDefault="009B546A" w:rsidP="00C11620">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0C773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4573FB" w14:textId="77777777" w:rsidR="009B546A" w:rsidRPr="001B1679" w:rsidRDefault="009B546A" w:rsidP="00C11620">
            <w:pPr>
              <w:pStyle w:val="TAL"/>
              <w:keepNext w:val="0"/>
              <w:rPr>
                <w:sz w:val="16"/>
                <w:szCs w:val="16"/>
              </w:rPr>
            </w:pPr>
            <w:r w:rsidRPr="001B1679">
              <w:rPr>
                <w:sz w:val="16"/>
                <w:szCs w:val="16"/>
              </w:rPr>
              <w:t>3GPPMEMBER</w:t>
            </w:r>
          </w:p>
        </w:tc>
      </w:tr>
      <w:tr w:rsidR="009B546A" w14:paraId="15F26FC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DC76E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CB2EAC" w14:textId="77777777" w:rsidR="009B546A" w:rsidRPr="001B1679" w:rsidRDefault="009B546A" w:rsidP="00C11620">
            <w:pPr>
              <w:pStyle w:val="TAL"/>
              <w:keepNext w:val="0"/>
              <w:rPr>
                <w:sz w:val="16"/>
                <w:szCs w:val="16"/>
              </w:rPr>
            </w:pPr>
            <w:r w:rsidRPr="001B1679">
              <w:rPr>
                <w:sz w:val="16"/>
                <w:szCs w:val="16"/>
              </w:rPr>
              <w:t>Fujishiro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CA6EC0" w14:textId="77777777" w:rsidR="009B546A" w:rsidRPr="001B1679" w:rsidRDefault="009B546A" w:rsidP="00C11620">
            <w:pPr>
              <w:pStyle w:val="TAL"/>
              <w:keepNext w:val="0"/>
              <w:rPr>
                <w:sz w:val="16"/>
                <w:szCs w:val="16"/>
              </w:rPr>
            </w:pPr>
            <w:r w:rsidRPr="001B1679">
              <w:rPr>
                <w:sz w:val="16"/>
                <w:szCs w:val="16"/>
              </w:rPr>
              <w:t>Masato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0795AA" w14:textId="77777777" w:rsidR="009B546A" w:rsidRPr="001B1679" w:rsidRDefault="009B546A" w:rsidP="00C11620">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057366"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28E553" w14:textId="77777777" w:rsidR="009B546A" w:rsidRPr="001B1679" w:rsidRDefault="009B546A" w:rsidP="00C11620">
            <w:pPr>
              <w:pStyle w:val="TAL"/>
              <w:keepNext w:val="0"/>
              <w:rPr>
                <w:sz w:val="16"/>
                <w:szCs w:val="16"/>
              </w:rPr>
            </w:pPr>
            <w:r w:rsidRPr="001B1679">
              <w:rPr>
                <w:sz w:val="16"/>
                <w:szCs w:val="16"/>
              </w:rPr>
              <w:t>3GPPMEMBER</w:t>
            </w:r>
          </w:p>
        </w:tc>
      </w:tr>
      <w:tr w:rsidR="009B546A" w14:paraId="2C9953D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B6075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4498B5" w14:textId="77777777" w:rsidR="009B546A" w:rsidRPr="001B1679" w:rsidRDefault="009B546A" w:rsidP="00C11620">
            <w:pPr>
              <w:pStyle w:val="TAL"/>
              <w:keepNext w:val="0"/>
              <w:rPr>
                <w:sz w:val="16"/>
                <w:szCs w:val="16"/>
              </w:rPr>
            </w:pPr>
            <w:r w:rsidRPr="001B1679">
              <w:rPr>
                <w:sz w:val="16"/>
                <w:szCs w:val="16"/>
              </w:rPr>
              <w:t>Gaal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A31426" w14:textId="77777777" w:rsidR="009B546A" w:rsidRPr="001B1679" w:rsidRDefault="009B546A" w:rsidP="00C11620">
            <w:pPr>
              <w:pStyle w:val="TAL"/>
              <w:keepNext w:val="0"/>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48B8B7" w14:textId="77777777" w:rsidR="009B546A" w:rsidRPr="001B1679" w:rsidRDefault="009B546A" w:rsidP="00C11620">
            <w:pPr>
              <w:pStyle w:val="TAL"/>
              <w:keepNext w:val="0"/>
              <w:rPr>
                <w:sz w:val="16"/>
                <w:szCs w:val="16"/>
              </w:rPr>
            </w:pPr>
            <w:r w:rsidRPr="001B1679">
              <w:rPr>
                <w:sz w:val="16"/>
                <w:szCs w:val="16"/>
              </w:rPr>
              <w:t>Qualcomm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E3262F"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3CD3E3" w14:textId="77777777" w:rsidR="009B546A" w:rsidRPr="001B1679" w:rsidRDefault="009B546A" w:rsidP="00C11620">
            <w:pPr>
              <w:pStyle w:val="TAL"/>
              <w:keepNext w:val="0"/>
              <w:rPr>
                <w:sz w:val="16"/>
                <w:szCs w:val="16"/>
              </w:rPr>
            </w:pPr>
            <w:r w:rsidRPr="001B1679">
              <w:rPr>
                <w:sz w:val="16"/>
                <w:szCs w:val="16"/>
              </w:rPr>
              <w:t>3GPPMEMBER</w:t>
            </w:r>
          </w:p>
        </w:tc>
      </w:tr>
      <w:tr w:rsidR="009B546A" w14:paraId="03415D8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32A85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71CD47" w14:textId="77777777" w:rsidR="009B546A" w:rsidRPr="001B1679" w:rsidRDefault="009B546A" w:rsidP="00C11620">
            <w:pPr>
              <w:pStyle w:val="TAL"/>
              <w:keepNext w:val="0"/>
              <w:rPr>
                <w:sz w:val="16"/>
                <w:szCs w:val="16"/>
              </w:rPr>
            </w:pPr>
            <w:r w:rsidRPr="001B1679">
              <w:rPr>
                <w:sz w:val="16"/>
                <w:szCs w:val="16"/>
              </w:rPr>
              <w:t>Gabin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DD004D" w14:textId="77777777" w:rsidR="009B546A" w:rsidRPr="001B1679" w:rsidRDefault="009B546A" w:rsidP="00C11620">
            <w:pPr>
              <w:pStyle w:val="TAL"/>
              <w:keepNext w:val="0"/>
              <w:rPr>
                <w:sz w:val="16"/>
                <w:szCs w:val="16"/>
              </w:rPr>
            </w:pPr>
            <w:r w:rsidRPr="001B1679">
              <w:rPr>
                <w:sz w:val="16"/>
                <w:szCs w:val="16"/>
              </w:rPr>
              <w:t>Frederic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6145D7" w14:textId="77777777" w:rsidR="009B546A" w:rsidRPr="001B1679" w:rsidRDefault="009B546A" w:rsidP="00C11620">
            <w:pPr>
              <w:pStyle w:val="TAL"/>
              <w:keepNext w:val="0"/>
              <w:rPr>
                <w:sz w:val="16"/>
                <w:szCs w:val="16"/>
              </w:rPr>
            </w:pPr>
            <w:r w:rsidRPr="001B1679">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C127F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2706EB" w14:textId="77777777" w:rsidR="009B546A" w:rsidRPr="001B1679" w:rsidRDefault="009B546A" w:rsidP="00C11620">
            <w:pPr>
              <w:pStyle w:val="TAL"/>
              <w:keepNext w:val="0"/>
              <w:rPr>
                <w:sz w:val="16"/>
                <w:szCs w:val="16"/>
              </w:rPr>
            </w:pPr>
            <w:r w:rsidRPr="001B1679">
              <w:rPr>
                <w:sz w:val="16"/>
                <w:szCs w:val="16"/>
              </w:rPr>
              <w:t>3GPPMEMBER</w:t>
            </w:r>
          </w:p>
        </w:tc>
      </w:tr>
      <w:tr w:rsidR="009B546A" w14:paraId="3B1BB65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AEF7E9"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6991FE" w14:textId="77777777" w:rsidR="009B546A" w:rsidRPr="001B1679" w:rsidRDefault="009B546A" w:rsidP="00C11620">
            <w:pPr>
              <w:pStyle w:val="TAL"/>
              <w:keepNext w:val="0"/>
              <w:rPr>
                <w:sz w:val="16"/>
                <w:szCs w:val="16"/>
              </w:rPr>
            </w:pPr>
            <w:r w:rsidRPr="001B1679">
              <w:rPr>
                <w:sz w:val="16"/>
                <w:szCs w:val="16"/>
              </w:rPr>
              <w:t>Galante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12A0DB" w14:textId="77777777" w:rsidR="009B546A" w:rsidRPr="001B1679" w:rsidRDefault="009B546A" w:rsidP="00C11620">
            <w:pPr>
              <w:pStyle w:val="TAL"/>
              <w:keepNext w:val="0"/>
              <w:rPr>
                <w:sz w:val="16"/>
                <w:szCs w:val="16"/>
              </w:rPr>
            </w:pPr>
            <w:r w:rsidRPr="001B1679">
              <w:rPr>
                <w:sz w:val="16"/>
                <w:szCs w:val="16"/>
              </w:rPr>
              <w:t>Maria Pia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B1B466" w14:textId="77777777" w:rsidR="009B546A" w:rsidRPr="001B1679" w:rsidRDefault="009B546A" w:rsidP="00C11620">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62616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409188" w14:textId="77777777" w:rsidR="009B546A" w:rsidRPr="001B1679" w:rsidRDefault="009B546A" w:rsidP="00C11620">
            <w:pPr>
              <w:pStyle w:val="TAL"/>
              <w:keepNext w:val="0"/>
              <w:rPr>
                <w:sz w:val="16"/>
                <w:szCs w:val="16"/>
              </w:rPr>
            </w:pPr>
            <w:r w:rsidRPr="001B1679">
              <w:rPr>
                <w:sz w:val="16"/>
                <w:szCs w:val="16"/>
              </w:rPr>
              <w:t>3GPPMEMBER</w:t>
            </w:r>
          </w:p>
        </w:tc>
      </w:tr>
      <w:tr w:rsidR="009B546A" w14:paraId="463C2CE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12F20B1"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05EE27" w14:textId="77777777" w:rsidR="009B546A" w:rsidRPr="001B1679" w:rsidRDefault="009B546A" w:rsidP="00C11620">
            <w:pPr>
              <w:pStyle w:val="TAL"/>
              <w:keepNext w:val="0"/>
              <w:rPr>
                <w:sz w:val="16"/>
                <w:szCs w:val="16"/>
              </w:rPr>
            </w:pPr>
            <w:r w:rsidRPr="001B1679">
              <w:rPr>
                <w:sz w:val="16"/>
                <w:szCs w:val="16"/>
              </w:rPr>
              <w:t>Gan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8E55CB" w14:textId="77777777" w:rsidR="009B546A" w:rsidRPr="001B1679" w:rsidRDefault="009B546A" w:rsidP="00C11620">
            <w:pPr>
              <w:pStyle w:val="TAL"/>
              <w:keepNext w:val="0"/>
              <w:rPr>
                <w:sz w:val="16"/>
                <w:szCs w:val="16"/>
              </w:rPr>
            </w:pPr>
            <w:r w:rsidRPr="001B1679">
              <w:rPr>
                <w:sz w:val="16"/>
                <w:szCs w:val="16"/>
              </w:rPr>
              <w:t>Jiansong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7DF787" w14:textId="77777777" w:rsidR="009B546A" w:rsidRPr="001B1679" w:rsidRDefault="009B546A" w:rsidP="00C11620">
            <w:pPr>
              <w:pStyle w:val="TAL"/>
              <w:keepNext w:val="0"/>
              <w:rPr>
                <w:sz w:val="16"/>
                <w:szCs w:val="16"/>
              </w:rPr>
            </w:pPr>
            <w:r w:rsidRPr="001B1679">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8DEB62"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8BD376" w14:textId="77777777" w:rsidR="009B546A" w:rsidRPr="001B1679" w:rsidRDefault="009B546A" w:rsidP="00C11620">
            <w:pPr>
              <w:pStyle w:val="TAL"/>
              <w:keepNext w:val="0"/>
              <w:rPr>
                <w:sz w:val="16"/>
                <w:szCs w:val="16"/>
              </w:rPr>
            </w:pPr>
            <w:r w:rsidRPr="001B1679">
              <w:rPr>
                <w:sz w:val="16"/>
                <w:szCs w:val="16"/>
              </w:rPr>
              <w:t>3GPPMEMBER</w:t>
            </w:r>
          </w:p>
        </w:tc>
      </w:tr>
      <w:tr w:rsidR="009B546A" w14:paraId="2DD50B1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94A93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2C5509" w14:textId="77777777" w:rsidR="009B546A" w:rsidRPr="001B1679" w:rsidRDefault="009B546A" w:rsidP="00C11620">
            <w:pPr>
              <w:pStyle w:val="TAL"/>
              <w:keepNext w:val="0"/>
              <w:rPr>
                <w:sz w:val="16"/>
                <w:szCs w:val="16"/>
              </w:rPr>
            </w:pPr>
            <w:r w:rsidRPr="001B1679">
              <w:rPr>
                <w:sz w:val="16"/>
                <w:szCs w:val="16"/>
              </w:rPr>
              <w:t>Gao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C6FAA3" w14:textId="77777777" w:rsidR="009B546A" w:rsidRPr="001B1679" w:rsidRDefault="009B546A" w:rsidP="00C11620">
            <w:pPr>
              <w:pStyle w:val="TAL"/>
              <w:keepNext w:val="0"/>
              <w:rPr>
                <w:sz w:val="16"/>
                <w:szCs w:val="16"/>
              </w:rPr>
            </w:pPr>
            <w:r w:rsidRPr="001B1679">
              <w:rPr>
                <w:sz w:val="16"/>
                <w:szCs w:val="16"/>
              </w:rPr>
              <w:t>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89F3D2" w14:textId="77777777" w:rsidR="009B546A" w:rsidRPr="001B1679" w:rsidRDefault="009B546A" w:rsidP="00C11620">
            <w:pPr>
              <w:pStyle w:val="TAL"/>
              <w:keepNext w:val="0"/>
              <w:rPr>
                <w:sz w:val="16"/>
                <w:szCs w:val="16"/>
              </w:rPr>
            </w:pPr>
            <w:r w:rsidRPr="001B1679">
              <w:rPr>
                <w:sz w:val="16"/>
                <w:szCs w:val="16"/>
              </w:rPr>
              <w:t>ABP, NRTA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5B600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7FFB36" w14:textId="77777777" w:rsidR="009B546A" w:rsidRPr="001B1679" w:rsidRDefault="009B546A" w:rsidP="00C11620">
            <w:pPr>
              <w:pStyle w:val="TAL"/>
              <w:keepNext w:val="0"/>
              <w:rPr>
                <w:sz w:val="16"/>
                <w:szCs w:val="16"/>
              </w:rPr>
            </w:pPr>
            <w:r w:rsidRPr="001B1679">
              <w:rPr>
                <w:sz w:val="16"/>
                <w:szCs w:val="16"/>
              </w:rPr>
              <w:t>3GPPMEMBER</w:t>
            </w:r>
          </w:p>
        </w:tc>
      </w:tr>
      <w:tr w:rsidR="009B546A" w14:paraId="4B16C40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178586"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6A5A27" w14:textId="77777777" w:rsidR="009B546A" w:rsidRPr="001B1679" w:rsidRDefault="009B546A" w:rsidP="00C11620">
            <w:pPr>
              <w:pStyle w:val="TAL"/>
              <w:keepNext w:val="0"/>
              <w:rPr>
                <w:sz w:val="16"/>
                <w:szCs w:val="16"/>
              </w:rPr>
            </w:pPr>
            <w:r w:rsidRPr="001B1679">
              <w:rPr>
                <w:sz w:val="16"/>
                <w:szCs w:val="16"/>
              </w:rPr>
              <w:t>Gao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11850D" w14:textId="77777777" w:rsidR="009B546A" w:rsidRPr="001B1679" w:rsidRDefault="009B546A" w:rsidP="00C11620">
            <w:pPr>
              <w:pStyle w:val="TAL"/>
              <w:keepNext w:val="0"/>
              <w:rPr>
                <w:sz w:val="16"/>
                <w:szCs w:val="16"/>
              </w:rPr>
            </w:pPr>
            <w:r w:rsidRPr="001B1679">
              <w:rPr>
                <w:sz w:val="16"/>
                <w:szCs w:val="16"/>
              </w:rPr>
              <w:t>Yin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2A195F" w14:textId="77777777" w:rsidR="009B546A" w:rsidRPr="001B1679" w:rsidRDefault="009B546A" w:rsidP="00C11620">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1BF63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C1E910" w14:textId="77777777" w:rsidR="009B546A" w:rsidRPr="001B1679" w:rsidRDefault="009B546A" w:rsidP="00C11620">
            <w:pPr>
              <w:pStyle w:val="TAL"/>
              <w:keepNext w:val="0"/>
              <w:rPr>
                <w:sz w:val="16"/>
                <w:szCs w:val="16"/>
              </w:rPr>
            </w:pPr>
            <w:r w:rsidRPr="001B1679">
              <w:rPr>
                <w:sz w:val="16"/>
                <w:szCs w:val="16"/>
              </w:rPr>
              <w:t>3GPPMEMBER</w:t>
            </w:r>
          </w:p>
        </w:tc>
      </w:tr>
      <w:tr w:rsidR="009B546A" w14:paraId="1A40828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6C4499" w14:textId="77777777" w:rsidR="009B546A" w:rsidRPr="001B1679" w:rsidRDefault="009B546A" w:rsidP="00C11620">
            <w:pPr>
              <w:pStyle w:val="TAL"/>
              <w:keepNext w:val="0"/>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90708F" w14:textId="77777777" w:rsidR="009B546A" w:rsidRPr="001B1679" w:rsidRDefault="009B546A" w:rsidP="00C11620">
            <w:pPr>
              <w:pStyle w:val="TAL"/>
              <w:keepNext w:val="0"/>
              <w:rPr>
                <w:sz w:val="16"/>
                <w:szCs w:val="16"/>
              </w:rPr>
            </w:pPr>
            <w:r w:rsidRPr="001B1679">
              <w:rPr>
                <w:sz w:val="16"/>
                <w:szCs w:val="16"/>
              </w:rPr>
              <w:t>Garcia-Flahaut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3AE2A8" w14:textId="77777777" w:rsidR="009B546A" w:rsidRPr="001B1679" w:rsidRDefault="009B546A" w:rsidP="00C11620">
            <w:pPr>
              <w:pStyle w:val="TAL"/>
              <w:keepNext w:val="0"/>
              <w:rPr>
                <w:sz w:val="16"/>
                <w:szCs w:val="16"/>
              </w:rPr>
            </w:pPr>
            <w:r w:rsidRPr="001B1679">
              <w:rPr>
                <w:sz w:val="16"/>
                <w:szCs w:val="16"/>
              </w:rPr>
              <w:t>Juliette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163686" w14:textId="77777777" w:rsidR="009B546A" w:rsidRPr="001B1679" w:rsidRDefault="009B546A" w:rsidP="00C11620">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36974E"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578970" w14:textId="77777777" w:rsidR="009B546A" w:rsidRPr="001B1679" w:rsidRDefault="009B546A" w:rsidP="00C11620">
            <w:pPr>
              <w:pStyle w:val="TAL"/>
              <w:keepNext w:val="0"/>
              <w:rPr>
                <w:sz w:val="16"/>
                <w:szCs w:val="16"/>
              </w:rPr>
            </w:pPr>
            <w:r w:rsidRPr="001B1679">
              <w:rPr>
                <w:sz w:val="16"/>
                <w:szCs w:val="16"/>
              </w:rPr>
              <w:t>3GPPMEMBER</w:t>
            </w:r>
          </w:p>
        </w:tc>
      </w:tr>
      <w:tr w:rsidR="009B546A" w14:paraId="3FFCEAD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DB492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926982" w14:textId="77777777" w:rsidR="009B546A" w:rsidRPr="001B1679" w:rsidRDefault="009B546A" w:rsidP="00C11620">
            <w:pPr>
              <w:pStyle w:val="TAL"/>
              <w:keepNext w:val="0"/>
              <w:rPr>
                <w:sz w:val="16"/>
                <w:szCs w:val="16"/>
              </w:rPr>
            </w:pPr>
            <w:r w:rsidRPr="001B1679">
              <w:rPr>
                <w:sz w:val="16"/>
                <w:szCs w:val="16"/>
              </w:rPr>
              <w:t>Gheorghiu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E6823B" w14:textId="77777777" w:rsidR="009B546A" w:rsidRPr="001B1679" w:rsidRDefault="009B546A" w:rsidP="00C11620">
            <w:pPr>
              <w:pStyle w:val="TAL"/>
              <w:keepNext w:val="0"/>
              <w:rPr>
                <w:sz w:val="16"/>
                <w:szCs w:val="16"/>
              </w:rPr>
            </w:pPr>
            <w:r w:rsidRPr="001B1679">
              <w:rPr>
                <w:sz w:val="16"/>
                <w:szCs w:val="16"/>
              </w:rPr>
              <w:t>Valentin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1F01C1" w14:textId="77777777" w:rsidR="009B546A" w:rsidRPr="001B1679" w:rsidRDefault="009B546A" w:rsidP="00C11620">
            <w:pPr>
              <w:pStyle w:val="TAL"/>
              <w:keepNext w:val="0"/>
              <w:rPr>
                <w:sz w:val="16"/>
                <w:szCs w:val="16"/>
              </w:rPr>
            </w:pPr>
            <w:r w:rsidRPr="001B1679">
              <w:rPr>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930760"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8EEBE9" w14:textId="77777777" w:rsidR="009B546A" w:rsidRPr="001B1679" w:rsidRDefault="009B546A" w:rsidP="00C11620">
            <w:pPr>
              <w:pStyle w:val="TAL"/>
              <w:keepNext w:val="0"/>
              <w:rPr>
                <w:sz w:val="16"/>
                <w:szCs w:val="16"/>
              </w:rPr>
            </w:pPr>
            <w:r w:rsidRPr="001B1679">
              <w:rPr>
                <w:sz w:val="16"/>
                <w:szCs w:val="16"/>
              </w:rPr>
              <w:t>3GPPMEMBER</w:t>
            </w:r>
          </w:p>
        </w:tc>
      </w:tr>
      <w:tr w:rsidR="009B546A" w14:paraId="79FEEC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C9FF7D"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5B56E5" w14:textId="77777777" w:rsidR="009B546A" w:rsidRPr="001B1679" w:rsidRDefault="009B546A" w:rsidP="00C11620">
            <w:pPr>
              <w:pStyle w:val="TAL"/>
              <w:keepNext w:val="0"/>
              <w:rPr>
                <w:sz w:val="16"/>
                <w:szCs w:val="16"/>
              </w:rPr>
            </w:pPr>
            <w:r w:rsidRPr="001B1679">
              <w:rPr>
                <w:sz w:val="16"/>
                <w:szCs w:val="16"/>
              </w:rPr>
              <w:t>Godoy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216C07" w14:textId="77777777" w:rsidR="009B546A" w:rsidRPr="001B1679" w:rsidRDefault="009B546A" w:rsidP="00C11620">
            <w:pPr>
              <w:pStyle w:val="TAL"/>
              <w:keepNext w:val="0"/>
              <w:rPr>
                <w:sz w:val="16"/>
                <w:szCs w:val="16"/>
              </w:rPr>
            </w:pPr>
            <w:r w:rsidRPr="001B1679">
              <w:rPr>
                <w:sz w:val="16"/>
                <w:szCs w:val="16"/>
              </w:rPr>
              <w:t>Gabriela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3A2468" w14:textId="77777777" w:rsidR="009B546A" w:rsidRPr="001B1679" w:rsidRDefault="009B546A" w:rsidP="00C11620">
            <w:pPr>
              <w:pStyle w:val="TAL"/>
              <w:keepNext w:val="0"/>
              <w:rPr>
                <w:sz w:val="16"/>
                <w:szCs w:val="16"/>
              </w:rPr>
            </w:pPr>
            <w:r w:rsidRPr="001B1679">
              <w:rPr>
                <w:sz w:val="16"/>
                <w:szCs w:val="16"/>
              </w:rPr>
              <w:t>SDI Squared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9377C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6710DE" w14:textId="77777777" w:rsidR="009B546A" w:rsidRPr="001B1679" w:rsidRDefault="009B546A" w:rsidP="00C11620">
            <w:pPr>
              <w:pStyle w:val="TAL"/>
              <w:keepNext w:val="0"/>
              <w:rPr>
                <w:sz w:val="16"/>
                <w:szCs w:val="16"/>
              </w:rPr>
            </w:pPr>
            <w:r w:rsidRPr="001B1679">
              <w:rPr>
                <w:sz w:val="16"/>
                <w:szCs w:val="16"/>
              </w:rPr>
              <w:t>3GPPMEMBER</w:t>
            </w:r>
          </w:p>
        </w:tc>
      </w:tr>
      <w:tr w:rsidR="009B546A" w14:paraId="7E85540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D685A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D2D05C" w14:textId="77777777" w:rsidR="009B546A" w:rsidRPr="001B1679" w:rsidRDefault="009B546A" w:rsidP="00C11620">
            <w:pPr>
              <w:pStyle w:val="TAL"/>
              <w:keepNext w:val="0"/>
              <w:rPr>
                <w:sz w:val="16"/>
                <w:szCs w:val="16"/>
              </w:rPr>
            </w:pPr>
            <w:r w:rsidRPr="001B1679">
              <w:rPr>
                <w:sz w:val="16"/>
                <w:szCs w:val="16"/>
              </w:rPr>
              <w:t>Goldberg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9007BB" w14:textId="77777777" w:rsidR="009B546A" w:rsidRPr="001B1679" w:rsidRDefault="009B546A" w:rsidP="00C11620">
            <w:pPr>
              <w:pStyle w:val="TAL"/>
              <w:keepNext w:val="0"/>
              <w:rPr>
                <w:sz w:val="16"/>
                <w:szCs w:val="16"/>
              </w:rPr>
            </w:pPr>
            <w:r w:rsidRPr="001B1679">
              <w:rPr>
                <w:sz w:val="16"/>
                <w:szCs w:val="16"/>
              </w:rPr>
              <w:t>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854E26" w14:textId="77777777" w:rsidR="009B546A" w:rsidRPr="001B1679" w:rsidRDefault="009B546A" w:rsidP="00C11620">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13F101"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118E1A" w14:textId="77777777" w:rsidR="009B546A" w:rsidRPr="001B1679" w:rsidRDefault="009B546A" w:rsidP="00C11620">
            <w:pPr>
              <w:pStyle w:val="TAL"/>
              <w:keepNext w:val="0"/>
              <w:rPr>
                <w:sz w:val="16"/>
                <w:szCs w:val="16"/>
              </w:rPr>
            </w:pPr>
            <w:r w:rsidRPr="001B1679">
              <w:rPr>
                <w:sz w:val="16"/>
                <w:szCs w:val="16"/>
              </w:rPr>
              <w:t>3GPPMEMBER</w:t>
            </w:r>
          </w:p>
        </w:tc>
      </w:tr>
      <w:tr w:rsidR="009B546A" w14:paraId="7053E47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F4C56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45601F" w14:textId="77777777" w:rsidR="009B546A" w:rsidRPr="001B1679" w:rsidRDefault="009B546A" w:rsidP="00C11620">
            <w:pPr>
              <w:pStyle w:val="TAL"/>
              <w:keepNext w:val="0"/>
              <w:rPr>
                <w:sz w:val="16"/>
                <w:szCs w:val="16"/>
              </w:rPr>
            </w:pPr>
            <w:r w:rsidRPr="001B1679">
              <w:rPr>
                <w:sz w:val="16"/>
                <w:szCs w:val="16"/>
              </w:rPr>
              <w:t>gong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857A72" w14:textId="77777777" w:rsidR="009B546A" w:rsidRPr="001B1679" w:rsidRDefault="009B546A" w:rsidP="00C11620">
            <w:pPr>
              <w:pStyle w:val="TAL"/>
              <w:keepNext w:val="0"/>
              <w:rPr>
                <w:sz w:val="16"/>
                <w:szCs w:val="16"/>
              </w:rPr>
            </w:pPr>
            <w:r w:rsidRPr="001B1679">
              <w:rPr>
                <w:sz w:val="16"/>
                <w:szCs w:val="16"/>
              </w:rPr>
              <w:t>zhanbo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B76AEA" w14:textId="77777777" w:rsidR="009B546A" w:rsidRPr="001B1679" w:rsidRDefault="009B546A" w:rsidP="00C11620">
            <w:pPr>
              <w:pStyle w:val="TAL"/>
              <w:keepNext w:val="0"/>
              <w:rPr>
                <w:sz w:val="16"/>
                <w:szCs w:val="16"/>
              </w:rPr>
            </w:pPr>
            <w:r w:rsidRPr="001B1679">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8D647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53A0FD" w14:textId="77777777" w:rsidR="009B546A" w:rsidRPr="001B1679" w:rsidRDefault="009B546A" w:rsidP="00C11620">
            <w:pPr>
              <w:pStyle w:val="TAL"/>
              <w:keepNext w:val="0"/>
              <w:rPr>
                <w:sz w:val="16"/>
                <w:szCs w:val="16"/>
              </w:rPr>
            </w:pPr>
            <w:r w:rsidRPr="001B1679">
              <w:rPr>
                <w:sz w:val="16"/>
                <w:szCs w:val="16"/>
              </w:rPr>
              <w:t>3GPPMEMBER</w:t>
            </w:r>
          </w:p>
        </w:tc>
      </w:tr>
      <w:tr w:rsidR="009B546A" w14:paraId="094F7DC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71CD2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D74187" w14:textId="77777777" w:rsidR="009B546A" w:rsidRPr="001B1679" w:rsidRDefault="009B546A" w:rsidP="00C11620">
            <w:pPr>
              <w:pStyle w:val="TAL"/>
              <w:keepNext w:val="0"/>
              <w:rPr>
                <w:sz w:val="16"/>
                <w:szCs w:val="16"/>
              </w:rPr>
            </w:pPr>
            <w:r w:rsidRPr="001B1679">
              <w:rPr>
                <w:sz w:val="16"/>
                <w:szCs w:val="16"/>
              </w:rPr>
              <w:t>Görmer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F9D060" w14:textId="77777777" w:rsidR="009B546A" w:rsidRPr="001B1679" w:rsidRDefault="009B546A" w:rsidP="00C11620">
            <w:pPr>
              <w:pStyle w:val="TAL"/>
              <w:keepNext w:val="0"/>
              <w:rPr>
                <w:sz w:val="16"/>
                <w:szCs w:val="16"/>
              </w:rPr>
            </w:pPr>
            <w:r w:rsidRPr="001B1679">
              <w:rPr>
                <w:sz w:val="16"/>
                <w:szCs w:val="16"/>
              </w:rPr>
              <w:t>Gerald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BBE84A" w14:textId="77777777" w:rsidR="009B546A" w:rsidRPr="001B1679" w:rsidRDefault="009B546A" w:rsidP="00C11620">
            <w:pPr>
              <w:pStyle w:val="TAL"/>
              <w:keepNext w:val="0"/>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CB2A8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2C9B52" w14:textId="77777777" w:rsidR="009B546A" w:rsidRPr="001B1679" w:rsidRDefault="009B546A" w:rsidP="00C11620">
            <w:pPr>
              <w:pStyle w:val="TAL"/>
              <w:keepNext w:val="0"/>
              <w:rPr>
                <w:sz w:val="16"/>
                <w:szCs w:val="16"/>
              </w:rPr>
            </w:pPr>
            <w:r w:rsidRPr="001B1679">
              <w:rPr>
                <w:sz w:val="16"/>
                <w:szCs w:val="16"/>
              </w:rPr>
              <w:t>3GPPMEMBER</w:t>
            </w:r>
          </w:p>
        </w:tc>
      </w:tr>
      <w:tr w:rsidR="009B546A" w14:paraId="6B73E92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99A8E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F10BFF" w14:textId="77777777" w:rsidR="009B546A" w:rsidRPr="001B1679" w:rsidRDefault="009B546A" w:rsidP="00C11620">
            <w:pPr>
              <w:pStyle w:val="TAL"/>
              <w:keepNext w:val="0"/>
              <w:rPr>
                <w:sz w:val="16"/>
                <w:szCs w:val="16"/>
              </w:rPr>
            </w:pPr>
            <w:r w:rsidRPr="001B1679">
              <w:rPr>
                <w:sz w:val="16"/>
                <w:szCs w:val="16"/>
              </w:rPr>
              <w:t>Grant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65EEF6" w14:textId="77777777" w:rsidR="009B546A" w:rsidRPr="001B1679" w:rsidRDefault="009B546A" w:rsidP="00C11620">
            <w:pPr>
              <w:pStyle w:val="TAL"/>
              <w:keepNext w:val="0"/>
              <w:rPr>
                <w:sz w:val="16"/>
                <w:szCs w:val="16"/>
              </w:rPr>
            </w:pPr>
            <w:r w:rsidRPr="001B1679">
              <w:rPr>
                <w:sz w:val="16"/>
                <w:szCs w:val="16"/>
              </w:rPr>
              <w:t>Marc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8D051F" w14:textId="77777777" w:rsidR="009B546A" w:rsidRPr="001B1679" w:rsidRDefault="009B546A" w:rsidP="00C11620">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0A411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70E0FC" w14:textId="77777777" w:rsidR="009B546A" w:rsidRPr="001B1679" w:rsidRDefault="009B546A" w:rsidP="00C11620">
            <w:pPr>
              <w:pStyle w:val="TAL"/>
              <w:keepNext w:val="0"/>
              <w:rPr>
                <w:sz w:val="16"/>
                <w:szCs w:val="16"/>
              </w:rPr>
            </w:pPr>
            <w:r w:rsidRPr="001B1679">
              <w:rPr>
                <w:sz w:val="16"/>
                <w:szCs w:val="16"/>
              </w:rPr>
              <w:t>3GPPMEMBER</w:t>
            </w:r>
          </w:p>
        </w:tc>
      </w:tr>
      <w:tr w:rsidR="009B546A" w14:paraId="579D224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C4738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91E821" w14:textId="77777777" w:rsidR="009B546A" w:rsidRPr="001B1679" w:rsidRDefault="009B546A" w:rsidP="00C11620">
            <w:pPr>
              <w:pStyle w:val="TAL"/>
              <w:keepNext w:val="0"/>
              <w:rPr>
                <w:sz w:val="16"/>
                <w:szCs w:val="16"/>
              </w:rPr>
            </w:pPr>
            <w:r w:rsidRPr="001B1679">
              <w:rPr>
                <w:sz w:val="16"/>
                <w:szCs w:val="16"/>
              </w:rPr>
              <w:t>Graves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82EFCA" w14:textId="77777777" w:rsidR="009B546A" w:rsidRPr="001B1679" w:rsidRDefault="009B546A" w:rsidP="00C11620">
            <w:pPr>
              <w:pStyle w:val="TAL"/>
              <w:keepNext w:val="0"/>
              <w:rPr>
                <w:sz w:val="16"/>
                <w:szCs w:val="16"/>
              </w:rPr>
            </w:pPr>
            <w:r w:rsidRPr="001B1679">
              <w:rPr>
                <w:sz w:val="16"/>
                <w:szCs w:val="16"/>
              </w:rPr>
              <w:t>Benoit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35DBE5" w14:textId="77777777" w:rsidR="009B546A" w:rsidRPr="001B1679" w:rsidRDefault="009B546A" w:rsidP="00C11620">
            <w:pPr>
              <w:pStyle w:val="TAL"/>
              <w:keepNext w:val="0"/>
              <w:rPr>
                <w:sz w:val="16"/>
                <w:szCs w:val="16"/>
              </w:rPr>
            </w:pPr>
            <w:r w:rsidRPr="001B1679">
              <w:rPr>
                <w:sz w:val="16"/>
                <w:szCs w:val="16"/>
              </w:rPr>
              <w:t>Orange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41ACE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938D36" w14:textId="77777777" w:rsidR="009B546A" w:rsidRPr="001B1679" w:rsidRDefault="009B546A" w:rsidP="00C11620">
            <w:pPr>
              <w:pStyle w:val="TAL"/>
              <w:keepNext w:val="0"/>
              <w:rPr>
                <w:sz w:val="16"/>
                <w:szCs w:val="16"/>
              </w:rPr>
            </w:pPr>
            <w:r w:rsidRPr="001B1679">
              <w:rPr>
                <w:sz w:val="16"/>
                <w:szCs w:val="16"/>
              </w:rPr>
              <w:t>3GPPMEMBER</w:t>
            </w:r>
          </w:p>
        </w:tc>
      </w:tr>
      <w:tr w:rsidR="009B546A" w14:paraId="0BC2236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394A4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E32DA8" w14:textId="77777777" w:rsidR="009B546A" w:rsidRPr="001B1679" w:rsidRDefault="009B546A" w:rsidP="00C11620">
            <w:pPr>
              <w:pStyle w:val="TAL"/>
              <w:keepNext w:val="0"/>
              <w:rPr>
                <w:sz w:val="16"/>
                <w:szCs w:val="16"/>
              </w:rPr>
            </w:pPr>
            <w:r w:rsidRPr="001B1679">
              <w:rPr>
                <w:sz w:val="16"/>
                <w:szCs w:val="16"/>
              </w:rPr>
              <w:t>Grotz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5B51C8" w14:textId="77777777" w:rsidR="009B546A" w:rsidRPr="001B1679" w:rsidRDefault="009B546A" w:rsidP="00C11620">
            <w:pPr>
              <w:pStyle w:val="TAL"/>
              <w:keepNext w:val="0"/>
              <w:rPr>
                <w:sz w:val="16"/>
                <w:szCs w:val="16"/>
              </w:rPr>
            </w:pPr>
            <w:r w:rsidRPr="001B1679">
              <w:rPr>
                <w:sz w:val="16"/>
                <w:szCs w:val="16"/>
              </w:rPr>
              <w:t>Joel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5D5800" w14:textId="77777777" w:rsidR="009B546A" w:rsidRPr="001B1679" w:rsidRDefault="009B546A" w:rsidP="00C11620">
            <w:pPr>
              <w:pStyle w:val="TAL"/>
              <w:keepNext w:val="0"/>
              <w:rPr>
                <w:sz w:val="16"/>
                <w:szCs w:val="16"/>
              </w:rPr>
            </w:pPr>
            <w:r w:rsidRPr="001B1679">
              <w:rPr>
                <w:sz w:val="16"/>
                <w:szCs w:val="16"/>
              </w:rPr>
              <w:t>SES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05B28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9E6CD6" w14:textId="77777777" w:rsidR="009B546A" w:rsidRPr="001B1679" w:rsidRDefault="009B546A" w:rsidP="00C11620">
            <w:pPr>
              <w:pStyle w:val="TAL"/>
              <w:keepNext w:val="0"/>
              <w:rPr>
                <w:sz w:val="16"/>
                <w:szCs w:val="16"/>
              </w:rPr>
            </w:pPr>
            <w:r w:rsidRPr="001B1679">
              <w:rPr>
                <w:sz w:val="16"/>
                <w:szCs w:val="16"/>
              </w:rPr>
              <w:t>3GPPMEMBER</w:t>
            </w:r>
          </w:p>
        </w:tc>
      </w:tr>
      <w:tr w:rsidR="009B546A" w14:paraId="772693E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1D4580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4277FC" w14:textId="77777777" w:rsidR="009B546A" w:rsidRPr="001B1679" w:rsidRDefault="009B546A" w:rsidP="00C11620">
            <w:pPr>
              <w:pStyle w:val="TAL"/>
              <w:keepNext w:val="0"/>
              <w:rPr>
                <w:sz w:val="16"/>
                <w:szCs w:val="16"/>
              </w:rPr>
            </w:pPr>
            <w:r w:rsidRPr="001B1679">
              <w:rPr>
                <w:sz w:val="16"/>
                <w:szCs w:val="16"/>
              </w:rPr>
              <w:t>Guadalupi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01DE28" w14:textId="77777777" w:rsidR="009B546A" w:rsidRPr="001B1679" w:rsidRDefault="009B546A" w:rsidP="00C11620">
            <w:pPr>
              <w:pStyle w:val="TAL"/>
              <w:keepNext w:val="0"/>
              <w:rPr>
                <w:sz w:val="16"/>
                <w:szCs w:val="16"/>
              </w:rPr>
            </w:pPr>
            <w:r w:rsidRPr="001B1679">
              <w:rPr>
                <w:sz w:val="16"/>
                <w:szCs w:val="16"/>
              </w:rPr>
              <w:t>Marco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B475AE" w14:textId="77777777" w:rsidR="009B546A" w:rsidRPr="001B1679" w:rsidRDefault="009B546A" w:rsidP="00C11620">
            <w:pPr>
              <w:pStyle w:val="TAL"/>
              <w:keepNext w:val="0"/>
              <w:rPr>
                <w:sz w:val="16"/>
                <w:szCs w:val="16"/>
              </w:rPr>
            </w:pPr>
            <w:r w:rsidRPr="001B1679">
              <w:rPr>
                <w:sz w:val="16"/>
                <w:szCs w:val="16"/>
              </w:rPr>
              <w:t>Sateliot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13633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D0ED25" w14:textId="77777777" w:rsidR="009B546A" w:rsidRPr="001B1679" w:rsidRDefault="009B546A" w:rsidP="00C11620">
            <w:pPr>
              <w:pStyle w:val="TAL"/>
              <w:keepNext w:val="0"/>
              <w:rPr>
                <w:sz w:val="16"/>
                <w:szCs w:val="16"/>
              </w:rPr>
            </w:pPr>
            <w:r w:rsidRPr="001B1679">
              <w:rPr>
                <w:sz w:val="16"/>
                <w:szCs w:val="16"/>
              </w:rPr>
              <w:t>3GPPMEMBER</w:t>
            </w:r>
          </w:p>
        </w:tc>
      </w:tr>
      <w:tr w:rsidR="009B546A" w14:paraId="270B252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061C75"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7E65E1" w14:textId="77777777" w:rsidR="009B546A" w:rsidRPr="001B1679" w:rsidRDefault="009B546A" w:rsidP="00C11620">
            <w:pPr>
              <w:pStyle w:val="TAL"/>
              <w:keepNext w:val="0"/>
              <w:rPr>
                <w:sz w:val="16"/>
                <w:szCs w:val="16"/>
              </w:rPr>
            </w:pPr>
            <w:r w:rsidRPr="001B1679">
              <w:rPr>
                <w:sz w:val="16"/>
                <w:szCs w:val="16"/>
              </w:rPr>
              <w:t>Guo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175D79" w14:textId="77777777" w:rsidR="009B546A" w:rsidRPr="001B1679" w:rsidRDefault="009B546A" w:rsidP="00C11620">
            <w:pPr>
              <w:pStyle w:val="TAL"/>
              <w:keepNext w:val="0"/>
              <w:rPr>
                <w:sz w:val="16"/>
                <w:szCs w:val="16"/>
              </w:rPr>
            </w:pPr>
            <w:r w:rsidRPr="001B1679">
              <w:rPr>
                <w:sz w:val="16"/>
                <w:szCs w:val="16"/>
              </w:rPr>
              <w:t>Qiuge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69EB28" w14:textId="77777777" w:rsidR="009B546A" w:rsidRPr="001B1679" w:rsidRDefault="009B546A" w:rsidP="00C11620">
            <w:pPr>
              <w:pStyle w:val="TAL"/>
              <w:keepNext w:val="0"/>
              <w:rPr>
                <w:sz w:val="16"/>
                <w:szCs w:val="16"/>
              </w:rPr>
            </w:pPr>
            <w:r w:rsidRPr="001B1679">
              <w:rPr>
                <w:sz w:val="16"/>
                <w:szCs w:val="16"/>
              </w:rPr>
              <w:t>Fiberhome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6F55A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355502" w14:textId="77777777" w:rsidR="009B546A" w:rsidRPr="001B1679" w:rsidRDefault="009B546A" w:rsidP="00C11620">
            <w:pPr>
              <w:pStyle w:val="TAL"/>
              <w:keepNext w:val="0"/>
              <w:rPr>
                <w:sz w:val="16"/>
                <w:szCs w:val="16"/>
              </w:rPr>
            </w:pPr>
            <w:r w:rsidRPr="001B1679">
              <w:rPr>
                <w:sz w:val="16"/>
                <w:szCs w:val="16"/>
              </w:rPr>
              <w:t>3GPPMEMBER</w:t>
            </w:r>
          </w:p>
        </w:tc>
      </w:tr>
      <w:tr w:rsidR="009B546A" w14:paraId="47E03BC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9D844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E7ED89" w14:textId="77777777" w:rsidR="009B546A" w:rsidRPr="001B1679" w:rsidRDefault="009B546A" w:rsidP="00C11620">
            <w:pPr>
              <w:pStyle w:val="TAL"/>
              <w:keepNext w:val="0"/>
              <w:rPr>
                <w:sz w:val="16"/>
                <w:szCs w:val="16"/>
              </w:rPr>
            </w:pPr>
            <w:r w:rsidRPr="001B1679">
              <w:rPr>
                <w:sz w:val="16"/>
                <w:szCs w:val="16"/>
              </w:rPr>
              <w:t>Gupta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906986" w14:textId="77777777" w:rsidR="009B546A" w:rsidRPr="001B1679" w:rsidRDefault="009B546A" w:rsidP="00C11620">
            <w:pPr>
              <w:pStyle w:val="TAL"/>
              <w:keepNext w:val="0"/>
              <w:rPr>
                <w:sz w:val="16"/>
                <w:szCs w:val="16"/>
              </w:rPr>
            </w:pPr>
            <w:r w:rsidRPr="001B1679">
              <w:rPr>
                <w:sz w:val="16"/>
                <w:szCs w:val="16"/>
              </w:rPr>
              <w:t>Vivek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2D21D4" w14:textId="77777777" w:rsidR="009B546A" w:rsidRPr="001B1679" w:rsidRDefault="009B546A" w:rsidP="00C11620">
            <w:pPr>
              <w:pStyle w:val="TAL"/>
              <w:keepNext w:val="0"/>
              <w:rPr>
                <w:sz w:val="16"/>
                <w:szCs w:val="16"/>
              </w:rPr>
            </w:pPr>
            <w:r w:rsidRPr="001B1679">
              <w:rPr>
                <w:sz w:val="16"/>
                <w:szCs w:val="16"/>
              </w:rPr>
              <w:t>Apple Gesellschaft 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77AE4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66127D" w14:textId="77777777" w:rsidR="009B546A" w:rsidRPr="001B1679" w:rsidRDefault="009B546A" w:rsidP="00C11620">
            <w:pPr>
              <w:pStyle w:val="TAL"/>
              <w:keepNext w:val="0"/>
              <w:rPr>
                <w:sz w:val="16"/>
                <w:szCs w:val="16"/>
              </w:rPr>
            </w:pPr>
            <w:r w:rsidRPr="001B1679">
              <w:rPr>
                <w:sz w:val="16"/>
                <w:szCs w:val="16"/>
              </w:rPr>
              <w:t>3GPPMEMBER</w:t>
            </w:r>
          </w:p>
        </w:tc>
      </w:tr>
      <w:tr w:rsidR="009B546A" w14:paraId="7DFC37A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062DAA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6AEE77" w14:textId="77777777" w:rsidR="009B546A" w:rsidRPr="001B1679" w:rsidRDefault="009B546A" w:rsidP="00C11620">
            <w:pPr>
              <w:pStyle w:val="TAL"/>
              <w:keepNext w:val="0"/>
              <w:rPr>
                <w:sz w:val="16"/>
                <w:szCs w:val="16"/>
              </w:rPr>
            </w:pPr>
            <w:r w:rsidRPr="001B1679">
              <w:rPr>
                <w:sz w:val="16"/>
                <w:szCs w:val="16"/>
              </w:rPr>
              <w:t>Hall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4B351C" w14:textId="77777777" w:rsidR="009B546A" w:rsidRPr="001B1679" w:rsidRDefault="009B546A" w:rsidP="00C11620">
            <w:pPr>
              <w:pStyle w:val="TAL"/>
              <w:keepNext w:val="0"/>
              <w:rPr>
                <w:sz w:val="16"/>
                <w:szCs w:val="16"/>
              </w:rPr>
            </w:pPr>
            <w:r w:rsidRPr="001B1679">
              <w:rPr>
                <w:sz w:val="16"/>
                <w:szCs w:val="16"/>
              </w:rPr>
              <w:t>Edward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4127FF" w14:textId="77777777" w:rsidR="009B546A" w:rsidRPr="001B1679" w:rsidRDefault="009B546A" w:rsidP="00C11620">
            <w:pPr>
              <w:pStyle w:val="TAL"/>
              <w:keepNext w:val="0"/>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A83DA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51F3A0" w14:textId="77777777" w:rsidR="009B546A" w:rsidRPr="001B1679" w:rsidRDefault="009B546A" w:rsidP="00C11620">
            <w:pPr>
              <w:pStyle w:val="TAL"/>
              <w:keepNext w:val="0"/>
              <w:rPr>
                <w:sz w:val="16"/>
                <w:szCs w:val="16"/>
              </w:rPr>
            </w:pPr>
            <w:r w:rsidRPr="001B1679">
              <w:rPr>
                <w:sz w:val="16"/>
                <w:szCs w:val="16"/>
              </w:rPr>
              <w:t>3GPPMEMBER</w:t>
            </w:r>
          </w:p>
        </w:tc>
      </w:tr>
      <w:tr w:rsidR="009B546A" w14:paraId="0990FF0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F035D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4F8001"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EE97F3" w14:textId="77777777" w:rsidR="009B546A" w:rsidRPr="001B1679" w:rsidRDefault="009B546A" w:rsidP="00C11620">
            <w:pPr>
              <w:pStyle w:val="TAL"/>
              <w:keepNext w:val="0"/>
              <w:rPr>
                <w:sz w:val="16"/>
                <w:szCs w:val="16"/>
              </w:rPr>
            </w:pPr>
            <w:r w:rsidRPr="001B1679">
              <w:rPr>
                <w:sz w:val="16"/>
                <w:szCs w:val="16"/>
              </w:rPr>
              <w:t>Jaemin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485391" w14:textId="77777777" w:rsidR="009B546A" w:rsidRPr="001B1679" w:rsidRDefault="009B546A" w:rsidP="00C11620">
            <w:pPr>
              <w:pStyle w:val="TAL"/>
              <w:keepNext w:val="0"/>
              <w:rPr>
                <w:sz w:val="16"/>
                <w:szCs w:val="16"/>
              </w:rPr>
            </w:pPr>
            <w:r w:rsidRPr="001B1679">
              <w:rPr>
                <w:sz w:val="16"/>
                <w:szCs w:val="16"/>
              </w:rPr>
              <w:t>Intel Technology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BAB91F"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5C8CC3" w14:textId="77777777" w:rsidR="009B546A" w:rsidRPr="001B1679" w:rsidRDefault="009B546A" w:rsidP="00C11620">
            <w:pPr>
              <w:pStyle w:val="TAL"/>
              <w:keepNext w:val="0"/>
              <w:rPr>
                <w:sz w:val="16"/>
                <w:szCs w:val="16"/>
              </w:rPr>
            </w:pPr>
            <w:r w:rsidRPr="001B1679">
              <w:rPr>
                <w:sz w:val="16"/>
                <w:szCs w:val="16"/>
              </w:rPr>
              <w:t>3GPPMEMBER</w:t>
            </w:r>
          </w:p>
        </w:tc>
      </w:tr>
      <w:tr w:rsidR="009B546A" w14:paraId="16B7245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9415B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110DF4"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511DA3" w14:textId="77777777" w:rsidR="009B546A" w:rsidRPr="001B1679" w:rsidRDefault="009B546A" w:rsidP="00C11620">
            <w:pPr>
              <w:pStyle w:val="TAL"/>
              <w:keepNext w:val="0"/>
              <w:rPr>
                <w:sz w:val="16"/>
                <w:szCs w:val="16"/>
              </w:rPr>
            </w:pPr>
            <w:r w:rsidRPr="001B1679">
              <w:rPr>
                <w:sz w:val="16"/>
                <w:szCs w:val="16"/>
              </w:rPr>
              <w:t>Lufeng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AC171" w14:textId="77777777" w:rsidR="009B546A" w:rsidRPr="001B1679" w:rsidRDefault="009B546A" w:rsidP="00C11620">
            <w:pPr>
              <w:pStyle w:val="TAL"/>
              <w:keepNext w:val="0"/>
              <w:rPr>
                <w:sz w:val="16"/>
                <w:szCs w:val="16"/>
              </w:rPr>
            </w:pPr>
            <w:r w:rsidRPr="001B1679">
              <w:rPr>
                <w:sz w:val="16"/>
                <w:szCs w:val="16"/>
              </w:rPr>
              <w:t>Unisoc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0BF3F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9B9530" w14:textId="77777777" w:rsidR="009B546A" w:rsidRPr="001B1679" w:rsidRDefault="009B546A" w:rsidP="00C11620">
            <w:pPr>
              <w:pStyle w:val="TAL"/>
              <w:keepNext w:val="0"/>
              <w:rPr>
                <w:sz w:val="16"/>
                <w:szCs w:val="16"/>
              </w:rPr>
            </w:pPr>
            <w:r w:rsidRPr="001B1679">
              <w:rPr>
                <w:sz w:val="16"/>
                <w:szCs w:val="16"/>
              </w:rPr>
              <w:t>3GPPMEMBER</w:t>
            </w:r>
          </w:p>
        </w:tc>
      </w:tr>
      <w:tr w:rsidR="009B546A" w14:paraId="2BA31E6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F9BF2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27E336"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445B7E" w14:textId="77777777" w:rsidR="009B546A" w:rsidRPr="001B1679" w:rsidRDefault="009B546A" w:rsidP="00C11620">
            <w:pPr>
              <w:pStyle w:val="TAL"/>
              <w:keepNext w:val="0"/>
              <w:rPr>
                <w:sz w:val="16"/>
                <w:szCs w:val="16"/>
              </w:rPr>
            </w:pPr>
            <w:r w:rsidRPr="001B1679">
              <w:rPr>
                <w:sz w:val="16"/>
                <w:szCs w:val="16"/>
              </w:rPr>
              <w:t>Seunghee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76D88C" w14:textId="77777777" w:rsidR="009B546A" w:rsidRPr="001B1679" w:rsidRDefault="009B546A" w:rsidP="00C11620">
            <w:pPr>
              <w:pStyle w:val="TAL"/>
              <w:keepNext w:val="0"/>
              <w:rPr>
                <w:sz w:val="16"/>
                <w:szCs w:val="16"/>
              </w:rPr>
            </w:pPr>
            <w:r w:rsidRPr="001B1679">
              <w:rPr>
                <w:sz w:val="16"/>
                <w:szCs w:val="16"/>
              </w:rPr>
              <w:t>Intel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5E62A8"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FB7ACE" w14:textId="77777777" w:rsidR="009B546A" w:rsidRPr="001B1679" w:rsidRDefault="009B546A" w:rsidP="00C11620">
            <w:pPr>
              <w:pStyle w:val="TAL"/>
              <w:keepNext w:val="0"/>
              <w:rPr>
                <w:sz w:val="16"/>
                <w:szCs w:val="16"/>
              </w:rPr>
            </w:pPr>
            <w:r w:rsidRPr="001B1679">
              <w:rPr>
                <w:sz w:val="16"/>
                <w:szCs w:val="16"/>
              </w:rPr>
              <w:t>3GPPMEMBER</w:t>
            </w:r>
          </w:p>
        </w:tc>
      </w:tr>
      <w:tr w:rsidR="009B546A" w14:paraId="6736175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D15E8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2370F4"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B0FE4E" w14:textId="77777777" w:rsidR="009B546A" w:rsidRPr="001B1679" w:rsidRDefault="009B546A" w:rsidP="00C11620">
            <w:pPr>
              <w:pStyle w:val="TAL"/>
              <w:keepNext w:val="0"/>
              <w:rPr>
                <w:sz w:val="16"/>
                <w:szCs w:val="16"/>
              </w:rPr>
            </w:pPr>
            <w:r w:rsidRPr="001B1679">
              <w:rPr>
                <w:sz w:val="16"/>
                <w:szCs w:val="16"/>
              </w:rPr>
              <w:t>Xianghui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8E2FC" w14:textId="77777777" w:rsidR="009B546A" w:rsidRPr="001B1679" w:rsidRDefault="009B546A" w:rsidP="00C11620">
            <w:pPr>
              <w:pStyle w:val="TAL"/>
              <w:keepNext w:val="0"/>
              <w:rPr>
                <w:sz w:val="16"/>
                <w:szCs w:val="16"/>
              </w:rPr>
            </w:pPr>
            <w:r w:rsidRPr="001B1679">
              <w:rPr>
                <w:sz w:val="16"/>
                <w:szCs w:val="16"/>
              </w:rPr>
              <w:t>Sanechips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C89F9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9E0BC3" w14:textId="77777777" w:rsidR="009B546A" w:rsidRPr="001B1679" w:rsidRDefault="009B546A" w:rsidP="00C11620">
            <w:pPr>
              <w:pStyle w:val="TAL"/>
              <w:keepNext w:val="0"/>
              <w:rPr>
                <w:sz w:val="16"/>
                <w:szCs w:val="16"/>
              </w:rPr>
            </w:pPr>
            <w:r w:rsidRPr="001B1679">
              <w:rPr>
                <w:sz w:val="16"/>
                <w:szCs w:val="16"/>
              </w:rPr>
              <w:t>3GPPMEMBER</w:t>
            </w:r>
          </w:p>
        </w:tc>
      </w:tr>
      <w:tr w:rsidR="009B546A" w14:paraId="7E81689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12B880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0F542F" w14:textId="77777777" w:rsidR="009B546A" w:rsidRPr="001B1679" w:rsidRDefault="009B546A" w:rsidP="00C11620">
            <w:pPr>
              <w:pStyle w:val="TAL"/>
              <w:keepNext w:val="0"/>
              <w:rPr>
                <w:sz w:val="16"/>
                <w:szCs w:val="16"/>
              </w:rPr>
            </w:pPr>
            <w:r w:rsidRPr="001B1679">
              <w:rPr>
                <w:sz w:val="16"/>
                <w:szCs w:val="16"/>
              </w:rPr>
              <w:t>Harada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1D5369" w14:textId="77777777" w:rsidR="009B546A" w:rsidRPr="001B1679" w:rsidRDefault="009B546A" w:rsidP="00C11620">
            <w:pPr>
              <w:pStyle w:val="TAL"/>
              <w:keepNext w:val="0"/>
              <w:rPr>
                <w:sz w:val="16"/>
                <w:szCs w:val="16"/>
              </w:rPr>
            </w:pPr>
            <w:r w:rsidRPr="001B1679">
              <w:rPr>
                <w:sz w:val="16"/>
                <w:szCs w:val="16"/>
              </w:rPr>
              <w:t>Hiroki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15AFCB" w14:textId="77777777" w:rsidR="009B546A" w:rsidRPr="001B1679" w:rsidRDefault="009B546A" w:rsidP="00C11620">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05F7FB"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072E21" w14:textId="77777777" w:rsidR="009B546A" w:rsidRPr="001B1679" w:rsidRDefault="009B546A" w:rsidP="00C11620">
            <w:pPr>
              <w:pStyle w:val="TAL"/>
              <w:keepNext w:val="0"/>
              <w:rPr>
                <w:sz w:val="16"/>
                <w:szCs w:val="16"/>
              </w:rPr>
            </w:pPr>
            <w:r w:rsidRPr="001B1679">
              <w:rPr>
                <w:sz w:val="16"/>
                <w:szCs w:val="16"/>
              </w:rPr>
              <w:t>3GPPMEMBER</w:t>
            </w:r>
          </w:p>
        </w:tc>
      </w:tr>
      <w:tr w:rsidR="009B546A" w14:paraId="0863DF9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95BF4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D79B40" w14:textId="77777777" w:rsidR="009B546A" w:rsidRPr="001B1679" w:rsidRDefault="009B546A" w:rsidP="00C11620">
            <w:pPr>
              <w:pStyle w:val="TAL"/>
              <w:keepNext w:val="0"/>
              <w:rPr>
                <w:sz w:val="16"/>
                <w:szCs w:val="16"/>
              </w:rPr>
            </w:pPr>
            <w:r w:rsidRPr="001B1679">
              <w:rPr>
                <w:sz w:val="16"/>
                <w:szCs w:val="16"/>
              </w:rPr>
              <w:t>Harper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6BB048" w14:textId="77777777" w:rsidR="009B546A" w:rsidRPr="001B1679" w:rsidRDefault="009B546A" w:rsidP="00C11620">
            <w:pPr>
              <w:pStyle w:val="TAL"/>
              <w:keepNext w:val="0"/>
              <w:rPr>
                <w:sz w:val="16"/>
                <w:szCs w:val="16"/>
              </w:rPr>
            </w:pPr>
            <w:r w:rsidRPr="001B1679">
              <w:rPr>
                <w:sz w:val="16"/>
                <w:szCs w:val="16"/>
              </w:rPr>
              <w:t>Colby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567F51" w14:textId="77777777" w:rsidR="009B546A" w:rsidRPr="001B1679" w:rsidRDefault="009B546A" w:rsidP="00C11620">
            <w:pPr>
              <w:pStyle w:val="TAL"/>
              <w:keepNext w:val="0"/>
              <w:rPr>
                <w:sz w:val="16"/>
                <w:szCs w:val="16"/>
              </w:rPr>
            </w:pPr>
            <w:r w:rsidRPr="001B1679">
              <w:rPr>
                <w:sz w:val="16"/>
                <w:szCs w:val="16"/>
              </w:rPr>
              <w:t>Pivotal Commware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5F130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68D945" w14:textId="77777777" w:rsidR="009B546A" w:rsidRPr="001B1679" w:rsidRDefault="009B546A" w:rsidP="00C11620">
            <w:pPr>
              <w:pStyle w:val="TAL"/>
              <w:keepNext w:val="0"/>
              <w:rPr>
                <w:sz w:val="16"/>
                <w:szCs w:val="16"/>
              </w:rPr>
            </w:pPr>
            <w:r w:rsidRPr="001B1679">
              <w:rPr>
                <w:sz w:val="16"/>
                <w:szCs w:val="16"/>
              </w:rPr>
              <w:t>3GPPMEMBER</w:t>
            </w:r>
          </w:p>
        </w:tc>
      </w:tr>
      <w:tr w:rsidR="009B546A" w14:paraId="3CF1A45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86890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4419E7" w14:textId="77777777" w:rsidR="009B546A" w:rsidRPr="001B1679" w:rsidRDefault="009B546A" w:rsidP="00C11620">
            <w:pPr>
              <w:pStyle w:val="TAL"/>
              <w:keepNext w:val="0"/>
              <w:rPr>
                <w:sz w:val="16"/>
                <w:szCs w:val="16"/>
              </w:rPr>
            </w:pPr>
            <w:r w:rsidRPr="001B1679">
              <w:rPr>
                <w:sz w:val="16"/>
                <w:szCs w:val="16"/>
              </w:rPr>
              <w:t>Harris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A281AB" w14:textId="77777777" w:rsidR="009B546A" w:rsidRPr="001B1679" w:rsidRDefault="009B546A" w:rsidP="00C11620">
            <w:pPr>
              <w:pStyle w:val="TAL"/>
              <w:keepNext w:val="0"/>
              <w:rPr>
                <w:sz w:val="16"/>
                <w:szCs w:val="16"/>
              </w:rPr>
            </w:pPr>
            <w:r w:rsidRPr="001B1679">
              <w:rPr>
                <w:sz w:val="16"/>
                <w:szCs w:val="16"/>
              </w:rPr>
              <w:t>Paul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555349" w14:textId="77777777" w:rsidR="009B546A" w:rsidRPr="001B1679" w:rsidRDefault="009B546A" w:rsidP="00C11620">
            <w:pPr>
              <w:pStyle w:val="TAL"/>
              <w:keepNext w:val="0"/>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69136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192D75" w14:textId="77777777" w:rsidR="009B546A" w:rsidRPr="001B1679" w:rsidRDefault="009B546A" w:rsidP="00C11620">
            <w:pPr>
              <w:pStyle w:val="TAL"/>
              <w:keepNext w:val="0"/>
              <w:rPr>
                <w:sz w:val="16"/>
                <w:szCs w:val="16"/>
              </w:rPr>
            </w:pPr>
            <w:r w:rsidRPr="001B1679">
              <w:rPr>
                <w:sz w:val="16"/>
                <w:szCs w:val="16"/>
              </w:rPr>
              <w:t>3GPPMEMBER</w:t>
            </w:r>
          </w:p>
        </w:tc>
      </w:tr>
      <w:tr w:rsidR="009B546A" w14:paraId="32C8543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3A785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27A088" w14:textId="77777777" w:rsidR="009B546A" w:rsidRPr="001B1679" w:rsidRDefault="009B546A" w:rsidP="00C11620">
            <w:pPr>
              <w:pStyle w:val="TAL"/>
              <w:keepNext w:val="0"/>
              <w:rPr>
                <w:sz w:val="16"/>
                <w:szCs w:val="16"/>
              </w:rPr>
            </w:pPr>
            <w:r w:rsidRPr="001B1679">
              <w:rPr>
                <w:sz w:val="16"/>
                <w:szCs w:val="16"/>
              </w:rPr>
              <w:t>Hassan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467611" w14:textId="77777777" w:rsidR="009B546A" w:rsidRPr="001B1679" w:rsidRDefault="009B546A" w:rsidP="00C11620">
            <w:pPr>
              <w:pStyle w:val="TAL"/>
              <w:keepNext w:val="0"/>
              <w:rPr>
                <w:sz w:val="16"/>
                <w:szCs w:val="16"/>
              </w:rPr>
            </w:pPr>
            <w:r w:rsidRPr="001B1679">
              <w:rPr>
                <w:sz w:val="16"/>
                <w:szCs w:val="16"/>
              </w:rPr>
              <w:t>Khaled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2C6343" w14:textId="77777777" w:rsidR="009B546A" w:rsidRPr="001B1679" w:rsidRDefault="009B546A" w:rsidP="00C11620">
            <w:pPr>
              <w:pStyle w:val="TAL"/>
              <w:keepNext w:val="0"/>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E8C93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7B646B" w14:textId="77777777" w:rsidR="009B546A" w:rsidRPr="001B1679" w:rsidRDefault="009B546A" w:rsidP="00C11620">
            <w:pPr>
              <w:pStyle w:val="TAL"/>
              <w:keepNext w:val="0"/>
              <w:rPr>
                <w:sz w:val="16"/>
                <w:szCs w:val="16"/>
              </w:rPr>
            </w:pPr>
            <w:r w:rsidRPr="001B1679">
              <w:rPr>
                <w:sz w:val="16"/>
                <w:szCs w:val="16"/>
              </w:rPr>
              <w:t>3GPPMEMBER</w:t>
            </w:r>
          </w:p>
        </w:tc>
      </w:tr>
      <w:tr w:rsidR="009B546A" w14:paraId="42A561E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5442D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94D8B2" w14:textId="77777777" w:rsidR="009B546A" w:rsidRPr="001B1679" w:rsidRDefault="009B546A" w:rsidP="00C11620">
            <w:pPr>
              <w:pStyle w:val="TAL"/>
              <w:keepNext w:val="0"/>
              <w:rPr>
                <w:sz w:val="16"/>
                <w:szCs w:val="16"/>
              </w:rPr>
            </w:pPr>
            <w:r w:rsidRPr="001B1679">
              <w:rPr>
                <w:sz w:val="16"/>
                <w:szCs w:val="16"/>
              </w:rPr>
              <w:t>Haustein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49ED0B" w14:textId="77777777" w:rsidR="009B546A" w:rsidRPr="001B1679" w:rsidRDefault="009B546A" w:rsidP="00C11620">
            <w:pPr>
              <w:pStyle w:val="TAL"/>
              <w:keepNext w:val="0"/>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17AAAC" w14:textId="77777777" w:rsidR="009B546A" w:rsidRPr="001B1679" w:rsidRDefault="009B546A" w:rsidP="00C11620">
            <w:pPr>
              <w:pStyle w:val="TAL"/>
              <w:keepNext w:val="0"/>
              <w:rPr>
                <w:sz w:val="16"/>
                <w:szCs w:val="16"/>
              </w:rPr>
            </w:pPr>
            <w:r w:rsidRPr="001B1679">
              <w:rPr>
                <w:sz w:val="16"/>
                <w:szCs w:val="16"/>
              </w:rPr>
              <w:t>Fraunhofer HHI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FB3CB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54DCBF" w14:textId="77777777" w:rsidR="009B546A" w:rsidRPr="001B1679" w:rsidRDefault="009B546A" w:rsidP="00C11620">
            <w:pPr>
              <w:pStyle w:val="TAL"/>
              <w:keepNext w:val="0"/>
              <w:rPr>
                <w:sz w:val="16"/>
                <w:szCs w:val="16"/>
              </w:rPr>
            </w:pPr>
            <w:r w:rsidRPr="001B1679">
              <w:rPr>
                <w:sz w:val="16"/>
                <w:szCs w:val="16"/>
              </w:rPr>
              <w:t>3GPPMEMBER</w:t>
            </w:r>
          </w:p>
        </w:tc>
      </w:tr>
      <w:tr w:rsidR="009B546A" w14:paraId="4A53127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AAB96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98A638" w14:textId="77777777" w:rsidR="009B546A" w:rsidRPr="001B1679" w:rsidRDefault="009B546A" w:rsidP="00C11620">
            <w:pPr>
              <w:pStyle w:val="TAL"/>
              <w:keepNext w:val="0"/>
              <w:rPr>
                <w:sz w:val="16"/>
                <w:szCs w:val="16"/>
              </w:rPr>
            </w:pPr>
            <w:r w:rsidRPr="001B1679">
              <w:rPr>
                <w:sz w:val="16"/>
                <w:szCs w:val="16"/>
              </w:rPr>
              <w:t>he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2DBCCF" w14:textId="77777777" w:rsidR="009B546A" w:rsidRPr="001B1679" w:rsidRDefault="009B546A" w:rsidP="00C11620">
            <w:pPr>
              <w:pStyle w:val="TAL"/>
              <w:keepNext w:val="0"/>
              <w:rPr>
                <w:sz w:val="16"/>
                <w:szCs w:val="16"/>
              </w:rPr>
            </w:pPr>
            <w:r w:rsidRPr="001B1679">
              <w:rPr>
                <w:sz w:val="16"/>
                <w:szCs w:val="16"/>
              </w:rPr>
              <w:t>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B144D1" w14:textId="77777777" w:rsidR="009B546A" w:rsidRPr="001B1679" w:rsidRDefault="009B546A" w:rsidP="00C11620">
            <w:pPr>
              <w:pStyle w:val="TAL"/>
              <w:keepNext w:val="0"/>
              <w:rPr>
                <w:sz w:val="16"/>
                <w:szCs w:val="16"/>
              </w:rPr>
            </w:pPr>
            <w:r w:rsidRPr="001B1679">
              <w:rPr>
                <w:sz w:val="16"/>
                <w:szCs w:val="16"/>
              </w:rPr>
              <w:t>Apple Trading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A9C3E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CCE3FC" w14:textId="77777777" w:rsidR="009B546A" w:rsidRPr="001B1679" w:rsidRDefault="009B546A" w:rsidP="00C11620">
            <w:pPr>
              <w:pStyle w:val="TAL"/>
              <w:keepNext w:val="0"/>
              <w:rPr>
                <w:sz w:val="16"/>
                <w:szCs w:val="16"/>
              </w:rPr>
            </w:pPr>
            <w:r w:rsidRPr="001B1679">
              <w:rPr>
                <w:sz w:val="16"/>
                <w:szCs w:val="16"/>
              </w:rPr>
              <w:t>3GPPMEMBER</w:t>
            </w:r>
          </w:p>
        </w:tc>
      </w:tr>
      <w:tr w:rsidR="009B546A" w14:paraId="0CE0FE1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F72EF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D2E472" w14:textId="77777777" w:rsidR="009B546A" w:rsidRPr="001B1679" w:rsidRDefault="009B546A" w:rsidP="00C11620">
            <w:pPr>
              <w:pStyle w:val="TAL"/>
              <w:keepNext w:val="0"/>
              <w:rPr>
                <w:sz w:val="16"/>
                <w:szCs w:val="16"/>
              </w:rPr>
            </w:pPr>
            <w:r w:rsidRPr="001B1679">
              <w:rPr>
                <w:sz w:val="16"/>
                <w:szCs w:val="16"/>
              </w:rPr>
              <w:t>Hédé</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92D456" w14:textId="77777777" w:rsidR="009B546A" w:rsidRPr="001B1679" w:rsidRDefault="009B546A" w:rsidP="00C11620">
            <w:pPr>
              <w:pStyle w:val="TAL"/>
              <w:keepNext w:val="0"/>
              <w:rPr>
                <w:sz w:val="16"/>
                <w:szCs w:val="16"/>
              </w:rPr>
            </w:pPr>
            <w:r w:rsidRPr="001B1679">
              <w:rPr>
                <w:sz w:val="16"/>
                <w:szCs w:val="16"/>
              </w:rPr>
              <w:t>Patrice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E8C8E0" w14:textId="77777777" w:rsidR="009B546A" w:rsidRPr="001B1679" w:rsidRDefault="009B546A" w:rsidP="00C11620">
            <w:pPr>
              <w:pStyle w:val="TAL"/>
              <w:keepNext w:val="0"/>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6F06DA"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66ABFD" w14:textId="77777777" w:rsidR="009B546A" w:rsidRPr="001B1679" w:rsidRDefault="009B546A" w:rsidP="00C11620">
            <w:pPr>
              <w:pStyle w:val="TAL"/>
              <w:keepNext w:val="0"/>
              <w:rPr>
                <w:sz w:val="16"/>
                <w:szCs w:val="16"/>
              </w:rPr>
            </w:pPr>
            <w:r w:rsidRPr="001B1679">
              <w:rPr>
                <w:sz w:val="16"/>
                <w:szCs w:val="16"/>
              </w:rPr>
              <w:t>3GPPMEMBER</w:t>
            </w:r>
          </w:p>
        </w:tc>
      </w:tr>
      <w:tr w:rsidR="009B546A" w14:paraId="73B5941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80E23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734FB8" w14:textId="77777777" w:rsidR="009B546A" w:rsidRPr="001B1679" w:rsidRDefault="009B546A" w:rsidP="00C11620">
            <w:pPr>
              <w:pStyle w:val="TAL"/>
              <w:keepNext w:val="0"/>
              <w:rPr>
                <w:sz w:val="16"/>
                <w:szCs w:val="16"/>
              </w:rPr>
            </w:pPr>
            <w:r w:rsidRPr="001B1679">
              <w:rPr>
                <w:sz w:val="16"/>
                <w:szCs w:val="16"/>
              </w:rPr>
              <w:t>Henry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C6035C" w14:textId="77777777" w:rsidR="009B546A" w:rsidRPr="001B1679" w:rsidRDefault="009B546A" w:rsidP="00C11620">
            <w:pPr>
              <w:pStyle w:val="TAL"/>
              <w:keepNext w:val="0"/>
              <w:rPr>
                <w:sz w:val="16"/>
                <w:szCs w:val="16"/>
              </w:rPr>
            </w:pPr>
            <w:r w:rsidRPr="001B1679">
              <w:rPr>
                <w:sz w:val="16"/>
                <w:szCs w:val="16"/>
              </w:rPr>
              <w:t>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7BBF22" w14:textId="77777777" w:rsidR="009B546A" w:rsidRPr="001B1679" w:rsidRDefault="009B546A" w:rsidP="00C11620">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60459C"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5B255F" w14:textId="77777777" w:rsidR="009B546A" w:rsidRPr="001B1679" w:rsidRDefault="009B546A" w:rsidP="00C11620">
            <w:pPr>
              <w:pStyle w:val="TAL"/>
              <w:keepNext w:val="0"/>
              <w:rPr>
                <w:sz w:val="16"/>
                <w:szCs w:val="16"/>
              </w:rPr>
            </w:pPr>
            <w:r w:rsidRPr="001B1679">
              <w:rPr>
                <w:sz w:val="16"/>
                <w:szCs w:val="16"/>
              </w:rPr>
              <w:t>3GPPMEMBER</w:t>
            </w:r>
          </w:p>
        </w:tc>
      </w:tr>
      <w:tr w:rsidR="009B546A" w14:paraId="0F7CF13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7FF0376"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3475E6" w14:textId="77777777" w:rsidR="009B546A" w:rsidRPr="001B1679" w:rsidRDefault="009B546A" w:rsidP="00C11620">
            <w:pPr>
              <w:pStyle w:val="TAL"/>
              <w:keepNext w:val="0"/>
              <w:rPr>
                <w:sz w:val="16"/>
                <w:szCs w:val="16"/>
              </w:rPr>
            </w:pPr>
            <w:r w:rsidRPr="001B1679">
              <w:rPr>
                <w:sz w:val="16"/>
                <w:szCs w:val="16"/>
              </w:rPr>
              <w:t>Heo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9BBC97" w14:textId="77777777" w:rsidR="009B546A" w:rsidRPr="001B1679" w:rsidRDefault="009B546A" w:rsidP="00C11620">
            <w:pPr>
              <w:pStyle w:val="TAL"/>
              <w:keepNext w:val="0"/>
              <w:rPr>
                <w:sz w:val="16"/>
                <w:szCs w:val="16"/>
              </w:rPr>
            </w:pPr>
            <w:r w:rsidRPr="001B1679">
              <w:rPr>
                <w:sz w:val="16"/>
                <w:szCs w:val="16"/>
              </w:rPr>
              <w:t>Youn hyoung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9EC400" w14:textId="77777777" w:rsidR="009B546A" w:rsidRPr="001B1679" w:rsidRDefault="009B546A" w:rsidP="00C11620">
            <w:pPr>
              <w:pStyle w:val="TAL"/>
              <w:keepNext w:val="0"/>
              <w:rPr>
                <w:sz w:val="16"/>
                <w:szCs w:val="16"/>
              </w:rPr>
            </w:pPr>
            <w:r w:rsidRPr="001B1679">
              <w:rPr>
                <w:sz w:val="16"/>
                <w:szCs w:val="16"/>
              </w:rPr>
              <w:t>Intel Korea,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D1F0FE"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171493" w14:textId="77777777" w:rsidR="009B546A" w:rsidRPr="001B1679" w:rsidRDefault="009B546A" w:rsidP="00C11620">
            <w:pPr>
              <w:pStyle w:val="TAL"/>
              <w:keepNext w:val="0"/>
              <w:rPr>
                <w:sz w:val="16"/>
                <w:szCs w:val="16"/>
              </w:rPr>
            </w:pPr>
            <w:r w:rsidRPr="001B1679">
              <w:rPr>
                <w:sz w:val="16"/>
                <w:szCs w:val="16"/>
              </w:rPr>
              <w:t>3GPPMEMBER</w:t>
            </w:r>
          </w:p>
        </w:tc>
      </w:tr>
      <w:tr w:rsidR="009B546A" w14:paraId="54CC354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3FA6F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F4806E" w14:textId="77777777" w:rsidR="009B546A" w:rsidRPr="001B1679" w:rsidRDefault="009B546A" w:rsidP="00C11620">
            <w:pPr>
              <w:pStyle w:val="TAL"/>
              <w:keepNext w:val="0"/>
              <w:rPr>
                <w:sz w:val="16"/>
                <w:szCs w:val="16"/>
              </w:rPr>
            </w:pPr>
            <w:r w:rsidRPr="001B1679">
              <w:rPr>
                <w:sz w:val="16"/>
                <w:szCs w:val="16"/>
              </w:rPr>
              <w:t>Heyn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EFF918" w14:textId="77777777" w:rsidR="009B546A" w:rsidRPr="001B1679" w:rsidRDefault="009B546A" w:rsidP="00C11620">
            <w:pPr>
              <w:pStyle w:val="TAL"/>
              <w:keepNext w:val="0"/>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33CE62" w14:textId="77777777" w:rsidR="009B546A" w:rsidRPr="001B1679" w:rsidRDefault="009B546A" w:rsidP="00C11620">
            <w:pPr>
              <w:pStyle w:val="TAL"/>
              <w:keepNext w:val="0"/>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81561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CFF3E3" w14:textId="77777777" w:rsidR="009B546A" w:rsidRPr="001B1679" w:rsidRDefault="009B546A" w:rsidP="00C11620">
            <w:pPr>
              <w:pStyle w:val="TAL"/>
              <w:keepNext w:val="0"/>
              <w:rPr>
                <w:sz w:val="16"/>
                <w:szCs w:val="16"/>
              </w:rPr>
            </w:pPr>
            <w:r w:rsidRPr="001B1679">
              <w:rPr>
                <w:sz w:val="16"/>
                <w:szCs w:val="16"/>
              </w:rPr>
              <w:t>3GPPMEMBER</w:t>
            </w:r>
          </w:p>
        </w:tc>
      </w:tr>
      <w:tr w:rsidR="009B546A" w14:paraId="673D2F6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924377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7087D4" w14:textId="77777777" w:rsidR="009B546A" w:rsidRPr="001B1679" w:rsidRDefault="009B546A" w:rsidP="00C11620">
            <w:pPr>
              <w:pStyle w:val="TAL"/>
              <w:keepNext w:val="0"/>
              <w:rPr>
                <w:sz w:val="16"/>
                <w:szCs w:val="16"/>
              </w:rPr>
            </w:pPr>
            <w:r w:rsidRPr="001B1679">
              <w:rPr>
                <w:sz w:val="16"/>
                <w:szCs w:val="16"/>
              </w:rPr>
              <w:t>Holley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17A151" w14:textId="77777777" w:rsidR="009B546A" w:rsidRPr="001B1679" w:rsidRDefault="009B546A" w:rsidP="00C11620">
            <w:pPr>
              <w:pStyle w:val="TAL"/>
              <w:keepNext w:val="0"/>
              <w:rPr>
                <w:sz w:val="16"/>
                <w:szCs w:val="16"/>
              </w:rPr>
            </w:pPr>
            <w:r w:rsidRPr="001B1679">
              <w:rPr>
                <w:sz w:val="16"/>
                <w:szCs w:val="16"/>
              </w:rPr>
              <w:t>Kevin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456FA" w14:textId="77777777" w:rsidR="009B546A" w:rsidRPr="001B1679" w:rsidRDefault="009B546A" w:rsidP="00C11620">
            <w:pPr>
              <w:pStyle w:val="TAL"/>
              <w:keepNext w:val="0"/>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D9714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DBEDC3" w14:textId="77777777" w:rsidR="009B546A" w:rsidRPr="001B1679" w:rsidRDefault="009B546A" w:rsidP="00C11620">
            <w:pPr>
              <w:pStyle w:val="TAL"/>
              <w:keepNext w:val="0"/>
              <w:rPr>
                <w:sz w:val="16"/>
                <w:szCs w:val="16"/>
              </w:rPr>
            </w:pPr>
            <w:r w:rsidRPr="001B1679">
              <w:rPr>
                <w:sz w:val="16"/>
                <w:szCs w:val="16"/>
              </w:rPr>
              <w:t>3GPPMEMBER</w:t>
            </w:r>
          </w:p>
        </w:tc>
      </w:tr>
      <w:tr w:rsidR="009B546A" w14:paraId="7EC8849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1513D6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ADFD07" w14:textId="77777777" w:rsidR="009B546A" w:rsidRPr="001B1679" w:rsidRDefault="009B546A" w:rsidP="00C11620">
            <w:pPr>
              <w:pStyle w:val="TAL"/>
              <w:keepNext w:val="0"/>
              <w:rPr>
                <w:sz w:val="16"/>
                <w:szCs w:val="16"/>
              </w:rPr>
            </w:pPr>
            <w:r w:rsidRPr="001B1679">
              <w:rPr>
                <w:sz w:val="16"/>
                <w:szCs w:val="16"/>
              </w:rPr>
              <w:t>Holmström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D0B022" w14:textId="77777777" w:rsidR="009B546A" w:rsidRPr="001B1679" w:rsidRDefault="009B546A" w:rsidP="00C11620">
            <w:pPr>
              <w:pStyle w:val="TAL"/>
              <w:keepNext w:val="0"/>
              <w:rPr>
                <w:sz w:val="16"/>
                <w:szCs w:val="16"/>
              </w:rPr>
            </w:pPr>
            <w:r w:rsidRPr="001B1679">
              <w:rPr>
                <w:sz w:val="16"/>
                <w:szCs w:val="16"/>
              </w:rPr>
              <w:t>Tomas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020A33" w14:textId="77777777" w:rsidR="009B546A" w:rsidRPr="001B1679" w:rsidRDefault="009B546A" w:rsidP="00C11620">
            <w:pPr>
              <w:pStyle w:val="TAL"/>
              <w:keepNext w:val="0"/>
              <w:rPr>
                <w:sz w:val="16"/>
                <w:szCs w:val="16"/>
              </w:rPr>
            </w:pPr>
            <w:r w:rsidRPr="001B1679">
              <w:rPr>
                <w:sz w:val="16"/>
                <w:szCs w:val="16"/>
              </w:rPr>
              <w:t>Oy LM Ericsson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4E3E7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C013E8" w14:textId="77777777" w:rsidR="009B546A" w:rsidRPr="001B1679" w:rsidRDefault="009B546A" w:rsidP="00C11620">
            <w:pPr>
              <w:pStyle w:val="TAL"/>
              <w:keepNext w:val="0"/>
              <w:rPr>
                <w:sz w:val="16"/>
                <w:szCs w:val="16"/>
              </w:rPr>
            </w:pPr>
            <w:r w:rsidRPr="001B1679">
              <w:rPr>
                <w:sz w:val="16"/>
                <w:szCs w:val="16"/>
              </w:rPr>
              <w:t>3GPPMEMBER</w:t>
            </w:r>
          </w:p>
        </w:tc>
      </w:tr>
      <w:tr w:rsidR="009B546A" w14:paraId="699109C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D93A8D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C1100E" w14:textId="77777777" w:rsidR="009B546A" w:rsidRPr="001B1679" w:rsidRDefault="009B546A" w:rsidP="00C11620">
            <w:pPr>
              <w:pStyle w:val="TAL"/>
              <w:keepNext w:val="0"/>
              <w:rPr>
                <w:sz w:val="16"/>
                <w:szCs w:val="16"/>
              </w:rPr>
            </w:pPr>
            <w:r w:rsidRPr="001B1679">
              <w:rPr>
                <w:sz w:val="16"/>
                <w:szCs w:val="16"/>
              </w:rPr>
              <w:t>Hong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91BBBC" w14:textId="77777777" w:rsidR="009B546A" w:rsidRPr="001B1679" w:rsidRDefault="009B546A" w:rsidP="00C11620">
            <w:pPr>
              <w:pStyle w:val="TAL"/>
              <w:keepNext w:val="0"/>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BDC30" w14:textId="77777777" w:rsidR="009B546A" w:rsidRPr="001B1679" w:rsidRDefault="009B546A" w:rsidP="00C11620">
            <w:pPr>
              <w:pStyle w:val="TAL"/>
              <w:keepNext w:val="0"/>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9ADC7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081EC4" w14:textId="77777777" w:rsidR="009B546A" w:rsidRPr="001B1679" w:rsidRDefault="009B546A" w:rsidP="00C11620">
            <w:pPr>
              <w:pStyle w:val="TAL"/>
              <w:keepNext w:val="0"/>
              <w:rPr>
                <w:sz w:val="16"/>
                <w:szCs w:val="16"/>
              </w:rPr>
            </w:pPr>
            <w:r w:rsidRPr="001B1679">
              <w:rPr>
                <w:sz w:val="16"/>
                <w:szCs w:val="16"/>
              </w:rPr>
              <w:t>3GPPMEMBER</w:t>
            </w:r>
          </w:p>
        </w:tc>
      </w:tr>
      <w:tr w:rsidR="009B546A" w14:paraId="212A846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305F6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C8A990" w14:textId="77777777" w:rsidR="009B546A" w:rsidRPr="001B1679" w:rsidRDefault="009B546A" w:rsidP="00C11620">
            <w:pPr>
              <w:pStyle w:val="TAL"/>
              <w:keepNext w:val="0"/>
              <w:rPr>
                <w:sz w:val="16"/>
                <w:szCs w:val="16"/>
              </w:rPr>
            </w:pPr>
            <w:r w:rsidRPr="001B1679">
              <w:rPr>
                <w:sz w:val="16"/>
                <w:szCs w:val="16"/>
              </w:rPr>
              <w:t>Howell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1DED87" w14:textId="77777777" w:rsidR="009B546A" w:rsidRPr="001B1679" w:rsidRDefault="009B546A" w:rsidP="00C11620">
            <w:pPr>
              <w:pStyle w:val="TAL"/>
              <w:keepNext w:val="0"/>
              <w:rPr>
                <w:sz w:val="16"/>
                <w:szCs w:val="16"/>
              </w:rPr>
            </w:pPr>
            <w:r w:rsidRPr="001B1679">
              <w:rPr>
                <w:sz w:val="16"/>
                <w:szCs w:val="16"/>
              </w:rPr>
              <w:t>Andrew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2E2352" w14:textId="77777777" w:rsidR="009B546A" w:rsidRPr="001B1679" w:rsidRDefault="009B546A" w:rsidP="00C11620">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0DBB0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CC1ABD" w14:textId="77777777" w:rsidR="009B546A" w:rsidRPr="001B1679" w:rsidRDefault="009B546A" w:rsidP="00C11620">
            <w:pPr>
              <w:pStyle w:val="TAL"/>
              <w:keepNext w:val="0"/>
              <w:rPr>
                <w:sz w:val="16"/>
                <w:szCs w:val="16"/>
              </w:rPr>
            </w:pPr>
            <w:r w:rsidRPr="001B1679">
              <w:rPr>
                <w:sz w:val="16"/>
                <w:szCs w:val="16"/>
              </w:rPr>
              <w:t>3GPPMEMBER</w:t>
            </w:r>
          </w:p>
        </w:tc>
      </w:tr>
      <w:tr w:rsidR="009B546A" w14:paraId="76AA740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27132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178D6D" w14:textId="77777777" w:rsidR="009B546A" w:rsidRPr="001B1679" w:rsidRDefault="009B546A" w:rsidP="00C11620">
            <w:pPr>
              <w:pStyle w:val="TAL"/>
              <w:keepNext w:val="0"/>
              <w:rPr>
                <w:sz w:val="16"/>
                <w:szCs w:val="16"/>
              </w:rPr>
            </w:pPr>
            <w:r w:rsidRPr="001B1679">
              <w:rPr>
                <w:sz w:val="16"/>
                <w:szCs w:val="16"/>
              </w:rPr>
              <w:t>Hsieh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994D9C" w14:textId="77777777" w:rsidR="009B546A" w:rsidRPr="001B1679" w:rsidRDefault="009B546A" w:rsidP="00C11620">
            <w:pPr>
              <w:pStyle w:val="TAL"/>
              <w:keepNext w:val="0"/>
              <w:rPr>
                <w:sz w:val="16"/>
                <w:szCs w:val="16"/>
              </w:rPr>
            </w:pPr>
            <w:r w:rsidRPr="001B1679">
              <w:rPr>
                <w:sz w:val="16"/>
                <w:szCs w:val="16"/>
              </w:rPr>
              <w:t>Bo-Han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4350A8" w14:textId="77777777" w:rsidR="009B546A" w:rsidRPr="001B1679" w:rsidRDefault="009B546A" w:rsidP="00C11620">
            <w:pPr>
              <w:pStyle w:val="TAL"/>
              <w:keepNext w:val="0"/>
              <w:rPr>
                <w:sz w:val="16"/>
                <w:szCs w:val="16"/>
              </w:rPr>
            </w:pPr>
            <w:r w:rsidRPr="001B1679">
              <w:rPr>
                <w:sz w:val="16"/>
                <w:szCs w:val="16"/>
              </w:rPr>
              <w:t>CHTTL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7A27F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5B9D33" w14:textId="77777777" w:rsidR="009B546A" w:rsidRPr="001B1679" w:rsidRDefault="009B546A" w:rsidP="00C11620">
            <w:pPr>
              <w:pStyle w:val="TAL"/>
              <w:keepNext w:val="0"/>
              <w:rPr>
                <w:sz w:val="16"/>
                <w:szCs w:val="16"/>
              </w:rPr>
            </w:pPr>
            <w:r w:rsidRPr="001B1679">
              <w:rPr>
                <w:sz w:val="16"/>
                <w:szCs w:val="16"/>
              </w:rPr>
              <w:t>3GPPMEMBER</w:t>
            </w:r>
          </w:p>
        </w:tc>
      </w:tr>
      <w:tr w:rsidR="009B546A" w14:paraId="4CE703F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325431"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D483E4" w14:textId="77777777" w:rsidR="009B546A" w:rsidRPr="001B1679" w:rsidRDefault="009B546A" w:rsidP="00C11620">
            <w:pPr>
              <w:pStyle w:val="TAL"/>
              <w:keepNext w:val="0"/>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D47C20" w14:textId="77777777" w:rsidR="009B546A" w:rsidRPr="001B1679" w:rsidRDefault="009B546A" w:rsidP="00C11620">
            <w:pPr>
              <w:pStyle w:val="TAL"/>
              <w:keepNext w:val="0"/>
              <w:rPr>
                <w:sz w:val="16"/>
                <w:szCs w:val="16"/>
              </w:rPr>
            </w:pPr>
            <w:r w:rsidRPr="001B1679">
              <w:rPr>
                <w:sz w:val="16"/>
                <w:szCs w:val="16"/>
              </w:rPr>
              <w:t>Haijing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AA973D" w14:textId="77777777" w:rsidR="009B546A" w:rsidRPr="001B1679" w:rsidRDefault="009B546A" w:rsidP="00C11620">
            <w:pPr>
              <w:pStyle w:val="TAL"/>
              <w:keepNext w:val="0"/>
              <w:rPr>
                <w:sz w:val="16"/>
                <w:szCs w:val="16"/>
              </w:rPr>
            </w:pPr>
            <w:r w:rsidRPr="001B1679">
              <w:rPr>
                <w:sz w:val="16"/>
                <w:szCs w:val="16"/>
              </w:rPr>
              <w:t>Apple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78E12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62F894" w14:textId="77777777" w:rsidR="009B546A" w:rsidRPr="001B1679" w:rsidRDefault="009B546A" w:rsidP="00C11620">
            <w:pPr>
              <w:pStyle w:val="TAL"/>
              <w:keepNext w:val="0"/>
              <w:rPr>
                <w:sz w:val="16"/>
                <w:szCs w:val="16"/>
              </w:rPr>
            </w:pPr>
            <w:r w:rsidRPr="001B1679">
              <w:rPr>
                <w:sz w:val="16"/>
                <w:szCs w:val="16"/>
              </w:rPr>
              <w:t>3GPPMEMBER</w:t>
            </w:r>
          </w:p>
        </w:tc>
      </w:tr>
      <w:tr w:rsidR="009B546A" w14:paraId="6E1D529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8F9EB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C83663" w14:textId="77777777" w:rsidR="009B546A" w:rsidRPr="001B1679" w:rsidRDefault="009B546A" w:rsidP="00C11620">
            <w:pPr>
              <w:pStyle w:val="TAL"/>
              <w:keepNext w:val="0"/>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DB2304" w14:textId="77777777" w:rsidR="009B546A" w:rsidRPr="001B1679" w:rsidRDefault="009B546A" w:rsidP="00C11620">
            <w:pPr>
              <w:pStyle w:val="TAL"/>
              <w:keepNext w:val="0"/>
              <w:rPr>
                <w:sz w:val="16"/>
                <w:szCs w:val="16"/>
              </w:rPr>
            </w:pPr>
            <w:r w:rsidRPr="001B1679">
              <w:rPr>
                <w:sz w:val="16"/>
                <w:szCs w:val="16"/>
              </w:rPr>
              <w:t>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DB535C" w14:textId="77777777" w:rsidR="009B546A" w:rsidRPr="001B1679" w:rsidRDefault="009B546A" w:rsidP="00C11620">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19A10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444523" w14:textId="77777777" w:rsidR="009B546A" w:rsidRPr="001B1679" w:rsidRDefault="009B546A" w:rsidP="00C11620">
            <w:pPr>
              <w:pStyle w:val="TAL"/>
              <w:keepNext w:val="0"/>
              <w:rPr>
                <w:sz w:val="16"/>
                <w:szCs w:val="16"/>
              </w:rPr>
            </w:pPr>
            <w:r w:rsidRPr="001B1679">
              <w:rPr>
                <w:sz w:val="16"/>
                <w:szCs w:val="16"/>
              </w:rPr>
              <w:t>3GPPMEMBER</w:t>
            </w:r>
          </w:p>
        </w:tc>
      </w:tr>
      <w:tr w:rsidR="009B546A" w14:paraId="5ED16C5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F7377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178F66" w14:textId="77777777" w:rsidR="009B546A" w:rsidRPr="001B1679" w:rsidRDefault="009B546A" w:rsidP="00C11620">
            <w:pPr>
              <w:pStyle w:val="TAL"/>
              <w:keepNext w:val="0"/>
              <w:rPr>
                <w:sz w:val="16"/>
                <w:szCs w:val="16"/>
              </w:rPr>
            </w:pPr>
            <w:r w:rsidRPr="001B1679">
              <w:rPr>
                <w:sz w:val="16"/>
                <w:szCs w:val="16"/>
              </w:rPr>
              <w:t>Huang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E4F454" w14:textId="77777777" w:rsidR="009B546A" w:rsidRPr="001B1679" w:rsidRDefault="009B546A" w:rsidP="00C11620">
            <w:pPr>
              <w:pStyle w:val="TAL"/>
              <w:keepNext w:val="0"/>
              <w:rPr>
                <w:sz w:val="16"/>
                <w:szCs w:val="16"/>
              </w:rPr>
            </w:pPr>
            <w:r w:rsidRPr="001B1679">
              <w:rPr>
                <w:sz w:val="16"/>
                <w:szCs w:val="16"/>
              </w:rPr>
              <w:t>Zhenning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7DFDCE" w14:textId="77777777" w:rsidR="009B546A" w:rsidRPr="001B1679" w:rsidRDefault="009B546A" w:rsidP="00C11620">
            <w:pPr>
              <w:pStyle w:val="TAL"/>
              <w:keepNext w:val="0"/>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7E7FA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F4363C" w14:textId="77777777" w:rsidR="009B546A" w:rsidRPr="001B1679" w:rsidRDefault="009B546A" w:rsidP="00C11620">
            <w:pPr>
              <w:pStyle w:val="TAL"/>
              <w:keepNext w:val="0"/>
              <w:rPr>
                <w:sz w:val="16"/>
                <w:szCs w:val="16"/>
              </w:rPr>
            </w:pPr>
            <w:r w:rsidRPr="001B1679">
              <w:rPr>
                <w:sz w:val="16"/>
                <w:szCs w:val="16"/>
              </w:rPr>
              <w:t>3GPPMEMBER</w:t>
            </w:r>
          </w:p>
        </w:tc>
      </w:tr>
      <w:tr w:rsidR="009B546A" w14:paraId="55545E5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364FE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A4F669" w14:textId="77777777" w:rsidR="009B546A" w:rsidRPr="001B1679" w:rsidRDefault="009B546A" w:rsidP="00C11620">
            <w:pPr>
              <w:pStyle w:val="TAL"/>
              <w:keepNext w:val="0"/>
              <w:rPr>
                <w:sz w:val="16"/>
                <w:szCs w:val="16"/>
              </w:rPr>
            </w:pPr>
            <w:r w:rsidRPr="001B1679">
              <w:rPr>
                <w:sz w:val="16"/>
                <w:szCs w:val="16"/>
              </w:rPr>
              <w:t>Hwang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8E06A4" w14:textId="77777777" w:rsidR="009B546A" w:rsidRPr="001B1679" w:rsidRDefault="009B546A" w:rsidP="00C11620">
            <w:pPr>
              <w:pStyle w:val="TAL"/>
              <w:keepNext w:val="0"/>
              <w:rPr>
                <w:sz w:val="16"/>
                <w:szCs w:val="16"/>
              </w:rPr>
            </w:pPr>
            <w:r w:rsidRPr="001B1679">
              <w:rPr>
                <w:sz w:val="16"/>
                <w:szCs w:val="16"/>
              </w:rPr>
              <w:t>Chungwoo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A19C04" w14:textId="77777777" w:rsidR="009B546A" w:rsidRPr="001B1679" w:rsidRDefault="009B546A" w:rsidP="00C11620">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EB2882"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7DE204" w14:textId="77777777" w:rsidR="009B546A" w:rsidRPr="001B1679" w:rsidRDefault="009B546A" w:rsidP="00C11620">
            <w:pPr>
              <w:pStyle w:val="TAL"/>
              <w:keepNext w:val="0"/>
              <w:rPr>
                <w:sz w:val="16"/>
                <w:szCs w:val="16"/>
              </w:rPr>
            </w:pPr>
            <w:r w:rsidRPr="001B1679">
              <w:rPr>
                <w:sz w:val="16"/>
                <w:szCs w:val="16"/>
              </w:rPr>
              <w:t>3GPPMEMBER</w:t>
            </w:r>
          </w:p>
        </w:tc>
      </w:tr>
      <w:tr w:rsidR="009B546A" w14:paraId="75F9C95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B2F90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078DC8" w14:textId="77777777" w:rsidR="009B546A" w:rsidRPr="001B1679" w:rsidRDefault="009B546A" w:rsidP="00C11620">
            <w:pPr>
              <w:pStyle w:val="TAL"/>
              <w:keepNext w:val="0"/>
              <w:rPr>
                <w:sz w:val="16"/>
                <w:szCs w:val="16"/>
              </w:rPr>
            </w:pPr>
            <w:r w:rsidRPr="001B1679">
              <w:rPr>
                <w:sz w:val="16"/>
                <w:szCs w:val="16"/>
              </w:rPr>
              <w:t>Ihamouine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D6F324" w14:textId="77777777" w:rsidR="009B546A" w:rsidRPr="001B1679" w:rsidRDefault="009B546A" w:rsidP="00C11620">
            <w:pPr>
              <w:pStyle w:val="TAL"/>
              <w:keepNext w:val="0"/>
              <w:rPr>
                <w:sz w:val="16"/>
                <w:szCs w:val="16"/>
              </w:rPr>
            </w:pPr>
            <w:r w:rsidRPr="001B1679">
              <w:rPr>
                <w:sz w:val="16"/>
                <w:szCs w:val="16"/>
              </w:rPr>
              <w:t>Raphael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AA2D7" w14:textId="77777777" w:rsidR="009B546A" w:rsidRPr="001B1679" w:rsidRDefault="009B546A" w:rsidP="00C11620">
            <w:pPr>
              <w:pStyle w:val="TAL"/>
              <w:keepNext w:val="0"/>
              <w:rPr>
                <w:sz w:val="16"/>
                <w:szCs w:val="16"/>
              </w:rPr>
            </w:pPr>
            <w:r w:rsidRPr="001B1679">
              <w:rPr>
                <w:sz w:val="16"/>
                <w:szCs w:val="16"/>
              </w:rPr>
              <w:t>Inmarsat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85E83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29BB0D" w14:textId="77777777" w:rsidR="009B546A" w:rsidRPr="001B1679" w:rsidRDefault="009B546A" w:rsidP="00C11620">
            <w:pPr>
              <w:pStyle w:val="TAL"/>
              <w:keepNext w:val="0"/>
              <w:rPr>
                <w:sz w:val="16"/>
                <w:szCs w:val="16"/>
              </w:rPr>
            </w:pPr>
            <w:r w:rsidRPr="001B1679">
              <w:rPr>
                <w:sz w:val="16"/>
                <w:szCs w:val="16"/>
              </w:rPr>
              <w:t>3GPPMEMBER</w:t>
            </w:r>
          </w:p>
        </w:tc>
      </w:tr>
      <w:tr w:rsidR="009B546A" w14:paraId="62A539C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AE3D3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6E3CF8" w14:textId="77777777" w:rsidR="009B546A" w:rsidRPr="001B1679" w:rsidRDefault="009B546A" w:rsidP="00C11620">
            <w:pPr>
              <w:pStyle w:val="TAL"/>
              <w:keepNext w:val="0"/>
              <w:rPr>
                <w:sz w:val="16"/>
                <w:szCs w:val="16"/>
              </w:rPr>
            </w:pPr>
            <w:r w:rsidRPr="001B1679">
              <w:rPr>
                <w:sz w:val="16"/>
                <w:szCs w:val="16"/>
              </w:rPr>
              <w:t>Inoue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25CA76" w14:textId="77777777" w:rsidR="009B546A" w:rsidRPr="001B1679" w:rsidRDefault="009B546A" w:rsidP="00C11620">
            <w:pPr>
              <w:pStyle w:val="TAL"/>
              <w:keepNext w:val="0"/>
              <w:rPr>
                <w:sz w:val="16"/>
                <w:szCs w:val="16"/>
              </w:rPr>
            </w:pPr>
            <w:r w:rsidRPr="001B1679">
              <w:rPr>
                <w:sz w:val="16"/>
                <w:szCs w:val="16"/>
              </w:rPr>
              <w:t>Yoshihiro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D4FEF0" w14:textId="77777777" w:rsidR="009B546A" w:rsidRPr="001B1679" w:rsidRDefault="009B546A" w:rsidP="00C11620">
            <w:pPr>
              <w:pStyle w:val="TAL"/>
              <w:keepNext w:val="0"/>
              <w:rPr>
                <w:sz w:val="16"/>
                <w:szCs w:val="16"/>
              </w:rPr>
            </w:pPr>
            <w:r w:rsidRPr="001B1679">
              <w:rPr>
                <w:sz w:val="16"/>
                <w:szCs w:val="16"/>
              </w:rPr>
              <w:t>NTT Advanced Technology Corpor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451096"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9A0456" w14:textId="77777777" w:rsidR="009B546A" w:rsidRPr="001B1679" w:rsidRDefault="009B546A" w:rsidP="00C11620">
            <w:pPr>
              <w:pStyle w:val="TAL"/>
              <w:keepNext w:val="0"/>
              <w:rPr>
                <w:sz w:val="16"/>
                <w:szCs w:val="16"/>
              </w:rPr>
            </w:pPr>
            <w:r w:rsidRPr="001B1679">
              <w:rPr>
                <w:sz w:val="16"/>
                <w:szCs w:val="16"/>
              </w:rPr>
              <w:t>3GPPMEMBER</w:t>
            </w:r>
          </w:p>
        </w:tc>
      </w:tr>
      <w:tr w:rsidR="009B546A" w14:paraId="5CDDE1B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A6354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5792AE" w14:textId="77777777" w:rsidR="009B546A" w:rsidRPr="001B1679" w:rsidRDefault="009B546A" w:rsidP="00C11620">
            <w:pPr>
              <w:pStyle w:val="TAL"/>
              <w:keepNext w:val="0"/>
              <w:rPr>
                <w:sz w:val="16"/>
                <w:szCs w:val="16"/>
              </w:rPr>
            </w:pPr>
            <w:r w:rsidRPr="001B1679">
              <w:rPr>
                <w:sz w:val="16"/>
                <w:szCs w:val="16"/>
              </w:rPr>
              <w:t>Ishikawa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A2F09B" w14:textId="77777777" w:rsidR="009B546A" w:rsidRPr="001B1679" w:rsidRDefault="009B546A" w:rsidP="00C11620">
            <w:pPr>
              <w:pStyle w:val="TAL"/>
              <w:keepNext w:val="0"/>
              <w:rPr>
                <w:sz w:val="16"/>
                <w:szCs w:val="16"/>
              </w:rPr>
            </w:pPr>
            <w:r w:rsidRPr="001B1679">
              <w:rPr>
                <w:sz w:val="16"/>
                <w:szCs w:val="16"/>
              </w:rPr>
              <w:t>Hiroshi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54A84" w14:textId="77777777" w:rsidR="009B546A" w:rsidRPr="001B1679" w:rsidRDefault="009B546A" w:rsidP="00C11620">
            <w:pPr>
              <w:pStyle w:val="TAL"/>
              <w:keepNext w:val="0"/>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388C7B"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72456B" w14:textId="77777777" w:rsidR="009B546A" w:rsidRPr="001B1679" w:rsidRDefault="009B546A" w:rsidP="00C11620">
            <w:pPr>
              <w:pStyle w:val="TAL"/>
              <w:keepNext w:val="0"/>
              <w:rPr>
                <w:sz w:val="16"/>
                <w:szCs w:val="16"/>
              </w:rPr>
            </w:pPr>
            <w:r w:rsidRPr="001B1679">
              <w:rPr>
                <w:sz w:val="16"/>
                <w:szCs w:val="16"/>
              </w:rPr>
              <w:t>3GPPMEMBER</w:t>
            </w:r>
          </w:p>
        </w:tc>
      </w:tr>
      <w:tr w:rsidR="009B546A" w14:paraId="18A837C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297DD4"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CCFF04" w14:textId="77777777" w:rsidR="009B546A" w:rsidRPr="001B1679" w:rsidRDefault="009B546A" w:rsidP="00C11620">
            <w:pPr>
              <w:pStyle w:val="TAL"/>
              <w:keepNext w:val="0"/>
              <w:rPr>
                <w:sz w:val="16"/>
                <w:szCs w:val="16"/>
              </w:rPr>
            </w:pPr>
            <w:r w:rsidRPr="001B1679">
              <w:rPr>
                <w:sz w:val="16"/>
                <w:szCs w:val="16"/>
              </w:rPr>
              <w:t>Jaffar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5FFD7D" w14:textId="77777777" w:rsidR="009B546A" w:rsidRPr="001B1679" w:rsidRDefault="009B546A" w:rsidP="00C11620">
            <w:pPr>
              <w:pStyle w:val="TAL"/>
              <w:keepNext w:val="0"/>
              <w:rPr>
                <w:sz w:val="16"/>
                <w:szCs w:val="16"/>
              </w:rPr>
            </w:pPr>
            <w:r w:rsidRPr="001B1679">
              <w:rPr>
                <w:sz w:val="16"/>
                <w:szCs w:val="16"/>
              </w:rPr>
              <w:t>Munira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8C97B9" w14:textId="77777777" w:rsidR="009B546A" w:rsidRPr="001B1679" w:rsidRDefault="009B546A" w:rsidP="00C11620">
            <w:pPr>
              <w:pStyle w:val="TAL"/>
              <w:keepNext w:val="0"/>
              <w:rPr>
                <w:sz w:val="16"/>
                <w:szCs w:val="16"/>
              </w:rPr>
            </w:pPr>
            <w:r w:rsidRPr="001B1679">
              <w:rPr>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A582F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9D8FF3" w14:textId="77777777" w:rsidR="009B546A" w:rsidRPr="001B1679" w:rsidRDefault="009B546A" w:rsidP="00C11620">
            <w:pPr>
              <w:pStyle w:val="TAL"/>
              <w:keepNext w:val="0"/>
              <w:rPr>
                <w:sz w:val="16"/>
                <w:szCs w:val="16"/>
              </w:rPr>
            </w:pPr>
            <w:r w:rsidRPr="001B1679">
              <w:rPr>
                <w:sz w:val="16"/>
                <w:szCs w:val="16"/>
              </w:rPr>
              <w:t>3GPPMEMBER</w:t>
            </w:r>
          </w:p>
        </w:tc>
      </w:tr>
      <w:tr w:rsidR="009B546A" w14:paraId="4C98596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712A6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74B271" w14:textId="77777777" w:rsidR="009B546A" w:rsidRPr="001B1679" w:rsidRDefault="009B546A" w:rsidP="00C11620">
            <w:pPr>
              <w:pStyle w:val="TAL"/>
              <w:keepNext w:val="0"/>
              <w:rPr>
                <w:sz w:val="16"/>
                <w:szCs w:val="16"/>
              </w:rPr>
            </w:pPr>
            <w:r w:rsidRPr="001B1679">
              <w:rPr>
                <w:sz w:val="16"/>
                <w:szCs w:val="16"/>
              </w:rPr>
              <w:t>Jain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EE9103" w14:textId="77777777" w:rsidR="009B546A" w:rsidRPr="001B1679" w:rsidRDefault="009B546A" w:rsidP="00C11620">
            <w:pPr>
              <w:pStyle w:val="TAL"/>
              <w:keepNext w:val="0"/>
              <w:rPr>
                <w:sz w:val="16"/>
                <w:szCs w:val="16"/>
              </w:rPr>
            </w:pPr>
            <w:r w:rsidRPr="001B1679">
              <w:rPr>
                <w:sz w:val="16"/>
                <w:szCs w:val="16"/>
              </w:rPr>
              <w:t>Puneet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3DF295" w14:textId="77777777" w:rsidR="009B546A" w:rsidRPr="001B1679" w:rsidRDefault="009B546A" w:rsidP="00C11620">
            <w:pPr>
              <w:pStyle w:val="TAL"/>
              <w:keepNext w:val="0"/>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903DCE"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9FF576" w14:textId="77777777" w:rsidR="009B546A" w:rsidRPr="001B1679" w:rsidRDefault="009B546A" w:rsidP="00C11620">
            <w:pPr>
              <w:pStyle w:val="TAL"/>
              <w:keepNext w:val="0"/>
              <w:rPr>
                <w:sz w:val="16"/>
                <w:szCs w:val="16"/>
              </w:rPr>
            </w:pPr>
            <w:r w:rsidRPr="001B1679">
              <w:rPr>
                <w:sz w:val="16"/>
                <w:szCs w:val="16"/>
              </w:rPr>
              <w:t>3GPPMEMBER</w:t>
            </w:r>
          </w:p>
        </w:tc>
      </w:tr>
      <w:tr w:rsidR="009B546A" w14:paraId="6DF3A4D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A9A9D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E58183" w14:textId="77777777" w:rsidR="009B546A" w:rsidRPr="001B1679" w:rsidRDefault="009B546A" w:rsidP="00C11620">
            <w:pPr>
              <w:pStyle w:val="TAL"/>
              <w:keepNext w:val="0"/>
              <w:rPr>
                <w:sz w:val="16"/>
                <w:szCs w:val="16"/>
              </w:rPr>
            </w:pPr>
            <w:r w:rsidRPr="001B1679">
              <w:rPr>
                <w:sz w:val="16"/>
                <w:szCs w:val="16"/>
              </w:rPr>
              <w:t>Jang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A6415A" w14:textId="77777777" w:rsidR="009B546A" w:rsidRPr="001B1679" w:rsidRDefault="009B546A" w:rsidP="00C11620">
            <w:pPr>
              <w:pStyle w:val="TAL"/>
              <w:keepNext w:val="0"/>
              <w:rPr>
                <w:sz w:val="16"/>
                <w:szCs w:val="16"/>
              </w:rPr>
            </w:pPr>
            <w:r w:rsidRPr="001B1679">
              <w:rPr>
                <w:sz w:val="16"/>
                <w:szCs w:val="16"/>
              </w:rPr>
              <w:t>Jaehyuk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25ED77" w14:textId="77777777" w:rsidR="009B546A" w:rsidRPr="001B1679" w:rsidRDefault="009B546A" w:rsidP="00C11620">
            <w:pPr>
              <w:pStyle w:val="TAL"/>
              <w:keepNext w:val="0"/>
              <w:rPr>
                <w:sz w:val="16"/>
                <w:szCs w:val="16"/>
              </w:rPr>
            </w:pPr>
            <w:r w:rsidRPr="001B1679">
              <w:rPr>
                <w:sz w:val="16"/>
                <w:szCs w:val="16"/>
              </w:rPr>
              <w:t>Harman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13CAE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5C674C" w14:textId="77777777" w:rsidR="009B546A" w:rsidRPr="001B1679" w:rsidRDefault="009B546A" w:rsidP="00C11620">
            <w:pPr>
              <w:pStyle w:val="TAL"/>
              <w:keepNext w:val="0"/>
              <w:rPr>
                <w:sz w:val="16"/>
                <w:szCs w:val="16"/>
              </w:rPr>
            </w:pPr>
            <w:r w:rsidRPr="001B1679">
              <w:rPr>
                <w:sz w:val="16"/>
                <w:szCs w:val="16"/>
              </w:rPr>
              <w:t>3GPPMEMBER</w:t>
            </w:r>
          </w:p>
        </w:tc>
      </w:tr>
      <w:tr w:rsidR="009B546A" w14:paraId="208AFF3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081BA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19DB90" w14:textId="77777777" w:rsidR="009B546A" w:rsidRPr="001B1679" w:rsidRDefault="009B546A" w:rsidP="00C11620">
            <w:pPr>
              <w:pStyle w:val="TAL"/>
              <w:keepNext w:val="0"/>
              <w:rPr>
                <w:sz w:val="16"/>
                <w:szCs w:val="16"/>
              </w:rPr>
            </w:pPr>
            <w:r w:rsidRPr="001B1679">
              <w:rPr>
                <w:sz w:val="16"/>
                <w:szCs w:val="16"/>
              </w:rPr>
              <w:t>Jeon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0913DA" w14:textId="77777777" w:rsidR="009B546A" w:rsidRPr="001B1679" w:rsidRDefault="009B546A" w:rsidP="00C11620">
            <w:pPr>
              <w:pStyle w:val="TAL"/>
              <w:keepNext w:val="0"/>
              <w:rPr>
                <w:sz w:val="16"/>
                <w:szCs w:val="16"/>
              </w:rPr>
            </w:pPr>
            <w:r w:rsidRPr="001B1679">
              <w:rPr>
                <w:sz w:val="16"/>
                <w:szCs w:val="16"/>
              </w:rPr>
              <w:t>Minsu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4B8BA8" w14:textId="77777777" w:rsidR="009B546A" w:rsidRPr="001B1679" w:rsidRDefault="009B546A" w:rsidP="00C11620">
            <w:pPr>
              <w:pStyle w:val="TAL"/>
              <w:keepNext w:val="0"/>
              <w:rPr>
                <w:sz w:val="16"/>
                <w:szCs w:val="16"/>
              </w:rPr>
            </w:pPr>
            <w:r w:rsidRPr="001B1679">
              <w:rPr>
                <w:sz w:val="16"/>
                <w:szCs w:val="16"/>
              </w:rPr>
              <w:t>IALA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39707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9B72AD" w14:textId="77777777" w:rsidR="009B546A" w:rsidRPr="001B1679" w:rsidRDefault="009B546A" w:rsidP="00C11620">
            <w:pPr>
              <w:pStyle w:val="TAL"/>
              <w:keepNext w:val="0"/>
              <w:rPr>
                <w:sz w:val="16"/>
                <w:szCs w:val="16"/>
              </w:rPr>
            </w:pPr>
            <w:r w:rsidRPr="001B1679">
              <w:rPr>
                <w:sz w:val="16"/>
                <w:szCs w:val="16"/>
              </w:rPr>
              <w:t>3GPPGUEST</w:t>
            </w:r>
          </w:p>
        </w:tc>
      </w:tr>
      <w:tr w:rsidR="009B546A" w14:paraId="4F99E6D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6E76F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D6CE3B" w14:textId="77777777" w:rsidR="009B546A" w:rsidRPr="001B1679" w:rsidRDefault="009B546A" w:rsidP="00C11620">
            <w:pPr>
              <w:pStyle w:val="TAL"/>
              <w:keepNext w:val="0"/>
              <w:rPr>
                <w:sz w:val="16"/>
                <w:szCs w:val="16"/>
              </w:rPr>
            </w:pPr>
            <w:r w:rsidRPr="001B1679">
              <w:rPr>
                <w:sz w:val="16"/>
                <w:szCs w:val="16"/>
              </w:rPr>
              <w:t>Jeong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B26183" w14:textId="77777777" w:rsidR="009B546A" w:rsidRPr="001B1679" w:rsidRDefault="009B546A" w:rsidP="00C11620">
            <w:pPr>
              <w:pStyle w:val="TAL"/>
              <w:keepNext w:val="0"/>
              <w:rPr>
                <w:sz w:val="16"/>
                <w:szCs w:val="16"/>
              </w:rPr>
            </w:pPr>
            <w:r w:rsidRPr="001B1679">
              <w:rPr>
                <w:sz w:val="16"/>
                <w:szCs w:val="16"/>
              </w:rPr>
              <w:t>Kyeongin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539B48" w14:textId="77777777" w:rsidR="009B546A" w:rsidRPr="001B1679" w:rsidRDefault="009B546A" w:rsidP="00C11620">
            <w:pPr>
              <w:pStyle w:val="TAL"/>
              <w:keepNext w:val="0"/>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78F7F1"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CCA9C7" w14:textId="77777777" w:rsidR="009B546A" w:rsidRPr="001B1679" w:rsidRDefault="009B546A" w:rsidP="00C11620">
            <w:pPr>
              <w:pStyle w:val="TAL"/>
              <w:keepNext w:val="0"/>
              <w:rPr>
                <w:sz w:val="16"/>
                <w:szCs w:val="16"/>
              </w:rPr>
            </w:pPr>
            <w:r w:rsidRPr="001B1679">
              <w:rPr>
                <w:sz w:val="16"/>
                <w:szCs w:val="16"/>
              </w:rPr>
              <w:t>3GPPMEMBER</w:t>
            </w:r>
          </w:p>
        </w:tc>
      </w:tr>
      <w:tr w:rsidR="009B546A" w14:paraId="11541AA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3ADFF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AED03D" w14:textId="77777777" w:rsidR="009B546A" w:rsidRPr="001B1679" w:rsidRDefault="009B546A" w:rsidP="00C11620">
            <w:pPr>
              <w:pStyle w:val="TAL"/>
              <w:keepNext w:val="0"/>
              <w:rPr>
                <w:sz w:val="16"/>
                <w:szCs w:val="16"/>
              </w:rPr>
            </w:pPr>
            <w:r w:rsidRPr="001B1679">
              <w:rPr>
                <w:sz w:val="16"/>
                <w:szCs w:val="16"/>
              </w:rPr>
              <w:t>Jeong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776EE8" w14:textId="77777777" w:rsidR="009B546A" w:rsidRPr="001B1679" w:rsidRDefault="009B546A" w:rsidP="00C11620">
            <w:pPr>
              <w:pStyle w:val="TAL"/>
              <w:keepNext w:val="0"/>
              <w:rPr>
                <w:sz w:val="16"/>
                <w:szCs w:val="16"/>
              </w:rPr>
            </w:pPr>
            <w:r w:rsidRPr="001B1679">
              <w:rPr>
                <w:sz w:val="16"/>
                <w:szCs w:val="16"/>
              </w:rPr>
              <w:t>Sangsoo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E67D57" w14:textId="77777777" w:rsidR="009B546A" w:rsidRPr="001B1679" w:rsidRDefault="009B546A" w:rsidP="00C11620">
            <w:pPr>
              <w:pStyle w:val="TAL"/>
              <w:keepNext w:val="0"/>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63623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BCFD73" w14:textId="77777777" w:rsidR="009B546A" w:rsidRPr="001B1679" w:rsidRDefault="009B546A" w:rsidP="00C11620">
            <w:pPr>
              <w:pStyle w:val="TAL"/>
              <w:keepNext w:val="0"/>
              <w:rPr>
                <w:sz w:val="16"/>
                <w:szCs w:val="16"/>
              </w:rPr>
            </w:pPr>
            <w:r w:rsidRPr="001B1679">
              <w:rPr>
                <w:sz w:val="16"/>
                <w:szCs w:val="16"/>
              </w:rPr>
              <w:t>3GPPMEMBER</w:t>
            </w:r>
          </w:p>
        </w:tc>
      </w:tr>
      <w:tr w:rsidR="009B546A" w14:paraId="726233C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8ED4C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85AFE9" w14:textId="77777777" w:rsidR="009B546A" w:rsidRPr="001B1679" w:rsidRDefault="009B546A" w:rsidP="00C11620">
            <w:pPr>
              <w:pStyle w:val="TAL"/>
              <w:keepNext w:val="0"/>
              <w:rPr>
                <w:sz w:val="16"/>
                <w:szCs w:val="16"/>
              </w:rPr>
            </w:pPr>
            <w:r w:rsidRPr="001B1679">
              <w:rPr>
                <w:sz w:val="16"/>
                <w:szCs w:val="16"/>
              </w:rPr>
              <w:t>Ji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BA3A69" w14:textId="77777777" w:rsidR="009B546A" w:rsidRPr="001B1679" w:rsidRDefault="009B546A" w:rsidP="00C11620">
            <w:pPr>
              <w:pStyle w:val="TAL"/>
              <w:keepNext w:val="0"/>
              <w:rPr>
                <w:sz w:val="16"/>
                <w:szCs w:val="16"/>
              </w:rPr>
            </w:pPr>
            <w:r w:rsidRPr="001B1679">
              <w:rPr>
                <w:sz w:val="16"/>
                <w:szCs w:val="16"/>
              </w:rPr>
              <w:t>Hyoungju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5FB3E6" w14:textId="77777777" w:rsidR="009B546A" w:rsidRPr="001B1679" w:rsidRDefault="009B546A" w:rsidP="00C11620">
            <w:pPr>
              <w:pStyle w:val="TAL"/>
              <w:keepNext w:val="0"/>
              <w:rPr>
                <w:sz w:val="16"/>
                <w:szCs w:val="16"/>
              </w:rPr>
            </w:pPr>
            <w:r w:rsidRPr="001B1679">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854BA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B44259" w14:textId="77777777" w:rsidR="009B546A" w:rsidRPr="001B1679" w:rsidRDefault="009B546A" w:rsidP="00C11620">
            <w:pPr>
              <w:pStyle w:val="TAL"/>
              <w:keepNext w:val="0"/>
              <w:rPr>
                <w:sz w:val="16"/>
                <w:szCs w:val="16"/>
              </w:rPr>
            </w:pPr>
            <w:r w:rsidRPr="001B1679">
              <w:rPr>
                <w:sz w:val="16"/>
                <w:szCs w:val="16"/>
              </w:rPr>
              <w:t>3GPPMEMBER</w:t>
            </w:r>
          </w:p>
        </w:tc>
      </w:tr>
      <w:tr w:rsidR="009B546A" w14:paraId="41A432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689B1A"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131794" w14:textId="77777777" w:rsidR="009B546A" w:rsidRPr="001B1679" w:rsidRDefault="009B546A" w:rsidP="00C11620">
            <w:pPr>
              <w:pStyle w:val="TAL"/>
              <w:keepNext w:val="0"/>
              <w:rPr>
                <w:sz w:val="16"/>
                <w:szCs w:val="16"/>
              </w:rPr>
            </w:pPr>
            <w:r w:rsidRPr="001B1679">
              <w:rPr>
                <w:sz w:val="16"/>
                <w:szCs w:val="16"/>
              </w:rPr>
              <w:t>Ji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7C4828" w14:textId="77777777" w:rsidR="009B546A" w:rsidRPr="001B1679" w:rsidRDefault="009B546A" w:rsidP="00C11620">
            <w:pPr>
              <w:pStyle w:val="TAL"/>
              <w:keepNext w:val="0"/>
              <w:rPr>
                <w:sz w:val="16"/>
                <w:szCs w:val="16"/>
              </w:rPr>
            </w:pPr>
            <w:r w:rsidRPr="001B1679">
              <w:rPr>
                <w:sz w:val="16"/>
                <w:szCs w:val="16"/>
              </w:rPr>
              <w:t>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8F3A2" w14:textId="77777777" w:rsidR="009B546A" w:rsidRPr="001B1679" w:rsidRDefault="009B546A" w:rsidP="00C11620">
            <w:pPr>
              <w:pStyle w:val="TAL"/>
              <w:keepNext w:val="0"/>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D7642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2AA90D" w14:textId="77777777" w:rsidR="009B546A" w:rsidRPr="001B1679" w:rsidRDefault="009B546A" w:rsidP="00C11620">
            <w:pPr>
              <w:pStyle w:val="TAL"/>
              <w:keepNext w:val="0"/>
              <w:rPr>
                <w:sz w:val="16"/>
                <w:szCs w:val="16"/>
              </w:rPr>
            </w:pPr>
            <w:r w:rsidRPr="001B1679">
              <w:rPr>
                <w:sz w:val="16"/>
                <w:szCs w:val="16"/>
              </w:rPr>
              <w:t>3GPPMEMBER</w:t>
            </w:r>
          </w:p>
        </w:tc>
      </w:tr>
      <w:tr w:rsidR="009B546A" w14:paraId="51DD83C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44D087"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00A2DD" w14:textId="77777777" w:rsidR="009B546A" w:rsidRPr="001B1679" w:rsidRDefault="009B546A" w:rsidP="00C11620">
            <w:pPr>
              <w:pStyle w:val="TAL"/>
              <w:keepNext w:val="0"/>
              <w:rPr>
                <w:sz w:val="16"/>
                <w:szCs w:val="16"/>
              </w:rPr>
            </w:pPr>
            <w:r w:rsidRPr="001B1679">
              <w:rPr>
                <w:sz w:val="16"/>
                <w:szCs w:val="16"/>
              </w:rPr>
              <w:t>John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74A744" w14:textId="77777777" w:rsidR="009B546A" w:rsidRPr="001B1679" w:rsidRDefault="009B546A" w:rsidP="00C11620">
            <w:pPr>
              <w:pStyle w:val="TAL"/>
              <w:keepNext w:val="0"/>
              <w:rPr>
                <w:sz w:val="16"/>
                <w:szCs w:val="16"/>
              </w:rPr>
            </w:pPr>
            <w:r w:rsidRPr="001B1679">
              <w:rPr>
                <w:sz w:val="16"/>
                <w:szCs w:val="16"/>
              </w:rPr>
              <w:t>Jacob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41B146" w14:textId="77777777" w:rsidR="009B546A" w:rsidRPr="001B1679" w:rsidRDefault="009B546A" w:rsidP="00C11620">
            <w:pPr>
              <w:pStyle w:val="TAL"/>
              <w:keepNext w:val="0"/>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3A8E8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7B223F" w14:textId="77777777" w:rsidR="009B546A" w:rsidRPr="001B1679" w:rsidRDefault="009B546A" w:rsidP="00C11620">
            <w:pPr>
              <w:pStyle w:val="TAL"/>
              <w:keepNext w:val="0"/>
              <w:rPr>
                <w:sz w:val="16"/>
                <w:szCs w:val="16"/>
              </w:rPr>
            </w:pPr>
            <w:r w:rsidRPr="001B1679">
              <w:rPr>
                <w:sz w:val="16"/>
                <w:szCs w:val="16"/>
              </w:rPr>
              <w:t>3GPPMEMBER</w:t>
            </w:r>
          </w:p>
        </w:tc>
      </w:tr>
      <w:tr w:rsidR="009B546A" w14:paraId="1B02E08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147E25"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383505" w14:textId="77777777" w:rsidR="009B546A" w:rsidRPr="001B1679" w:rsidRDefault="009B546A" w:rsidP="00C11620">
            <w:pPr>
              <w:pStyle w:val="TAL"/>
              <w:keepNext w:val="0"/>
              <w:rPr>
                <w:sz w:val="16"/>
                <w:szCs w:val="16"/>
              </w:rPr>
            </w:pPr>
            <w:r w:rsidRPr="001B1679">
              <w:rPr>
                <w:sz w:val="16"/>
                <w:szCs w:val="16"/>
              </w:rPr>
              <w:t>Kang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56EA03" w14:textId="77777777" w:rsidR="009B546A" w:rsidRPr="001B1679" w:rsidRDefault="009B546A" w:rsidP="00C11620">
            <w:pPr>
              <w:pStyle w:val="TAL"/>
              <w:keepNext w:val="0"/>
              <w:rPr>
                <w:sz w:val="16"/>
                <w:szCs w:val="16"/>
              </w:rPr>
            </w:pPr>
            <w:r w:rsidRPr="001B1679">
              <w:rPr>
                <w:sz w:val="16"/>
                <w:szCs w:val="16"/>
              </w:rPr>
              <w:t>Yanchao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5C7632" w14:textId="77777777" w:rsidR="009B546A" w:rsidRPr="001B1679" w:rsidRDefault="009B546A" w:rsidP="00C11620">
            <w:pPr>
              <w:pStyle w:val="TAL"/>
              <w:keepNext w:val="0"/>
              <w:rPr>
                <w:sz w:val="16"/>
                <w:szCs w:val="16"/>
              </w:rPr>
            </w:pPr>
            <w:r w:rsidRPr="001B1679">
              <w:rPr>
                <w:sz w:val="16"/>
                <w:szCs w:val="16"/>
              </w:rPr>
              <w:t>Nanjing Weibo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2F0E5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46FA74" w14:textId="77777777" w:rsidR="009B546A" w:rsidRPr="001B1679" w:rsidRDefault="009B546A" w:rsidP="00C11620">
            <w:pPr>
              <w:pStyle w:val="TAL"/>
              <w:keepNext w:val="0"/>
              <w:rPr>
                <w:sz w:val="16"/>
                <w:szCs w:val="16"/>
              </w:rPr>
            </w:pPr>
            <w:r w:rsidRPr="001B1679">
              <w:rPr>
                <w:sz w:val="16"/>
                <w:szCs w:val="16"/>
              </w:rPr>
              <w:t>3GPPMEMBER</w:t>
            </w:r>
          </w:p>
        </w:tc>
      </w:tr>
      <w:tr w:rsidR="009B546A" w14:paraId="1ED6762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6B565B"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DCCDD2" w14:textId="77777777" w:rsidR="009B546A" w:rsidRPr="001B1679" w:rsidRDefault="009B546A" w:rsidP="00C11620">
            <w:pPr>
              <w:pStyle w:val="TAL"/>
              <w:keepNext w:val="0"/>
              <w:rPr>
                <w:sz w:val="16"/>
                <w:szCs w:val="16"/>
              </w:rPr>
            </w:pPr>
            <w:r w:rsidRPr="001B1679">
              <w:rPr>
                <w:sz w:val="16"/>
                <w:szCs w:val="16"/>
              </w:rPr>
              <w:t>Karampatsis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D0AA89" w14:textId="77777777" w:rsidR="009B546A" w:rsidRPr="001B1679" w:rsidRDefault="009B546A" w:rsidP="00C11620">
            <w:pPr>
              <w:pStyle w:val="TAL"/>
              <w:keepNext w:val="0"/>
              <w:rPr>
                <w:sz w:val="16"/>
                <w:szCs w:val="16"/>
              </w:rPr>
            </w:pPr>
            <w:r w:rsidRPr="001B1679">
              <w:rPr>
                <w:sz w:val="16"/>
                <w:szCs w:val="16"/>
              </w:rPr>
              <w:t>Dimitrios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B1AEB" w14:textId="77777777" w:rsidR="009B546A" w:rsidRPr="001B1679" w:rsidRDefault="009B546A" w:rsidP="00C11620">
            <w:pPr>
              <w:pStyle w:val="TAL"/>
              <w:keepNext w:val="0"/>
              <w:rPr>
                <w:sz w:val="16"/>
                <w:szCs w:val="16"/>
              </w:rPr>
            </w:pPr>
            <w:r w:rsidRPr="001B1679">
              <w:rPr>
                <w:sz w:val="16"/>
                <w:szCs w:val="16"/>
              </w:rPr>
              <w:t>Motorola Mobility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B4785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79B30A" w14:textId="77777777" w:rsidR="009B546A" w:rsidRPr="001B1679" w:rsidRDefault="009B546A" w:rsidP="00C11620">
            <w:pPr>
              <w:pStyle w:val="TAL"/>
              <w:keepNext w:val="0"/>
              <w:rPr>
                <w:sz w:val="16"/>
                <w:szCs w:val="16"/>
              </w:rPr>
            </w:pPr>
            <w:r w:rsidRPr="001B1679">
              <w:rPr>
                <w:sz w:val="16"/>
                <w:szCs w:val="16"/>
              </w:rPr>
              <w:t>3GPPMEMBER</w:t>
            </w:r>
          </w:p>
        </w:tc>
      </w:tr>
      <w:tr w:rsidR="009B546A" w14:paraId="637DA51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7E8E4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242B48" w14:textId="77777777" w:rsidR="009B546A" w:rsidRPr="001B1679" w:rsidRDefault="009B546A" w:rsidP="00C11620">
            <w:pPr>
              <w:pStyle w:val="TAL"/>
              <w:keepNext w:val="0"/>
              <w:rPr>
                <w:sz w:val="16"/>
                <w:szCs w:val="16"/>
              </w:rPr>
            </w:pPr>
            <w:r w:rsidRPr="001B1679">
              <w:rPr>
                <w:sz w:val="16"/>
                <w:szCs w:val="16"/>
              </w:rPr>
              <w:t>Kelley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9D3090" w14:textId="77777777" w:rsidR="009B546A" w:rsidRPr="001B1679" w:rsidRDefault="009B546A" w:rsidP="00C11620">
            <w:pPr>
              <w:pStyle w:val="TAL"/>
              <w:keepNext w:val="0"/>
              <w:rPr>
                <w:sz w:val="16"/>
                <w:szCs w:val="16"/>
              </w:rPr>
            </w:pPr>
            <w:r w:rsidRPr="001B1679">
              <w:rPr>
                <w:sz w:val="16"/>
                <w:szCs w:val="16"/>
              </w:rPr>
              <w:t>Sean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5CE220" w14:textId="77777777" w:rsidR="009B546A" w:rsidRPr="001B1679" w:rsidRDefault="009B546A" w:rsidP="00C11620">
            <w:pPr>
              <w:pStyle w:val="TAL"/>
              <w:keepNext w:val="0"/>
              <w:rPr>
                <w:sz w:val="16"/>
                <w:szCs w:val="16"/>
              </w:rPr>
            </w:pPr>
            <w:r w:rsidRPr="001B1679">
              <w:rPr>
                <w:sz w:val="16"/>
                <w:szCs w:val="16"/>
              </w:rPr>
              <w:t>Nokia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5BA8F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6EB0B3" w14:textId="77777777" w:rsidR="009B546A" w:rsidRPr="001B1679" w:rsidRDefault="009B546A" w:rsidP="00C11620">
            <w:pPr>
              <w:pStyle w:val="TAL"/>
              <w:keepNext w:val="0"/>
              <w:rPr>
                <w:sz w:val="16"/>
                <w:szCs w:val="16"/>
              </w:rPr>
            </w:pPr>
            <w:r w:rsidRPr="001B1679">
              <w:rPr>
                <w:sz w:val="16"/>
                <w:szCs w:val="16"/>
              </w:rPr>
              <w:t>3GPPMEMBER</w:t>
            </w:r>
          </w:p>
        </w:tc>
      </w:tr>
      <w:tr w:rsidR="009B546A" w14:paraId="0AFB7B9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33F41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281D26" w14:textId="77777777" w:rsidR="009B546A" w:rsidRPr="001B1679" w:rsidRDefault="009B546A" w:rsidP="00C11620">
            <w:pPr>
              <w:pStyle w:val="TAL"/>
              <w:keepNext w:val="0"/>
              <w:rPr>
                <w:sz w:val="16"/>
                <w:szCs w:val="16"/>
              </w:rPr>
            </w:pPr>
            <w:r w:rsidRPr="001B1679">
              <w:rPr>
                <w:sz w:val="16"/>
                <w:szCs w:val="16"/>
              </w:rPr>
              <w:t>Kibutu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F3323F" w14:textId="77777777" w:rsidR="009B546A" w:rsidRPr="001B1679" w:rsidRDefault="009B546A" w:rsidP="00C11620">
            <w:pPr>
              <w:pStyle w:val="TAL"/>
              <w:keepNext w:val="0"/>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DB3CAF" w14:textId="77777777" w:rsidR="009B546A" w:rsidRPr="001B1679" w:rsidRDefault="009B546A" w:rsidP="00C11620">
            <w:pPr>
              <w:pStyle w:val="TAL"/>
              <w:keepNext w:val="0"/>
              <w:rPr>
                <w:sz w:val="16"/>
                <w:szCs w:val="16"/>
              </w:rPr>
            </w:pPr>
            <w:r w:rsidRPr="001B1679">
              <w:rPr>
                <w:sz w:val="16"/>
                <w:szCs w:val="16"/>
              </w:rPr>
              <w:t>Omnispace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B3B5F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591EB3" w14:textId="77777777" w:rsidR="009B546A" w:rsidRPr="001B1679" w:rsidRDefault="009B546A" w:rsidP="00C11620">
            <w:pPr>
              <w:pStyle w:val="TAL"/>
              <w:keepNext w:val="0"/>
              <w:rPr>
                <w:sz w:val="16"/>
                <w:szCs w:val="16"/>
              </w:rPr>
            </w:pPr>
            <w:r w:rsidRPr="001B1679">
              <w:rPr>
                <w:sz w:val="16"/>
                <w:szCs w:val="16"/>
              </w:rPr>
              <w:t>3GPPMEMBER</w:t>
            </w:r>
          </w:p>
        </w:tc>
      </w:tr>
      <w:tr w:rsidR="009B546A" w14:paraId="3D1C574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C0288A"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E01F2F"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191B07" w14:textId="77777777" w:rsidR="009B546A" w:rsidRPr="001B1679" w:rsidRDefault="009B546A" w:rsidP="00C11620">
            <w:pPr>
              <w:pStyle w:val="TAL"/>
              <w:keepNext w:val="0"/>
              <w:rPr>
                <w:sz w:val="16"/>
                <w:szCs w:val="16"/>
              </w:rPr>
            </w:pPr>
            <w:r w:rsidRPr="001B1679">
              <w:rPr>
                <w:sz w:val="16"/>
                <w:szCs w:val="16"/>
              </w:rPr>
              <w:t>Hyunsook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EA3EC" w14:textId="77777777" w:rsidR="009B546A" w:rsidRPr="001B1679" w:rsidRDefault="009B546A" w:rsidP="00C11620">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538068"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71F04B" w14:textId="77777777" w:rsidR="009B546A" w:rsidRPr="001B1679" w:rsidRDefault="009B546A" w:rsidP="00C11620">
            <w:pPr>
              <w:pStyle w:val="TAL"/>
              <w:keepNext w:val="0"/>
              <w:rPr>
                <w:sz w:val="16"/>
                <w:szCs w:val="16"/>
              </w:rPr>
            </w:pPr>
            <w:r w:rsidRPr="001B1679">
              <w:rPr>
                <w:sz w:val="16"/>
                <w:szCs w:val="16"/>
              </w:rPr>
              <w:t>3GPPMEMBER</w:t>
            </w:r>
          </w:p>
        </w:tc>
      </w:tr>
      <w:tr w:rsidR="009B546A" w14:paraId="71F2C1B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34CCCBC"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56F388"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C97AD5" w14:textId="77777777" w:rsidR="009B546A" w:rsidRPr="001B1679" w:rsidRDefault="009B546A" w:rsidP="00C11620">
            <w:pPr>
              <w:pStyle w:val="TAL"/>
              <w:keepNext w:val="0"/>
              <w:rPr>
                <w:sz w:val="16"/>
                <w:szCs w:val="16"/>
              </w:rPr>
            </w:pPr>
            <w:r w:rsidRPr="001B1679">
              <w:rPr>
                <w:sz w:val="16"/>
                <w:szCs w:val="16"/>
              </w:rPr>
              <w:t>Laeyoung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7A005D" w14:textId="77777777" w:rsidR="009B546A" w:rsidRPr="001B1679" w:rsidRDefault="009B546A" w:rsidP="00C11620">
            <w:pPr>
              <w:pStyle w:val="TAL"/>
              <w:keepNext w:val="0"/>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6CD87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B8F744" w14:textId="77777777" w:rsidR="009B546A" w:rsidRPr="001B1679" w:rsidRDefault="009B546A" w:rsidP="00C11620">
            <w:pPr>
              <w:pStyle w:val="TAL"/>
              <w:keepNext w:val="0"/>
              <w:rPr>
                <w:sz w:val="16"/>
                <w:szCs w:val="16"/>
              </w:rPr>
            </w:pPr>
            <w:r w:rsidRPr="001B1679">
              <w:rPr>
                <w:sz w:val="16"/>
                <w:szCs w:val="16"/>
              </w:rPr>
              <w:t>3GPPMEMBER</w:t>
            </w:r>
          </w:p>
        </w:tc>
      </w:tr>
      <w:tr w:rsidR="009B546A" w14:paraId="7A9716A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FE9DC4"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F72DAA"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9F94D8" w14:textId="77777777" w:rsidR="009B546A" w:rsidRPr="001B1679" w:rsidRDefault="009B546A" w:rsidP="00C11620">
            <w:pPr>
              <w:pStyle w:val="TAL"/>
              <w:keepNext w:val="0"/>
              <w:rPr>
                <w:sz w:val="16"/>
                <w:szCs w:val="16"/>
              </w:rPr>
            </w:pPr>
            <w:r w:rsidRPr="001B1679">
              <w:rPr>
                <w:sz w:val="16"/>
                <w:szCs w:val="16"/>
              </w:rPr>
              <w:t>Tae Yeon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1E043F" w14:textId="77777777" w:rsidR="009B546A" w:rsidRPr="001B1679" w:rsidRDefault="009B546A" w:rsidP="00C1162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95E6AA"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BED24F" w14:textId="77777777" w:rsidR="009B546A" w:rsidRPr="001B1679" w:rsidRDefault="009B546A" w:rsidP="00C11620">
            <w:pPr>
              <w:pStyle w:val="TAL"/>
              <w:keepNext w:val="0"/>
              <w:rPr>
                <w:sz w:val="16"/>
                <w:szCs w:val="16"/>
              </w:rPr>
            </w:pPr>
            <w:r w:rsidRPr="001B1679">
              <w:rPr>
                <w:sz w:val="16"/>
                <w:szCs w:val="16"/>
              </w:rPr>
              <w:t>3GPPMEMBER</w:t>
            </w:r>
          </w:p>
        </w:tc>
      </w:tr>
      <w:tr w:rsidR="009B546A" w14:paraId="1129621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4C417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78020B"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F31FFC" w14:textId="77777777" w:rsidR="009B546A" w:rsidRPr="001B1679" w:rsidRDefault="009B546A" w:rsidP="00C11620">
            <w:pPr>
              <w:pStyle w:val="TAL"/>
              <w:keepNext w:val="0"/>
              <w:rPr>
                <w:sz w:val="16"/>
                <w:szCs w:val="16"/>
              </w:rPr>
            </w:pPr>
            <w:r w:rsidRPr="001B1679">
              <w:rPr>
                <w:sz w:val="16"/>
                <w:szCs w:val="16"/>
              </w:rPr>
              <w:t>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1EE509" w14:textId="77777777" w:rsidR="009B546A" w:rsidRPr="001B1679" w:rsidRDefault="009B546A" w:rsidP="00C11620">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453F9F"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A676D3" w14:textId="77777777" w:rsidR="009B546A" w:rsidRPr="001B1679" w:rsidRDefault="009B546A" w:rsidP="00C11620">
            <w:pPr>
              <w:pStyle w:val="TAL"/>
              <w:keepNext w:val="0"/>
              <w:rPr>
                <w:sz w:val="16"/>
                <w:szCs w:val="16"/>
              </w:rPr>
            </w:pPr>
            <w:r w:rsidRPr="001B1679">
              <w:rPr>
                <w:sz w:val="16"/>
                <w:szCs w:val="16"/>
              </w:rPr>
              <w:t>3GPPMEMBER</w:t>
            </w:r>
          </w:p>
        </w:tc>
      </w:tr>
      <w:tr w:rsidR="009B546A" w14:paraId="6382DAD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A57D65"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C898DC"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9CEB7E" w14:textId="77777777" w:rsidR="009B546A" w:rsidRPr="001B1679" w:rsidRDefault="009B546A" w:rsidP="00C11620">
            <w:pPr>
              <w:pStyle w:val="TAL"/>
              <w:keepNext w:val="0"/>
              <w:rPr>
                <w:sz w:val="16"/>
                <w:szCs w:val="16"/>
              </w:rPr>
            </w:pPr>
            <w:r w:rsidRPr="001B1679">
              <w:rPr>
                <w:sz w:val="16"/>
                <w:szCs w:val="16"/>
              </w:rPr>
              <w:t>Wonjung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0303C3" w14:textId="77777777" w:rsidR="009B546A" w:rsidRPr="001B1679" w:rsidRDefault="009B546A" w:rsidP="00C11620">
            <w:pPr>
              <w:pStyle w:val="TAL"/>
              <w:keepNext w:val="0"/>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B41227"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29327E" w14:textId="77777777" w:rsidR="009B546A" w:rsidRPr="001B1679" w:rsidRDefault="009B546A" w:rsidP="00C11620">
            <w:pPr>
              <w:pStyle w:val="TAL"/>
              <w:keepNext w:val="0"/>
              <w:rPr>
                <w:sz w:val="16"/>
                <w:szCs w:val="16"/>
              </w:rPr>
            </w:pPr>
            <w:r w:rsidRPr="001B1679">
              <w:rPr>
                <w:sz w:val="16"/>
                <w:szCs w:val="16"/>
              </w:rPr>
              <w:t>3GPPMEMBER</w:t>
            </w:r>
          </w:p>
        </w:tc>
      </w:tr>
      <w:tr w:rsidR="009B546A" w14:paraId="2337315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119C55"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A72DE3"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984278" w14:textId="77777777" w:rsidR="009B546A" w:rsidRPr="001B1679" w:rsidRDefault="009B546A" w:rsidP="00C11620">
            <w:pPr>
              <w:pStyle w:val="TAL"/>
              <w:keepNext w:val="0"/>
              <w:rPr>
                <w:sz w:val="16"/>
                <w:szCs w:val="16"/>
              </w:rPr>
            </w:pPr>
            <w:r w:rsidRPr="001B1679">
              <w:rPr>
                <w:sz w:val="16"/>
                <w:szCs w:val="16"/>
              </w:rPr>
              <w:t>Younsun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AC9BE" w14:textId="77777777" w:rsidR="009B546A" w:rsidRPr="001B1679" w:rsidRDefault="009B546A" w:rsidP="00C11620">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5A30D3"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0FEE55" w14:textId="77777777" w:rsidR="009B546A" w:rsidRPr="001B1679" w:rsidRDefault="009B546A" w:rsidP="00C11620">
            <w:pPr>
              <w:pStyle w:val="TAL"/>
              <w:keepNext w:val="0"/>
              <w:rPr>
                <w:sz w:val="16"/>
                <w:szCs w:val="16"/>
              </w:rPr>
            </w:pPr>
            <w:r w:rsidRPr="001B1679">
              <w:rPr>
                <w:sz w:val="16"/>
                <w:szCs w:val="16"/>
              </w:rPr>
              <w:t>3GPPMEMBER</w:t>
            </w:r>
          </w:p>
        </w:tc>
      </w:tr>
      <w:tr w:rsidR="009B546A" w14:paraId="6F524FE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76D614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39A5E0"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9D6E58" w14:textId="77777777" w:rsidR="009B546A" w:rsidRPr="001B1679" w:rsidRDefault="009B546A" w:rsidP="00C11620">
            <w:pPr>
              <w:pStyle w:val="TAL"/>
              <w:keepNext w:val="0"/>
              <w:rPr>
                <w:sz w:val="16"/>
                <w:szCs w:val="16"/>
              </w:rPr>
            </w:pPr>
            <w:r w:rsidRPr="001B1679">
              <w:rPr>
                <w:sz w:val="16"/>
                <w:szCs w:val="16"/>
              </w:rPr>
              <w:t>Yunesung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9F1C5B" w14:textId="77777777" w:rsidR="009B546A" w:rsidRPr="001B1679" w:rsidRDefault="009B546A" w:rsidP="00C11620">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0FA89A"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C3D1BF" w14:textId="77777777" w:rsidR="009B546A" w:rsidRPr="001B1679" w:rsidRDefault="009B546A" w:rsidP="00C11620">
            <w:pPr>
              <w:pStyle w:val="TAL"/>
              <w:keepNext w:val="0"/>
              <w:rPr>
                <w:sz w:val="16"/>
                <w:szCs w:val="16"/>
              </w:rPr>
            </w:pPr>
            <w:r w:rsidRPr="001B1679">
              <w:rPr>
                <w:sz w:val="16"/>
                <w:szCs w:val="16"/>
              </w:rPr>
              <w:t>3GPPMEMBER</w:t>
            </w:r>
          </w:p>
        </w:tc>
      </w:tr>
      <w:tr w:rsidR="009B546A" w14:paraId="6FFF2B1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CFF74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4E5EFF" w14:textId="77777777" w:rsidR="009B546A" w:rsidRPr="001B1679" w:rsidRDefault="009B546A" w:rsidP="00C11620">
            <w:pPr>
              <w:pStyle w:val="TAL"/>
              <w:keepNext w:val="0"/>
              <w:rPr>
                <w:sz w:val="16"/>
                <w:szCs w:val="16"/>
              </w:rPr>
            </w:pPr>
            <w:r w:rsidRPr="001B1679">
              <w:rPr>
                <w:sz w:val="16"/>
                <w:szCs w:val="16"/>
              </w:rPr>
              <w:t>Kiss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9F2E50" w14:textId="77777777" w:rsidR="009B546A" w:rsidRPr="001B1679" w:rsidRDefault="009B546A" w:rsidP="00C11620">
            <w:pPr>
              <w:pStyle w:val="TAL"/>
              <w:keepNext w:val="0"/>
              <w:rPr>
                <w:sz w:val="16"/>
                <w:szCs w:val="16"/>
              </w:rPr>
            </w:pPr>
            <w:r w:rsidRPr="001B1679">
              <w:rPr>
                <w:sz w:val="16"/>
                <w:szCs w:val="16"/>
              </w:rPr>
              <w:t>Krisztian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C06617" w14:textId="77777777" w:rsidR="009B546A" w:rsidRPr="001B1679" w:rsidRDefault="009B546A" w:rsidP="00C11620">
            <w:pPr>
              <w:pStyle w:val="TAL"/>
              <w:keepNext w:val="0"/>
              <w:rPr>
                <w:sz w:val="16"/>
                <w:szCs w:val="16"/>
              </w:rPr>
            </w:pPr>
            <w:r w:rsidRPr="001B1679">
              <w:rPr>
                <w:sz w:val="16"/>
                <w:szCs w:val="16"/>
              </w:rPr>
              <w:t>Apple AB NUF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194E9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E875E3" w14:textId="77777777" w:rsidR="009B546A" w:rsidRPr="001B1679" w:rsidRDefault="009B546A" w:rsidP="00C11620">
            <w:pPr>
              <w:pStyle w:val="TAL"/>
              <w:keepNext w:val="0"/>
              <w:rPr>
                <w:sz w:val="16"/>
                <w:szCs w:val="16"/>
              </w:rPr>
            </w:pPr>
            <w:r w:rsidRPr="001B1679">
              <w:rPr>
                <w:sz w:val="16"/>
                <w:szCs w:val="16"/>
              </w:rPr>
              <w:t>3GPPMEMBER</w:t>
            </w:r>
          </w:p>
        </w:tc>
      </w:tr>
      <w:tr w:rsidR="009B546A" w14:paraId="6804844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247F2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2EA966" w14:textId="77777777" w:rsidR="009B546A" w:rsidRPr="001B1679" w:rsidRDefault="009B546A" w:rsidP="00C11620">
            <w:pPr>
              <w:pStyle w:val="TAL"/>
              <w:keepNext w:val="0"/>
              <w:rPr>
                <w:sz w:val="16"/>
                <w:szCs w:val="16"/>
              </w:rPr>
            </w:pPr>
            <w:r w:rsidRPr="001B1679">
              <w:rPr>
                <w:sz w:val="16"/>
                <w:szCs w:val="16"/>
              </w:rPr>
              <w:t>Kitazoe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258AAB" w14:textId="77777777" w:rsidR="009B546A" w:rsidRPr="001B1679" w:rsidRDefault="009B546A" w:rsidP="00C11620">
            <w:pPr>
              <w:pStyle w:val="TAL"/>
              <w:keepNext w:val="0"/>
              <w:rPr>
                <w:sz w:val="16"/>
                <w:szCs w:val="16"/>
              </w:rPr>
            </w:pPr>
            <w:r w:rsidRPr="001B1679">
              <w:rPr>
                <w:sz w:val="16"/>
                <w:szCs w:val="16"/>
              </w:rPr>
              <w:t>Masato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458915" w14:textId="77777777" w:rsidR="009B546A" w:rsidRPr="001B1679" w:rsidRDefault="009B546A" w:rsidP="00C11620">
            <w:pPr>
              <w:pStyle w:val="TAL"/>
              <w:keepNext w:val="0"/>
              <w:rPr>
                <w:sz w:val="16"/>
                <w:szCs w:val="16"/>
              </w:rPr>
            </w:pPr>
            <w:r w:rsidRPr="001B1679">
              <w:rPr>
                <w:sz w:val="16"/>
                <w:szCs w:val="16"/>
              </w:rPr>
              <w:t>QUALCOMM JAPAN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A89EA2"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DA6294" w14:textId="77777777" w:rsidR="009B546A" w:rsidRPr="001B1679" w:rsidRDefault="009B546A" w:rsidP="00C11620">
            <w:pPr>
              <w:pStyle w:val="TAL"/>
              <w:keepNext w:val="0"/>
              <w:rPr>
                <w:sz w:val="16"/>
                <w:szCs w:val="16"/>
              </w:rPr>
            </w:pPr>
            <w:r w:rsidRPr="001B1679">
              <w:rPr>
                <w:sz w:val="16"/>
                <w:szCs w:val="16"/>
              </w:rPr>
              <w:t>3GPPMEMBER</w:t>
            </w:r>
          </w:p>
        </w:tc>
      </w:tr>
      <w:tr w:rsidR="009B546A" w14:paraId="4BBF273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549B8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E02354" w14:textId="77777777" w:rsidR="009B546A" w:rsidRPr="001B1679" w:rsidRDefault="009B546A" w:rsidP="00C11620">
            <w:pPr>
              <w:pStyle w:val="TAL"/>
              <w:keepNext w:val="0"/>
              <w:rPr>
                <w:sz w:val="16"/>
                <w:szCs w:val="16"/>
              </w:rPr>
            </w:pPr>
            <w:r w:rsidRPr="001B1679">
              <w:rPr>
                <w:sz w:val="16"/>
                <w:szCs w:val="16"/>
              </w:rPr>
              <w:t>Klatt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B7FC58" w14:textId="77777777" w:rsidR="009B546A" w:rsidRPr="001B1679" w:rsidRDefault="009B546A" w:rsidP="00C11620">
            <w:pPr>
              <w:pStyle w:val="TAL"/>
              <w:keepNext w:val="0"/>
              <w:rPr>
                <w:sz w:val="16"/>
                <w:szCs w:val="16"/>
              </w:rPr>
            </w:pPr>
            <w:r w:rsidRPr="001B1679">
              <w:rPr>
                <w:sz w:val="16"/>
                <w:szCs w:val="16"/>
              </w:rPr>
              <w:t>Axel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58A9F6" w14:textId="77777777" w:rsidR="009B546A" w:rsidRPr="001B1679" w:rsidRDefault="009B546A" w:rsidP="00C11620">
            <w:pPr>
              <w:pStyle w:val="TAL"/>
              <w:keepNext w:val="0"/>
              <w:rPr>
                <w:sz w:val="16"/>
                <w:szCs w:val="16"/>
              </w:rPr>
            </w:pPr>
            <w:r w:rsidRPr="001B1679">
              <w:rPr>
                <w:sz w:val="16"/>
                <w:szCs w:val="16"/>
              </w:rPr>
              <w:t>T-Mobile Polska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7D351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6A43FE" w14:textId="77777777" w:rsidR="009B546A" w:rsidRPr="001B1679" w:rsidRDefault="009B546A" w:rsidP="00C11620">
            <w:pPr>
              <w:pStyle w:val="TAL"/>
              <w:keepNext w:val="0"/>
              <w:rPr>
                <w:sz w:val="16"/>
                <w:szCs w:val="16"/>
              </w:rPr>
            </w:pPr>
            <w:r w:rsidRPr="001B1679">
              <w:rPr>
                <w:sz w:val="16"/>
                <w:szCs w:val="16"/>
              </w:rPr>
              <w:t>3GPPMEMBER</w:t>
            </w:r>
          </w:p>
        </w:tc>
      </w:tr>
      <w:tr w:rsidR="009B546A" w14:paraId="5CA997C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4F33F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88F77A" w14:textId="77777777" w:rsidR="009B546A" w:rsidRPr="001B1679" w:rsidRDefault="009B546A" w:rsidP="00C11620">
            <w:pPr>
              <w:pStyle w:val="TAL"/>
              <w:keepNext w:val="0"/>
              <w:rPr>
                <w:sz w:val="16"/>
                <w:szCs w:val="16"/>
              </w:rPr>
            </w:pPr>
            <w:r w:rsidRPr="001B1679">
              <w:rPr>
                <w:sz w:val="16"/>
                <w:szCs w:val="16"/>
              </w:rPr>
              <w:t>Ko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8AC315" w14:textId="77777777" w:rsidR="009B546A" w:rsidRPr="001B1679" w:rsidRDefault="009B546A" w:rsidP="00C11620">
            <w:pPr>
              <w:pStyle w:val="TAL"/>
              <w:keepNext w:val="0"/>
              <w:rPr>
                <w:sz w:val="16"/>
                <w:szCs w:val="16"/>
              </w:rPr>
            </w:pPr>
            <w:r w:rsidRPr="001B1679">
              <w:rPr>
                <w:sz w:val="16"/>
                <w:szCs w:val="16"/>
              </w:rPr>
              <w:t>Namseok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6AEC92" w14:textId="77777777" w:rsidR="009B546A" w:rsidRPr="001B1679" w:rsidRDefault="009B546A" w:rsidP="00C1162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02851E"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B98ED7" w14:textId="77777777" w:rsidR="009B546A" w:rsidRPr="001B1679" w:rsidRDefault="009B546A" w:rsidP="00C11620">
            <w:pPr>
              <w:pStyle w:val="TAL"/>
              <w:keepNext w:val="0"/>
              <w:rPr>
                <w:sz w:val="16"/>
                <w:szCs w:val="16"/>
              </w:rPr>
            </w:pPr>
            <w:r w:rsidRPr="001B1679">
              <w:rPr>
                <w:sz w:val="16"/>
                <w:szCs w:val="16"/>
              </w:rPr>
              <w:t>3GPPMEMBER</w:t>
            </w:r>
          </w:p>
        </w:tc>
      </w:tr>
      <w:tr w:rsidR="009B546A" w14:paraId="3B15923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2FDC85"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2BBB7F" w14:textId="77777777" w:rsidR="009B546A" w:rsidRPr="001B1679" w:rsidRDefault="009B546A" w:rsidP="00C11620">
            <w:pPr>
              <w:pStyle w:val="TAL"/>
              <w:keepNext w:val="0"/>
              <w:rPr>
                <w:sz w:val="16"/>
                <w:szCs w:val="16"/>
              </w:rPr>
            </w:pPr>
            <w:r w:rsidRPr="001B1679">
              <w:rPr>
                <w:sz w:val="16"/>
                <w:szCs w:val="16"/>
              </w:rPr>
              <w:t>Koo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C4E79B" w14:textId="77777777" w:rsidR="009B546A" w:rsidRPr="001B1679" w:rsidRDefault="009B546A" w:rsidP="00C11620">
            <w:pPr>
              <w:pStyle w:val="TAL"/>
              <w:keepNext w:val="0"/>
              <w:rPr>
                <w:sz w:val="16"/>
                <w:szCs w:val="16"/>
              </w:rPr>
            </w:pPr>
            <w:r w:rsidRPr="001B1679">
              <w:rPr>
                <w:sz w:val="16"/>
                <w:szCs w:val="16"/>
              </w:rPr>
              <w:t>Hyounhee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F5F170" w14:textId="77777777" w:rsidR="009B546A" w:rsidRPr="001B1679" w:rsidRDefault="009B546A" w:rsidP="00C11620">
            <w:pPr>
              <w:pStyle w:val="TAL"/>
              <w:keepNext w:val="0"/>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3C1E25"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5D3DB8" w14:textId="77777777" w:rsidR="009B546A" w:rsidRPr="001B1679" w:rsidRDefault="009B546A" w:rsidP="00C11620">
            <w:pPr>
              <w:pStyle w:val="TAL"/>
              <w:keepNext w:val="0"/>
              <w:rPr>
                <w:sz w:val="16"/>
                <w:szCs w:val="16"/>
              </w:rPr>
            </w:pPr>
            <w:r w:rsidRPr="001B1679">
              <w:rPr>
                <w:sz w:val="16"/>
                <w:szCs w:val="16"/>
              </w:rPr>
              <w:t>3GPPMEMBER</w:t>
            </w:r>
          </w:p>
        </w:tc>
      </w:tr>
      <w:tr w:rsidR="009B546A" w14:paraId="442E03B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97F232"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333F4E" w14:textId="77777777" w:rsidR="009B546A" w:rsidRPr="001B1679" w:rsidRDefault="009B546A" w:rsidP="00C11620">
            <w:pPr>
              <w:pStyle w:val="TAL"/>
              <w:keepNext w:val="0"/>
              <w:rPr>
                <w:sz w:val="16"/>
                <w:szCs w:val="16"/>
              </w:rPr>
            </w:pPr>
            <w:r w:rsidRPr="001B1679">
              <w:rPr>
                <w:sz w:val="16"/>
                <w:szCs w:val="16"/>
              </w:rPr>
              <w:t>Koser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1076B1" w14:textId="77777777" w:rsidR="009B546A" w:rsidRPr="001B1679" w:rsidRDefault="009B546A" w:rsidP="00C11620">
            <w:pPr>
              <w:pStyle w:val="TAL"/>
              <w:keepNext w:val="0"/>
              <w:rPr>
                <w:sz w:val="16"/>
                <w:szCs w:val="16"/>
              </w:rPr>
            </w:pPr>
            <w:r w:rsidRPr="001B1679">
              <w:rPr>
                <w:sz w:val="16"/>
                <w:szCs w:val="16"/>
              </w:rPr>
              <w:t>Elizabeth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A638BF" w14:textId="77777777" w:rsidR="009B546A" w:rsidRPr="001B1679" w:rsidRDefault="009B546A" w:rsidP="00C11620">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DBC61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4A2302" w14:textId="77777777" w:rsidR="009B546A" w:rsidRPr="001B1679" w:rsidRDefault="009B546A" w:rsidP="00C11620">
            <w:pPr>
              <w:pStyle w:val="TAL"/>
              <w:keepNext w:val="0"/>
              <w:rPr>
                <w:sz w:val="16"/>
                <w:szCs w:val="16"/>
              </w:rPr>
            </w:pPr>
            <w:r w:rsidRPr="001B1679">
              <w:rPr>
                <w:sz w:val="16"/>
                <w:szCs w:val="16"/>
              </w:rPr>
              <w:t>3GPPMEMBER</w:t>
            </w:r>
          </w:p>
        </w:tc>
      </w:tr>
      <w:tr w:rsidR="009B546A" w14:paraId="58C0CB0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50F38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9B1B12" w14:textId="77777777" w:rsidR="009B546A" w:rsidRPr="001B1679" w:rsidRDefault="009B546A" w:rsidP="00C11620">
            <w:pPr>
              <w:pStyle w:val="TAL"/>
              <w:keepNext w:val="0"/>
              <w:rPr>
                <w:sz w:val="16"/>
                <w:szCs w:val="16"/>
              </w:rPr>
            </w:pPr>
            <w:r w:rsidRPr="001B1679">
              <w:rPr>
                <w:sz w:val="16"/>
                <w:szCs w:val="16"/>
              </w:rPr>
              <w:t>Koulakiotis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6A4EA3" w14:textId="77777777" w:rsidR="009B546A" w:rsidRPr="001B1679" w:rsidRDefault="009B546A" w:rsidP="00C11620">
            <w:pPr>
              <w:pStyle w:val="TAL"/>
              <w:keepNext w:val="0"/>
              <w:rPr>
                <w:sz w:val="16"/>
                <w:szCs w:val="16"/>
              </w:rPr>
            </w:pPr>
            <w:r w:rsidRPr="001B1679">
              <w:rPr>
                <w:sz w:val="16"/>
                <w:szCs w:val="16"/>
              </w:rPr>
              <w:t>Dimitris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57BFE4" w14:textId="77777777" w:rsidR="009B546A" w:rsidRPr="001B1679" w:rsidRDefault="009B546A" w:rsidP="00C11620">
            <w:pPr>
              <w:pStyle w:val="TAL"/>
              <w:keepNext w:val="0"/>
              <w:rPr>
                <w:sz w:val="16"/>
                <w:szCs w:val="16"/>
              </w:rPr>
            </w:pPr>
            <w:r w:rsidRPr="001B1679">
              <w:rPr>
                <w:sz w:val="16"/>
                <w:szCs w:val="16"/>
              </w:rPr>
              <w:t>Sony Europe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6997A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EA8A19" w14:textId="77777777" w:rsidR="009B546A" w:rsidRPr="001B1679" w:rsidRDefault="009B546A" w:rsidP="00C11620">
            <w:pPr>
              <w:pStyle w:val="TAL"/>
              <w:keepNext w:val="0"/>
              <w:rPr>
                <w:sz w:val="16"/>
                <w:szCs w:val="16"/>
              </w:rPr>
            </w:pPr>
            <w:r w:rsidRPr="001B1679">
              <w:rPr>
                <w:sz w:val="16"/>
                <w:szCs w:val="16"/>
              </w:rPr>
              <w:t>3GPPMEMBER</w:t>
            </w:r>
          </w:p>
        </w:tc>
      </w:tr>
      <w:tr w:rsidR="009B546A" w14:paraId="6E50107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39C5B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643A67" w14:textId="77777777" w:rsidR="009B546A" w:rsidRPr="001B1679" w:rsidRDefault="009B546A" w:rsidP="00C11620">
            <w:pPr>
              <w:pStyle w:val="TAL"/>
              <w:keepNext w:val="0"/>
              <w:rPr>
                <w:sz w:val="16"/>
                <w:szCs w:val="16"/>
              </w:rPr>
            </w:pPr>
            <w:r w:rsidRPr="001B1679">
              <w:rPr>
                <w:sz w:val="16"/>
                <w:szCs w:val="16"/>
              </w:rPr>
              <w:t>Kruse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2171BC" w14:textId="77777777" w:rsidR="009B546A" w:rsidRPr="001B1679" w:rsidRDefault="009B546A" w:rsidP="00C11620">
            <w:pPr>
              <w:pStyle w:val="TAL"/>
              <w:keepNext w:val="0"/>
              <w:rPr>
                <w:sz w:val="16"/>
                <w:szCs w:val="16"/>
              </w:rPr>
            </w:pPr>
            <w:r w:rsidRPr="001B1679">
              <w:rPr>
                <w:sz w:val="16"/>
                <w:szCs w:val="16"/>
              </w:rPr>
              <w:t>Heiko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51DED" w14:textId="77777777" w:rsidR="009B546A" w:rsidRPr="001B1679" w:rsidRDefault="009B546A" w:rsidP="00C11620">
            <w:pPr>
              <w:pStyle w:val="TAL"/>
              <w:keepNext w:val="0"/>
              <w:rPr>
                <w:sz w:val="16"/>
                <w:szCs w:val="16"/>
              </w:rPr>
            </w:pPr>
            <w:r w:rsidRPr="001B1679">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29E4C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39FA9B" w14:textId="77777777" w:rsidR="009B546A" w:rsidRPr="001B1679" w:rsidRDefault="009B546A" w:rsidP="00C11620">
            <w:pPr>
              <w:pStyle w:val="TAL"/>
              <w:keepNext w:val="0"/>
              <w:rPr>
                <w:sz w:val="16"/>
                <w:szCs w:val="16"/>
              </w:rPr>
            </w:pPr>
            <w:r w:rsidRPr="001B1679">
              <w:rPr>
                <w:sz w:val="16"/>
                <w:szCs w:val="16"/>
              </w:rPr>
              <w:t>3GPPMEMBER</w:t>
            </w:r>
          </w:p>
        </w:tc>
      </w:tr>
      <w:tr w:rsidR="009B546A" w14:paraId="2982B0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95286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3C0302" w14:textId="77777777" w:rsidR="009B546A" w:rsidRPr="001B1679" w:rsidRDefault="009B546A" w:rsidP="00C11620">
            <w:pPr>
              <w:pStyle w:val="TAL"/>
              <w:keepNext w:val="0"/>
              <w:rPr>
                <w:sz w:val="16"/>
                <w:szCs w:val="16"/>
              </w:rPr>
            </w:pPr>
            <w:r w:rsidRPr="001B1679">
              <w:rPr>
                <w:sz w:val="16"/>
                <w:szCs w:val="16"/>
              </w:rPr>
              <w:t>Kuchibhotla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4C4CC7" w14:textId="77777777" w:rsidR="009B546A" w:rsidRPr="001B1679" w:rsidRDefault="009B546A" w:rsidP="00C11620">
            <w:pPr>
              <w:pStyle w:val="TAL"/>
              <w:keepNext w:val="0"/>
              <w:rPr>
                <w:sz w:val="16"/>
                <w:szCs w:val="16"/>
              </w:rPr>
            </w:pPr>
            <w:r w:rsidRPr="001B1679">
              <w:rPr>
                <w:sz w:val="16"/>
                <w:szCs w:val="16"/>
              </w:rPr>
              <w:t>Ravi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2A3B18" w14:textId="77777777" w:rsidR="009B546A" w:rsidRPr="001B1679" w:rsidRDefault="009B546A" w:rsidP="00C11620">
            <w:pPr>
              <w:pStyle w:val="TAL"/>
              <w:keepNext w:val="0"/>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29E88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CA5098" w14:textId="77777777" w:rsidR="009B546A" w:rsidRPr="001B1679" w:rsidRDefault="009B546A" w:rsidP="00C11620">
            <w:pPr>
              <w:pStyle w:val="TAL"/>
              <w:keepNext w:val="0"/>
              <w:rPr>
                <w:sz w:val="16"/>
                <w:szCs w:val="16"/>
              </w:rPr>
            </w:pPr>
            <w:r w:rsidRPr="001B1679">
              <w:rPr>
                <w:sz w:val="16"/>
                <w:szCs w:val="16"/>
              </w:rPr>
              <w:t>3GPPMEMBER</w:t>
            </w:r>
          </w:p>
        </w:tc>
      </w:tr>
      <w:tr w:rsidR="009B546A" w14:paraId="39BCA7B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CC7E41"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143AC2" w14:textId="77777777" w:rsidR="009B546A" w:rsidRPr="001B1679" w:rsidRDefault="009B546A" w:rsidP="00C11620">
            <w:pPr>
              <w:pStyle w:val="TAL"/>
              <w:keepNext w:val="0"/>
              <w:rPr>
                <w:sz w:val="16"/>
                <w:szCs w:val="16"/>
              </w:rPr>
            </w:pPr>
            <w:r w:rsidRPr="001B1679">
              <w:rPr>
                <w:sz w:val="16"/>
                <w:szCs w:val="16"/>
              </w:rPr>
              <w:t>Kueh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1F18B0" w14:textId="77777777" w:rsidR="009B546A" w:rsidRPr="001B1679" w:rsidRDefault="009B546A" w:rsidP="00C11620">
            <w:pPr>
              <w:pStyle w:val="TAL"/>
              <w:keepNext w:val="0"/>
              <w:rPr>
                <w:sz w:val="16"/>
                <w:szCs w:val="16"/>
              </w:rPr>
            </w:pPr>
            <w:r w:rsidRPr="001B1679">
              <w:rPr>
                <w:sz w:val="16"/>
                <w:szCs w:val="16"/>
              </w:rPr>
              <w:t>Victor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030D94" w14:textId="77777777" w:rsidR="009B546A" w:rsidRPr="001B1679" w:rsidRDefault="009B546A" w:rsidP="00C11620">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2CA0F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28C28E" w14:textId="77777777" w:rsidR="009B546A" w:rsidRPr="001B1679" w:rsidRDefault="009B546A" w:rsidP="00C11620">
            <w:pPr>
              <w:pStyle w:val="TAL"/>
              <w:keepNext w:val="0"/>
              <w:rPr>
                <w:sz w:val="16"/>
                <w:szCs w:val="16"/>
              </w:rPr>
            </w:pPr>
            <w:r w:rsidRPr="001B1679">
              <w:rPr>
                <w:sz w:val="16"/>
                <w:szCs w:val="16"/>
              </w:rPr>
              <w:t>3GPPMEMBER</w:t>
            </w:r>
          </w:p>
        </w:tc>
      </w:tr>
      <w:tr w:rsidR="009B546A" w14:paraId="0BEA57B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7AE110"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18E487" w14:textId="77777777" w:rsidR="009B546A" w:rsidRPr="001B1679" w:rsidRDefault="009B546A" w:rsidP="00C11620">
            <w:pPr>
              <w:pStyle w:val="TAL"/>
              <w:keepNext w:val="0"/>
              <w:rPr>
                <w:sz w:val="16"/>
                <w:szCs w:val="16"/>
              </w:rPr>
            </w:pPr>
            <w:r w:rsidRPr="001B1679">
              <w:rPr>
                <w:sz w:val="16"/>
                <w:szCs w:val="16"/>
              </w:rPr>
              <w:t>Kumagai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03CDFC" w14:textId="77777777" w:rsidR="009B546A" w:rsidRPr="001B1679" w:rsidRDefault="009B546A" w:rsidP="00C11620">
            <w:pPr>
              <w:pStyle w:val="TAL"/>
              <w:keepNext w:val="0"/>
              <w:rPr>
                <w:sz w:val="16"/>
                <w:szCs w:val="16"/>
              </w:rPr>
            </w:pPr>
            <w:r w:rsidRPr="001B1679">
              <w:rPr>
                <w:sz w:val="16"/>
                <w:szCs w:val="16"/>
              </w:rPr>
              <w:t>Shinya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020634" w14:textId="77777777" w:rsidR="009B546A" w:rsidRPr="001B1679" w:rsidRDefault="009B546A" w:rsidP="00C11620">
            <w:pPr>
              <w:pStyle w:val="TAL"/>
              <w:keepNext w:val="0"/>
              <w:rPr>
                <w:sz w:val="16"/>
                <w:szCs w:val="16"/>
              </w:rPr>
            </w:pPr>
            <w:r w:rsidRPr="001B1679">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B4C19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72DF3A" w14:textId="77777777" w:rsidR="009B546A" w:rsidRPr="001B1679" w:rsidRDefault="009B546A" w:rsidP="00C11620">
            <w:pPr>
              <w:pStyle w:val="TAL"/>
              <w:keepNext w:val="0"/>
              <w:rPr>
                <w:sz w:val="16"/>
                <w:szCs w:val="16"/>
              </w:rPr>
            </w:pPr>
            <w:r w:rsidRPr="001B1679">
              <w:rPr>
                <w:sz w:val="16"/>
                <w:szCs w:val="16"/>
              </w:rPr>
              <w:t>3GPPMEMBER</w:t>
            </w:r>
          </w:p>
        </w:tc>
      </w:tr>
      <w:tr w:rsidR="009B546A" w14:paraId="054C7C4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34B2D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BD05DC" w14:textId="77777777" w:rsidR="009B546A" w:rsidRPr="001B1679" w:rsidRDefault="009B546A" w:rsidP="00C11620">
            <w:pPr>
              <w:pStyle w:val="TAL"/>
              <w:keepNext w:val="0"/>
              <w:rPr>
                <w:sz w:val="16"/>
                <w:szCs w:val="16"/>
              </w:rPr>
            </w:pPr>
            <w:r w:rsidRPr="001B1679">
              <w:rPr>
                <w:sz w:val="16"/>
                <w:szCs w:val="16"/>
              </w:rPr>
              <w:t>Kymalainen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96A2D5" w14:textId="77777777" w:rsidR="009B546A" w:rsidRPr="001B1679" w:rsidRDefault="009B546A" w:rsidP="00C11620">
            <w:pPr>
              <w:pStyle w:val="TAL"/>
              <w:keepNext w:val="0"/>
              <w:rPr>
                <w:sz w:val="16"/>
                <w:szCs w:val="16"/>
              </w:rPr>
            </w:pPr>
            <w:r w:rsidRPr="001B1679">
              <w:rPr>
                <w:sz w:val="16"/>
                <w:szCs w:val="16"/>
              </w:rPr>
              <w:t>Kimmo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1C462"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07B8D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4C119C" w14:textId="77777777" w:rsidR="009B546A" w:rsidRPr="001B1679" w:rsidRDefault="009B546A" w:rsidP="00C11620">
            <w:pPr>
              <w:pStyle w:val="TAL"/>
              <w:keepNext w:val="0"/>
              <w:rPr>
                <w:sz w:val="16"/>
                <w:szCs w:val="16"/>
              </w:rPr>
            </w:pPr>
            <w:r w:rsidRPr="001B1679">
              <w:rPr>
                <w:sz w:val="16"/>
                <w:szCs w:val="16"/>
              </w:rPr>
              <w:t>3GPPORG_REP</w:t>
            </w:r>
          </w:p>
        </w:tc>
      </w:tr>
      <w:tr w:rsidR="009B546A" w14:paraId="100D304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481A7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2B1D72" w14:textId="77777777" w:rsidR="009B546A" w:rsidRPr="001B1679" w:rsidRDefault="009B546A" w:rsidP="00C11620">
            <w:pPr>
              <w:pStyle w:val="TAL"/>
              <w:keepNext w:val="0"/>
              <w:rPr>
                <w:sz w:val="16"/>
                <w:szCs w:val="16"/>
              </w:rPr>
            </w:pPr>
            <w:r w:rsidRPr="001B1679">
              <w:rPr>
                <w:sz w:val="16"/>
                <w:szCs w:val="16"/>
              </w:rPr>
              <w:t>Lair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156154" w14:textId="77777777" w:rsidR="009B546A" w:rsidRPr="001B1679" w:rsidRDefault="009B546A" w:rsidP="00C11620">
            <w:pPr>
              <w:pStyle w:val="TAL"/>
              <w:keepNext w:val="0"/>
              <w:rPr>
                <w:sz w:val="16"/>
                <w:szCs w:val="16"/>
              </w:rPr>
            </w:pPr>
            <w:r w:rsidRPr="001B1679">
              <w:rPr>
                <w:sz w:val="16"/>
                <w:szCs w:val="16"/>
              </w:rPr>
              <w:t>Yannick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438EDC" w14:textId="77777777" w:rsidR="009B546A" w:rsidRPr="001B1679" w:rsidRDefault="009B546A" w:rsidP="00C11620">
            <w:pPr>
              <w:pStyle w:val="TAL"/>
              <w:keepNext w:val="0"/>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CC795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58F71F" w14:textId="77777777" w:rsidR="009B546A" w:rsidRPr="001B1679" w:rsidRDefault="009B546A" w:rsidP="00C11620">
            <w:pPr>
              <w:pStyle w:val="TAL"/>
              <w:keepNext w:val="0"/>
              <w:rPr>
                <w:sz w:val="16"/>
                <w:szCs w:val="16"/>
              </w:rPr>
            </w:pPr>
            <w:r w:rsidRPr="001B1679">
              <w:rPr>
                <w:sz w:val="16"/>
                <w:szCs w:val="16"/>
              </w:rPr>
              <w:t>3GPPMEMBER</w:t>
            </w:r>
          </w:p>
        </w:tc>
      </w:tr>
      <w:tr w:rsidR="009B546A" w14:paraId="0DEE7AC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023A0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7A2D9D" w14:textId="77777777" w:rsidR="009B546A" w:rsidRPr="001B1679" w:rsidRDefault="009B546A" w:rsidP="00C11620">
            <w:pPr>
              <w:pStyle w:val="TAL"/>
              <w:keepNext w:val="0"/>
              <w:rPr>
                <w:sz w:val="16"/>
                <w:szCs w:val="16"/>
              </w:rPr>
            </w:pPr>
            <w:r w:rsidRPr="001B1679">
              <w:rPr>
                <w:sz w:val="16"/>
                <w:szCs w:val="16"/>
              </w:rPr>
              <w:t>Larsson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34A38B" w14:textId="77777777" w:rsidR="009B546A" w:rsidRPr="001B1679" w:rsidRDefault="009B546A" w:rsidP="00C11620">
            <w:pPr>
              <w:pStyle w:val="TAL"/>
              <w:keepNext w:val="0"/>
              <w:rPr>
                <w:sz w:val="16"/>
                <w:szCs w:val="16"/>
              </w:rPr>
            </w:pPr>
            <w:r w:rsidRPr="001B1679">
              <w:rPr>
                <w:sz w:val="16"/>
                <w:szCs w:val="16"/>
              </w:rPr>
              <w:t>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72FE95" w14:textId="77777777" w:rsidR="009B546A" w:rsidRPr="001B1679" w:rsidRDefault="009B546A" w:rsidP="00C11620">
            <w:pPr>
              <w:pStyle w:val="TAL"/>
              <w:keepNext w:val="0"/>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9D9A54"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36808C" w14:textId="77777777" w:rsidR="009B546A" w:rsidRPr="001B1679" w:rsidRDefault="009B546A" w:rsidP="00C11620">
            <w:pPr>
              <w:pStyle w:val="TAL"/>
              <w:keepNext w:val="0"/>
              <w:rPr>
                <w:sz w:val="16"/>
                <w:szCs w:val="16"/>
              </w:rPr>
            </w:pPr>
            <w:r w:rsidRPr="001B1679">
              <w:rPr>
                <w:sz w:val="16"/>
                <w:szCs w:val="16"/>
              </w:rPr>
              <w:t>3GPPMEMBER</w:t>
            </w:r>
          </w:p>
        </w:tc>
      </w:tr>
      <w:tr w:rsidR="009B546A" w14:paraId="023B821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E8670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C454E0" w14:textId="77777777" w:rsidR="009B546A" w:rsidRPr="001B1679" w:rsidRDefault="009B546A" w:rsidP="00C11620">
            <w:pPr>
              <w:pStyle w:val="TAL"/>
              <w:keepNext w:val="0"/>
              <w:rPr>
                <w:sz w:val="16"/>
                <w:szCs w:val="16"/>
              </w:rPr>
            </w:pPr>
            <w:r w:rsidRPr="001B1679">
              <w:rPr>
                <w:sz w:val="16"/>
                <w:szCs w:val="16"/>
              </w:rPr>
              <w:t>Lavasani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F8E21B" w14:textId="77777777" w:rsidR="009B546A" w:rsidRPr="001B1679" w:rsidRDefault="009B546A" w:rsidP="00C11620">
            <w:pPr>
              <w:pStyle w:val="TAL"/>
              <w:keepNext w:val="0"/>
              <w:rPr>
                <w:sz w:val="16"/>
                <w:szCs w:val="16"/>
              </w:rPr>
            </w:pPr>
            <w:r w:rsidRPr="001B1679">
              <w:rPr>
                <w:sz w:val="16"/>
                <w:szCs w:val="16"/>
              </w:rPr>
              <w:t>Shahab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06D949" w14:textId="77777777" w:rsidR="009B546A" w:rsidRPr="001B1679" w:rsidRDefault="009B546A" w:rsidP="00C11620">
            <w:pPr>
              <w:pStyle w:val="TAL"/>
              <w:keepNext w:val="0"/>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CA973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170C32" w14:textId="77777777" w:rsidR="009B546A" w:rsidRPr="001B1679" w:rsidRDefault="009B546A" w:rsidP="00C11620">
            <w:pPr>
              <w:pStyle w:val="TAL"/>
              <w:keepNext w:val="0"/>
              <w:rPr>
                <w:sz w:val="16"/>
                <w:szCs w:val="16"/>
              </w:rPr>
            </w:pPr>
            <w:r w:rsidRPr="001B1679">
              <w:rPr>
                <w:sz w:val="16"/>
                <w:szCs w:val="16"/>
              </w:rPr>
              <w:t>3GPPMEMBER</w:t>
            </w:r>
          </w:p>
        </w:tc>
      </w:tr>
      <w:tr w:rsidR="009B546A" w14:paraId="4AFCA7F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FAF22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29237B" w14:textId="77777777" w:rsidR="009B546A" w:rsidRPr="001B1679" w:rsidRDefault="009B546A" w:rsidP="00C11620">
            <w:pPr>
              <w:pStyle w:val="TAL"/>
              <w:keepNext w:val="0"/>
              <w:rPr>
                <w:sz w:val="16"/>
                <w:szCs w:val="16"/>
              </w:rPr>
            </w:pPr>
            <w:r w:rsidRPr="001B1679">
              <w:rPr>
                <w:sz w:val="16"/>
                <w:szCs w:val="16"/>
              </w:rPr>
              <w:t>Lazara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2F794" w14:textId="77777777" w:rsidR="009B546A" w:rsidRPr="001B1679" w:rsidRDefault="009B546A" w:rsidP="00C11620">
            <w:pPr>
              <w:pStyle w:val="TAL"/>
              <w:keepNext w:val="0"/>
              <w:rPr>
                <w:sz w:val="16"/>
                <w:szCs w:val="16"/>
              </w:rPr>
            </w:pPr>
            <w:r w:rsidRPr="001B1679">
              <w:rPr>
                <w:sz w:val="16"/>
                <w:szCs w:val="16"/>
              </w:rPr>
              <w:t>Dominic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20D70F" w14:textId="77777777" w:rsidR="009B546A" w:rsidRPr="001B1679" w:rsidRDefault="009B546A" w:rsidP="00C11620">
            <w:pPr>
              <w:pStyle w:val="TAL"/>
              <w:keepNext w:val="0"/>
              <w:rPr>
                <w:sz w:val="16"/>
                <w:szCs w:val="16"/>
              </w:rPr>
            </w:pPr>
            <w:r w:rsidRPr="001B1679">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E742A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F5B3B9" w14:textId="77777777" w:rsidR="009B546A" w:rsidRPr="001B1679" w:rsidRDefault="009B546A" w:rsidP="00C11620">
            <w:pPr>
              <w:pStyle w:val="TAL"/>
              <w:keepNext w:val="0"/>
              <w:rPr>
                <w:sz w:val="16"/>
                <w:szCs w:val="16"/>
              </w:rPr>
            </w:pPr>
            <w:r w:rsidRPr="001B1679">
              <w:rPr>
                <w:sz w:val="16"/>
                <w:szCs w:val="16"/>
              </w:rPr>
              <w:t>3GPPMEMBER</w:t>
            </w:r>
          </w:p>
        </w:tc>
      </w:tr>
      <w:tr w:rsidR="009B546A" w14:paraId="6FAF04A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9C5380D"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042BD4"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124D72" w14:textId="77777777" w:rsidR="009B546A" w:rsidRPr="001B1679" w:rsidRDefault="009B546A" w:rsidP="00C11620">
            <w:pPr>
              <w:pStyle w:val="TAL"/>
              <w:keepNext w:val="0"/>
              <w:rPr>
                <w:sz w:val="16"/>
                <w:szCs w:val="16"/>
              </w:rPr>
            </w:pPr>
            <w:r w:rsidRPr="001B1679">
              <w:rPr>
                <w:sz w:val="16"/>
                <w:szCs w:val="16"/>
              </w:rPr>
              <w:t>Duckey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1B168" w14:textId="77777777" w:rsidR="009B546A" w:rsidRPr="001B1679" w:rsidRDefault="009B546A" w:rsidP="00C11620">
            <w:pPr>
              <w:pStyle w:val="TAL"/>
              <w:keepNext w:val="0"/>
              <w:rPr>
                <w:sz w:val="16"/>
                <w:szCs w:val="16"/>
              </w:rPr>
            </w:pPr>
            <w:r w:rsidRPr="001B1679">
              <w:rPr>
                <w:sz w:val="16"/>
                <w:szCs w:val="16"/>
              </w:rPr>
              <w:t>Samsung Electronics Austria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6FB5F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A42868" w14:textId="77777777" w:rsidR="009B546A" w:rsidRPr="001B1679" w:rsidRDefault="009B546A" w:rsidP="00C11620">
            <w:pPr>
              <w:pStyle w:val="TAL"/>
              <w:keepNext w:val="0"/>
              <w:rPr>
                <w:sz w:val="16"/>
                <w:szCs w:val="16"/>
              </w:rPr>
            </w:pPr>
            <w:r w:rsidRPr="001B1679">
              <w:rPr>
                <w:sz w:val="16"/>
                <w:szCs w:val="16"/>
              </w:rPr>
              <w:t>3GPPMEMBER</w:t>
            </w:r>
          </w:p>
        </w:tc>
      </w:tr>
      <w:tr w:rsidR="009B546A" w14:paraId="54F9372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528A0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8534A4"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4116BF" w14:textId="77777777" w:rsidR="009B546A" w:rsidRPr="001B1679" w:rsidRDefault="009B546A" w:rsidP="00C11620">
            <w:pPr>
              <w:pStyle w:val="TAL"/>
              <w:keepNext w:val="0"/>
              <w:rPr>
                <w:sz w:val="16"/>
                <w:szCs w:val="16"/>
              </w:rPr>
            </w:pPr>
            <w:r w:rsidRPr="001B1679">
              <w:rPr>
                <w:sz w:val="16"/>
                <w:szCs w:val="16"/>
              </w:rPr>
              <w:t>Juho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128CCE" w14:textId="77777777" w:rsidR="009B546A" w:rsidRPr="001B1679" w:rsidRDefault="009B546A" w:rsidP="00C11620">
            <w:pPr>
              <w:pStyle w:val="TAL"/>
              <w:keepNext w:val="0"/>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B0A41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94A7E2" w14:textId="77777777" w:rsidR="009B546A" w:rsidRPr="001B1679" w:rsidRDefault="009B546A" w:rsidP="00C11620">
            <w:pPr>
              <w:pStyle w:val="TAL"/>
              <w:keepNext w:val="0"/>
              <w:rPr>
                <w:sz w:val="16"/>
                <w:szCs w:val="16"/>
              </w:rPr>
            </w:pPr>
            <w:r w:rsidRPr="001B1679">
              <w:rPr>
                <w:sz w:val="16"/>
                <w:szCs w:val="16"/>
              </w:rPr>
              <w:t>3GPPMEMBER</w:t>
            </w:r>
          </w:p>
        </w:tc>
      </w:tr>
      <w:tr w:rsidR="009B546A" w14:paraId="244C067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C6D4B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DC98F4"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E47BF8" w14:textId="77777777" w:rsidR="009B546A" w:rsidRPr="001B1679" w:rsidRDefault="009B546A" w:rsidP="00C11620">
            <w:pPr>
              <w:pStyle w:val="TAL"/>
              <w:keepNext w:val="0"/>
              <w:rPr>
                <w:sz w:val="16"/>
                <w:szCs w:val="16"/>
              </w:rPr>
            </w:pPr>
            <w:r w:rsidRPr="001B1679">
              <w:rPr>
                <w:sz w:val="16"/>
                <w:szCs w:val="16"/>
              </w:rPr>
              <w:t>Seung-Ik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749CD5" w14:textId="77777777" w:rsidR="009B546A" w:rsidRPr="001B1679" w:rsidRDefault="009B546A" w:rsidP="00C1162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B152A5"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BC77C8" w14:textId="77777777" w:rsidR="009B546A" w:rsidRPr="001B1679" w:rsidRDefault="009B546A" w:rsidP="00C11620">
            <w:pPr>
              <w:pStyle w:val="TAL"/>
              <w:keepNext w:val="0"/>
              <w:rPr>
                <w:sz w:val="16"/>
                <w:szCs w:val="16"/>
              </w:rPr>
            </w:pPr>
            <w:r w:rsidRPr="001B1679">
              <w:rPr>
                <w:sz w:val="16"/>
                <w:szCs w:val="16"/>
              </w:rPr>
              <w:t>3GPPMEMBER</w:t>
            </w:r>
          </w:p>
        </w:tc>
      </w:tr>
      <w:tr w:rsidR="009B546A" w14:paraId="5315FB0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A05EF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6806DF"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DC4405" w14:textId="77777777" w:rsidR="009B546A" w:rsidRPr="001B1679" w:rsidRDefault="009B546A" w:rsidP="00C11620">
            <w:pPr>
              <w:pStyle w:val="TAL"/>
              <w:keepNext w:val="0"/>
              <w:rPr>
                <w:sz w:val="16"/>
                <w:szCs w:val="16"/>
              </w:rPr>
            </w:pPr>
            <w:r w:rsidRPr="001B1679">
              <w:rPr>
                <w:sz w:val="16"/>
                <w:szCs w:val="16"/>
              </w:rPr>
              <w:t>Soohwan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2A57B2" w14:textId="77777777" w:rsidR="009B546A" w:rsidRPr="001B1679" w:rsidRDefault="009B546A" w:rsidP="00C1162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732660"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93FB22" w14:textId="77777777" w:rsidR="009B546A" w:rsidRPr="001B1679" w:rsidRDefault="009B546A" w:rsidP="00C11620">
            <w:pPr>
              <w:pStyle w:val="TAL"/>
              <w:keepNext w:val="0"/>
              <w:rPr>
                <w:sz w:val="16"/>
                <w:szCs w:val="16"/>
              </w:rPr>
            </w:pPr>
            <w:r w:rsidRPr="001B1679">
              <w:rPr>
                <w:sz w:val="16"/>
                <w:szCs w:val="16"/>
              </w:rPr>
              <w:t>3GPPMEMBER</w:t>
            </w:r>
          </w:p>
        </w:tc>
      </w:tr>
      <w:tr w:rsidR="009B546A" w14:paraId="3254339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4D084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443EFF" w14:textId="77777777" w:rsidR="009B546A" w:rsidRPr="001B1679" w:rsidRDefault="009B546A" w:rsidP="00C11620">
            <w:pPr>
              <w:pStyle w:val="TAL"/>
              <w:keepNext w:val="0"/>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31B259" w14:textId="77777777" w:rsidR="009B546A" w:rsidRPr="001B1679" w:rsidRDefault="009B546A" w:rsidP="00C11620">
            <w:pPr>
              <w:pStyle w:val="TAL"/>
              <w:keepNext w:val="0"/>
              <w:rPr>
                <w:sz w:val="16"/>
                <w:szCs w:val="16"/>
              </w:rPr>
            </w:pPr>
            <w:r w:rsidRPr="001B1679">
              <w:rPr>
                <w:sz w:val="16"/>
                <w:szCs w:val="16"/>
              </w:rPr>
              <w:t>Dapeng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93E7E3" w14:textId="77777777" w:rsidR="009B546A" w:rsidRPr="001B1679" w:rsidRDefault="009B546A" w:rsidP="00C11620">
            <w:pPr>
              <w:pStyle w:val="TAL"/>
              <w:keepNext w:val="0"/>
              <w:rPr>
                <w:sz w:val="16"/>
                <w:szCs w:val="16"/>
              </w:rPr>
            </w:pPr>
            <w:r w:rsidRPr="001B1679">
              <w:rPr>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33A3F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270769" w14:textId="77777777" w:rsidR="009B546A" w:rsidRPr="001B1679" w:rsidRDefault="009B546A" w:rsidP="00C11620">
            <w:pPr>
              <w:pStyle w:val="TAL"/>
              <w:keepNext w:val="0"/>
              <w:rPr>
                <w:sz w:val="16"/>
                <w:szCs w:val="16"/>
              </w:rPr>
            </w:pPr>
            <w:r w:rsidRPr="001B1679">
              <w:rPr>
                <w:sz w:val="16"/>
                <w:szCs w:val="16"/>
              </w:rPr>
              <w:t>3GPPMEMBER</w:t>
            </w:r>
          </w:p>
        </w:tc>
      </w:tr>
      <w:tr w:rsidR="009B546A" w14:paraId="02342B0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4B1525"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77139E" w14:textId="77777777" w:rsidR="009B546A" w:rsidRPr="001B1679" w:rsidRDefault="009B546A" w:rsidP="00C11620">
            <w:pPr>
              <w:pStyle w:val="TAL"/>
              <w:keepNext w:val="0"/>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3872CF" w14:textId="77777777" w:rsidR="009B546A" w:rsidRPr="001B1679" w:rsidRDefault="009B546A" w:rsidP="00C11620">
            <w:pPr>
              <w:pStyle w:val="TAL"/>
              <w:keepNext w:val="0"/>
              <w:rPr>
                <w:sz w:val="16"/>
                <w:szCs w:val="16"/>
              </w:rPr>
            </w:pPr>
            <w:r w:rsidRPr="001B1679">
              <w:rPr>
                <w:sz w:val="16"/>
                <w:szCs w:val="16"/>
              </w:rPr>
              <w:t>Ruyue Yu-Ngok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9943F2" w14:textId="77777777" w:rsidR="009B546A" w:rsidRPr="001B1679" w:rsidRDefault="009B546A" w:rsidP="00C11620">
            <w:pPr>
              <w:pStyle w:val="TAL"/>
              <w:keepNext w:val="0"/>
              <w:rPr>
                <w:sz w:val="16"/>
                <w:szCs w:val="16"/>
              </w:rPr>
            </w:pPr>
            <w:r w:rsidRPr="001B1679">
              <w:rPr>
                <w:sz w:val="16"/>
                <w:szCs w:val="16"/>
              </w:rPr>
              <w:t>ZTE FRANCE SASU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D05F1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DD272A" w14:textId="77777777" w:rsidR="009B546A" w:rsidRPr="001B1679" w:rsidRDefault="009B546A" w:rsidP="00C11620">
            <w:pPr>
              <w:pStyle w:val="TAL"/>
              <w:keepNext w:val="0"/>
              <w:rPr>
                <w:sz w:val="16"/>
                <w:szCs w:val="16"/>
              </w:rPr>
            </w:pPr>
            <w:r w:rsidRPr="001B1679">
              <w:rPr>
                <w:sz w:val="16"/>
                <w:szCs w:val="16"/>
              </w:rPr>
              <w:t>3GPPMEMBER</w:t>
            </w:r>
          </w:p>
        </w:tc>
      </w:tr>
      <w:tr w:rsidR="009B546A" w14:paraId="0A055FC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62C0C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8A25A1" w14:textId="77777777" w:rsidR="009B546A" w:rsidRPr="001B1679" w:rsidRDefault="009B546A" w:rsidP="00C11620">
            <w:pPr>
              <w:pStyle w:val="TAL"/>
              <w:keepNext w:val="0"/>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D256BA" w14:textId="77777777" w:rsidR="009B546A" w:rsidRPr="001B1679" w:rsidRDefault="009B546A" w:rsidP="00C11620">
            <w:pPr>
              <w:pStyle w:val="TAL"/>
              <w:keepNext w:val="0"/>
              <w:rPr>
                <w:sz w:val="16"/>
                <w:szCs w:val="16"/>
              </w:rPr>
            </w:pPr>
            <w:r w:rsidRPr="001B1679">
              <w:rPr>
                <w:sz w:val="16"/>
                <w:szCs w:val="16"/>
              </w:rPr>
              <w:t>Zhijun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55CAC1" w14:textId="77777777" w:rsidR="009B546A" w:rsidRPr="001B1679" w:rsidRDefault="009B546A" w:rsidP="00C11620">
            <w:pPr>
              <w:pStyle w:val="TAL"/>
              <w:keepNext w:val="0"/>
              <w:rPr>
                <w:sz w:val="16"/>
                <w:szCs w:val="16"/>
              </w:rPr>
            </w:pPr>
            <w:r w:rsidRPr="001B1679">
              <w:rPr>
                <w:sz w:val="16"/>
                <w:szCs w:val="16"/>
              </w:rPr>
              <w:t>ZTE Korea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5015E5"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64CC7A" w14:textId="77777777" w:rsidR="009B546A" w:rsidRPr="001B1679" w:rsidRDefault="009B546A" w:rsidP="00C11620">
            <w:pPr>
              <w:pStyle w:val="TAL"/>
              <w:keepNext w:val="0"/>
              <w:rPr>
                <w:sz w:val="16"/>
                <w:szCs w:val="16"/>
              </w:rPr>
            </w:pPr>
            <w:r w:rsidRPr="001B1679">
              <w:rPr>
                <w:sz w:val="16"/>
                <w:szCs w:val="16"/>
              </w:rPr>
              <w:t>3GPPMEMBER</w:t>
            </w:r>
          </w:p>
        </w:tc>
      </w:tr>
      <w:tr w:rsidR="009B546A" w14:paraId="168B383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392281"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ED58FA" w14:textId="77777777" w:rsidR="009B546A" w:rsidRPr="001B1679" w:rsidRDefault="009B546A" w:rsidP="00C11620">
            <w:pPr>
              <w:pStyle w:val="TAL"/>
              <w:keepNext w:val="0"/>
              <w:rPr>
                <w:sz w:val="16"/>
                <w:szCs w:val="16"/>
              </w:rPr>
            </w:pPr>
            <w:r w:rsidRPr="001B1679">
              <w:rPr>
                <w:sz w:val="16"/>
                <w:szCs w:val="16"/>
              </w:rPr>
              <w:t>Liang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7B2572" w14:textId="77777777" w:rsidR="009B546A" w:rsidRPr="001B1679" w:rsidRDefault="009B546A" w:rsidP="00C11620">
            <w:pPr>
              <w:pStyle w:val="TAL"/>
              <w:keepNext w:val="0"/>
              <w:rPr>
                <w:sz w:val="16"/>
                <w:szCs w:val="16"/>
              </w:rPr>
            </w:pPr>
            <w:r w:rsidRPr="001B1679">
              <w:rPr>
                <w:sz w:val="16"/>
                <w:szCs w:val="16"/>
              </w:rPr>
              <w:t>Huarui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5849DA" w14:textId="77777777" w:rsidR="009B546A" w:rsidRPr="001B1679" w:rsidRDefault="009B546A" w:rsidP="00C11620">
            <w:pPr>
              <w:pStyle w:val="TAL"/>
              <w:keepNext w:val="0"/>
              <w:rPr>
                <w:sz w:val="16"/>
                <w:szCs w:val="16"/>
              </w:rPr>
            </w:pPr>
            <w:r w:rsidRPr="001B1679">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15F5F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896F9A" w14:textId="77777777" w:rsidR="009B546A" w:rsidRPr="001B1679" w:rsidRDefault="009B546A" w:rsidP="00C11620">
            <w:pPr>
              <w:pStyle w:val="TAL"/>
              <w:keepNext w:val="0"/>
              <w:rPr>
                <w:sz w:val="16"/>
                <w:szCs w:val="16"/>
              </w:rPr>
            </w:pPr>
            <w:r w:rsidRPr="001B1679">
              <w:rPr>
                <w:sz w:val="16"/>
                <w:szCs w:val="16"/>
              </w:rPr>
              <w:t>3GPPMEMBER</w:t>
            </w:r>
          </w:p>
        </w:tc>
      </w:tr>
      <w:tr w:rsidR="009B546A" w14:paraId="4D15F4F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F97F6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9AA827" w14:textId="77777777" w:rsidR="009B546A" w:rsidRPr="001B1679" w:rsidRDefault="009B546A" w:rsidP="00C11620">
            <w:pPr>
              <w:pStyle w:val="TAL"/>
              <w:keepNext w:val="0"/>
              <w:rPr>
                <w:sz w:val="16"/>
                <w:szCs w:val="16"/>
              </w:rPr>
            </w:pPr>
            <w:r w:rsidRPr="001B1679">
              <w:rPr>
                <w:sz w:val="16"/>
                <w:szCs w:val="16"/>
              </w:rPr>
              <w:t>Libunao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31D07C" w14:textId="77777777" w:rsidR="009B546A" w:rsidRPr="001B1679" w:rsidRDefault="009B546A" w:rsidP="00C11620">
            <w:pPr>
              <w:pStyle w:val="TAL"/>
              <w:keepNext w:val="0"/>
              <w:rPr>
                <w:sz w:val="16"/>
                <w:szCs w:val="16"/>
              </w:rPr>
            </w:pPr>
            <w:r w:rsidRPr="001B1679">
              <w:rPr>
                <w:sz w:val="16"/>
                <w:szCs w:val="16"/>
              </w:rPr>
              <w:t>Gerardo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1809AC" w14:textId="77777777" w:rsidR="009B546A" w:rsidRPr="001B1679" w:rsidRDefault="009B546A" w:rsidP="00C11620">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38099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D4B44D" w14:textId="77777777" w:rsidR="009B546A" w:rsidRPr="001B1679" w:rsidRDefault="009B546A" w:rsidP="00C11620">
            <w:pPr>
              <w:pStyle w:val="TAL"/>
              <w:keepNext w:val="0"/>
              <w:rPr>
                <w:sz w:val="16"/>
                <w:szCs w:val="16"/>
              </w:rPr>
            </w:pPr>
            <w:r w:rsidRPr="001B1679">
              <w:rPr>
                <w:sz w:val="16"/>
                <w:szCs w:val="16"/>
              </w:rPr>
              <w:t>3GPPMEMBER</w:t>
            </w:r>
          </w:p>
        </w:tc>
      </w:tr>
      <w:tr w:rsidR="009B546A" w14:paraId="6178928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649A6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842AFF" w14:textId="77777777" w:rsidR="009B546A" w:rsidRPr="001B1679" w:rsidRDefault="009B546A" w:rsidP="00C11620">
            <w:pPr>
              <w:pStyle w:val="TAL"/>
              <w:keepNext w:val="0"/>
              <w:rPr>
                <w:sz w:val="16"/>
                <w:szCs w:val="16"/>
              </w:rPr>
            </w:pPr>
            <w:r w:rsidRPr="001B1679">
              <w:rPr>
                <w:sz w:val="16"/>
                <w:szCs w:val="16"/>
              </w:rPr>
              <w:t>Lin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7260B6" w14:textId="77777777" w:rsidR="009B546A" w:rsidRPr="001B1679" w:rsidRDefault="009B546A" w:rsidP="00C11620">
            <w:pPr>
              <w:pStyle w:val="TAL"/>
              <w:keepNext w:val="0"/>
              <w:rPr>
                <w:sz w:val="16"/>
                <w:szCs w:val="16"/>
              </w:rPr>
            </w:pPr>
            <w:r w:rsidRPr="001B1679">
              <w:rPr>
                <w:sz w:val="16"/>
                <w:szCs w:val="16"/>
              </w:rPr>
              <w:t>Kevin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F50B6B" w14:textId="77777777" w:rsidR="009B546A" w:rsidRPr="001B1679" w:rsidRDefault="009B546A" w:rsidP="00C11620">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C3F7E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09AE82" w14:textId="77777777" w:rsidR="009B546A" w:rsidRPr="001B1679" w:rsidRDefault="009B546A" w:rsidP="00C11620">
            <w:pPr>
              <w:pStyle w:val="TAL"/>
              <w:keepNext w:val="0"/>
              <w:rPr>
                <w:sz w:val="16"/>
                <w:szCs w:val="16"/>
              </w:rPr>
            </w:pPr>
            <w:r w:rsidRPr="001B1679">
              <w:rPr>
                <w:sz w:val="16"/>
                <w:szCs w:val="16"/>
              </w:rPr>
              <w:t>3GPPMEMBER</w:t>
            </w:r>
          </w:p>
        </w:tc>
      </w:tr>
      <w:tr w:rsidR="009B546A" w14:paraId="1A72214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9B4FF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58872A" w14:textId="77777777" w:rsidR="009B546A" w:rsidRPr="001B1679" w:rsidRDefault="009B546A" w:rsidP="00C11620">
            <w:pPr>
              <w:pStyle w:val="TAL"/>
              <w:keepNext w:val="0"/>
              <w:rPr>
                <w:sz w:val="16"/>
                <w:szCs w:val="16"/>
              </w:rPr>
            </w:pPr>
            <w:r w:rsidRPr="001B1679">
              <w:rPr>
                <w:sz w:val="16"/>
                <w:szCs w:val="16"/>
              </w:rPr>
              <w:t>Lipford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45F91A" w14:textId="77777777" w:rsidR="009B546A" w:rsidRPr="001B1679" w:rsidRDefault="009B546A" w:rsidP="00C11620">
            <w:pPr>
              <w:pStyle w:val="TAL"/>
              <w:keepNext w:val="0"/>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721FAE" w14:textId="77777777" w:rsidR="009B546A" w:rsidRPr="001B1679" w:rsidRDefault="009B546A" w:rsidP="00C11620">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3629C2"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ECBF42" w14:textId="77777777" w:rsidR="009B546A" w:rsidRPr="001B1679" w:rsidRDefault="009B546A" w:rsidP="00C11620">
            <w:pPr>
              <w:pStyle w:val="TAL"/>
              <w:keepNext w:val="0"/>
              <w:rPr>
                <w:sz w:val="16"/>
                <w:szCs w:val="16"/>
              </w:rPr>
            </w:pPr>
            <w:r w:rsidRPr="001B1679">
              <w:rPr>
                <w:sz w:val="16"/>
                <w:szCs w:val="16"/>
              </w:rPr>
              <w:t>3GPPMEMBER</w:t>
            </w:r>
          </w:p>
        </w:tc>
      </w:tr>
      <w:tr w:rsidR="009B546A" w14:paraId="1FBC678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7302D3"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401952"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1808E5" w14:textId="77777777" w:rsidR="009B546A" w:rsidRPr="001B1679" w:rsidRDefault="009B546A" w:rsidP="00C11620">
            <w:pPr>
              <w:pStyle w:val="TAL"/>
              <w:keepNext w:val="0"/>
              <w:rPr>
                <w:sz w:val="16"/>
                <w:szCs w:val="16"/>
              </w:rPr>
            </w:pPr>
            <w:r w:rsidRPr="001B1679">
              <w:rPr>
                <w:sz w:val="16"/>
                <w:szCs w:val="16"/>
              </w:rPr>
              <w:t>Aijuan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A3C8B" w14:textId="77777777" w:rsidR="009B546A" w:rsidRPr="001B1679" w:rsidRDefault="009B546A" w:rsidP="00C11620">
            <w:pPr>
              <w:pStyle w:val="TAL"/>
              <w:keepNext w:val="0"/>
              <w:rPr>
                <w:sz w:val="16"/>
                <w:szCs w:val="16"/>
              </w:rPr>
            </w:pPr>
            <w:r w:rsidRPr="001B1679">
              <w:rPr>
                <w:sz w:val="16"/>
                <w:szCs w:val="16"/>
              </w:rPr>
              <w:t>GOHIGH DATA NETWORKS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917AE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2605E0" w14:textId="77777777" w:rsidR="009B546A" w:rsidRPr="001B1679" w:rsidRDefault="009B546A" w:rsidP="00C11620">
            <w:pPr>
              <w:pStyle w:val="TAL"/>
              <w:keepNext w:val="0"/>
              <w:rPr>
                <w:sz w:val="16"/>
                <w:szCs w:val="16"/>
              </w:rPr>
            </w:pPr>
            <w:r w:rsidRPr="001B1679">
              <w:rPr>
                <w:sz w:val="16"/>
                <w:szCs w:val="16"/>
              </w:rPr>
              <w:t>3GPPMEMBER</w:t>
            </w:r>
          </w:p>
        </w:tc>
      </w:tr>
      <w:tr w:rsidR="009B546A" w14:paraId="69EF44A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DC50F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1B63BC"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CDDFC4" w14:textId="77777777" w:rsidR="009B546A" w:rsidRPr="001B1679" w:rsidRDefault="009B546A" w:rsidP="00C11620">
            <w:pPr>
              <w:pStyle w:val="TAL"/>
              <w:keepNext w:val="0"/>
              <w:rPr>
                <w:sz w:val="16"/>
                <w:szCs w:val="16"/>
              </w:rPr>
            </w:pPr>
            <w:r w:rsidRPr="001B1679">
              <w:rPr>
                <w:sz w:val="16"/>
                <w:szCs w:val="16"/>
              </w:rPr>
              <w:t>Hongjun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E2C16" w14:textId="77777777" w:rsidR="009B546A" w:rsidRPr="001B1679" w:rsidRDefault="009B546A" w:rsidP="00C11620">
            <w:pPr>
              <w:pStyle w:val="TAL"/>
              <w:keepNext w:val="0"/>
              <w:rPr>
                <w:sz w:val="16"/>
                <w:szCs w:val="16"/>
              </w:rPr>
            </w:pPr>
            <w:r w:rsidRPr="001B1679">
              <w:rPr>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BDFF3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F4B5CC" w14:textId="77777777" w:rsidR="009B546A" w:rsidRPr="001B1679" w:rsidRDefault="009B546A" w:rsidP="00C11620">
            <w:pPr>
              <w:pStyle w:val="TAL"/>
              <w:keepNext w:val="0"/>
              <w:rPr>
                <w:sz w:val="16"/>
                <w:szCs w:val="16"/>
              </w:rPr>
            </w:pPr>
            <w:r w:rsidRPr="001B1679">
              <w:rPr>
                <w:sz w:val="16"/>
                <w:szCs w:val="16"/>
              </w:rPr>
              <w:t>3GPPMEMBER</w:t>
            </w:r>
          </w:p>
        </w:tc>
      </w:tr>
      <w:tr w:rsidR="009B546A" w14:paraId="63A85E6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288F2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08D3FC"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B95E50" w14:textId="77777777" w:rsidR="009B546A" w:rsidRPr="001B1679" w:rsidRDefault="009B546A" w:rsidP="00C11620">
            <w:pPr>
              <w:pStyle w:val="TAL"/>
              <w:keepNext w:val="0"/>
              <w:rPr>
                <w:sz w:val="16"/>
                <w:szCs w:val="16"/>
              </w:rPr>
            </w:pPr>
            <w:r w:rsidRPr="001B1679">
              <w:rPr>
                <w:sz w:val="16"/>
                <w:szCs w:val="16"/>
              </w:rPr>
              <w:t>Xiaofeng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63EEF6" w14:textId="77777777" w:rsidR="009B546A" w:rsidRPr="001B1679" w:rsidRDefault="009B546A" w:rsidP="00C11620">
            <w:pPr>
              <w:pStyle w:val="TAL"/>
              <w:keepNext w:val="0"/>
              <w:rPr>
                <w:sz w:val="16"/>
                <w:szCs w:val="16"/>
              </w:rPr>
            </w:pPr>
            <w:r w:rsidRPr="001B1679">
              <w:rPr>
                <w:sz w:val="16"/>
                <w:szCs w:val="16"/>
              </w:rPr>
              <w:t>SAICT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D353A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3CB994" w14:textId="77777777" w:rsidR="009B546A" w:rsidRPr="001B1679" w:rsidRDefault="009B546A" w:rsidP="00C11620">
            <w:pPr>
              <w:pStyle w:val="TAL"/>
              <w:keepNext w:val="0"/>
              <w:rPr>
                <w:sz w:val="16"/>
                <w:szCs w:val="16"/>
              </w:rPr>
            </w:pPr>
            <w:r w:rsidRPr="001B1679">
              <w:rPr>
                <w:sz w:val="16"/>
                <w:szCs w:val="16"/>
              </w:rPr>
              <w:t>3GPPMEMBER</w:t>
            </w:r>
          </w:p>
        </w:tc>
      </w:tr>
      <w:tr w:rsidR="009B546A" w14:paraId="44B81FC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3A3DC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61DE01"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8EA1DC" w14:textId="77777777" w:rsidR="009B546A" w:rsidRPr="001B1679" w:rsidRDefault="009B546A" w:rsidP="00C11620">
            <w:pPr>
              <w:pStyle w:val="TAL"/>
              <w:keepNext w:val="0"/>
              <w:rPr>
                <w:sz w:val="16"/>
                <w:szCs w:val="16"/>
              </w:rPr>
            </w:pPr>
            <w:r w:rsidRPr="001B1679">
              <w:rPr>
                <w:sz w:val="16"/>
                <w:szCs w:val="16"/>
              </w:rPr>
              <w:t>Yajian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E43210" w14:textId="77777777" w:rsidR="009B546A" w:rsidRPr="001B1679" w:rsidRDefault="009B546A" w:rsidP="00C11620">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61720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60EEDA" w14:textId="77777777" w:rsidR="009B546A" w:rsidRPr="001B1679" w:rsidRDefault="009B546A" w:rsidP="00C11620">
            <w:pPr>
              <w:pStyle w:val="TAL"/>
              <w:keepNext w:val="0"/>
              <w:rPr>
                <w:sz w:val="16"/>
                <w:szCs w:val="16"/>
              </w:rPr>
            </w:pPr>
            <w:r w:rsidRPr="001B1679">
              <w:rPr>
                <w:sz w:val="16"/>
                <w:szCs w:val="16"/>
              </w:rPr>
              <w:t>3GPPMEMBER</w:t>
            </w:r>
          </w:p>
        </w:tc>
      </w:tr>
      <w:tr w:rsidR="009B546A" w14:paraId="3CA21C6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A6DAA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1EDA3D" w14:textId="77777777" w:rsidR="009B546A" w:rsidRPr="001B1679" w:rsidRDefault="009B546A" w:rsidP="00C11620">
            <w:pPr>
              <w:pStyle w:val="TAL"/>
              <w:keepNext w:val="0"/>
              <w:rPr>
                <w:sz w:val="16"/>
                <w:szCs w:val="16"/>
              </w:rPr>
            </w:pPr>
            <w:r w:rsidRPr="001B1679">
              <w:rPr>
                <w:sz w:val="16"/>
                <w:szCs w:val="16"/>
              </w:rPr>
              <w:t>Long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A71805" w14:textId="77777777" w:rsidR="009B546A" w:rsidRPr="001B1679" w:rsidRDefault="009B546A" w:rsidP="00C11620">
            <w:pPr>
              <w:pStyle w:val="TAL"/>
              <w:keepNext w:val="0"/>
              <w:rPr>
                <w:sz w:val="16"/>
                <w:szCs w:val="16"/>
              </w:rPr>
            </w:pPr>
            <w:r w:rsidRPr="001B1679">
              <w:rPr>
                <w:sz w:val="16"/>
                <w:szCs w:val="16"/>
              </w:rPr>
              <w:t>Biao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16B0F" w14:textId="77777777" w:rsidR="009B546A" w:rsidRPr="001B1679" w:rsidRDefault="009B546A" w:rsidP="00C11620">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84E00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92AA75" w14:textId="77777777" w:rsidR="009B546A" w:rsidRPr="001B1679" w:rsidRDefault="009B546A" w:rsidP="00C11620">
            <w:pPr>
              <w:pStyle w:val="TAL"/>
              <w:keepNext w:val="0"/>
              <w:rPr>
                <w:sz w:val="16"/>
                <w:szCs w:val="16"/>
              </w:rPr>
            </w:pPr>
            <w:r w:rsidRPr="001B1679">
              <w:rPr>
                <w:sz w:val="16"/>
                <w:szCs w:val="16"/>
              </w:rPr>
              <w:t>3GPPMEMBER</w:t>
            </w:r>
          </w:p>
        </w:tc>
      </w:tr>
      <w:tr w:rsidR="009B546A" w14:paraId="0BF6B6C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28635A"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78358E" w14:textId="77777777" w:rsidR="009B546A" w:rsidRPr="001B1679" w:rsidRDefault="009B546A" w:rsidP="00C11620">
            <w:pPr>
              <w:pStyle w:val="TAL"/>
              <w:keepNext w:val="0"/>
              <w:rPr>
                <w:sz w:val="16"/>
                <w:szCs w:val="16"/>
              </w:rPr>
            </w:pPr>
            <w:r w:rsidRPr="001B1679">
              <w:rPr>
                <w:sz w:val="16"/>
                <w:szCs w:val="16"/>
              </w:rPr>
              <w:t>Lu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AB7BD3" w14:textId="77777777" w:rsidR="009B546A" w:rsidRPr="001B1679" w:rsidRDefault="009B546A" w:rsidP="00C11620">
            <w:pPr>
              <w:pStyle w:val="TAL"/>
              <w:keepNext w:val="0"/>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A356E" w14:textId="77777777" w:rsidR="009B546A" w:rsidRPr="001B1679" w:rsidRDefault="009B546A" w:rsidP="00C11620">
            <w:pPr>
              <w:pStyle w:val="TAL"/>
              <w:keepNext w:val="0"/>
              <w:rPr>
                <w:sz w:val="16"/>
                <w:szCs w:val="16"/>
              </w:rPr>
            </w:pPr>
            <w:r w:rsidRPr="001B1679">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A0866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508477" w14:textId="77777777" w:rsidR="009B546A" w:rsidRPr="001B1679" w:rsidRDefault="009B546A" w:rsidP="00C11620">
            <w:pPr>
              <w:pStyle w:val="TAL"/>
              <w:keepNext w:val="0"/>
              <w:rPr>
                <w:sz w:val="16"/>
                <w:szCs w:val="16"/>
              </w:rPr>
            </w:pPr>
            <w:r w:rsidRPr="001B1679">
              <w:rPr>
                <w:sz w:val="16"/>
                <w:szCs w:val="16"/>
              </w:rPr>
              <w:t>3GPPMEMBER</w:t>
            </w:r>
          </w:p>
        </w:tc>
      </w:tr>
      <w:tr w:rsidR="009B546A" w14:paraId="7998C2A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CEB93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A3A941" w14:textId="77777777" w:rsidR="009B546A" w:rsidRPr="001B1679" w:rsidRDefault="009B546A" w:rsidP="00C11620">
            <w:pPr>
              <w:pStyle w:val="TAL"/>
              <w:keepNext w:val="0"/>
              <w:rPr>
                <w:sz w:val="16"/>
                <w:szCs w:val="16"/>
              </w:rPr>
            </w:pPr>
            <w:r w:rsidRPr="001B1679">
              <w:rPr>
                <w:sz w:val="16"/>
                <w:szCs w:val="16"/>
              </w:rPr>
              <w:t>Luetzenkirchen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A0E047" w14:textId="77777777" w:rsidR="009B546A" w:rsidRPr="001B1679" w:rsidRDefault="009B546A" w:rsidP="00C11620">
            <w:pPr>
              <w:pStyle w:val="TAL"/>
              <w:keepNext w:val="0"/>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C8F071" w14:textId="77777777" w:rsidR="009B546A" w:rsidRPr="001B1679" w:rsidRDefault="009B546A" w:rsidP="00C11620">
            <w:pPr>
              <w:pStyle w:val="TAL"/>
              <w:keepNext w:val="0"/>
              <w:rPr>
                <w:sz w:val="16"/>
                <w:szCs w:val="16"/>
              </w:rPr>
            </w:pPr>
            <w:r w:rsidRPr="001B1679">
              <w:rPr>
                <w:sz w:val="16"/>
                <w:szCs w:val="16"/>
              </w:rPr>
              <w:t>Intel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BCE11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12FDA0" w14:textId="77777777" w:rsidR="009B546A" w:rsidRPr="001B1679" w:rsidRDefault="009B546A" w:rsidP="00C11620">
            <w:pPr>
              <w:pStyle w:val="TAL"/>
              <w:keepNext w:val="0"/>
              <w:rPr>
                <w:sz w:val="16"/>
                <w:szCs w:val="16"/>
              </w:rPr>
            </w:pPr>
            <w:r w:rsidRPr="001B1679">
              <w:rPr>
                <w:sz w:val="16"/>
                <w:szCs w:val="16"/>
              </w:rPr>
              <w:t>3GPPMEMBER</w:t>
            </w:r>
          </w:p>
        </w:tc>
      </w:tr>
      <w:tr w:rsidR="009B546A" w14:paraId="605F79E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70979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73B5A6" w14:textId="77777777" w:rsidR="009B546A" w:rsidRPr="001B1679" w:rsidRDefault="009B546A" w:rsidP="00C11620">
            <w:pPr>
              <w:pStyle w:val="TAL"/>
              <w:keepNext w:val="0"/>
              <w:rPr>
                <w:sz w:val="16"/>
                <w:szCs w:val="16"/>
              </w:rPr>
            </w:pPr>
            <w:r w:rsidRPr="001B1679">
              <w:rPr>
                <w:sz w:val="16"/>
                <w:szCs w:val="16"/>
              </w:rPr>
              <w:t>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0C73A6" w14:textId="77777777" w:rsidR="009B546A" w:rsidRPr="001B1679" w:rsidRDefault="009B546A" w:rsidP="00C11620">
            <w:pPr>
              <w:pStyle w:val="TAL"/>
              <w:keepNext w:val="0"/>
              <w:rPr>
                <w:sz w:val="16"/>
                <w:szCs w:val="16"/>
              </w:rPr>
            </w:pPr>
            <w:r w:rsidRPr="001B1679">
              <w:rPr>
                <w:sz w:val="16"/>
                <w:szCs w:val="16"/>
              </w:rPr>
              <w:t>Ruitao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BD990B" w14:textId="77777777" w:rsidR="009B546A" w:rsidRPr="001B1679" w:rsidRDefault="009B546A" w:rsidP="00C11620">
            <w:pPr>
              <w:pStyle w:val="TAL"/>
              <w:keepNext w:val="0"/>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A530D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50371F" w14:textId="77777777" w:rsidR="009B546A" w:rsidRPr="001B1679" w:rsidRDefault="009B546A" w:rsidP="00C11620">
            <w:pPr>
              <w:pStyle w:val="TAL"/>
              <w:keepNext w:val="0"/>
              <w:rPr>
                <w:sz w:val="16"/>
                <w:szCs w:val="16"/>
              </w:rPr>
            </w:pPr>
            <w:r w:rsidRPr="001B1679">
              <w:rPr>
                <w:sz w:val="16"/>
                <w:szCs w:val="16"/>
              </w:rPr>
              <w:t>3GPPMEMBER</w:t>
            </w:r>
          </w:p>
        </w:tc>
      </w:tr>
      <w:tr w:rsidR="009B546A" w14:paraId="0E4430E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D3698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835F9E" w14:textId="77777777" w:rsidR="009B546A" w:rsidRPr="001B1679" w:rsidRDefault="009B546A" w:rsidP="00C11620">
            <w:pPr>
              <w:pStyle w:val="TAL"/>
              <w:keepNext w:val="0"/>
              <w:rPr>
                <w:sz w:val="16"/>
                <w:szCs w:val="16"/>
              </w:rPr>
            </w:pPr>
            <w:r w:rsidRPr="001B1679">
              <w:rPr>
                <w:sz w:val="16"/>
                <w:szCs w:val="16"/>
              </w:rPr>
              <w:t>Madan Gopal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F7FD80" w14:textId="77777777" w:rsidR="009B546A" w:rsidRPr="001B1679" w:rsidRDefault="009B546A" w:rsidP="00C11620">
            <w:pPr>
              <w:pStyle w:val="TAL"/>
              <w:keepNext w:val="0"/>
              <w:rPr>
                <w:sz w:val="16"/>
                <w:szCs w:val="16"/>
              </w:rPr>
            </w:pPr>
            <w:r w:rsidRPr="001B1679">
              <w:rPr>
                <w:sz w:val="16"/>
                <w:szCs w:val="16"/>
              </w:rPr>
              <w:t>Navaneetha Krishna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C4EDD1" w14:textId="77777777" w:rsidR="009B546A" w:rsidRPr="001B1679" w:rsidRDefault="009B546A" w:rsidP="00C11620">
            <w:pPr>
              <w:pStyle w:val="TAL"/>
              <w:keepNext w:val="0"/>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E44E5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9ED452" w14:textId="77777777" w:rsidR="009B546A" w:rsidRPr="001B1679" w:rsidRDefault="009B546A" w:rsidP="00C11620">
            <w:pPr>
              <w:pStyle w:val="TAL"/>
              <w:keepNext w:val="0"/>
              <w:rPr>
                <w:sz w:val="16"/>
                <w:szCs w:val="16"/>
              </w:rPr>
            </w:pPr>
            <w:r w:rsidRPr="001B1679">
              <w:rPr>
                <w:sz w:val="16"/>
                <w:szCs w:val="16"/>
              </w:rPr>
              <w:t>3GPPMEMBER</w:t>
            </w:r>
          </w:p>
        </w:tc>
      </w:tr>
      <w:tr w:rsidR="009B546A" w14:paraId="02D9DF1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158D1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D3D1B9" w14:textId="77777777" w:rsidR="009B546A" w:rsidRPr="001B1679" w:rsidRDefault="009B546A" w:rsidP="00C11620">
            <w:pPr>
              <w:pStyle w:val="TAL"/>
              <w:keepNext w:val="0"/>
              <w:rPr>
                <w:sz w:val="16"/>
                <w:szCs w:val="16"/>
              </w:rPr>
            </w:pPr>
            <w:r w:rsidRPr="001B1679">
              <w:rPr>
                <w:sz w:val="16"/>
                <w:szCs w:val="16"/>
              </w:rPr>
              <w:t>MAKINO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21A2E4" w14:textId="77777777" w:rsidR="009B546A" w:rsidRPr="001B1679" w:rsidRDefault="009B546A" w:rsidP="00C11620">
            <w:pPr>
              <w:pStyle w:val="TAL"/>
              <w:keepNext w:val="0"/>
              <w:rPr>
                <w:sz w:val="16"/>
                <w:szCs w:val="16"/>
              </w:rPr>
            </w:pPr>
            <w:r w:rsidRPr="001B1679">
              <w:rPr>
                <w:sz w:val="16"/>
                <w:szCs w:val="16"/>
              </w:rPr>
              <w:t>SHINYA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72C1E5" w14:textId="77777777" w:rsidR="009B546A" w:rsidRPr="001B1679" w:rsidRDefault="009B546A" w:rsidP="00C11620">
            <w:pPr>
              <w:pStyle w:val="TAL"/>
              <w:keepNext w:val="0"/>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854975"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5FCA1E" w14:textId="77777777" w:rsidR="009B546A" w:rsidRPr="001B1679" w:rsidRDefault="009B546A" w:rsidP="00C11620">
            <w:pPr>
              <w:pStyle w:val="TAL"/>
              <w:keepNext w:val="0"/>
              <w:rPr>
                <w:sz w:val="16"/>
                <w:szCs w:val="16"/>
              </w:rPr>
            </w:pPr>
            <w:r w:rsidRPr="001B1679">
              <w:rPr>
                <w:sz w:val="16"/>
                <w:szCs w:val="16"/>
              </w:rPr>
              <w:t>3GPPMEMBER</w:t>
            </w:r>
          </w:p>
        </w:tc>
      </w:tr>
      <w:tr w:rsidR="009B546A" w14:paraId="229E230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4FE325"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C9FD54" w14:textId="77777777" w:rsidR="009B546A" w:rsidRPr="001B1679" w:rsidRDefault="009B546A" w:rsidP="00C11620">
            <w:pPr>
              <w:pStyle w:val="TAL"/>
              <w:keepNext w:val="0"/>
              <w:rPr>
                <w:sz w:val="16"/>
                <w:szCs w:val="16"/>
              </w:rPr>
            </w:pPr>
            <w:r w:rsidRPr="001B1679">
              <w:rPr>
                <w:sz w:val="16"/>
                <w:szCs w:val="16"/>
              </w:rPr>
              <w:t>Mangion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0845DF" w14:textId="77777777" w:rsidR="009B546A" w:rsidRPr="001B1679" w:rsidRDefault="009B546A" w:rsidP="00C11620">
            <w:pPr>
              <w:pStyle w:val="TAL"/>
              <w:keepNext w:val="0"/>
              <w:rPr>
                <w:sz w:val="16"/>
                <w:szCs w:val="16"/>
              </w:rPr>
            </w:pPr>
            <w:r w:rsidRPr="001B1679">
              <w:rPr>
                <w:sz w:val="16"/>
                <w:szCs w:val="16"/>
              </w:rPr>
              <w:t>Mathieu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6D6B5C"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BC58C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A59DA9" w14:textId="77777777" w:rsidR="009B546A" w:rsidRPr="001B1679" w:rsidRDefault="009B546A" w:rsidP="00C11620">
            <w:pPr>
              <w:pStyle w:val="TAL"/>
              <w:keepNext w:val="0"/>
              <w:rPr>
                <w:sz w:val="16"/>
                <w:szCs w:val="16"/>
              </w:rPr>
            </w:pPr>
            <w:r w:rsidRPr="001B1679">
              <w:rPr>
                <w:sz w:val="16"/>
                <w:szCs w:val="16"/>
              </w:rPr>
              <w:t>3GPPORG_REP</w:t>
            </w:r>
          </w:p>
        </w:tc>
      </w:tr>
      <w:tr w:rsidR="009B546A" w14:paraId="2DFFF7C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B38E9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7189FA" w14:textId="77777777" w:rsidR="009B546A" w:rsidRPr="001B1679" w:rsidRDefault="009B546A" w:rsidP="00C11620">
            <w:pPr>
              <w:pStyle w:val="TAL"/>
              <w:keepNext w:val="0"/>
              <w:rPr>
                <w:sz w:val="16"/>
                <w:szCs w:val="16"/>
              </w:rPr>
            </w:pPr>
            <w:r w:rsidRPr="001B1679">
              <w:rPr>
                <w:sz w:val="16"/>
                <w:szCs w:val="16"/>
              </w:rPr>
              <w:t>Martin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C6F6DD" w14:textId="77777777" w:rsidR="009B546A" w:rsidRPr="001B1679" w:rsidRDefault="009B546A" w:rsidP="00C11620">
            <w:pPr>
              <w:pStyle w:val="TAL"/>
              <w:keepNext w:val="0"/>
              <w:rPr>
                <w:sz w:val="16"/>
                <w:szCs w:val="16"/>
              </w:rPr>
            </w:pPr>
            <w:r w:rsidRPr="001B1679">
              <w:rPr>
                <w:sz w:val="16"/>
                <w:szCs w:val="16"/>
              </w:rPr>
              <w:t>Jesus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F95B37" w14:textId="77777777" w:rsidR="009B546A" w:rsidRPr="001B1679" w:rsidRDefault="009B546A" w:rsidP="00C11620">
            <w:pPr>
              <w:pStyle w:val="TAL"/>
              <w:keepNext w:val="0"/>
              <w:rPr>
                <w:sz w:val="16"/>
                <w:szCs w:val="16"/>
              </w:rPr>
            </w:pPr>
            <w:r w:rsidRPr="001B1679">
              <w:rPr>
                <w:sz w:val="16"/>
                <w:szCs w:val="16"/>
              </w:rPr>
              <w:t>Telefonica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2D528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C2ECB8" w14:textId="77777777" w:rsidR="009B546A" w:rsidRPr="001B1679" w:rsidRDefault="009B546A" w:rsidP="00C11620">
            <w:pPr>
              <w:pStyle w:val="TAL"/>
              <w:keepNext w:val="0"/>
              <w:rPr>
                <w:sz w:val="16"/>
                <w:szCs w:val="16"/>
              </w:rPr>
            </w:pPr>
            <w:r w:rsidRPr="001B1679">
              <w:rPr>
                <w:sz w:val="16"/>
                <w:szCs w:val="16"/>
              </w:rPr>
              <w:t>3GPPMEMBER</w:t>
            </w:r>
          </w:p>
        </w:tc>
      </w:tr>
      <w:tr w:rsidR="009B546A" w14:paraId="66A7AA5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D087B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F2ADAE" w14:textId="77777777" w:rsidR="009B546A" w:rsidRPr="001B1679" w:rsidRDefault="009B546A" w:rsidP="00C11620">
            <w:pPr>
              <w:pStyle w:val="TAL"/>
              <w:keepNext w:val="0"/>
              <w:rPr>
                <w:sz w:val="16"/>
                <w:szCs w:val="16"/>
              </w:rPr>
            </w:pPr>
            <w:r w:rsidRPr="001B1679">
              <w:rPr>
                <w:sz w:val="16"/>
                <w:szCs w:val="16"/>
              </w:rPr>
              <w:t>Mellies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FDA2E9" w14:textId="77777777" w:rsidR="009B546A" w:rsidRPr="001B1679" w:rsidRDefault="009B546A" w:rsidP="00C11620">
            <w:pPr>
              <w:pStyle w:val="TAL"/>
              <w:keepNext w:val="0"/>
              <w:rPr>
                <w:sz w:val="16"/>
                <w:szCs w:val="16"/>
              </w:rPr>
            </w:pPr>
            <w:r w:rsidRPr="001B1679">
              <w:rPr>
                <w:sz w:val="16"/>
                <w:szCs w:val="16"/>
              </w:rPr>
              <w:t>Renaud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5F8F0C" w14:textId="77777777" w:rsidR="009B546A" w:rsidRPr="001B1679" w:rsidRDefault="009B546A" w:rsidP="00C11620">
            <w:pPr>
              <w:pStyle w:val="TAL"/>
              <w:keepNext w:val="0"/>
              <w:rPr>
                <w:sz w:val="16"/>
                <w:szCs w:val="16"/>
              </w:rPr>
            </w:pPr>
            <w:r w:rsidRPr="001B1679">
              <w:rPr>
                <w:sz w:val="16"/>
                <w:szCs w:val="16"/>
              </w:rPr>
              <w:t>MINISTERE DE L'INTERIEUR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FFA75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C452C1" w14:textId="77777777" w:rsidR="009B546A" w:rsidRPr="001B1679" w:rsidRDefault="009B546A" w:rsidP="00C11620">
            <w:pPr>
              <w:pStyle w:val="TAL"/>
              <w:keepNext w:val="0"/>
              <w:rPr>
                <w:sz w:val="16"/>
                <w:szCs w:val="16"/>
              </w:rPr>
            </w:pPr>
            <w:r w:rsidRPr="001B1679">
              <w:rPr>
                <w:sz w:val="16"/>
                <w:szCs w:val="16"/>
              </w:rPr>
              <w:t>3GPPMEMBER</w:t>
            </w:r>
          </w:p>
        </w:tc>
      </w:tr>
      <w:tr w:rsidR="009B546A" w14:paraId="3EA90D5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3E27CA"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8950F6" w14:textId="77777777" w:rsidR="009B546A" w:rsidRPr="001B1679" w:rsidRDefault="009B546A" w:rsidP="00C11620">
            <w:pPr>
              <w:pStyle w:val="TAL"/>
              <w:keepNext w:val="0"/>
              <w:rPr>
                <w:sz w:val="16"/>
                <w:szCs w:val="16"/>
              </w:rPr>
            </w:pPr>
            <w:r w:rsidRPr="001B1679">
              <w:rPr>
                <w:sz w:val="16"/>
                <w:szCs w:val="16"/>
              </w:rPr>
              <w:t>Mertz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F3F2BD" w14:textId="77777777" w:rsidR="009B546A" w:rsidRPr="001B1679" w:rsidRDefault="009B546A" w:rsidP="00C11620">
            <w:pPr>
              <w:pStyle w:val="TAL"/>
              <w:keepNext w:val="0"/>
              <w:rPr>
                <w:sz w:val="16"/>
                <w:szCs w:val="16"/>
              </w:rPr>
            </w:pPr>
            <w:r w:rsidRPr="001B1679">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B422C9" w14:textId="77777777" w:rsidR="009B546A" w:rsidRPr="001B1679" w:rsidRDefault="009B546A" w:rsidP="00C11620">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A768F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728D71" w14:textId="77777777" w:rsidR="009B546A" w:rsidRPr="001B1679" w:rsidRDefault="009B546A" w:rsidP="00C11620">
            <w:pPr>
              <w:pStyle w:val="TAL"/>
              <w:keepNext w:val="0"/>
              <w:rPr>
                <w:sz w:val="16"/>
                <w:szCs w:val="16"/>
              </w:rPr>
            </w:pPr>
            <w:r w:rsidRPr="001B1679">
              <w:rPr>
                <w:sz w:val="16"/>
                <w:szCs w:val="16"/>
              </w:rPr>
              <w:t>3GPPMEMBER</w:t>
            </w:r>
          </w:p>
        </w:tc>
      </w:tr>
      <w:tr w:rsidR="009B546A" w14:paraId="0502B91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7225B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1DA62A" w14:textId="77777777" w:rsidR="009B546A" w:rsidRPr="001B1679" w:rsidRDefault="009B546A" w:rsidP="00C11620">
            <w:pPr>
              <w:pStyle w:val="TAL"/>
              <w:keepNext w:val="0"/>
              <w:rPr>
                <w:sz w:val="16"/>
                <w:szCs w:val="16"/>
              </w:rPr>
            </w:pPr>
            <w:r w:rsidRPr="001B1679">
              <w:rPr>
                <w:sz w:val="16"/>
                <w:szCs w:val="16"/>
              </w:rPr>
              <w:t>Miller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7C543A" w14:textId="77777777" w:rsidR="009B546A" w:rsidRPr="001B1679" w:rsidRDefault="009B546A" w:rsidP="00C11620">
            <w:pPr>
              <w:pStyle w:val="TAL"/>
              <w:keepNext w:val="0"/>
              <w:rPr>
                <w:sz w:val="16"/>
                <w:szCs w:val="16"/>
              </w:rPr>
            </w:pPr>
            <w:r w:rsidRPr="001B1679">
              <w:rPr>
                <w:sz w:val="16"/>
                <w:szCs w:val="16"/>
              </w:rPr>
              <w:t>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B80D09" w14:textId="77777777" w:rsidR="009B546A" w:rsidRPr="001B1679" w:rsidRDefault="009B546A" w:rsidP="00C11620">
            <w:pPr>
              <w:pStyle w:val="TAL"/>
              <w:keepNext w:val="0"/>
              <w:rPr>
                <w:sz w:val="16"/>
                <w:szCs w:val="16"/>
              </w:rPr>
            </w:pPr>
            <w:r w:rsidRPr="001B1679">
              <w:rPr>
                <w:sz w:val="16"/>
                <w:szCs w:val="16"/>
              </w:rPr>
              <w:t>InterDigital,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D8F58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50EF8C" w14:textId="77777777" w:rsidR="009B546A" w:rsidRPr="001B1679" w:rsidRDefault="009B546A" w:rsidP="00C11620">
            <w:pPr>
              <w:pStyle w:val="TAL"/>
              <w:keepNext w:val="0"/>
              <w:rPr>
                <w:sz w:val="16"/>
                <w:szCs w:val="16"/>
              </w:rPr>
            </w:pPr>
            <w:r w:rsidRPr="001B1679">
              <w:rPr>
                <w:sz w:val="16"/>
                <w:szCs w:val="16"/>
              </w:rPr>
              <w:t>3GPPMEMBER</w:t>
            </w:r>
          </w:p>
        </w:tc>
      </w:tr>
      <w:tr w:rsidR="009B546A" w14:paraId="1F9CE25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8331B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16560D" w14:textId="77777777" w:rsidR="009B546A" w:rsidRPr="001B1679" w:rsidRDefault="009B546A" w:rsidP="00C11620">
            <w:pPr>
              <w:pStyle w:val="TAL"/>
              <w:keepNext w:val="0"/>
              <w:rPr>
                <w:sz w:val="16"/>
                <w:szCs w:val="16"/>
              </w:rPr>
            </w:pPr>
            <w:r w:rsidRPr="001B1679">
              <w:rPr>
                <w:sz w:val="16"/>
                <w:szCs w:val="16"/>
              </w:rPr>
              <w:t>Minokuchi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F00924" w14:textId="77777777" w:rsidR="009B546A" w:rsidRPr="001B1679" w:rsidRDefault="009B546A" w:rsidP="00C11620">
            <w:pPr>
              <w:pStyle w:val="TAL"/>
              <w:keepNext w:val="0"/>
              <w:rPr>
                <w:sz w:val="16"/>
                <w:szCs w:val="16"/>
              </w:rPr>
            </w:pPr>
            <w:r w:rsidRPr="001B1679">
              <w:rPr>
                <w:sz w:val="16"/>
                <w:szCs w:val="16"/>
              </w:rPr>
              <w:t>Atsushi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9B6A71" w14:textId="77777777" w:rsidR="009B546A" w:rsidRPr="001B1679" w:rsidRDefault="009B546A" w:rsidP="00C11620">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4F4C03"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23FC90" w14:textId="77777777" w:rsidR="009B546A" w:rsidRPr="001B1679" w:rsidRDefault="009B546A" w:rsidP="00C11620">
            <w:pPr>
              <w:pStyle w:val="TAL"/>
              <w:keepNext w:val="0"/>
              <w:rPr>
                <w:sz w:val="16"/>
                <w:szCs w:val="16"/>
              </w:rPr>
            </w:pPr>
            <w:r w:rsidRPr="001B1679">
              <w:rPr>
                <w:sz w:val="16"/>
                <w:szCs w:val="16"/>
              </w:rPr>
              <w:t>3GPPMEMBER</w:t>
            </w:r>
          </w:p>
        </w:tc>
      </w:tr>
      <w:tr w:rsidR="009B546A" w14:paraId="005A5AA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0A364F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653743" w14:textId="77777777" w:rsidR="009B546A" w:rsidRPr="001B1679" w:rsidRDefault="009B546A" w:rsidP="00C11620">
            <w:pPr>
              <w:pStyle w:val="TAL"/>
              <w:keepNext w:val="0"/>
              <w:rPr>
                <w:sz w:val="16"/>
                <w:szCs w:val="16"/>
              </w:rPr>
            </w:pPr>
            <w:r w:rsidRPr="001B1679">
              <w:rPr>
                <w:sz w:val="16"/>
                <w:szCs w:val="16"/>
              </w:rPr>
              <w:t>Monrad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05F5E3" w14:textId="77777777" w:rsidR="009B546A" w:rsidRPr="001B1679" w:rsidRDefault="009B546A" w:rsidP="00C11620">
            <w:pPr>
              <w:pStyle w:val="TAL"/>
              <w:keepNext w:val="0"/>
              <w:rPr>
                <w:sz w:val="16"/>
                <w:szCs w:val="16"/>
              </w:rPr>
            </w:pPr>
            <w:r w:rsidRPr="001B1679">
              <w:rPr>
                <w:sz w:val="16"/>
                <w:szCs w:val="16"/>
              </w:rPr>
              <w:t>Atle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B6B258" w14:textId="77777777" w:rsidR="009B546A" w:rsidRPr="001B1679" w:rsidRDefault="009B546A" w:rsidP="00C11620">
            <w:pPr>
              <w:pStyle w:val="TAL"/>
              <w:keepNext w:val="0"/>
              <w:rPr>
                <w:sz w:val="16"/>
                <w:szCs w:val="16"/>
              </w:rPr>
            </w:pPr>
            <w:r w:rsidRPr="001B1679">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E4D29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70542E" w14:textId="77777777" w:rsidR="009B546A" w:rsidRPr="001B1679" w:rsidRDefault="009B546A" w:rsidP="00C11620">
            <w:pPr>
              <w:pStyle w:val="TAL"/>
              <w:keepNext w:val="0"/>
              <w:rPr>
                <w:sz w:val="16"/>
                <w:szCs w:val="16"/>
              </w:rPr>
            </w:pPr>
            <w:r w:rsidRPr="001B1679">
              <w:rPr>
                <w:sz w:val="16"/>
                <w:szCs w:val="16"/>
              </w:rPr>
              <w:t>3GPPMEMBER</w:t>
            </w:r>
          </w:p>
        </w:tc>
      </w:tr>
      <w:tr w:rsidR="009B546A" w14:paraId="680097F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558341"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991760" w14:textId="77777777" w:rsidR="009B546A" w:rsidRPr="001B1679" w:rsidRDefault="009B546A" w:rsidP="00C11620">
            <w:pPr>
              <w:pStyle w:val="TAL"/>
              <w:keepNext w:val="0"/>
              <w:rPr>
                <w:sz w:val="16"/>
                <w:szCs w:val="16"/>
              </w:rPr>
            </w:pPr>
            <w:r w:rsidRPr="001B1679">
              <w:rPr>
                <w:sz w:val="16"/>
                <w:szCs w:val="16"/>
              </w:rPr>
              <w:t>Montojo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22A007" w14:textId="77777777" w:rsidR="009B546A" w:rsidRPr="001B1679" w:rsidRDefault="009B546A" w:rsidP="00C11620">
            <w:pPr>
              <w:pStyle w:val="TAL"/>
              <w:keepNext w:val="0"/>
              <w:rPr>
                <w:sz w:val="16"/>
                <w:szCs w:val="16"/>
              </w:rPr>
            </w:pPr>
            <w:r w:rsidRPr="001B1679">
              <w:rPr>
                <w:sz w:val="16"/>
                <w:szCs w:val="16"/>
              </w:rPr>
              <w:t>Juan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622ACC" w14:textId="77777777" w:rsidR="009B546A" w:rsidRPr="001B1679" w:rsidRDefault="009B546A" w:rsidP="00C11620">
            <w:pPr>
              <w:pStyle w:val="TAL"/>
              <w:keepNext w:val="0"/>
              <w:rPr>
                <w:sz w:val="16"/>
                <w:szCs w:val="16"/>
              </w:rPr>
            </w:pPr>
            <w:r w:rsidRPr="001B1679">
              <w:rPr>
                <w:sz w:val="16"/>
                <w:szCs w:val="16"/>
              </w:rPr>
              <w:t>QUALCOMM Europe Inc. -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10B07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4FD08D" w14:textId="77777777" w:rsidR="009B546A" w:rsidRPr="001B1679" w:rsidRDefault="009B546A" w:rsidP="00C11620">
            <w:pPr>
              <w:pStyle w:val="TAL"/>
              <w:keepNext w:val="0"/>
              <w:rPr>
                <w:sz w:val="16"/>
                <w:szCs w:val="16"/>
              </w:rPr>
            </w:pPr>
            <w:r w:rsidRPr="001B1679">
              <w:rPr>
                <w:sz w:val="16"/>
                <w:szCs w:val="16"/>
              </w:rPr>
              <w:t>3GPPMEMBER</w:t>
            </w:r>
          </w:p>
        </w:tc>
      </w:tr>
      <w:tr w:rsidR="009B546A" w14:paraId="1A0E8BD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D2203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2BB1A2" w14:textId="77777777" w:rsidR="009B546A" w:rsidRPr="001B1679" w:rsidRDefault="009B546A" w:rsidP="00C11620">
            <w:pPr>
              <w:pStyle w:val="TAL"/>
              <w:keepNext w:val="0"/>
              <w:rPr>
                <w:sz w:val="16"/>
                <w:szCs w:val="16"/>
              </w:rPr>
            </w:pPr>
            <w:r w:rsidRPr="001B1679">
              <w:rPr>
                <w:sz w:val="16"/>
                <w:szCs w:val="16"/>
              </w:rPr>
              <w:t>Morand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4A55DD" w14:textId="77777777" w:rsidR="009B546A" w:rsidRPr="001B1679" w:rsidRDefault="009B546A" w:rsidP="00C11620">
            <w:pPr>
              <w:pStyle w:val="TAL"/>
              <w:keepNext w:val="0"/>
              <w:rPr>
                <w:sz w:val="16"/>
                <w:szCs w:val="16"/>
              </w:rPr>
            </w:pPr>
            <w:r w:rsidRPr="001B1679">
              <w:rPr>
                <w:sz w:val="16"/>
                <w:szCs w:val="16"/>
              </w:rPr>
              <w:t>Lionel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CCDA1A" w14:textId="77777777" w:rsidR="009B546A" w:rsidRPr="001B1679" w:rsidRDefault="009B546A" w:rsidP="00C11620">
            <w:pPr>
              <w:pStyle w:val="TAL"/>
              <w:keepNext w:val="0"/>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D7D09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6B0793" w14:textId="77777777" w:rsidR="009B546A" w:rsidRPr="001B1679" w:rsidRDefault="009B546A" w:rsidP="00C11620">
            <w:pPr>
              <w:pStyle w:val="TAL"/>
              <w:keepNext w:val="0"/>
              <w:rPr>
                <w:sz w:val="16"/>
                <w:szCs w:val="16"/>
              </w:rPr>
            </w:pPr>
            <w:r w:rsidRPr="001B1679">
              <w:rPr>
                <w:sz w:val="16"/>
                <w:szCs w:val="16"/>
              </w:rPr>
              <w:t>3GPPMEMBER</w:t>
            </w:r>
          </w:p>
        </w:tc>
      </w:tr>
      <w:tr w:rsidR="009B546A" w14:paraId="3471FE3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B1861B2"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68BD49" w14:textId="77777777" w:rsidR="009B546A" w:rsidRPr="001B1679" w:rsidRDefault="009B546A" w:rsidP="00C11620">
            <w:pPr>
              <w:pStyle w:val="TAL"/>
              <w:keepNext w:val="0"/>
              <w:rPr>
                <w:sz w:val="16"/>
                <w:szCs w:val="16"/>
              </w:rPr>
            </w:pPr>
            <w:r w:rsidRPr="001B1679">
              <w:rPr>
                <w:sz w:val="16"/>
                <w:szCs w:val="16"/>
              </w:rPr>
              <w:t>Mustapha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326846" w14:textId="77777777" w:rsidR="009B546A" w:rsidRPr="001B1679" w:rsidRDefault="009B546A" w:rsidP="00C11620">
            <w:pPr>
              <w:pStyle w:val="TAL"/>
              <w:keepNext w:val="0"/>
              <w:rPr>
                <w:sz w:val="16"/>
                <w:szCs w:val="16"/>
              </w:rPr>
            </w:pPr>
            <w:r w:rsidRPr="001B1679">
              <w:rPr>
                <w:sz w:val="16"/>
                <w:szCs w:val="16"/>
              </w:rPr>
              <w:t>Mona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D6F53D" w14:textId="77777777" w:rsidR="009B546A" w:rsidRPr="001B1679" w:rsidRDefault="009B546A" w:rsidP="00C11620">
            <w:pPr>
              <w:pStyle w:val="TAL"/>
              <w:keepNext w:val="0"/>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8AD44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FEFE63" w14:textId="77777777" w:rsidR="009B546A" w:rsidRPr="001B1679" w:rsidRDefault="009B546A" w:rsidP="00C11620">
            <w:pPr>
              <w:pStyle w:val="TAL"/>
              <w:keepNext w:val="0"/>
              <w:rPr>
                <w:sz w:val="16"/>
                <w:szCs w:val="16"/>
              </w:rPr>
            </w:pPr>
            <w:r w:rsidRPr="001B1679">
              <w:rPr>
                <w:sz w:val="16"/>
                <w:szCs w:val="16"/>
              </w:rPr>
              <w:t>3GPPMEMBER</w:t>
            </w:r>
          </w:p>
        </w:tc>
      </w:tr>
      <w:tr w:rsidR="009B546A" w14:paraId="0DFF90B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31A30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47F55F" w14:textId="77777777" w:rsidR="009B546A" w:rsidRPr="001B1679" w:rsidRDefault="009B546A" w:rsidP="00C11620">
            <w:pPr>
              <w:pStyle w:val="TAL"/>
              <w:keepNext w:val="0"/>
              <w:rPr>
                <w:sz w:val="16"/>
                <w:szCs w:val="16"/>
              </w:rPr>
            </w:pPr>
            <w:r w:rsidRPr="001B1679">
              <w:rPr>
                <w:sz w:val="16"/>
                <w:szCs w:val="16"/>
              </w:rPr>
              <w:t>Nair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9D0F56" w14:textId="77777777" w:rsidR="009B546A" w:rsidRPr="001B1679" w:rsidRDefault="009B546A" w:rsidP="00C11620">
            <w:pPr>
              <w:pStyle w:val="TAL"/>
              <w:keepNext w:val="0"/>
              <w:rPr>
                <w:sz w:val="16"/>
                <w:szCs w:val="16"/>
              </w:rPr>
            </w:pPr>
            <w:r w:rsidRPr="001B1679">
              <w:rPr>
                <w:sz w:val="16"/>
                <w:szCs w:val="16"/>
              </w:rPr>
              <w:t>Suresh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21735" w14:textId="77777777" w:rsidR="009B546A" w:rsidRPr="001B1679" w:rsidRDefault="009B546A" w:rsidP="00C11620">
            <w:pPr>
              <w:pStyle w:val="TAL"/>
              <w:keepNext w:val="0"/>
              <w:rPr>
                <w:sz w:val="16"/>
                <w:szCs w:val="16"/>
              </w:rPr>
            </w:pPr>
            <w:r w:rsidRPr="001B1679">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21123D"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C57AAA" w14:textId="77777777" w:rsidR="009B546A" w:rsidRPr="001B1679" w:rsidRDefault="009B546A" w:rsidP="00C11620">
            <w:pPr>
              <w:pStyle w:val="TAL"/>
              <w:keepNext w:val="0"/>
              <w:rPr>
                <w:sz w:val="16"/>
                <w:szCs w:val="16"/>
              </w:rPr>
            </w:pPr>
            <w:r w:rsidRPr="001B1679">
              <w:rPr>
                <w:sz w:val="16"/>
                <w:szCs w:val="16"/>
              </w:rPr>
              <w:t>3GPPMEMBER</w:t>
            </w:r>
          </w:p>
        </w:tc>
      </w:tr>
      <w:tr w:rsidR="009B546A" w14:paraId="66B9D49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5EB45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391F81" w14:textId="77777777" w:rsidR="009B546A" w:rsidRPr="001B1679" w:rsidRDefault="009B546A" w:rsidP="00C11620">
            <w:pPr>
              <w:pStyle w:val="TAL"/>
              <w:keepNext w:val="0"/>
              <w:rPr>
                <w:sz w:val="16"/>
                <w:szCs w:val="16"/>
              </w:rPr>
            </w:pPr>
            <w:r w:rsidRPr="001B1679">
              <w:rPr>
                <w:sz w:val="16"/>
                <w:szCs w:val="16"/>
              </w:rPr>
              <w:t>NAKAMURA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7A9704" w14:textId="77777777" w:rsidR="009B546A" w:rsidRPr="001B1679" w:rsidRDefault="009B546A" w:rsidP="00C11620">
            <w:pPr>
              <w:pStyle w:val="TAL"/>
              <w:keepNext w:val="0"/>
              <w:rPr>
                <w:sz w:val="16"/>
                <w:szCs w:val="16"/>
              </w:rPr>
            </w:pPr>
            <w:r w:rsidRPr="001B1679">
              <w:rPr>
                <w:sz w:val="16"/>
                <w:szCs w:val="16"/>
              </w:rPr>
              <w:t>Kazuo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0057BD" w14:textId="77777777" w:rsidR="009B546A" w:rsidRPr="001B1679" w:rsidRDefault="009B546A" w:rsidP="00C11620">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3294A0"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7C82FB" w14:textId="77777777" w:rsidR="009B546A" w:rsidRPr="001B1679" w:rsidRDefault="009B546A" w:rsidP="00C11620">
            <w:pPr>
              <w:pStyle w:val="TAL"/>
              <w:keepNext w:val="0"/>
              <w:rPr>
                <w:sz w:val="16"/>
                <w:szCs w:val="16"/>
              </w:rPr>
            </w:pPr>
            <w:r w:rsidRPr="001B1679">
              <w:rPr>
                <w:sz w:val="16"/>
                <w:szCs w:val="16"/>
              </w:rPr>
              <w:t>3GPPMEMBER</w:t>
            </w:r>
          </w:p>
        </w:tc>
      </w:tr>
      <w:tr w:rsidR="009B546A" w14:paraId="3E9015E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1E679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783264" w14:textId="77777777" w:rsidR="009B546A" w:rsidRPr="001B1679" w:rsidRDefault="009B546A" w:rsidP="00C11620">
            <w:pPr>
              <w:pStyle w:val="TAL"/>
              <w:keepNext w:val="0"/>
              <w:rPr>
                <w:sz w:val="16"/>
                <w:szCs w:val="16"/>
              </w:rPr>
            </w:pPr>
            <w:r w:rsidRPr="001B1679">
              <w:rPr>
                <w:sz w:val="16"/>
                <w:szCs w:val="16"/>
              </w:rPr>
              <w:t>Nakano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3204D1" w14:textId="77777777" w:rsidR="009B546A" w:rsidRPr="001B1679" w:rsidRDefault="009B546A" w:rsidP="00C11620">
            <w:pPr>
              <w:pStyle w:val="TAL"/>
              <w:keepNext w:val="0"/>
              <w:rPr>
                <w:sz w:val="16"/>
                <w:szCs w:val="16"/>
              </w:rPr>
            </w:pPr>
            <w:r w:rsidRPr="001B1679">
              <w:rPr>
                <w:sz w:val="16"/>
                <w:szCs w:val="16"/>
              </w:rPr>
              <w:t>Yusuke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EF9247" w14:textId="77777777" w:rsidR="009B546A" w:rsidRPr="001B1679" w:rsidRDefault="009B546A" w:rsidP="00C11620">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CB8B28"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A63D73" w14:textId="77777777" w:rsidR="009B546A" w:rsidRPr="001B1679" w:rsidRDefault="009B546A" w:rsidP="00C11620">
            <w:pPr>
              <w:pStyle w:val="TAL"/>
              <w:keepNext w:val="0"/>
              <w:rPr>
                <w:sz w:val="16"/>
                <w:szCs w:val="16"/>
              </w:rPr>
            </w:pPr>
            <w:r w:rsidRPr="001B1679">
              <w:rPr>
                <w:sz w:val="16"/>
                <w:szCs w:val="16"/>
              </w:rPr>
              <w:t>3GPPMEMBER</w:t>
            </w:r>
          </w:p>
        </w:tc>
      </w:tr>
      <w:tr w:rsidR="009B546A" w14:paraId="387A856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A62B4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D7D94D" w14:textId="77777777" w:rsidR="009B546A" w:rsidRPr="001B1679" w:rsidRDefault="009B546A" w:rsidP="00C11620">
            <w:pPr>
              <w:pStyle w:val="TAL"/>
              <w:keepNext w:val="0"/>
              <w:rPr>
                <w:sz w:val="16"/>
                <w:szCs w:val="16"/>
              </w:rPr>
            </w:pPr>
            <w:r w:rsidRPr="001B1679">
              <w:rPr>
                <w:sz w:val="16"/>
                <w:szCs w:val="16"/>
              </w:rPr>
              <w:t>Nebesny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B83EE1" w14:textId="77777777" w:rsidR="009B546A" w:rsidRPr="001B1679" w:rsidRDefault="009B546A" w:rsidP="00C11620">
            <w:pPr>
              <w:pStyle w:val="TAL"/>
              <w:keepNext w:val="0"/>
              <w:rPr>
                <w:sz w:val="16"/>
                <w:szCs w:val="16"/>
              </w:rPr>
            </w:pPr>
            <w:r w:rsidRPr="001B1679">
              <w:rPr>
                <w:sz w:val="16"/>
                <w:szCs w:val="16"/>
              </w:rPr>
              <w:t>Pavlo (Paul)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512AC2" w14:textId="77777777" w:rsidR="009B546A" w:rsidRPr="001B1679" w:rsidRDefault="009B546A" w:rsidP="00C11620">
            <w:pPr>
              <w:pStyle w:val="TAL"/>
              <w:keepNext w:val="0"/>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E2395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BE3816" w14:textId="77777777" w:rsidR="009B546A" w:rsidRPr="001B1679" w:rsidRDefault="009B546A" w:rsidP="00C11620">
            <w:pPr>
              <w:pStyle w:val="TAL"/>
              <w:keepNext w:val="0"/>
              <w:rPr>
                <w:sz w:val="16"/>
                <w:szCs w:val="16"/>
              </w:rPr>
            </w:pPr>
            <w:r w:rsidRPr="001B1679">
              <w:rPr>
                <w:sz w:val="16"/>
                <w:szCs w:val="16"/>
              </w:rPr>
              <w:t>3GPPMEMBER</w:t>
            </w:r>
          </w:p>
        </w:tc>
      </w:tr>
      <w:tr w:rsidR="009B546A" w14:paraId="6D80741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5C78FD"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9A6112" w14:textId="77777777" w:rsidR="009B546A" w:rsidRPr="001B1679" w:rsidRDefault="009B546A" w:rsidP="00C11620">
            <w:pPr>
              <w:pStyle w:val="TAL"/>
              <w:keepNext w:val="0"/>
              <w:rPr>
                <w:sz w:val="16"/>
                <w:szCs w:val="16"/>
              </w:rPr>
            </w:pPr>
            <w:r w:rsidRPr="001B1679">
              <w:rPr>
                <w:sz w:val="16"/>
                <w:szCs w:val="16"/>
              </w:rPr>
              <w:t>Neira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8ABD3E" w14:textId="77777777" w:rsidR="009B546A" w:rsidRPr="001B1679" w:rsidRDefault="009B546A" w:rsidP="00C11620">
            <w:pPr>
              <w:pStyle w:val="TAL"/>
              <w:keepNext w:val="0"/>
              <w:rPr>
                <w:sz w:val="16"/>
                <w:szCs w:val="16"/>
              </w:rPr>
            </w:pPr>
            <w:r w:rsidRPr="001B1679">
              <w:rPr>
                <w:sz w:val="16"/>
                <w:szCs w:val="16"/>
              </w:rPr>
              <w:t>Elena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8AB4DC" w14:textId="77777777" w:rsidR="009B546A" w:rsidRPr="001B1679" w:rsidRDefault="009B546A" w:rsidP="00C11620">
            <w:pPr>
              <w:pStyle w:val="TAL"/>
              <w:keepNext w:val="0"/>
              <w:rPr>
                <w:sz w:val="16"/>
                <w:szCs w:val="16"/>
              </w:rPr>
            </w:pPr>
            <w:r w:rsidRPr="001B1679">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4944B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DF31A5" w14:textId="77777777" w:rsidR="009B546A" w:rsidRPr="001B1679" w:rsidRDefault="009B546A" w:rsidP="00C11620">
            <w:pPr>
              <w:pStyle w:val="TAL"/>
              <w:keepNext w:val="0"/>
              <w:rPr>
                <w:sz w:val="16"/>
                <w:szCs w:val="16"/>
              </w:rPr>
            </w:pPr>
            <w:r w:rsidRPr="001B1679">
              <w:rPr>
                <w:sz w:val="16"/>
                <w:szCs w:val="16"/>
              </w:rPr>
              <w:t>3GPPMEMBER</w:t>
            </w:r>
          </w:p>
        </w:tc>
      </w:tr>
      <w:tr w:rsidR="009B546A" w14:paraId="0BC2F35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F348F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42E9B2" w14:textId="77777777" w:rsidR="009B546A" w:rsidRPr="001B1679" w:rsidRDefault="009B546A" w:rsidP="00C11620">
            <w:pPr>
              <w:pStyle w:val="TAL"/>
              <w:keepNext w:val="0"/>
              <w:rPr>
                <w:sz w:val="16"/>
                <w:szCs w:val="16"/>
              </w:rPr>
            </w:pPr>
            <w:r w:rsidRPr="001B1679">
              <w:rPr>
                <w:sz w:val="16"/>
                <w:szCs w:val="16"/>
              </w:rPr>
              <w:t>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0C33E5" w14:textId="77777777" w:rsidR="009B546A" w:rsidRPr="001B1679" w:rsidRDefault="009B546A" w:rsidP="00C11620">
            <w:pPr>
              <w:pStyle w:val="TAL"/>
              <w:keepNext w:val="0"/>
              <w:rPr>
                <w:sz w:val="16"/>
                <w:szCs w:val="16"/>
              </w:rPr>
            </w:pPr>
            <w:r w:rsidRPr="001B1679">
              <w:rPr>
                <w:sz w:val="16"/>
                <w:szCs w:val="16"/>
              </w:rPr>
              <w:t>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2FB70E" w14:textId="77777777" w:rsidR="009B546A" w:rsidRPr="001B1679" w:rsidRDefault="009B546A" w:rsidP="00C11620">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8E45E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1CF3D4" w14:textId="77777777" w:rsidR="009B546A" w:rsidRPr="001B1679" w:rsidRDefault="009B546A" w:rsidP="00C11620">
            <w:pPr>
              <w:pStyle w:val="TAL"/>
              <w:keepNext w:val="0"/>
              <w:rPr>
                <w:sz w:val="16"/>
                <w:szCs w:val="16"/>
              </w:rPr>
            </w:pPr>
            <w:r w:rsidRPr="001B1679">
              <w:rPr>
                <w:sz w:val="16"/>
                <w:szCs w:val="16"/>
              </w:rPr>
              <w:t>3GPPMEMBER</w:t>
            </w:r>
          </w:p>
        </w:tc>
      </w:tr>
      <w:tr w:rsidR="009B546A" w14:paraId="3D66F34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FE3CF3"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752924" w14:textId="77777777" w:rsidR="009B546A" w:rsidRPr="001B1679" w:rsidRDefault="009B546A" w:rsidP="00C11620">
            <w:pPr>
              <w:pStyle w:val="TAL"/>
              <w:keepNext w:val="0"/>
              <w:rPr>
                <w:sz w:val="16"/>
                <w:szCs w:val="16"/>
              </w:rPr>
            </w:pPr>
            <w:r w:rsidRPr="001B1679">
              <w:rPr>
                <w:sz w:val="16"/>
                <w:szCs w:val="16"/>
              </w:rPr>
              <w:t>Nielsen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B83560" w14:textId="77777777" w:rsidR="009B546A" w:rsidRPr="001B1679" w:rsidRDefault="009B546A" w:rsidP="00C11620">
            <w:pPr>
              <w:pStyle w:val="TAL"/>
              <w:keepNext w:val="0"/>
              <w:rPr>
                <w:sz w:val="16"/>
                <w:szCs w:val="16"/>
              </w:rPr>
            </w:pPr>
            <w:r w:rsidRPr="001B1679">
              <w:rPr>
                <w:sz w:val="16"/>
                <w:szCs w:val="16"/>
              </w:rPr>
              <w:t>Sari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E481E8" w14:textId="77777777" w:rsidR="009B546A" w:rsidRPr="001B1679" w:rsidRDefault="009B546A" w:rsidP="00C11620">
            <w:pPr>
              <w:pStyle w:val="TAL"/>
              <w:keepNext w:val="0"/>
              <w:rPr>
                <w:sz w:val="16"/>
                <w:szCs w:val="16"/>
              </w:rPr>
            </w:pPr>
            <w:r w:rsidRPr="001B1679">
              <w:rPr>
                <w:sz w:val="16"/>
                <w:szCs w:val="16"/>
              </w:rPr>
              <w:t>Nokia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589FEA"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FB8696" w14:textId="77777777" w:rsidR="009B546A" w:rsidRPr="001B1679" w:rsidRDefault="009B546A" w:rsidP="00C11620">
            <w:pPr>
              <w:pStyle w:val="TAL"/>
              <w:keepNext w:val="0"/>
              <w:rPr>
                <w:sz w:val="16"/>
                <w:szCs w:val="16"/>
              </w:rPr>
            </w:pPr>
            <w:r w:rsidRPr="001B1679">
              <w:rPr>
                <w:sz w:val="16"/>
                <w:szCs w:val="16"/>
              </w:rPr>
              <w:t>3GPPMEMBER</w:t>
            </w:r>
          </w:p>
        </w:tc>
      </w:tr>
      <w:tr w:rsidR="009B546A" w14:paraId="054FB3B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18F828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8FFE96" w14:textId="77777777" w:rsidR="009B546A" w:rsidRPr="001B1679" w:rsidRDefault="009B546A" w:rsidP="00C11620">
            <w:pPr>
              <w:pStyle w:val="TAL"/>
              <w:keepNext w:val="0"/>
              <w:rPr>
                <w:sz w:val="16"/>
                <w:szCs w:val="16"/>
              </w:rPr>
            </w:pPr>
            <w:r w:rsidRPr="001B1679">
              <w:rPr>
                <w:sz w:val="16"/>
                <w:szCs w:val="16"/>
              </w:rPr>
              <w:t>Niemi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26B681" w14:textId="77777777" w:rsidR="009B546A" w:rsidRPr="001B1679" w:rsidRDefault="009B546A" w:rsidP="00C11620">
            <w:pPr>
              <w:pStyle w:val="TAL"/>
              <w:keepNext w:val="0"/>
              <w:rPr>
                <w:sz w:val="16"/>
                <w:szCs w:val="16"/>
              </w:rPr>
            </w:pPr>
            <w:r w:rsidRPr="001B1679">
              <w:rPr>
                <w:sz w:val="16"/>
                <w:szCs w:val="16"/>
              </w:rPr>
              <w:t>Marko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344FEC" w14:textId="77777777" w:rsidR="009B546A" w:rsidRPr="001B1679" w:rsidRDefault="009B546A" w:rsidP="00C11620">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EB018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A57394" w14:textId="77777777" w:rsidR="009B546A" w:rsidRPr="001B1679" w:rsidRDefault="009B546A" w:rsidP="00C11620">
            <w:pPr>
              <w:pStyle w:val="TAL"/>
              <w:keepNext w:val="0"/>
              <w:rPr>
                <w:sz w:val="16"/>
                <w:szCs w:val="16"/>
              </w:rPr>
            </w:pPr>
            <w:r w:rsidRPr="001B1679">
              <w:rPr>
                <w:sz w:val="16"/>
                <w:szCs w:val="16"/>
              </w:rPr>
              <w:t>3GPPMEMBER</w:t>
            </w:r>
          </w:p>
        </w:tc>
      </w:tr>
      <w:tr w:rsidR="009B546A" w14:paraId="4B0EC5E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ADF06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ECB4D2" w14:textId="77777777" w:rsidR="009B546A" w:rsidRPr="001B1679" w:rsidRDefault="009B546A" w:rsidP="00C11620">
            <w:pPr>
              <w:pStyle w:val="TAL"/>
              <w:keepNext w:val="0"/>
              <w:rPr>
                <w:sz w:val="16"/>
                <w:szCs w:val="16"/>
              </w:rPr>
            </w:pPr>
            <w:r w:rsidRPr="001B1679">
              <w:rPr>
                <w:sz w:val="16"/>
                <w:szCs w:val="16"/>
              </w:rPr>
              <w:t>Nord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E1E3D6" w14:textId="77777777" w:rsidR="009B546A" w:rsidRPr="001B1679" w:rsidRDefault="009B546A" w:rsidP="00C11620">
            <w:pPr>
              <w:pStyle w:val="TAL"/>
              <w:keepNext w:val="0"/>
              <w:rPr>
                <w:sz w:val="16"/>
                <w:szCs w:val="16"/>
              </w:rPr>
            </w:pPr>
            <w:r w:rsidRPr="001B1679">
              <w:rPr>
                <w:sz w:val="16"/>
                <w:szCs w:val="16"/>
              </w:rPr>
              <w:t>Lars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E52D8" w14:textId="77777777" w:rsidR="009B546A" w:rsidRPr="001B1679" w:rsidRDefault="009B546A" w:rsidP="00C11620">
            <w:pPr>
              <w:pStyle w:val="TAL"/>
              <w:keepNext w:val="0"/>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ED1AF6"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3017D3" w14:textId="77777777" w:rsidR="009B546A" w:rsidRPr="001B1679" w:rsidRDefault="009B546A" w:rsidP="00C11620">
            <w:pPr>
              <w:pStyle w:val="TAL"/>
              <w:keepNext w:val="0"/>
              <w:rPr>
                <w:sz w:val="16"/>
                <w:szCs w:val="16"/>
              </w:rPr>
            </w:pPr>
            <w:r w:rsidRPr="001B1679">
              <w:rPr>
                <w:sz w:val="16"/>
                <w:szCs w:val="16"/>
              </w:rPr>
              <w:t>3GPPMEMBER</w:t>
            </w:r>
          </w:p>
        </w:tc>
      </w:tr>
      <w:tr w:rsidR="009B546A" w14:paraId="73A275D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CC11DB"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D5C297" w14:textId="77777777" w:rsidR="009B546A" w:rsidRPr="001B1679" w:rsidRDefault="009B546A" w:rsidP="00C11620">
            <w:pPr>
              <w:pStyle w:val="TAL"/>
              <w:keepNext w:val="0"/>
              <w:rPr>
                <w:sz w:val="16"/>
                <w:szCs w:val="16"/>
              </w:rPr>
            </w:pPr>
            <w:r w:rsidRPr="001B1679">
              <w:rPr>
                <w:sz w:val="16"/>
                <w:szCs w:val="16"/>
              </w:rPr>
              <w:t>Nuggehalli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97185C" w14:textId="77777777" w:rsidR="009B546A" w:rsidRPr="001B1679" w:rsidRDefault="009B546A" w:rsidP="00C11620">
            <w:pPr>
              <w:pStyle w:val="TAL"/>
              <w:keepNext w:val="0"/>
              <w:rPr>
                <w:sz w:val="16"/>
                <w:szCs w:val="16"/>
              </w:rPr>
            </w:pPr>
            <w:r w:rsidRPr="001B1679">
              <w:rPr>
                <w:sz w:val="16"/>
                <w:szCs w:val="16"/>
              </w:rPr>
              <w:t>Pavan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8E64DA" w14:textId="77777777" w:rsidR="009B546A" w:rsidRPr="001B1679" w:rsidRDefault="009B546A" w:rsidP="00C11620">
            <w:pPr>
              <w:pStyle w:val="TAL"/>
              <w:keepNext w:val="0"/>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BFDA75"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2C9D7C" w14:textId="77777777" w:rsidR="009B546A" w:rsidRPr="001B1679" w:rsidRDefault="009B546A" w:rsidP="00C11620">
            <w:pPr>
              <w:pStyle w:val="TAL"/>
              <w:keepNext w:val="0"/>
              <w:rPr>
                <w:sz w:val="16"/>
                <w:szCs w:val="16"/>
              </w:rPr>
            </w:pPr>
            <w:r w:rsidRPr="001B1679">
              <w:rPr>
                <w:sz w:val="16"/>
                <w:szCs w:val="16"/>
              </w:rPr>
              <w:t>3GPPMEMBER</w:t>
            </w:r>
          </w:p>
        </w:tc>
      </w:tr>
      <w:tr w:rsidR="009B546A" w14:paraId="2382160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9074A1"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D71A21" w14:textId="77777777" w:rsidR="009B546A" w:rsidRPr="001B1679" w:rsidRDefault="009B546A" w:rsidP="00C11620">
            <w:pPr>
              <w:pStyle w:val="TAL"/>
              <w:keepNext w:val="0"/>
              <w:rPr>
                <w:sz w:val="16"/>
                <w:szCs w:val="16"/>
              </w:rPr>
            </w:pPr>
            <w:r w:rsidRPr="001B1679">
              <w:rPr>
                <w:sz w:val="16"/>
                <w:szCs w:val="16"/>
              </w:rPr>
              <w:t>Ondrusova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12556F" w14:textId="77777777" w:rsidR="009B546A" w:rsidRPr="001B1679" w:rsidRDefault="009B546A" w:rsidP="00C11620">
            <w:pPr>
              <w:pStyle w:val="TAL"/>
              <w:keepNext w:val="0"/>
              <w:rPr>
                <w:sz w:val="16"/>
                <w:szCs w:val="16"/>
              </w:rPr>
            </w:pPr>
            <w:r w:rsidRPr="001B1679">
              <w:rPr>
                <w:sz w:val="16"/>
                <w:szCs w:val="16"/>
              </w:rPr>
              <w:t>Sandra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6436F3" w14:textId="77777777" w:rsidR="009B546A" w:rsidRPr="001B1679" w:rsidRDefault="009B546A" w:rsidP="00C11620">
            <w:pPr>
              <w:pStyle w:val="TAL"/>
              <w:keepNext w:val="0"/>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9CE7E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78C09D" w14:textId="77777777" w:rsidR="009B546A" w:rsidRPr="001B1679" w:rsidRDefault="009B546A" w:rsidP="00C11620">
            <w:pPr>
              <w:pStyle w:val="TAL"/>
              <w:keepNext w:val="0"/>
              <w:rPr>
                <w:sz w:val="16"/>
                <w:szCs w:val="16"/>
              </w:rPr>
            </w:pPr>
            <w:r w:rsidRPr="001B1679">
              <w:rPr>
                <w:sz w:val="16"/>
                <w:szCs w:val="16"/>
              </w:rPr>
              <w:t>3GPPMEMBER</w:t>
            </w:r>
          </w:p>
        </w:tc>
      </w:tr>
      <w:tr w:rsidR="009B546A" w14:paraId="146DE1B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9335C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83C29A" w14:textId="77777777" w:rsidR="009B546A" w:rsidRPr="001B1679" w:rsidRDefault="009B546A" w:rsidP="00C11620">
            <w:pPr>
              <w:pStyle w:val="TAL"/>
              <w:keepNext w:val="0"/>
              <w:rPr>
                <w:sz w:val="16"/>
                <w:szCs w:val="16"/>
              </w:rPr>
            </w:pPr>
            <w:r w:rsidRPr="001B1679">
              <w:rPr>
                <w:sz w:val="16"/>
                <w:szCs w:val="16"/>
              </w:rPr>
              <w:t>Oprescu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CD7292" w14:textId="77777777" w:rsidR="009B546A" w:rsidRPr="001B1679" w:rsidRDefault="009B546A" w:rsidP="00C11620">
            <w:pPr>
              <w:pStyle w:val="TAL"/>
              <w:keepNext w:val="0"/>
              <w:rPr>
                <w:sz w:val="16"/>
                <w:szCs w:val="16"/>
              </w:rPr>
            </w:pPr>
            <w:r w:rsidRPr="001B1679">
              <w:rPr>
                <w:sz w:val="16"/>
                <w:szCs w:val="16"/>
              </w:rPr>
              <w:t>Val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B14912" w14:textId="77777777" w:rsidR="009B546A" w:rsidRPr="001B1679" w:rsidRDefault="009B546A" w:rsidP="00C11620">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4CFF1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E32777" w14:textId="77777777" w:rsidR="009B546A" w:rsidRPr="001B1679" w:rsidRDefault="009B546A" w:rsidP="00C11620">
            <w:pPr>
              <w:pStyle w:val="TAL"/>
              <w:keepNext w:val="0"/>
              <w:rPr>
                <w:sz w:val="16"/>
                <w:szCs w:val="16"/>
              </w:rPr>
            </w:pPr>
            <w:r w:rsidRPr="001B1679">
              <w:rPr>
                <w:sz w:val="16"/>
                <w:szCs w:val="16"/>
              </w:rPr>
              <w:t>3GPPMEMBER</w:t>
            </w:r>
          </w:p>
        </w:tc>
      </w:tr>
      <w:tr w:rsidR="009B546A" w14:paraId="5DAC44A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79000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02B826" w14:textId="77777777" w:rsidR="009B546A" w:rsidRPr="001B1679" w:rsidRDefault="009B546A" w:rsidP="00C11620">
            <w:pPr>
              <w:pStyle w:val="TAL"/>
              <w:keepNext w:val="0"/>
              <w:rPr>
                <w:sz w:val="16"/>
                <w:szCs w:val="16"/>
              </w:rPr>
            </w:pPr>
            <w:r w:rsidRPr="001B1679">
              <w:rPr>
                <w:sz w:val="16"/>
                <w:szCs w:val="16"/>
              </w:rPr>
              <w:t>Palle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5F7F12" w14:textId="77777777" w:rsidR="009B546A" w:rsidRPr="001B1679" w:rsidRDefault="009B546A" w:rsidP="00C11620">
            <w:pPr>
              <w:pStyle w:val="TAL"/>
              <w:keepNext w:val="0"/>
              <w:rPr>
                <w:sz w:val="16"/>
                <w:szCs w:val="16"/>
              </w:rPr>
            </w:pPr>
            <w:r w:rsidRPr="001B1679">
              <w:rPr>
                <w:sz w:val="16"/>
                <w:szCs w:val="16"/>
              </w:rPr>
              <w:t>Naveen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9A935C" w14:textId="77777777" w:rsidR="009B546A" w:rsidRPr="001B1679" w:rsidRDefault="009B546A" w:rsidP="00C11620">
            <w:pPr>
              <w:pStyle w:val="TAL"/>
              <w:keepNext w:val="0"/>
              <w:rPr>
                <w:sz w:val="16"/>
                <w:szCs w:val="16"/>
              </w:rPr>
            </w:pPr>
            <w:r w:rsidRPr="001B1679">
              <w:rPr>
                <w:sz w:val="16"/>
                <w:szCs w:val="16"/>
              </w:rPr>
              <w:t>Apple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13DE4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4329ED" w14:textId="77777777" w:rsidR="009B546A" w:rsidRPr="001B1679" w:rsidRDefault="009B546A" w:rsidP="00C11620">
            <w:pPr>
              <w:pStyle w:val="TAL"/>
              <w:keepNext w:val="0"/>
              <w:rPr>
                <w:sz w:val="16"/>
                <w:szCs w:val="16"/>
              </w:rPr>
            </w:pPr>
            <w:r w:rsidRPr="001B1679">
              <w:rPr>
                <w:sz w:val="16"/>
                <w:szCs w:val="16"/>
              </w:rPr>
              <w:t>3GPPMEMBER</w:t>
            </w:r>
          </w:p>
        </w:tc>
      </w:tr>
      <w:tr w:rsidR="009B546A" w14:paraId="34AF181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D2DFE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E3CECD" w14:textId="77777777" w:rsidR="009B546A" w:rsidRPr="001B1679" w:rsidRDefault="009B546A" w:rsidP="00C11620">
            <w:pPr>
              <w:pStyle w:val="TAL"/>
              <w:keepNext w:val="0"/>
              <w:rPr>
                <w:sz w:val="16"/>
                <w:szCs w:val="16"/>
              </w:rPr>
            </w:pPr>
            <w:r w:rsidRPr="001B1679">
              <w:rPr>
                <w:sz w:val="16"/>
                <w:szCs w:val="16"/>
              </w:rPr>
              <w:t>Pan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813EF3" w14:textId="77777777" w:rsidR="009B546A" w:rsidRPr="001B1679" w:rsidRDefault="009B546A" w:rsidP="00C11620">
            <w:pPr>
              <w:pStyle w:val="TAL"/>
              <w:keepNext w:val="0"/>
              <w:rPr>
                <w:sz w:val="16"/>
                <w:szCs w:val="16"/>
              </w:rPr>
            </w:pPr>
            <w:r w:rsidRPr="001B1679">
              <w:rPr>
                <w:sz w:val="16"/>
                <w:szCs w:val="16"/>
              </w:rPr>
              <w:t>Xueming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8DE1F" w14:textId="77777777" w:rsidR="009B546A" w:rsidRPr="001B1679" w:rsidRDefault="009B546A" w:rsidP="00C11620">
            <w:pPr>
              <w:pStyle w:val="TAL"/>
              <w:keepNext w:val="0"/>
              <w:rPr>
                <w:sz w:val="16"/>
                <w:szCs w:val="16"/>
              </w:rPr>
            </w:pPr>
            <w:r w:rsidRPr="001B1679">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4E303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9B94FA" w14:textId="77777777" w:rsidR="009B546A" w:rsidRPr="001B1679" w:rsidRDefault="009B546A" w:rsidP="00C11620">
            <w:pPr>
              <w:pStyle w:val="TAL"/>
              <w:keepNext w:val="0"/>
              <w:rPr>
                <w:sz w:val="16"/>
                <w:szCs w:val="16"/>
              </w:rPr>
            </w:pPr>
            <w:r w:rsidRPr="001B1679">
              <w:rPr>
                <w:sz w:val="16"/>
                <w:szCs w:val="16"/>
              </w:rPr>
              <w:t>3GPPMEMBER</w:t>
            </w:r>
          </w:p>
        </w:tc>
      </w:tr>
      <w:tr w:rsidR="009B546A" w14:paraId="1C96B92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3CA31E"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4A9188" w14:textId="77777777" w:rsidR="009B546A" w:rsidRPr="001B1679" w:rsidRDefault="009B546A" w:rsidP="00C11620">
            <w:pPr>
              <w:pStyle w:val="TAL"/>
              <w:keepNext w:val="0"/>
              <w:rPr>
                <w:sz w:val="16"/>
                <w:szCs w:val="16"/>
              </w:rPr>
            </w:pPr>
            <w:r w:rsidRPr="001B1679">
              <w:rPr>
                <w:sz w:val="16"/>
                <w:szCs w:val="16"/>
              </w:rPr>
              <w:t>Pani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BE143B" w14:textId="77777777" w:rsidR="009B546A" w:rsidRPr="001B1679" w:rsidRDefault="009B546A" w:rsidP="00C11620">
            <w:pPr>
              <w:pStyle w:val="TAL"/>
              <w:keepNext w:val="0"/>
              <w:rPr>
                <w:sz w:val="16"/>
                <w:szCs w:val="16"/>
              </w:rPr>
            </w:pPr>
            <w:r w:rsidRPr="001B1679">
              <w:rPr>
                <w:sz w:val="16"/>
                <w:szCs w:val="16"/>
              </w:rPr>
              <w:t>Diana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1ADECC" w14:textId="77777777" w:rsidR="009B546A" w:rsidRPr="001B1679" w:rsidRDefault="009B546A" w:rsidP="00C11620">
            <w:pPr>
              <w:pStyle w:val="TAL"/>
              <w:keepNext w:val="0"/>
              <w:rPr>
                <w:sz w:val="16"/>
                <w:szCs w:val="16"/>
              </w:rPr>
            </w:pPr>
            <w:r w:rsidRPr="001B1679">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E1F6E7"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C9B7A2" w14:textId="77777777" w:rsidR="009B546A" w:rsidRPr="001B1679" w:rsidRDefault="009B546A" w:rsidP="00C11620">
            <w:pPr>
              <w:pStyle w:val="TAL"/>
              <w:keepNext w:val="0"/>
              <w:rPr>
                <w:sz w:val="16"/>
                <w:szCs w:val="16"/>
              </w:rPr>
            </w:pPr>
            <w:r w:rsidRPr="001B1679">
              <w:rPr>
                <w:sz w:val="16"/>
                <w:szCs w:val="16"/>
              </w:rPr>
              <w:t>3GPPMEMBER</w:t>
            </w:r>
          </w:p>
        </w:tc>
      </w:tr>
      <w:tr w:rsidR="009B546A" w14:paraId="18E708B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49542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2E06E0" w14:textId="77777777" w:rsidR="009B546A" w:rsidRPr="001B1679" w:rsidRDefault="009B546A" w:rsidP="00C11620">
            <w:pPr>
              <w:pStyle w:val="TAL"/>
              <w:keepNext w:val="0"/>
              <w:rPr>
                <w:sz w:val="16"/>
                <w:szCs w:val="16"/>
              </w:rPr>
            </w:pPr>
            <w:r w:rsidRPr="001B1679">
              <w:rPr>
                <w:sz w:val="16"/>
                <w:szCs w:val="16"/>
              </w:rPr>
              <w:t>PARK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CAADBF" w14:textId="77777777" w:rsidR="009B546A" w:rsidRPr="001B1679" w:rsidRDefault="009B546A" w:rsidP="00C11620">
            <w:pPr>
              <w:pStyle w:val="TAL"/>
              <w:keepNext w:val="0"/>
              <w:rPr>
                <w:sz w:val="16"/>
                <w:szCs w:val="16"/>
              </w:rPr>
            </w:pPr>
            <w:r w:rsidRPr="001B1679">
              <w:rPr>
                <w:sz w:val="16"/>
                <w:szCs w:val="16"/>
              </w:rPr>
              <w:t>ILSOO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784138" w14:textId="77777777" w:rsidR="009B546A" w:rsidRPr="001B1679" w:rsidRDefault="009B546A" w:rsidP="00C11620">
            <w:pPr>
              <w:pStyle w:val="TAL"/>
              <w:keepNext w:val="0"/>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6ACA19"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D8093C" w14:textId="77777777" w:rsidR="009B546A" w:rsidRPr="001B1679" w:rsidRDefault="009B546A" w:rsidP="00C11620">
            <w:pPr>
              <w:pStyle w:val="TAL"/>
              <w:keepNext w:val="0"/>
              <w:rPr>
                <w:sz w:val="16"/>
                <w:szCs w:val="16"/>
              </w:rPr>
            </w:pPr>
            <w:r w:rsidRPr="001B1679">
              <w:rPr>
                <w:sz w:val="16"/>
                <w:szCs w:val="16"/>
              </w:rPr>
              <w:t>3GPPMEMBER</w:t>
            </w:r>
          </w:p>
        </w:tc>
      </w:tr>
      <w:tr w:rsidR="009B546A" w14:paraId="2EDF4DC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45CD4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E158EF" w14:textId="77777777" w:rsidR="009B546A" w:rsidRPr="001B1679" w:rsidRDefault="009B546A" w:rsidP="00C11620">
            <w:pPr>
              <w:pStyle w:val="TAL"/>
              <w:keepNext w:val="0"/>
              <w:rPr>
                <w:sz w:val="16"/>
                <w:szCs w:val="16"/>
              </w:rPr>
            </w:pPr>
            <w:r w:rsidRPr="001B1679">
              <w:rPr>
                <w:sz w:val="16"/>
                <w:szCs w:val="16"/>
              </w:rPr>
              <w:t>Park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1DCCED" w14:textId="77777777" w:rsidR="009B546A" w:rsidRPr="001B1679" w:rsidRDefault="009B546A" w:rsidP="00C11620">
            <w:pPr>
              <w:pStyle w:val="TAL"/>
              <w:keepNext w:val="0"/>
              <w:rPr>
                <w:sz w:val="16"/>
                <w:szCs w:val="16"/>
              </w:rPr>
            </w:pPr>
            <w:r w:rsidRPr="001B1679">
              <w:rPr>
                <w:sz w:val="16"/>
                <w:szCs w:val="16"/>
              </w:rPr>
              <w:t>Kenneth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4B5C91" w14:textId="77777777" w:rsidR="009B546A" w:rsidRPr="001B1679" w:rsidRDefault="009B546A" w:rsidP="00C11620">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2AF08E"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5B552C" w14:textId="77777777" w:rsidR="009B546A" w:rsidRPr="001B1679" w:rsidRDefault="009B546A" w:rsidP="00C11620">
            <w:pPr>
              <w:pStyle w:val="TAL"/>
              <w:keepNext w:val="0"/>
              <w:rPr>
                <w:sz w:val="16"/>
                <w:szCs w:val="16"/>
              </w:rPr>
            </w:pPr>
            <w:r w:rsidRPr="001B1679">
              <w:rPr>
                <w:sz w:val="16"/>
                <w:szCs w:val="16"/>
              </w:rPr>
              <w:t>3GPPMEMBER</w:t>
            </w:r>
          </w:p>
        </w:tc>
      </w:tr>
      <w:tr w:rsidR="009B546A" w14:paraId="2C36D3D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B8A2F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51A4DF" w14:textId="77777777" w:rsidR="009B546A" w:rsidRPr="001B1679" w:rsidRDefault="009B546A" w:rsidP="00C11620">
            <w:pPr>
              <w:pStyle w:val="TAL"/>
              <w:keepNext w:val="0"/>
              <w:rPr>
                <w:sz w:val="16"/>
                <w:szCs w:val="16"/>
              </w:rPr>
            </w:pPr>
            <w:r w:rsidRPr="001B1679">
              <w:rPr>
                <w:sz w:val="16"/>
                <w:szCs w:val="16"/>
              </w:rPr>
              <w:t>Parolari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2EB424" w14:textId="77777777" w:rsidR="009B546A" w:rsidRPr="001B1679" w:rsidRDefault="009B546A" w:rsidP="00C11620">
            <w:pPr>
              <w:pStyle w:val="TAL"/>
              <w:keepNext w:val="0"/>
              <w:rPr>
                <w:sz w:val="16"/>
                <w:szCs w:val="16"/>
              </w:rPr>
            </w:pPr>
            <w:r w:rsidRPr="001B1679">
              <w:rPr>
                <w:sz w:val="16"/>
                <w:szCs w:val="16"/>
              </w:rPr>
              <w:t>Sergio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C1743D" w14:textId="77777777" w:rsidR="009B546A" w:rsidRPr="001B1679" w:rsidRDefault="009B546A" w:rsidP="00C11620">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95139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1E4481" w14:textId="77777777" w:rsidR="009B546A" w:rsidRPr="001B1679" w:rsidRDefault="009B546A" w:rsidP="00C11620">
            <w:pPr>
              <w:pStyle w:val="TAL"/>
              <w:keepNext w:val="0"/>
              <w:rPr>
                <w:sz w:val="16"/>
                <w:szCs w:val="16"/>
              </w:rPr>
            </w:pPr>
            <w:r w:rsidRPr="001B1679">
              <w:rPr>
                <w:sz w:val="16"/>
                <w:szCs w:val="16"/>
              </w:rPr>
              <w:t>3GPPMEMBER</w:t>
            </w:r>
          </w:p>
        </w:tc>
      </w:tr>
      <w:tr w:rsidR="009B546A" w14:paraId="10DF33C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6ABEA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2189D9" w14:textId="77777777" w:rsidR="009B546A" w:rsidRPr="001B1679" w:rsidRDefault="009B546A" w:rsidP="00C11620">
            <w:pPr>
              <w:pStyle w:val="TAL"/>
              <w:keepNext w:val="0"/>
              <w:rPr>
                <w:sz w:val="16"/>
                <w:szCs w:val="16"/>
              </w:rPr>
            </w:pPr>
            <w:r w:rsidRPr="001B1679">
              <w:rPr>
                <w:sz w:val="16"/>
                <w:szCs w:val="16"/>
              </w:rPr>
              <w:t>Pesonen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B240F8" w14:textId="77777777" w:rsidR="009B546A" w:rsidRPr="001B1679" w:rsidRDefault="009B546A" w:rsidP="00C11620">
            <w:pPr>
              <w:pStyle w:val="TAL"/>
              <w:keepNext w:val="0"/>
              <w:rPr>
                <w:sz w:val="16"/>
                <w:szCs w:val="16"/>
              </w:rPr>
            </w:pPr>
            <w:r w:rsidRPr="001B1679">
              <w:rPr>
                <w:sz w:val="16"/>
                <w:szCs w:val="16"/>
              </w:rPr>
              <w:t>Tero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733CBD" w14:textId="77777777" w:rsidR="009B546A" w:rsidRPr="001B1679" w:rsidRDefault="009B546A" w:rsidP="00C11620">
            <w:pPr>
              <w:pStyle w:val="TAL"/>
              <w:keepNext w:val="0"/>
              <w:rPr>
                <w:sz w:val="16"/>
                <w:szCs w:val="16"/>
              </w:rPr>
            </w:pPr>
            <w:r w:rsidRPr="001B1679">
              <w:rPr>
                <w:sz w:val="16"/>
                <w:szCs w:val="16"/>
              </w:rPr>
              <w:t>Erillisverkot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EE05E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65A105" w14:textId="77777777" w:rsidR="009B546A" w:rsidRPr="001B1679" w:rsidRDefault="009B546A" w:rsidP="00C11620">
            <w:pPr>
              <w:pStyle w:val="TAL"/>
              <w:keepNext w:val="0"/>
              <w:rPr>
                <w:sz w:val="16"/>
                <w:szCs w:val="16"/>
              </w:rPr>
            </w:pPr>
            <w:r w:rsidRPr="001B1679">
              <w:rPr>
                <w:sz w:val="16"/>
                <w:szCs w:val="16"/>
              </w:rPr>
              <w:t>3GPPMEMBER</w:t>
            </w:r>
          </w:p>
        </w:tc>
      </w:tr>
      <w:tr w:rsidR="009B546A" w14:paraId="5F0CA44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D32A65"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0E4640" w14:textId="77777777" w:rsidR="009B546A" w:rsidRPr="001B1679" w:rsidRDefault="009B546A" w:rsidP="00C11620">
            <w:pPr>
              <w:pStyle w:val="TAL"/>
              <w:keepNext w:val="0"/>
              <w:rPr>
                <w:sz w:val="16"/>
                <w:szCs w:val="16"/>
              </w:rPr>
            </w:pPr>
            <w:r w:rsidRPr="001B1679">
              <w:rPr>
                <w:sz w:val="16"/>
                <w:szCs w:val="16"/>
              </w:rPr>
              <w:t>Pinheiro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A9CBC3" w14:textId="77777777" w:rsidR="009B546A" w:rsidRPr="001B1679" w:rsidRDefault="009B546A" w:rsidP="00C11620">
            <w:pPr>
              <w:pStyle w:val="TAL"/>
              <w:keepNext w:val="0"/>
              <w:rPr>
                <w:sz w:val="16"/>
                <w:szCs w:val="16"/>
              </w:rPr>
            </w:pPr>
            <w:r w:rsidRPr="001B1679">
              <w:rPr>
                <w:sz w:val="16"/>
                <w:szCs w:val="16"/>
              </w:rPr>
              <w:t>Melissa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FAA865" w14:textId="77777777" w:rsidR="009B546A" w:rsidRPr="001B1679" w:rsidRDefault="009B546A" w:rsidP="00C11620">
            <w:pPr>
              <w:pStyle w:val="TAL"/>
              <w:keepNext w:val="0"/>
              <w:rPr>
                <w:sz w:val="16"/>
                <w:szCs w:val="16"/>
              </w:rPr>
            </w:pPr>
            <w:r w:rsidRPr="001B1679">
              <w:rPr>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1AF92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D4BABC" w14:textId="77777777" w:rsidR="009B546A" w:rsidRPr="001B1679" w:rsidRDefault="009B546A" w:rsidP="00C11620">
            <w:pPr>
              <w:pStyle w:val="TAL"/>
              <w:keepNext w:val="0"/>
              <w:rPr>
                <w:sz w:val="16"/>
                <w:szCs w:val="16"/>
              </w:rPr>
            </w:pPr>
            <w:r w:rsidRPr="001B1679">
              <w:rPr>
                <w:sz w:val="16"/>
                <w:szCs w:val="16"/>
              </w:rPr>
              <w:t>3GPPMEMBER</w:t>
            </w:r>
          </w:p>
        </w:tc>
      </w:tr>
      <w:tr w:rsidR="009B546A" w14:paraId="29DB111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306F37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B5D9A4" w14:textId="77777777" w:rsidR="009B546A" w:rsidRPr="001B1679" w:rsidRDefault="009B546A" w:rsidP="00C11620">
            <w:pPr>
              <w:pStyle w:val="TAL"/>
              <w:keepNext w:val="0"/>
              <w:rPr>
                <w:sz w:val="16"/>
                <w:szCs w:val="16"/>
              </w:rPr>
            </w:pPr>
            <w:r w:rsidRPr="001B1679">
              <w:rPr>
                <w:sz w:val="16"/>
                <w:szCs w:val="16"/>
              </w:rPr>
              <w:t>Piroard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6B4D23" w14:textId="77777777" w:rsidR="009B546A" w:rsidRPr="001B1679" w:rsidRDefault="009B546A" w:rsidP="00C11620">
            <w:pPr>
              <w:pStyle w:val="TAL"/>
              <w:keepNext w:val="0"/>
              <w:rPr>
                <w:sz w:val="16"/>
                <w:szCs w:val="16"/>
              </w:rPr>
            </w:pPr>
            <w:r w:rsidRPr="001B1679">
              <w:rPr>
                <w:sz w:val="16"/>
                <w:szCs w:val="16"/>
              </w:rPr>
              <w:t>Francois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7AF90D" w14:textId="77777777" w:rsidR="009B546A" w:rsidRPr="001B1679" w:rsidRDefault="009B546A" w:rsidP="00C11620">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B1508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6BE91F" w14:textId="77777777" w:rsidR="009B546A" w:rsidRPr="001B1679" w:rsidRDefault="009B546A" w:rsidP="00C11620">
            <w:pPr>
              <w:pStyle w:val="TAL"/>
              <w:keepNext w:val="0"/>
              <w:rPr>
                <w:sz w:val="16"/>
                <w:szCs w:val="16"/>
              </w:rPr>
            </w:pPr>
            <w:r w:rsidRPr="001B1679">
              <w:rPr>
                <w:sz w:val="16"/>
                <w:szCs w:val="16"/>
              </w:rPr>
              <w:t>3GPPMEMBER</w:t>
            </w:r>
          </w:p>
        </w:tc>
      </w:tr>
      <w:tr w:rsidR="009B546A" w14:paraId="2680971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2AABF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140710" w14:textId="77777777" w:rsidR="009B546A" w:rsidRPr="001B1679" w:rsidRDefault="009B546A" w:rsidP="00C11620">
            <w:pPr>
              <w:pStyle w:val="TAL"/>
              <w:keepNext w:val="0"/>
              <w:rPr>
                <w:sz w:val="16"/>
                <w:szCs w:val="16"/>
              </w:rPr>
            </w:pPr>
            <w:r w:rsidRPr="001B1679">
              <w:rPr>
                <w:sz w:val="16"/>
                <w:szCs w:val="16"/>
              </w:rPr>
              <w:t>Pope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5FAC9C" w14:textId="77777777" w:rsidR="009B546A" w:rsidRPr="001B1679" w:rsidRDefault="009B546A" w:rsidP="00C11620">
            <w:pPr>
              <w:pStyle w:val="TAL"/>
              <w:keepNext w:val="0"/>
              <w:rPr>
                <w:sz w:val="16"/>
                <w:szCs w:val="16"/>
              </w:rPr>
            </w:pPr>
            <w:r w:rsidRPr="001B1679">
              <w:rPr>
                <w:sz w:val="16"/>
                <w:szCs w:val="16"/>
              </w:rPr>
              <w:t>Maurice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6D8E33"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F516D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7A078E" w14:textId="77777777" w:rsidR="009B546A" w:rsidRPr="001B1679" w:rsidRDefault="009B546A" w:rsidP="00C11620">
            <w:pPr>
              <w:pStyle w:val="TAL"/>
              <w:keepNext w:val="0"/>
              <w:rPr>
                <w:sz w:val="16"/>
                <w:szCs w:val="16"/>
              </w:rPr>
            </w:pPr>
            <w:r w:rsidRPr="001B1679">
              <w:rPr>
                <w:sz w:val="16"/>
                <w:szCs w:val="16"/>
              </w:rPr>
              <w:t>3GPPORG_REP</w:t>
            </w:r>
          </w:p>
        </w:tc>
      </w:tr>
      <w:tr w:rsidR="009B546A" w14:paraId="52C3522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30682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17849F" w14:textId="77777777" w:rsidR="009B546A" w:rsidRPr="001B1679" w:rsidRDefault="009B546A" w:rsidP="00C11620">
            <w:pPr>
              <w:pStyle w:val="TAL"/>
              <w:keepNext w:val="0"/>
              <w:rPr>
                <w:sz w:val="16"/>
                <w:szCs w:val="16"/>
              </w:rPr>
            </w:pPr>
            <w:r w:rsidRPr="001B1679">
              <w:rPr>
                <w:sz w:val="16"/>
                <w:szCs w:val="16"/>
              </w:rPr>
              <w:t>Potetsianakis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4777F1" w14:textId="77777777" w:rsidR="009B546A" w:rsidRPr="001B1679" w:rsidRDefault="009B546A" w:rsidP="00C11620">
            <w:pPr>
              <w:pStyle w:val="TAL"/>
              <w:keepNext w:val="0"/>
              <w:rPr>
                <w:sz w:val="16"/>
                <w:szCs w:val="16"/>
              </w:rPr>
            </w:pPr>
            <w:r w:rsidRPr="001B1679">
              <w:rPr>
                <w:sz w:val="16"/>
                <w:szCs w:val="16"/>
              </w:rPr>
              <w:t>Emmanouil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D12A85" w14:textId="77777777" w:rsidR="009B546A" w:rsidRPr="001B1679" w:rsidRDefault="009B546A" w:rsidP="00C11620">
            <w:pPr>
              <w:pStyle w:val="TAL"/>
              <w:keepNext w:val="0"/>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59259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0382F1" w14:textId="77777777" w:rsidR="009B546A" w:rsidRPr="001B1679" w:rsidRDefault="009B546A" w:rsidP="00C11620">
            <w:pPr>
              <w:pStyle w:val="TAL"/>
              <w:keepNext w:val="0"/>
              <w:rPr>
                <w:sz w:val="16"/>
                <w:szCs w:val="16"/>
              </w:rPr>
            </w:pPr>
            <w:r w:rsidRPr="001B1679">
              <w:rPr>
                <w:sz w:val="16"/>
                <w:szCs w:val="16"/>
              </w:rPr>
              <w:t>3GPPMEMBER</w:t>
            </w:r>
          </w:p>
        </w:tc>
      </w:tr>
      <w:tr w:rsidR="009B546A" w14:paraId="2986001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32C27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5BEA9B" w14:textId="77777777" w:rsidR="009B546A" w:rsidRPr="001B1679" w:rsidRDefault="009B546A" w:rsidP="00C11620">
            <w:pPr>
              <w:pStyle w:val="TAL"/>
              <w:keepNext w:val="0"/>
              <w:rPr>
                <w:sz w:val="16"/>
                <w:szCs w:val="16"/>
              </w:rPr>
            </w:pPr>
            <w:r w:rsidRPr="001B1679">
              <w:rPr>
                <w:sz w:val="16"/>
                <w:szCs w:val="16"/>
              </w:rPr>
              <w:t>Pudney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443B29" w14:textId="77777777" w:rsidR="009B546A" w:rsidRPr="001B1679" w:rsidRDefault="009B546A" w:rsidP="00C11620">
            <w:pPr>
              <w:pStyle w:val="TAL"/>
              <w:keepNext w:val="0"/>
              <w:rPr>
                <w:sz w:val="16"/>
                <w:szCs w:val="16"/>
              </w:rPr>
            </w:pPr>
            <w:r w:rsidRPr="001B1679">
              <w:rPr>
                <w:sz w:val="16"/>
                <w:szCs w:val="16"/>
              </w:rPr>
              <w:t>Chris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9E81AA" w14:textId="77777777" w:rsidR="009B546A" w:rsidRPr="001B1679" w:rsidRDefault="009B546A" w:rsidP="00C11620">
            <w:pPr>
              <w:pStyle w:val="TAL"/>
              <w:keepNext w:val="0"/>
              <w:rPr>
                <w:sz w:val="16"/>
                <w:szCs w:val="16"/>
              </w:rPr>
            </w:pPr>
            <w:r w:rsidRPr="001B1679">
              <w:rPr>
                <w:sz w:val="16"/>
                <w:szCs w:val="16"/>
              </w:rPr>
              <w:t>Vodafone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E134A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AD6845" w14:textId="77777777" w:rsidR="009B546A" w:rsidRPr="001B1679" w:rsidRDefault="009B546A" w:rsidP="00C11620">
            <w:pPr>
              <w:pStyle w:val="TAL"/>
              <w:keepNext w:val="0"/>
              <w:rPr>
                <w:sz w:val="16"/>
                <w:szCs w:val="16"/>
              </w:rPr>
            </w:pPr>
            <w:r w:rsidRPr="001B1679">
              <w:rPr>
                <w:sz w:val="16"/>
                <w:szCs w:val="16"/>
              </w:rPr>
              <w:t>3GPPMEMBER</w:t>
            </w:r>
          </w:p>
        </w:tc>
      </w:tr>
      <w:tr w:rsidR="009B546A" w14:paraId="5B9E092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BEA18A"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47F888" w14:textId="77777777" w:rsidR="009B546A" w:rsidRPr="001B1679" w:rsidRDefault="009B546A" w:rsidP="00C11620">
            <w:pPr>
              <w:pStyle w:val="TAL"/>
              <w:keepNext w:val="0"/>
              <w:rPr>
                <w:sz w:val="16"/>
                <w:szCs w:val="16"/>
              </w:rPr>
            </w:pPr>
            <w:r w:rsidRPr="001B1679">
              <w:rPr>
                <w:sz w:val="16"/>
                <w:szCs w:val="16"/>
              </w:rPr>
              <w:t>Qi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166B9A" w14:textId="77777777" w:rsidR="009B546A" w:rsidRPr="001B1679" w:rsidRDefault="009B546A" w:rsidP="00C11620">
            <w:pPr>
              <w:pStyle w:val="TAL"/>
              <w:keepNext w:val="0"/>
              <w:rPr>
                <w:sz w:val="16"/>
                <w:szCs w:val="16"/>
              </w:rPr>
            </w:pPr>
            <w:r w:rsidRPr="001B1679">
              <w:rPr>
                <w:sz w:val="16"/>
                <w:szCs w:val="16"/>
              </w:rPr>
              <w:t>Caixia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2A9F87"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36DACD"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74E5BA" w14:textId="77777777" w:rsidR="009B546A" w:rsidRPr="001B1679" w:rsidRDefault="009B546A" w:rsidP="00C11620">
            <w:pPr>
              <w:pStyle w:val="TAL"/>
              <w:keepNext w:val="0"/>
              <w:rPr>
                <w:sz w:val="16"/>
                <w:szCs w:val="16"/>
              </w:rPr>
            </w:pPr>
            <w:r w:rsidRPr="001B1679">
              <w:rPr>
                <w:sz w:val="16"/>
                <w:szCs w:val="16"/>
              </w:rPr>
              <w:t>3GPPMEMBER</w:t>
            </w:r>
          </w:p>
        </w:tc>
      </w:tr>
      <w:tr w:rsidR="009B546A" w14:paraId="50ED618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D11AD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00955B" w14:textId="77777777" w:rsidR="009B546A" w:rsidRPr="001B1679" w:rsidRDefault="009B546A" w:rsidP="00C11620">
            <w:pPr>
              <w:pStyle w:val="TAL"/>
              <w:keepNext w:val="0"/>
              <w:rPr>
                <w:sz w:val="16"/>
                <w:szCs w:val="16"/>
              </w:rPr>
            </w:pPr>
            <w:r w:rsidRPr="001B1679">
              <w:rPr>
                <w:sz w:val="16"/>
                <w:szCs w:val="16"/>
              </w:rPr>
              <w:t>QIN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6EB4AD" w14:textId="77777777" w:rsidR="009B546A" w:rsidRPr="001B1679" w:rsidRDefault="009B546A" w:rsidP="00C11620">
            <w:pPr>
              <w:pStyle w:val="TAL"/>
              <w:keepNext w:val="0"/>
              <w:rPr>
                <w:sz w:val="16"/>
                <w:szCs w:val="16"/>
              </w:rPr>
            </w:pPr>
            <w:r w:rsidRPr="001B1679">
              <w:rPr>
                <w:sz w:val="16"/>
                <w:szCs w:val="16"/>
              </w:rPr>
              <w:t>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162AE9" w14:textId="77777777" w:rsidR="009B546A" w:rsidRPr="001B1679" w:rsidRDefault="009B546A" w:rsidP="00C11620">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79133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E33ECF" w14:textId="77777777" w:rsidR="009B546A" w:rsidRPr="001B1679" w:rsidRDefault="009B546A" w:rsidP="00C11620">
            <w:pPr>
              <w:pStyle w:val="TAL"/>
              <w:keepNext w:val="0"/>
              <w:rPr>
                <w:sz w:val="16"/>
                <w:szCs w:val="16"/>
              </w:rPr>
            </w:pPr>
            <w:r w:rsidRPr="001B1679">
              <w:rPr>
                <w:sz w:val="16"/>
                <w:szCs w:val="16"/>
              </w:rPr>
              <w:t>3GPPMEMBER</w:t>
            </w:r>
          </w:p>
        </w:tc>
      </w:tr>
      <w:tr w:rsidR="009B546A" w14:paraId="1A031E0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C2E86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59D2DC" w14:textId="77777777" w:rsidR="009B546A" w:rsidRPr="001B1679" w:rsidRDefault="009B546A" w:rsidP="00C11620">
            <w:pPr>
              <w:pStyle w:val="TAL"/>
              <w:keepNext w:val="0"/>
              <w:rPr>
                <w:sz w:val="16"/>
                <w:szCs w:val="16"/>
              </w:rPr>
            </w:pPr>
            <w:r w:rsidRPr="001B1679">
              <w:rPr>
                <w:sz w:val="16"/>
                <w:szCs w:val="16"/>
              </w:rPr>
              <w:t>Qiu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FB4B45" w14:textId="77777777" w:rsidR="009B546A" w:rsidRPr="001B1679" w:rsidRDefault="009B546A" w:rsidP="00C11620">
            <w:pPr>
              <w:pStyle w:val="TAL"/>
              <w:keepNext w:val="0"/>
              <w:rPr>
                <w:sz w:val="16"/>
                <w:szCs w:val="16"/>
              </w:rPr>
            </w:pPr>
            <w:r w:rsidRPr="001B1679">
              <w:rPr>
                <w:sz w:val="16"/>
                <w:szCs w:val="16"/>
              </w:rPr>
              <w:t>Haijie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834799" w14:textId="77777777" w:rsidR="009B546A" w:rsidRPr="001B1679" w:rsidRDefault="009B546A" w:rsidP="00C11620">
            <w:pPr>
              <w:pStyle w:val="TAL"/>
              <w:keepNext w:val="0"/>
              <w:rPr>
                <w:sz w:val="16"/>
                <w:szCs w:val="16"/>
              </w:rPr>
            </w:pPr>
            <w:r w:rsidRPr="001B1679">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5E6E8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C328DB" w14:textId="77777777" w:rsidR="009B546A" w:rsidRPr="001B1679" w:rsidRDefault="009B546A" w:rsidP="00C11620">
            <w:pPr>
              <w:pStyle w:val="TAL"/>
              <w:keepNext w:val="0"/>
              <w:rPr>
                <w:sz w:val="16"/>
                <w:szCs w:val="16"/>
              </w:rPr>
            </w:pPr>
            <w:r w:rsidRPr="001B1679">
              <w:rPr>
                <w:sz w:val="16"/>
                <w:szCs w:val="16"/>
              </w:rPr>
              <w:t>3GPPMEMBER</w:t>
            </w:r>
          </w:p>
        </w:tc>
      </w:tr>
      <w:tr w:rsidR="009B546A" w14:paraId="719F3B8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A4669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00531F" w14:textId="77777777" w:rsidR="009B546A" w:rsidRPr="001B1679" w:rsidRDefault="009B546A" w:rsidP="00C11620">
            <w:pPr>
              <w:pStyle w:val="TAL"/>
              <w:keepNext w:val="0"/>
              <w:rPr>
                <w:sz w:val="16"/>
                <w:szCs w:val="16"/>
              </w:rPr>
            </w:pPr>
            <w:r w:rsidRPr="001B1679">
              <w:rPr>
                <w:sz w:val="16"/>
                <w:szCs w:val="16"/>
              </w:rPr>
              <w:t>Rækken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81A2CE" w14:textId="77777777" w:rsidR="009B546A" w:rsidRPr="001B1679" w:rsidRDefault="009B546A" w:rsidP="00C11620">
            <w:pPr>
              <w:pStyle w:val="TAL"/>
              <w:keepNext w:val="0"/>
              <w:rPr>
                <w:sz w:val="16"/>
                <w:szCs w:val="16"/>
              </w:rPr>
            </w:pPr>
            <w:r w:rsidRPr="001B1679">
              <w:rPr>
                <w:sz w:val="16"/>
                <w:szCs w:val="16"/>
              </w:rPr>
              <w:t>Rune Harald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4F8ACE" w14:textId="77777777" w:rsidR="009B546A" w:rsidRPr="001B1679" w:rsidRDefault="009B546A" w:rsidP="00C11620">
            <w:pPr>
              <w:pStyle w:val="TAL"/>
              <w:keepNext w:val="0"/>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8CF61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CA0143" w14:textId="77777777" w:rsidR="009B546A" w:rsidRPr="001B1679" w:rsidRDefault="009B546A" w:rsidP="00C11620">
            <w:pPr>
              <w:pStyle w:val="TAL"/>
              <w:keepNext w:val="0"/>
              <w:rPr>
                <w:sz w:val="16"/>
                <w:szCs w:val="16"/>
              </w:rPr>
            </w:pPr>
            <w:r w:rsidRPr="001B1679">
              <w:rPr>
                <w:sz w:val="16"/>
                <w:szCs w:val="16"/>
              </w:rPr>
              <w:t>3GPPMEMBER</w:t>
            </w:r>
          </w:p>
        </w:tc>
      </w:tr>
      <w:tr w:rsidR="009B546A" w14:paraId="10EC5D5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BCBD1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AEAA44" w14:textId="77777777" w:rsidR="009B546A" w:rsidRPr="001B1679" w:rsidRDefault="009B546A" w:rsidP="00C11620">
            <w:pPr>
              <w:pStyle w:val="TAL"/>
              <w:keepNext w:val="0"/>
              <w:rPr>
                <w:sz w:val="16"/>
                <w:szCs w:val="16"/>
              </w:rPr>
            </w:pPr>
            <w:r w:rsidRPr="001B1679">
              <w:rPr>
                <w:sz w:val="16"/>
                <w:szCs w:val="16"/>
              </w:rPr>
              <w:t>Ramanath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C6D229" w14:textId="77777777" w:rsidR="009B546A" w:rsidRPr="001B1679" w:rsidRDefault="009B546A" w:rsidP="00C11620">
            <w:pPr>
              <w:pStyle w:val="TAL"/>
              <w:keepNext w:val="0"/>
              <w:rPr>
                <w:sz w:val="16"/>
                <w:szCs w:val="16"/>
              </w:rPr>
            </w:pPr>
            <w:r w:rsidRPr="001B1679">
              <w:rPr>
                <w:sz w:val="16"/>
                <w:szCs w:val="16"/>
              </w:rPr>
              <w:t>Sreenath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795879" w14:textId="77777777" w:rsidR="009B546A" w:rsidRPr="001B1679" w:rsidRDefault="009B546A" w:rsidP="00C11620">
            <w:pPr>
              <w:pStyle w:val="TAL"/>
              <w:keepNext w:val="0"/>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43CACF"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C85187" w14:textId="77777777" w:rsidR="009B546A" w:rsidRPr="001B1679" w:rsidRDefault="009B546A" w:rsidP="00C11620">
            <w:pPr>
              <w:pStyle w:val="TAL"/>
              <w:keepNext w:val="0"/>
              <w:rPr>
                <w:sz w:val="16"/>
                <w:szCs w:val="16"/>
              </w:rPr>
            </w:pPr>
            <w:r w:rsidRPr="001B1679">
              <w:rPr>
                <w:sz w:val="16"/>
                <w:szCs w:val="16"/>
              </w:rPr>
              <w:t>3GPPMEMBER</w:t>
            </w:r>
          </w:p>
        </w:tc>
      </w:tr>
      <w:tr w:rsidR="009B546A" w14:paraId="4689F07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C4CBE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CE86AD" w14:textId="77777777" w:rsidR="009B546A" w:rsidRPr="001B1679" w:rsidRDefault="009B546A" w:rsidP="00C11620">
            <w:pPr>
              <w:pStyle w:val="TAL"/>
              <w:keepNext w:val="0"/>
              <w:rPr>
                <w:sz w:val="16"/>
                <w:szCs w:val="16"/>
              </w:rPr>
            </w:pPr>
            <w:r w:rsidRPr="001B1679">
              <w:rPr>
                <w:sz w:val="16"/>
                <w:szCs w:val="16"/>
              </w:rPr>
              <w:t>Rath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117210" w14:textId="77777777" w:rsidR="009B546A" w:rsidRPr="001B1679" w:rsidRDefault="009B546A" w:rsidP="00C11620">
            <w:pPr>
              <w:pStyle w:val="TAL"/>
              <w:keepNext w:val="0"/>
              <w:rPr>
                <w:sz w:val="16"/>
                <w:szCs w:val="16"/>
              </w:rPr>
            </w:pPr>
            <w:r w:rsidRPr="001B1679">
              <w:rPr>
                <w:sz w:val="16"/>
                <w:szCs w:val="16"/>
              </w:rPr>
              <w:t>Paresh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51BA23" w14:textId="77777777" w:rsidR="009B546A" w:rsidRPr="001B1679" w:rsidRDefault="009B546A" w:rsidP="00C11620">
            <w:pPr>
              <w:pStyle w:val="TAL"/>
              <w:keepNext w:val="0"/>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5EA0E3"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4F0BF0" w14:textId="77777777" w:rsidR="009B546A" w:rsidRPr="001B1679" w:rsidRDefault="009B546A" w:rsidP="00C11620">
            <w:pPr>
              <w:pStyle w:val="TAL"/>
              <w:keepNext w:val="0"/>
              <w:rPr>
                <w:sz w:val="16"/>
                <w:szCs w:val="16"/>
              </w:rPr>
            </w:pPr>
            <w:r w:rsidRPr="001B1679">
              <w:rPr>
                <w:sz w:val="16"/>
                <w:szCs w:val="16"/>
              </w:rPr>
              <w:t>3GPPMEMBER</w:t>
            </w:r>
          </w:p>
        </w:tc>
      </w:tr>
      <w:tr w:rsidR="009B546A" w14:paraId="4273E2A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DB163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F02807" w14:textId="77777777" w:rsidR="009B546A" w:rsidRPr="001B1679" w:rsidRDefault="009B546A" w:rsidP="00C11620">
            <w:pPr>
              <w:pStyle w:val="TAL"/>
              <w:keepNext w:val="0"/>
              <w:rPr>
                <w:sz w:val="16"/>
                <w:szCs w:val="16"/>
              </w:rPr>
            </w:pPr>
            <w:r w:rsidRPr="001B1679">
              <w:rPr>
                <w:sz w:val="16"/>
                <w:szCs w:val="16"/>
              </w:rPr>
              <w:t>Rengasami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3C6B89" w14:textId="77777777" w:rsidR="009B546A" w:rsidRPr="001B1679" w:rsidRDefault="009B546A" w:rsidP="00C11620">
            <w:pPr>
              <w:pStyle w:val="TAL"/>
              <w:keepNext w:val="0"/>
              <w:rPr>
                <w:sz w:val="16"/>
                <w:szCs w:val="16"/>
              </w:rPr>
            </w:pPr>
            <w:r w:rsidRPr="001B1679">
              <w:rPr>
                <w:sz w:val="16"/>
                <w:szCs w:val="16"/>
              </w:rPr>
              <w:t>Selvam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F63C31" w14:textId="77777777" w:rsidR="009B546A" w:rsidRPr="001B1679" w:rsidRDefault="009B546A" w:rsidP="00C11620">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6FD9F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0A0BCF" w14:textId="77777777" w:rsidR="009B546A" w:rsidRPr="001B1679" w:rsidRDefault="009B546A" w:rsidP="00C11620">
            <w:pPr>
              <w:pStyle w:val="TAL"/>
              <w:keepNext w:val="0"/>
              <w:rPr>
                <w:sz w:val="16"/>
                <w:szCs w:val="16"/>
              </w:rPr>
            </w:pPr>
            <w:r w:rsidRPr="001B1679">
              <w:rPr>
                <w:sz w:val="16"/>
                <w:szCs w:val="16"/>
              </w:rPr>
              <w:t>3GPPMEMBER</w:t>
            </w:r>
          </w:p>
        </w:tc>
      </w:tr>
      <w:tr w:rsidR="009B546A" w14:paraId="6B29331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CC3AB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F6B629" w14:textId="77777777" w:rsidR="009B546A" w:rsidRPr="001B1679" w:rsidRDefault="009B546A" w:rsidP="00C11620">
            <w:pPr>
              <w:pStyle w:val="TAL"/>
              <w:keepNext w:val="0"/>
              <w:rPr>
                <w:sz w:val="16"/>
                <w:szCs w:val="16"/>
              </w:rPr>
            </w:pPr>
            <w:r w:rsidRPr="001B1679">
              <w:rPr>
                <w:sz w:val="16"/>
                <w:szCs w:val="16"/>
              </w:rPr>
              <w:t>Ribeiro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B717A3" w14:textId="77777777" w:rsidR="009B546A" w:rsidRPr="001B1679" w:rsidRDefault="009B546A" w:rsidP="00C11620">
            <w:pPr>
              <w:pStyle w:val="TAL"/>
              <w:keepNext w:val="0"/>
              <w:rPr>
                <w:sz w:val="16"/>
                <w:szCs w:val="16"/>
              </w:rPr>
            </w:pPr>
            <w:r w:rsidRPr="001B1679">
              <w:rPr>
                <w:sz w:val="16"/>
                <w:szCs w:val="16"/>
              </w:rPr>
              <w:t>Cassio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2B2C3" w14:textId="77777777" w:rsidR="009B546A" w:rsidRPr="001B1679" w:rsidRDefault="009B546A" w:rsidP="00C11620">
            <w:pPr>
              <w:pStyle w:val="TAL"/>
              <w:keepNext w:val="0"/>
              <w:rPr>
                <w:sz w:val="16"/>
                <w:szCs w:val="16"/>
              </w:rPr>
            </w:pPr>
            <w:r w:rsidRPr="001B1679">
              <w:rPr>
                <w:sz w:val="16"/>
                <w:szCs w:val="16"/>
              </w:rPr>
              <w:t>Nokia Shanghai Bell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60C7E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E25D7C" w14:textId="77777777" w:rsidR="009B546A" w:rsidRPr="001B1679" w:rsidRDefault="009B546A" w:rsidP="00C11620">
            <w:pPr>
              <w:pStyle w:val="TAL"/>
              <w:keepNext w:val="0"/>
              <w:rPr>
                <w:sz w:val="16"/>
                <w:szCs w:val="16"/>
              </w:rPr>
            </w:pPr>
            <w:r w:rsidRPr="001B1679">
              <w:rPr>
                <w:sz w:val="16"/>
                <w:szCs w:val="16"/>
              </w:rPr>
              <w:t>3GPPMEMBER</w:t>
            </w:r>
          </w:p>
        </w:tc>
      </w:tr>
      <w:tr w:rsidR="009B546A" w14:paraId="7FFD337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99D96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368C40" w14:textId="77777777" w:rsidR="009B546A" w:rsidRPr="001B1679" w:rsidRDefault="009B546A" w:rsidP="00C11620">
            <w:pPr>
              <w:pStyle w:val="TAL"/>
              <w:keepNext w:val="0"/>
              <w:rPr>
                <w:sz w:val="16"/>
                <w:szCs w:val="16"/>
              </w:rPr>
            </w:pPr>
            <w:r w:rsidRPr="001B1679">
              <w:rPr>
                <w:sz w:val="16"/>
                <w:szCs w:val="16"/>
              </w:rPr>
              <w:t>Robson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AF5DCD" w14:textId="77777777" w:rsidR="009B546A" w:rsidRPr="001B1679" w:rsidRDefault="009B546A" w:rsidP="00C11620">
            <w:pPr>
              <w:pStyle w:val="TAL"/>
              <w:keepNext w:val="0"/>
              <w:rPr>
                <w:sz w:val="16"/>
                <w:szCs w:val="16"/>
              </w:rPr>
            </w:pPr>
            <w:r w:rsidRPr="001B1679">
              <w:rPr>
                <w:sz w:val="16"/>
                <w:szCs w:val="16"/>
              </w:rPr>
              <w:t>Julius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AE4057" w14:textId="77777777" w:rsidR="009B546A" w:rsidRPr="001B1679" w:rsidRDefault="009B546A" w:rsidP="00C11620">
            <w:pPr>
              <w:pStyle w:val="TAL"/>
              <w:keepNext w:val="0"/>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E70C4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CF7D0D" w14:textId="77777777" w:rsidR="009B546A" w:rsidRPr="001B1679" w:rsidRDefault="009B546A" w:rsidP="00C11620">
            <w:pPr>
              <w:pStyle w:val="TAL"/>
              <w:keepNext w:val="0"/>
              <w:rPr>
                <w:sz w:val="16"/>
                <w:szCs w:val="16"/>
              </w:rPr>
            </w:pPr>
            <w:r w:rsidRPr="001B1679">
              <w:rPr>
                <w:sz w:val="16"/>
                <w:szCs w:val="16"/>
              </w:rPr>
              <w:t>3GPPMEMBER</w:t>
            </w:r>
          </w:p>
        </w:tc>
      </w:tr>
      <w:tr w:rsidR="009B546A" w14:paraId="36EB3E9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AC2A9B"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EB5625" w14:textId="77777777" w:rsidR="009B546A" w:rsidRPr="001B1679" w:rsidRDefault="009B546A" w:rsidP="00C11620">
            <w:pPr>
              <w:pStyle w:val="TAL"/>
              <w:keepNext w:val="0"/>
              <w:rPr>
                <w:sz w:val="16"/>
                <w:szCs w:val="16"/>
              </w:rPr>
            </w:pPr>
            <w:r w:rsidRPr="001B1679">
              <w:rPr>
                <w:sz w:val="16"/>
                <w:szCs w:val="16"/>
              </w:rPr>
              <w:t>Ryu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54C17A" w14:textId="77777777" w:rsidR="009B546A" w:rsidRPr="001B1679" w:rsidRDefault="009B546A" w:rsidP="00C11620">
            <w:pPr>
              <w:pStyle w:val="TAL"/>
              <w:keepNext w:val="0"/>
              <w:rPr>
                <w:sz w:val="16"/>
                <w:szCs w:val="16"/>
              </w:rPr>
            </w:pPr>
            <w:r w:rsidRPr="001B1679">
              <w:rPr>
                <w:sz w:val="16"/>
                <w:szCs w:val="16"/>
              </w:rPr>
              <w:t>Hyun Suk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F3EDD" w14:textId="77777777" w:rsidR="009B546A" w:rsidRPr="001B1679" w:rsidRDefault="009B546A" w:rsidP="00C11620">
            <w:pPr>
              <w:pStyle w:val="TAL"/>
              <w:keepNext w:val="0"/>
              <w:rPr>
                <w:sz w:val="16"/>
                <w:szCs w:val="16"/>
              </w:rPr>
            </w:pPr>
            <w:r w:rsidRPr="001B1679">
              <w:rPr>
                <w:sz w:val="16"/>
                <w:szCs w:val="16"/>
              </w:rPr>
              <w:t>Samsung Suzhou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6B5A1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6BC180" w14:textId="77777777" w:rsidR="009B546A" w:rsidRPr="001B1679" w:rsidRDefault="009B546A" w:rsidP="00C11620">
            <w:pPr>
              <w:pStyle w:val="TAL"/>
              <w:keepNext w:val="0"/>
              <w:rPr>
                <w:sz w:val="16"/>
                <w:szCs w:val="16"/>
              </w:rPr>
            </w:pPr>
            <w:r w:rsidRPr="001B1679">
              <w:rPr>
                <w:sz w:val="16"/>
                <w:szCs w:val="16"/>
              </w:rPr>
              <w:t>3GPPMEMBER</w:t>
            </w:r>
          </w:p>
        </w:tc>
      </w:tr>
      <w:tr w:rsidR="009B546A" w14:paraId="6324685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CD00B1"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A07E56" w14:textId="77777777" w:rsidR="009B546A" w:rsidRPr="001B1679" w:rsidRDefault="009B546A" w:rsidP="00C11620">
            <w:pPr>
              <w:pStyle w:val="TAL"/>
              <w:keepNext w:val="0"/>
              <w:rPr>
                <w:sz w:val="16"/>
                <w:szCs w:val="16"/>
              </w:rPr>
            </w:pPr>
            <w:r w:rsidRPr="001B1679">
              <w:rPr>
                <w:sz w:val="16"/>
                <w:szCs w:val="16"/>
              </w:rPr>
              <w:t>Ryu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1B82C8" w14:textId="77777777" w:rsidR="009B546A" w:rsidRPr="001B1679" w:rsidRDefault="009B546A" w:rsidP="00C11620">
            <w:pPr>
              <w:pStyle w:val="TAL"/>
              <w:keepNext w:val="0"/>
              <w:rPr>
                <w:sz w:val="16"/>
                <w:szCs w:val="16"/>
              </w:rPr>
            </w:pPr>
            <w:r w:rsidRPr="001B1679">
              <w:rPr>
                <w:sz w:val="16"/>
                <w:szCs w:val="16"/>
              </w:rPr>
              <w:t>Jinsook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750ED1" w14:textId="77777777" w:rsidR="009B546A" w:rsidRPr="001B1679" w:rsidRDefault="009B546A" w:rsidP="00C11620">
            <w:pPr>
              <w:pStyle w:val="TAL"/>
              <w:keepNext w:val="0"/>
              <w:rPr>
                <w:sz w:val="16"/>
                <w:szCs w:val="16"/>
              </w:rPr>
            </w:pPr>
            <w:r w:rsidRPr="001B1679">
              <w:rPr>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C651CE"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3CF233" w14:textId="77777777" w:rsidR="009B546A" w:rsidRPr="001B1679" w:rsidRDefault="009B546A" w:rsidP="00C11620">
            <w:pPr>
              <w:pStyle w:val="TAL"/>
              <w:keepNext w:val="0"/>
              <w:rPr>
                <w:sz w:val="16"/>
                <w:szCs w:val="16"/>
              </w:rPr>
            </w:pPr>
            <w:r w:rsidRPr="001B1679">
              <w:rPr>
                <w:sz w:val="16"/>
                <w:szCs w:val="16"/>
              </w:rPr>
              <w:t>3GPPMEMBER</w:t>
            </w:r>
          </w:p>
        </w:tc>
      </w:tr>
      <w:tr w:rsidR="009B546A" w14:paraId="7521BF1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C4AFD3"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99E4AE" w14:textId="77777777" w:rsidR="009B546A" w:rsidRPr="001B1679" w:rsidRDefault="009B546A" w:rsidP="00C11620">
            <w:pPr>
              <w:pStyle w:val="TAL"/>
              <w:keepNext w:val="0"/>
              <w:rPr>
                <w:sz w:val="16"/>
                <w:szCs w:val="16"/>
              </w:rPr>
            </w:pPr>
            <w:r w:rsidRPr="001B1679">
              <w:rPr>
                <w:sz w:val="16"/>
                <w:szCs w:val="16"/>
              </w:rPr>
              <w:t>Sabater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E6B570" w14:textId="77777777" w:rsidR="009B546A" w:rsidRPr="001B1679" w:rsidRDefault="009B546A" w:rsidP="00C11620">
            <w:pPr>
              <w:pStyle w:val="TAL"/>
              <w:keepNext w:val="0"/>
              <w:rPr>
                <w:sz w:val="16"/>
                <w:szCs w:val="16"/>
              </w:rPr>
            </w:pPr>
            <w:r w:rsidRPr="001B1679">
              <w:rPr>
                <w:sz w:val="16"/>
                <w:szCs w:val="16"/>
              </w:rPr>
              <w:t>Susana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B5571" w14:textId="77777777" w:rsidR="009B546A" w:rsidRPr="001B1679" w:rsidRDefault="009B546A" w:rsidP="00C11620">
            <w:pPr>
              <w:pStyle w:val="TAL"/>
              <w:keepNext w:val="0"/>
              <w:rPr>
                <w:sz w:val="16"/>
                <w:szCs w:val="16"/>
              </w:rPr>
            </w:pPr>
            <w:r w:rsidRPr="001B1679">
              <w:rPr>
                <w:sz w:val="16"/>
                <w:szCs w:val="16"/>
              </w:rPr>
              <w:t>Vodafone Ireland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999C0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03996E" w14:textId="77777777" w:rsidR="009B546A" w:rsidRPr="001B1679" w:rsidRDefault="009B546A" w:rsidP="00C11620">
            <w:pPr>
              <w:pStyle w:val="TAL"/>
              <w:keepNext w:val="0"/>
              <w:rPr>
                <w:sz w:val="16"/>
                <w:szCs w:val="16"/>
              </w:rPr>
            </w:pPr>
            <w:r w:rsidRPr="001B1679">
              <w:rPr>
                <w:sz w:val="16"/>
                <w:szCs w:val="16"/>
              </w:rPr>
              <w:t>3GPPMEMBER</w:t>
            </w:r>
          </w:p>
        </w:tc>
      </w:tr>
      <w:tr w:rsidR="009B546A" w14:paraId="0061280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ADB78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671AA6" w14:textId="77777777" w:rsidR="009B546A" w:rsidRPr="001B1679" w:rsidRDefault="009B546A" w:rsidP="00C11620">
            <w:pPr>
              <w:pStyle w:val="TAL"/>
              <w:keepNext w:val="0"/>
              <w:rPr>
                <w:sz w:val="16"/>
                <w:szCs w:val="16"/>
              </w:rPr>
            </w:pPr>
            <w:r w:rsidRPr="001B1679">
              <w:rPr>
                <w:sz w:val="16"/>
                <w:szCs w:val="16"/>
              </w:rPr>
              <w:t>Saboorian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763343" w14:textId="77777777" w:rsidR="009B546A" w:rsidRPr="001B1679" w:rsidRDefault="009B546A" w:rsidP="00C11620">
            <w:pPr>
              <w:pStyle w:val="TAL"/>
              <w:keepNext w:val="0"/>
              <w:rPr>
                <w:sz w:val="16"/>
                <w:szCs w:val="16"/>
              </w:rPr>
            </w:pPr>
            <w:r w:rsidRPr="001B1679">
              <w:rPr>
                <w:sz w:val="16"/>
                <w:szCs w:val="16"/>
              </w:rPr>
              <w:t>Tony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96CD4" w14:textId="77777777" w:rsidR="009B546A" w:rsidRPr="001B1679" w:rsidRDefault="009B546A" w:rsidP="00C11620">
            <w:pPr>
              <w:pStyle w:val="TAL"/>
              <w:keepNext w:val="0"/>
              <w:rPr>
                <w:sz w:val="16"/>
                <w:szCs w:val="16"/>
              </w:rPr>
            </w:pPr>
            <w:r w:rsidRPr="001B1679">
              <w:rPr>
                <w:sz w:val="16"/>
                <w:szCs w:val="16"/>
              </w:rPr>
              <w:t>Futurewei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F0D289"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C9C396" w14:textId="77777777" w:rsidR="009B546A" w:rsidRPr="001B1679" w:rsidRDefault="009B546A" w:rsidP="00C11620">
            <w:pPr>
              <w:pStyle w:val="TAL"/>
              <w:keepNext w:val="0"/>
              <w:rPr>
                <w:sz w:val="16"/>
                <w:szCs w:val="16"/>
              </w:rPr>
            </w:pPr>
            <w:r w:rsidRPr="001B1679">
              <w:rPr>
                <w:sz w:val="16"/>
                <w:szCs w:val="16"/>
              </w:rPr>
              <w:t>3GPPMEMBER</w:t>
            </w:r>
          </w:p>
        </w:tc>
      </w:tr>
      <w:tr w:rsidR="009B546A" w14:paraId="37BD845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49B33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6E206C" w14:textId="77777777" w:rsidR="009B546A" w:rsidRPr="001B1679" w:rsidRDefault="009B546A" w:rsidP="00C11620">
            <w:pPr>
              <w:pStyle w:val="TAL"/>
              <w:keepNext w:val="0"/>
              <w:rPr>
                <w:sz w:val="16"/>
                <w:szCs w:val="16"/>
              </w:rPr>
            </w:pPr>
            <w:r w:rsidRPr="001B1679">
              <w:rPr>
                <w:sz w:val="16"/>
                <w:szCs w:val="16"/>
              </w:rPr>
              <w:t>Saha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DEC1B9" w14:textId="77777777" w:rsidR="009B546A" w:rsidRPr="001B1679" w:rsidRDefault="009B546A" w:rsidP="00C11620">
            <w:pPr>
              <w:pStyle w:val="TAL"/>
              <w:keepNext w:val="0"/>
              <w:rPr>
                <w:sz w:val="16"/>
                <w:szCs w:val="16"/>
              </w:rPr>
            </w:pPr>
            <w:r w:rsidRPr="001B1679">
              <w:rPr>
                <w:sz w:val="16"/>
                <w:szCs w:val="16"/>
              </w:rPr>
              <w:t>Anindya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BAC506" w14:textId="77777777" w:rsidR="009B546A" w:rsidRPr="001B1679" w:rsidRDefault="009B546A" w:rsidP="00C11620">
            <w:pPr>
              <w:pStyle w:val="TAL"/>
              <w:keepNext w:val="0"/>
              <w:rPr>
                <w:sz w:val="16"/>
                <w:szCs w:val="16"/>
              </w:rPr>
            </w:pPr>
            <w:r w:rsidRPr="001B1679">
              <w:rPr>
                <w:sz w:val="16"/>
                <w:szCs w:val="16"/>
              </w:rPr>
              <w:t>Saankhya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2569D2"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5973D5" w14:textId="77777777" w:rsidR="009B546A" w:rsidRPr="001B1679" w:rsidRDefault="009B546A" w:rsidP="00C11620">
            <w:pPr>
              <w:pStyle w:val="TAL"/>
              <w:keepNext w:val="0"/>
              <w:rPr>
                <w:sz w:val="16"/>
                <w:szCs w:val="16"/>
              </w:rPr>
            </w:pPr>
            <w:r w:rsidRPr="001B1679">
              <w:rPr>
                <w:sz w:val="16"/>
                <w:szCs w:val="16"/>
              </w:rPr>
              <w:t>3GPPMEMBER</w:t>
            </w:r>
          </w:p>
        </w:tc>
      </w:tr>
      <w:tr w:rsidR="009B546A" w14:paraId="3554091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8B3F97"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138E54" w14:textId="77777777" w:rsidR="009B546A" w:rsidRPr="001B1679" w:rsidRDefault="009B546A" w:rsidP="00C11620">
            <w:pPr>
              <w:pStyle w:val="TAL"/>
              <w:keepNext w:val="0"/>
              <w:rPr>
                <w:sz w:val="16"/>
                <w:szCs w:val="16"/>
              </w:rPr>
            </w:pPr>
            <w:r w:rsidRPr="001B1679">
              <w:rPr>
                <w:sz w:val="16"/>
                <w:szCs w:val="16"/>
              </w:rPr>
              <w:t>Sahin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7D367" w14:textId="77777777" w:rsidR="009B546A" w:rsidRPr="001B1679" w:rsidRDefault="009B546A" w:rsidP="00C11620">
            <w:pPr>
              <w:pStyle w:val="TAL"/>
              <w:keepNext w:val="0"/>
              <w:rPr>
                <w:sz w:val="16"/>
                <w:szCs w:val="16"/>
              </w:rPr>
            </w:pPr>
            <w:r w:rsidRPr="001B1679">
              <w:rPr>
                <w:sz w:val="16"/>
                <w:szCs w:val="16"/>
              </w:rPr>
              <w:t>Yildirim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85FAAD" w14:textId="77777777" w:rsidR="009B546A" w:rsidRPr="001B1679" w:rsidRDefault="009B546A" w:rsidP="00C11620">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EE73A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D86980" w14:textId="77777777" w:rsidR="009B546A" w:rsidRPr="001B1679" w:rsidRDefault="009B546A" w:rsidP="00C11620">
            <w:pPr>
              <w:pStyle w:val="TAL"/>
              <w:keepNext w:val="0"/>
              <w:rPr>
                <w:sz w:val="16"/>
                <w:szCs w:val="16"/>
              </w:rPr>
            </w:pPr>
            <w:r w:rsidRPr="001B1679">
              <w:rPr>
                <w:sz w:val="16"/>
                <w:szCs w:val="16"/>
              </w:rPr>
              <w:t>3GPPMEMBER</w:t>
            </w:r>
          </w:p>
        </w:tc>
      </w:tr>
      <w:tr w:rsidR="009B546A" w14:paraId="6B56870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ECF2D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2E2E19" w14:textId="77777777" w:rsidR="009B546A" w:rsidRPr="001B1679" w:rsidRDefault="009B546A" w:rsidP="00C11620">
            <w:pPr>
              <w:pStyle w:val="TAL"/>
              <w:keepNext w:val="0"/>
              <w:rPr>
                <w:sz w:val="16"/>
                <w:szCs w:val="16"/>
              </w:rPr>
            </w:pPr>
            <w:r w:rsidRPr="001B1679">
              <w:rPr>
                <w:sz w:val="16"/>
                <w:szCs w:val="16"/>
              </w:rPr>
              <w:t>Sällberg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AB743C" w14:textId="77777777" w:rsidR="009B546A" w:rsidRPr="001B1679" w:rsidRDefault="009B546A" w:rsidP="00C11620">
            <w:pPr>
              <w:pStyle w:val="TAL"/>
              <w:keepNext w:val="0"/>
              <w:rPr>
                <w:sz w:val="16"/>
                <w:szCs w:val="16"/>
              </w:rPr>
            </w:pPr>
            <w:r w:rsidRPr="001B1679">
              <w:rPr>
                <w:sz w:val="16"/>
                <w:szCs w:val="16"/>
              </w:rPr>
              <w:t>Krister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70500" w14:textId="77777777" w:rsidR="009B546A" w:rsidRPr="001B1679" w:rsidRDefault="009B546A" w:rsidP="00C11620">
            <w:pPr>
              <w:pStyle w:val="TAL"/>
              <w:keepNext w:val="0"/>
              <w:rPr>
                <w:sz w:val="16"/>
                <w:szCs w:val="16"/>
              </w:rPr>
            </w:pPr>
            <w:r w:rsidRPr="001B1679">
              <w:rPr>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A7BDB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262B42" w14:textId="77777777" w:rsidR="009B546A" w:rsidRPr="001B1679" w:rsidRDefault="009B546A" w:rsidP="00C11620">
            <w:pPr>
              <w:pStyle w:val="TAL"/>
              <w:keepNext w:val="0"/>
              <w:rPr>
                <w:sz w:val="16"/>
                <w:szCs w:val="16"/>
              </w:rPr>
            </w:pPr>
            <w:r w:rsidRPr="001B1679">
              <w:rPr>
                <w:sz w:val="16"/>
                <w:szCs w:val="16"/>
              </w:rPr>
              <w:t>3GPPMEMBER</w:t>
            </w:r>
          </w:p>
        </w:tc>
      </w:tr>
      <w:tr w:rsidR="009B546A" w14:paraId="27A1DF4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85FDDD"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68F2A8" w14:textId="77777777" w:rsidR="009B546A" w:rsidRPr="001B1679" w:rsidRDefault="009B546A" w:rsidP="00C11620">
            <w:pPr>
              <w:pStyle w:val="TAL"/>
              <w:keepNext w:val="0"/>
              <w:rPr>
                <w:sz w:val="16"/>
                <w:szCs w:val="16"/>
              </w:rPr>
            </w:pPr>
            <w:r w:rsidRPr="001B1679">
              <w:rPr>
                <w:sz w:val="16"/>
                <w:szCs w:val="16"/>
              </w:rPr>
              <w:t>Sanda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31FC1D" w14:textId="77777777" w:rsidR="009B546A" w:rsidRPr="001B1679" w:rsidRDefault="009B546A" w:rsidP="00C11620">
            <w:pPr>
              <w:pStyle w:val="TAL"/>
              <w:keepNext w:val="0"/>
              <w:rPr>
                <w:sz w:val="16"/>
                <w:szCs w:val="16"/>
              </w:rPr>
            </w:pPr>
            <w:r w:rsidRPr="001B1679">
              <w:rPr>
                <w:sz w:val="16"/>
                <w:szCs w:val="16"/>
              </w:rPr>
              <w:t>Takako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A1994A" w14:textId="77777777" w:rsidR="009B546A" w:rsidRPr="001B1679" w:rsidRDefault="009B546A" w:rsidP="00C11620">
            <w:pPr>
              <w:pStyle w:val="TAL"/>
              <w:keepNext w:val="0"/>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825A8F"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D9265E" w14:textId="77777777" w:rsidR="009B546A" w:rsidRPr="001B1679" w:rsidRDefault="009B546A" w:rsidP="00C11620">
            <w:pPr>
              <w:pStyle w:val="TAL"/>
              <w:keepNext w:val="0"/>
              <w:rPr>
                <w:sz w:val="16"/>
                <w:szCs w:val="16"/>
              </w:rPr>
            </w:pPr>
            <w:r w:rsidRPr="001B1679">
              <w:rPr>
                <w:sz w:val="16"/>
                <w:szCs w:val="16"/>
              </w:rPr>
              <w:t>3GPPMEMBER</w:t>
            </w:r>
          </w:p>
        </w:tc>
      </w:tr>
      <w:tr w:rsidR="009B546A" w14:paraId="319A802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FEAB3D"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FC08D8" w14:textId="77777777" w:rsidR="009B546A" w:rsidRPr="001B1679" w:rsidRDefault="009B546A" w:rsidP="00C11620">
            <w:pPr>
              <w:pStyle w:val="TAL"/>
              <w:keepNext w:val="0"/>
              <w:rPr>
                <w:sz w:val="16"/>
                <w:szCs w:val="16"/>
              </w:rPr>
            </w:pPr>
            <w:r w:rsidRPr="001B1679">
              <w:rPr>
                <w:sz w:val="16"/>
                <w:szCs w:val="16"/>
              </w:rPr>
              <w:t>sanderovich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EC1D77" w14:textId="77777777" w:rsidR="009B546A" w:rsidRPr="001B1679" w:rsidRDefault="009B546A" w:rsidP="00C11620">
            <w:pPr>
              <w:pStyle w:val="TAL"/>
              <w:keepNext w:val="0"/>
              <w:rPr>
                <w:sz w:val="16"/>
                <w:szCs w:val="16"/>
              </w:rPr>
            </w:pPr>
            <w:r w:rsidRPr="001B1679">
              <w:rPr>
                <w:sz w:val="16"/>
                <w:szCs w:val="16"/>
              </w:rPr>
              <w:t>Amichai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330D4A" w14:textId="77777777" w:rsidR="009B546A" w:rsidRPr="001B1679" w:rsidRDefault="009B546A" w:rsidP="00C11620">
            <w:pPr>
              <w:pStyle w:val="TAL"/>
              <w:keepNext w:val="0"/>
              <w:rPr>
                <w:sz w:val="16"/>
                <w:szCs w:val="16"/>
              </w:rPr>
            </w:pPr>
            <w:r w:rsidRPr="001B1679">
              <w:rPr>
                <w:sz w:val="16"/>
                <w:szCs w:val="16"/>
              </w:rPr>
              <w:t>Wiliot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91860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D0AD71" w14:textId="77777777" w:rsidR="009B546A" w:rsidRPr="001B1679" w:rsidRDefault="009B546A" w:rsidP="00C11620">
            <w:pPr>
              <w:pStyle w:val="TAL"/>
              <w:keepNext w:val="0"/>
              <w:rPr>
                <w:sz w:val="16"/>
                <w:szCs w:val="16"/>
              </w:rPr>
            </w:pPr>
            <w:r w:rsidRPr="001B1679">
              <w:rPr>
                <w:sz w:val="16"/>
                <w:szCs w:val="16"/>
              </w:rPr>
              <w:t>3GPPMEMBER</w:t>
            </w:r>
          </w:p>
        </w:tc>
      </w:tr>
      <w:tr w:rsidR="009B546A" w14:paraId="164D439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33F3B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18DA17" w14:textId="77777777" w:rsidR="009B546A" w:rsidRPr="001B1679" w:rsidRDefault="009B546A" w:rsidP="00C11620">
            <w:pPr>
              <w:pStyle w:val="TAL"/>
              <w:keepNext w:val="0"/>
              <w:rPr>
                <w:sz w:val="16"/>
                <w:szCs w:val="16"/>
              </w:rPr>
            </w:pPr>
            <w:r w:rsidRPr="001B1679">
              <w:rPr>
                <w:sz w:val="16"/>
                <w:szCs w:val="16"/>
              </w:rPr>
              <w:t>Schmitt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7389CE" w14:textId="77777777" w:rsidR="009B546A" w:rsidRPr="001B1679" w:rsidRDefault="009B546A" w:rsidP="00C11620">
            <w:pPr>
              <w:pStyle w:val="TAL"/>
              <w:keepNext w:val="0"/>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7AA1CA" w14:textId="77777777" w:rsidR="009B546A" w:rsidRPr="001B1679" w:rsidRDefault="009B546A" w:rsidP="00C11620">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9DA94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7331E1" w14:textId="77777777" w:rsidR="009B546A" w:rsidRPr="001B1679" w:rsidRDefault="009B546A" w:rsidP="00C11620">
            <w:pPr>
              <w:pStyle w:val="TAL"/>
              <w:keepNext w:val="0"/>
              <w:rPr>
                <w:sz w:val="16"/>
                <w:szCs w:val="16"/>
              </w:rPr>
            </w:pPr>
            <w:r w:rsidRPr="001B1679">
              <w:rPr>
                <w:sz w:val="16"/>
                <w:szCs w:val="16"/>
              </w:rPr>
              <w:t>3GPPMEMBER</w:t>
            </w:r>
          </w:p>
        </w:tc>
      </w:tr>
      <w:tr w:rsidR="009B546A" w14:paraId="09B87ED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275F7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876696" w14:textId="77777777" w:rsidR="009B546A" w:rsidRPr="001B1679" w:rsidRDefault="009B546A" w:rsidP="00C11620">
            <w:pPr>
              <w:pStyle w:val="TAL"/>
              <w:keepNext w:val="0"/>
              <w:rPr>
                <w:sz w:val="16"/>
                <w:szCs w:val="16"/>
              </w:rPr>
            </w:pPr>
            <w:r w:rsidRPr="001B1679">
              <w:rPr>
                <w:sz w:val="16"/>
                <w:szCs w:val="16"/>
              </w:rPr>
              <w:t>Schmitz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7769B7" w14:textId="77777777" w:rsidR="009B546A" w:rsidRPr="001B1679" w:rsidRDefault="009B546A" w:rsidP="00C11620">
            <w:pPr>
              <w:pStyle w:val="TAL"/>
              <w:keepNext w:val="0"/>
              <w:rPr>
                <w:sz w:val="16"/>
                <w:szCs w:val="16"/>
              </w:rPr>
            </w:pPr>
            <w:r w:rsidRPr="001B1679">
              <w:rPr>
                <w:sz w:val="16"/>
                <w:szCs w:val="16"/>
              </w:rPr>
              <w:t>Steffen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1F4BC6" w14:textId="77777777" w:rsidR="009B546A" w:rsidRPr="001B1679" w:rsidRDefault="009B546A" w:rsidP="00C11620">
            <w:pPr>
              <w:pStyle w:val="TAL"/>
              <w:keepNext w:val="0"/>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AAD0E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1D3649" w14:textId="77777777" w:rsidR="009B546A" w:rsidRPr="001B1679" w:rsidRDefault="009B546A" w:rsidP="00C11620">
            <w:pPr>
              <w:pStyle w:val="TAL"/>
              <w:keepNext w:val="0"/>
              <w:rPr>
                <w:sz w:val="16"/>
                <w:szCs w:val="16"/>
              </w:rPr>
            </w:pPr>
            <w:r w:rsidRPr="001B1679">
              <w:rPr>
                <w:sz w:val="16"/>
                <w:szCs w:val="16"/>
              </w:rPr>
              <w:t>3GPPMEMBER</w:t>
            </w:r>
          </w:p>
        </w:tc>
      </w:tr>
      <w:tr w:rsidR="009B546A" w14:paraId="6EA3C5F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5E6BC4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D2804E" w14:textId="77777777" w:rsidR="009B546A" w:rsidRPr="001B1679" w:rsidRDefault="009B546A" w:rsidP="00C11620">
            <w:pPr>
              <w:pStyle w:val="TAL"/>
              <w:keepNext w:val="0"/>
              <w:rPr>
                <w:sz w:val="16"/>
                <w:szCs w:val="16"/>
              </w:rPr>
            </w:pPr>
            <w:r w:rsidRPr="001B1679">
              <w:rPr>
                <w:sz w:val="16"/>
                <w:szCs w:val="16"/>
              </w:rPr>
              <w:t>Schumacher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91223A" w14:textId="77777777" w:rsidR="009B546A" w:rsidRPr="001B1679" w:rsidRDefault="009B546A" w:rsidP="00C11620">
            <w:pPr>
              <w:pStyle w:val="TAL"/>
              <w:keepNext w:val="0"/>
              <w:rPr>
                <w:sz w:val="16"/>
                <w:szCs w:val="16"/>
              </w:rPr>
            </w:pPr>
            <w:r w:rsidRPr="001B1679">
              <w:rPr>
                <w:sz w:val="16"/>
                <w:szCs w:val="16"/>
              </w:rPr>
              <w:t>Joseph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AE881" w14:textId="77777777" w:rsidR="009B546A" w:rsidRPr="001B1679" w:rsidRDefault="009B546A" w:rsidP="00C11620">
            <w:pPr>
              <w:pStyle w:val="TAL"/>
              <w:keepNext w:val="0"/>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168A1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BD2791" w14:textId="77777777" w:rsidR="009B546A" w:rsidRPr="001B1679" w:rsidRDefault="009B546A" w:rsidP="00C11620">
            <w:pPr>
              <w:pStyle w:val="TAL"/>
              <w:keepNext w:val="0"/>
              <w:rPr>
                <w:sz w:val="16"/>
                <w:szCs w:val="16"/>
              </w:rPr>
            </w:pPr>
            <w:r w:rsidRPr="001B1679">
              <w:rPr>
                <w:sz w:val="16"/>
                <w:szCs w:val="16"/>
              </w:rPr>
              <w:t>3GPPMEMBER</w:t>
            </w:r>
          </w:p>
        </w:tc>
      </w:tr>
      <w:tr w:rsidR="009B546A" w14:paraId="12BCB6A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EE318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EDF21D" w14:textId="77777777" w:rsidR="009B546A" w:rsidRPr="001B1679" w:rsidRDefault="009B546A" w:rsidP="00C11620">
            <w:pPr>
              <w:pStyle w:val="TAL"/>
              <w:keepNext w:val="0"/>
              <w:rPr>
                <w:sz w:val="16"/>
                <w:szCs w:val="16"/>
              </w:rPr>
            </w:pPr>
            <w:r w:rsidRPr="001B1679">
              <w:rPr>
                <w:sz w:val="16"/>
                <w:szCs w:val="16"/>
              </w:rPr>
              <w:t>Sebire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6E0A9F" w14:textId="77777777" w:rsidR="009B546A" w:rsidRPr="001B1679" w:rsidRDefault="009B546A" w:rsidP="00C11620">
            <w:pPr>
              <w:pStyle w:val="TAL"/>
              <w:keepNext w:val="0"/>
              <w:rPr>
                <w:sz w:val="16"/>
                <w:szCs w:val="16"/>
              </w:rPr>
            </w:pPr>
            <w:r w:rsidRPr="001B1679">
              <w:rPr>
                <w:sz w:val="16"/>
                <w:szCs w:val="16"/>
              </w:rPr>
              <w:t>Guillaume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A1F33" w14:textId="77777777" w:rsidR="009B546A" w:rsidRPr="001B1679" w:rsidRDefault="009B546A" w:rsidP="00C11620">
            <w:pPr>
              <w:pStyle w:val="TAL"/>
              <w:keepNext w:val="0"/>
              <w:rPr>
                <w:sz w:val="16"/>
                <w:szCs w:val="16"/>
              </w:rPr>
            </w:pPr>
            <w:r w:rsidRPr="001B1679">
              <w:rPr>
                <w:sz w:val="16"/>
                <w:szCs w:val="16"/>
              </w:rPr>
              <w:t>Shanghai Chen Si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ABAC2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F8896C" w14:textId="77777777" w:rsidR="009B546A" w:rsidRPr="001B1679" w:rsidRDefault="009B546A" w:rsidP="00C11620">
            <w:pPr>
              <w:pStyle w:val="TAL"/>
              <w:keepNext w:val="0"/>
              <w:rPr>
                <w:sz w:val="16"/>
                <w:szCs w:val="16"/>
              </w:rPr>
            </w:pPr>
            <w:r w:rsidRPr="001B1679">
              <w:rPr>
                <w:sz w:val="16"/>
                <w:szCs w:val="16"/>
              </w:rPr>
              <w:t>3GPPMEMBER</w:t>
            </w:r>
          </w:p>
        </w:tc>
      </w:tr>
      <w:tr w:rsidR="009B546A" w14:paraId="755A850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B6C90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4BE904" w14:textId="77777777" w:rsidR="009B546A" w:rsidRPr="001B1679" w:rsidRDefault="009B546A" w:rsidP="00C11620">
            <w:pPr>
              <w:pStyle w:val="TAL"/>
              <w:keepNext w:val="0"/>
              <w:rPr>
                <w:sz w:val="16"/>
                <w:szCs w:val="16"/>
              </w:rPr>
            </w:pPr>
            <w:r w:rsidRPr="001B1679">
              <w:rPr>
                <w:sz w:val="16"/>
                <w:szCs w:val="16"/>
              </w:rPr>
              <w:t>Serrano Merino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370A81" w14:textId="77777777" w:rsidR="009B546A" w:rsidRPr="001B1679" w:rsidRDefault="009B546A" w:rsidP="00C11620">
            <w:pPr>
              <w:pStyle w:val="TAL"/>
              <w:keepNext w:val="0"/>
              <w:rPr>
                <w:sz w:val="16"/>
                <w:szCs w:val="16"/>
              </w:rPr>
            </w:pPr>
            <w:r w:rsidRPr="001B1679">
              <w:rPr>
                <w:sz w:val="16"/>
                <w:szCs w:val="16"/>
              </w:rPr>
              <w:t>Jose Luis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9ADEB6" w14:textId="77777777" w:rsidR="009B546A" w:rsidRPr="001B1679" w:rsidRDefault="009B546A" w:rsidP="00C11620">
            <w:pPr>
              <w:pStyle w:val="TAL"/>
              <w:keepNext w:val="0"/>
              <w:rPr>
                <w:sz w:val="16"/>
                <w:szCs w:val="16"/>
              </w:rPr>
            </w:pPr>
            <w:r w:rsidRPr="001B1679">
              <w:rPr>
                <w:sz w:val="16"/>
                <w:szCs w:val="16"/>
              </w:rPr>
              <w:t>HISPASAT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5EE2E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32A7C2" w14:textId="77777777" w:rsidR="009B546A" w:rsidRPr="001B1679" w:rsidRDefault="009B546A" w:rsidP="00C11620">
            <w:pPr>
              <w:pStyle w:val="TAL"/>
              <w:keepNext w:val="0"/>
              <w:rPr>
                <w:sz w:val="16"/>
                <w:szCs w:val="16"/>
              </w:rPr>
            </w:pPr>
            <w:r w:rsidRPr="001B1679">
              <w:rPr>
                <w:sz w:val="16"/>
                <w:szCs w:val="16"/>
              </w:rPr>
              <w:t>3GPPMEMBER</w:t>
            </w:r>
          </w:p>
        </w:tc>
      </w:tr>
      <w:tr w:rsidR="009B546A" w14:paraId="166C4AB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AE6FA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FE3B4D" w14:textId="77777777" w:rsidR="009B546A" w:rsidRPr="001B1679" w:rsidRDefault="009B546A" w:rsidP="00C11620">
            <w:pPr>
              <w:pStyle w:val="TAL"/>
              <w:keepNext w:val="0"/>
              <w:rPr>
                <w:sz w:val="16"/>
                <w:szCs w:val="16"/>
              </w:rPr>
            </w:pPr>
            <w:r w:rsidRPr="001B1679">
              <w:rPr>
                <w:sz w:val="16"/>
                <w:szCs w:val="16"/>
              </w:rPr>
              <w:t>Shan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35C673" w14:textId="77777777" w:rsidR="009B546A" w:rsidRPr="001B1679" w:rsidRDefault="009B546A" w:rsidP="00C11620">
            <w:pPr>
              <w:pStyle w:val="TAL"/>
              <w:keepNext w:val="0"/>
              <w:rPr>
                <w:sz w:val="16"/>
                <w:szCs w:val="16"/>
              </w:rPr>
            </w:pPr>
            <w:r w:rsidRPr="001B1679">
              <w:rPr>
                <w:sz w:val="16"/>
                <w:szCs w:val="16"/>
              </w:rPr>
              <w:t>Changhong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0AFC93" w14:textId="77777777" w:rsidR="009B546A" w:rsidRPr="001B1679" w:rsidRDefault="009B546A" w:rsidP="00C11620">
            <w:pPr>
              <w:pStyle w:val="TAL"/>
              <w:keepNext w:val="0"/>
              <w:rPr>
                <w:sz w:val="16"/>
                <w:szCs w:val="16"/>
              </w:rPr>
            </w:pPr>
            <w:r w:rsidRPr="001B1679">
              <w:rPr>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88623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2D2835" w14:textId="77777777" w:rsidR="009B546A" w:rsidRPr="001B1679" w:rsidRDefault="009B546A" w:rsidP="00C11620">
            <w:pPr>
              <w:pStyle w:val="TAL"/>
              <w:keepNext w:val="0"/>
              <w:rPr>
                <w:sz w:val="16"/>
                <w:szCs w:val="16"/>
              </w:rPr>
            </w:pPr>
            <w:r w:rsidRPr="001B1679">
              <w:rPr>
                <w:sz w:val="16"/>
                <w:szCs w:val="16"/>
              </w:rPr>
              <w:t>3GPPMEMBER</w:t>
            </w:r>
          </w:p>
        </w:tc>
      </w:tr>
      <w:tr w:rsidR="009B546A" w14:paraId="2B9BBEF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7A9FE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542EF7" w14:textId="77777777" w:rsidR="009B546A" w:rsidRPr="001B1679" w:rsidRDefault="009B546A" w:rsidP="00C11620">
            <w:pPr>
              <w:pStyle w:val="TAL"/>
              <w:keepNext w:val="0"/>
              <w:rPr>
                <w:sz w:val="16"/>
                <w:szCs w:val="16"/>
              </w:rPr>
            </w:pPr>
            <w:r w:rsidRPr="001B1679">
              <w:rPr>
                <w:sz w:val="16"/>
                <w:szCs w:val="16"/>
              </w:rPr>
              <w:t>Shariat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9A845D" w14:textId="77777777" w:rsidR="009B546A" w:rsidRPr="001B1679" w:rsidRDefault="009B546A" w:rsidP="00C11620">
            <w:pPr>
              <w:pStyle w:val="TAL"/>
              <w:keepNext w:val="0"/>
              <w:rPr>
                <w:sz w:val="16"/>
                <w:szCs w:val="16"/>
              </w:rPr>
            </w:pPr>
            <w:r w:rsidRPr="001B1679">
              <w:rPr>
                <w:sz w:val="16"/>
                <w:szCs w:val="16"/>
              </w:rPr>
              <w:t>Mehrdad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D493F7" w14:textId="77777777" w:rsidR="009B546A" w:rsidRPr="001B1679" w:rsidRDefault="009B546A" w:rsidP="00C11620">
            <w:pPr>
              <w:pStyle w:val="TAL"/>
              <w:keepNext w:val="0"/>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3D3CB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4E944A" w14:textId="77777777" w:rsidR="009B546A" w:rsidRPr="001B1679" w:rsidRDefault="009B546A" w:rsidP="00C11620">
            <w:pPr>
              <w:pStyle w:val="TAL"/>
              <w:keepNext w:val="0"/>
              <w:rPr>
                <w:sz w:val="16"/>
                <w:szCs w:val="16"/>
              </w:rPr>
            </w:pPr>
            <w:r w:rsidRPr="001B1679">
              <w:rPr>
                <w:sz w:val="16"/>
                <w:szCs w:val="16"/>
              </w:rPr>
              <w:t>3GPPMEMBER</w:t>
            </w:r>
          </w:p>
        </w:tc>
      </w:tr>
      <w:tr w:rsidR="009B546A" w14:paraId="26AAF24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FABD2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37B225" w14:textId="77777777" w:rsidR="009B546A" w:rsidRPr="001B1679" w:rsidRDefault="009B546A" w:rsidP="00C11620">
            <w:pPr>
              <w:pStyle w:val="TAL"/>
              <w:keepNext w:val="0"/>
              <w:rPr>
                <w:sz w:val="16"/>
                <w:szCs w:val="16"/>
              </w:rPr>
            </w:pPr>
            <w:r w:rsidRPr="001B1679">
              <w:rPr>
                <w:sz w:val="16"/>
                <w:szCs w:val="16"/>
              </w:rPr>
              <w:t>Shen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BA36FE" w14:textId="77777777" w:rsidR="009B546A" w:rsidRPr="001B1679" w:rsidRDefault="009B546A" w:rsidP="00C11620">
            <w:pPr>
              <w:pStyle w:val="TAL"/>
              <w:keepNext w:val="0"/>
              <w:rPr>
                <w:sz w:val="16"/>
                <w:szCs w:val="16"/>
              </w:rPr>
            </w:pPr>
            <w:r w:rsidRPr="001B1679">
              <w:rPr>
                <w:sz w:val="16"/>
                <w:szCs w:val="16"/>
              </w:rPr>
              <w:t>Jia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DC8A5C" w14:textId="77777777" w:rsidR="009B546A" w:rsidRPr="001B1679" w:rsidRDefault="009B546A" w:rsidP="00C11620">
            <w:pPr>
              <w:pStyle w:val="TAL"/>
              <w:keepNext w:val="0"/>
              <w:rPr>
                <w:sz w:val="16"/>
                <w:szCs w:val="16"/>
              </w:rPr>
            </w:pPr>
            <w:r w:rsidRPr="001B1679">
              <w:rPr>
                <w:sz w:val="16"/>
                <w:szCs w:val="16"/>
              </w:rPr>
              <w:t>Shenzhen Heytap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B4CE5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5C3D5E" w14:textId="77777777" w:rsidR="009B546A" w:rsidRPr="001B1679" w:rsidRDefault="009B546A" w:rsidP="00C11620">
            <w:pPr>
              <w:pStyle w:val="TAL"/>
              <w:keepNext w:val="0"/>
              <w:rPr>
                <w:sz w:val="16"/>
                <w:szCs w:val="16"/>
              </w:rPr>
            </w:pPr>
            <w:r w:rsidRPr="001B1679">
              <w:rPr>
                <w:sz w:val="16"/>
                <w:szCs w:val="16"/>
              </w:rPr>
              <w:t>3GPPMEMBER</w:t>
            </w:r>
          </w:p>
        </w:tc>
      </w:tr>
      <w:tr w:rsidR="009B546A" w14:paraId="3F89F3C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1C5673"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2D1B0B" w14:textId="77777777" w:rsidR="009B546A" w:rsidRPr="001B1679" w:rsidRDefault="009B546A" w:rsidP="00C11620">
            <w:pPr>
              <w:pStyle w:val="TAL"/>
              <w:keepNext w:val="0"/>
              <w:rPr>
                <w:sz w:val="16"/>
                <w:szCs w:val="16"/>
              </w:rPr>
            </w:pPr>
            <w:r w:rsidRPr="001B1679">
              <w:rPr>
                <w:sz w:val="16"/>
                <w:szCs w:val="16"/>
              </w:rPr>
              <w:t>Shen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7367B7" w14:textId="77777777" w:rsidR="009B546A" w:rsidRPr="001B1679" w:rsidRDefault="009B546A" w:rsidP="00C11620">
            <w:pPr>
              <w:pStyle w:val="TAL"/>
              <w:keepNext w:val="0"/>
              <w:rPr>
                <w:sz w:val="16"/>
                <w:szCs w:val="16"/>
              </w:rPr>
            </w:pPr>
            <w:r w:rsidRPr="001B1679">
              <w:rPr>
                <w:sz w:val="16"/>
                <w:szCs w:val="16"/>
              </w:rPr>
              <w:t>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5E8E79" w14:textId="77777777" w:rsidR="009B546A" w:rsidRPr="001B1679" w:rsidRDefault="009B546A" w:rsidP="00C11620">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8CC49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5EF92B" w14:textId="77777777" w:rsidR="009B546A" w:rsidRPr="001B1679" w:rsidRDefault="009B546A" w:rsidP="00C11620">
            <w:pPr>
              <w:pStyle w:val="TAL"/>
              <w:keepNext w:val="0"/>
              <w:rPr>
                <w:sz w:val="16"/>
                <w:szCs w:val="16"/>
              </w:rPr>
            </w:pPr>
            <w:r w:rsidRPr="001B1679">
              <w:rPr>
                <w:sz w:val="16"/>
                <w:szCs w:val="16"/>
              </w:rPr>
              <w:t>3GPPMEMBER</w:t>
            </w:r>
          </w:p>
        </w:tc>
      </w:tr>
      <w:tr w:rsidR="009B546A" w14:paraId="0C932C6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5A47F4"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871EA0" w14:textId="77777777" w:rsidR="009B546A" w:rsidRPr="001B1679" w:rsidRDefault="009B546A" w:rsidP="00C11620">
            <w:pPr>
              <w:pStyle w:val="TAL"/>
              <w:keepNext w:val="0"/>
              <w:rPr>
                <w:sz w:val="16"/>
                <w:szCs w:val="16"/>
              </w:rPr>
            </w:pPr>
            <w:r w:rsidRPr="001B1679">
              <w:rPr>
                <w:sz w:val="16"/>
                <w:szCs w:val="16"/>
              </w:rPr>
              <w:t>Shen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AEC8CD" w14:textId="77777777" w:rsidR="009B546A" w:rsidRPr="001B1679" w:rsidRDefault="009B546A" w:rsidP="00C11620">
            <w:pPr>
              <w:pStyle w:val="TAL"/>
              <w:keepNext w:val="0"/>
              <w:rPr>
                <w:sz w:val="16"/>
                <w:szCs w:val="16"/>
              </w:rPr>
            </w:pPr>
            <w:r w:rsidRPr="001B1679">
              <w:rPr>
                <w:sz w:val="16"/>
                <w:szCs w:val="16"/>
              </w:rPr>
              <w:t>Zukang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5A30CD" w14:textId="77777777" w:rsidR="009B546A" w:rsidRPr="001B1679" w:rsidRDefault="009B546A" w:rsidP="00C11620">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0ED12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7ADD94" w14:textId="77777777" w:rsidR="009B546A" w:rsidRPr="001B1679" w:rsidRDefault="009B546A" w:rsidP="00C11620">
            <w:pPr>
              <w:pStyle w:val="TAL"/>
              <w:keepNext w:val="0"/>
              <w:rPr>
                <w:sz w:val="16"/>
                <w:szCs w:val="16"/>
              </w:rPr>
            </w:pPr>
            <w:r w:rsidRPr="001B1679">
              <w:rPr>
                <w:sz w:val="16"/>
                <w:szCs w:val="16"/>
              </w:rPr>
              <w:t>3GPPMEMBER</w:t>
            </w:r>
          </w:p>
        </w:tc>
      </w:tr>
      <w:tr w:rsidR="009B546A" w14:paraId="59D25D4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51BBA7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CC7C63" w14:textId="77777777" w:rsidR="009B546A" w:rsidRPr="001B1679" w:rsidRDefault="009B546A" w:rsidP="00C11620">
            <w:pPr>
              <w:pStyle w:val="TAL"/>
              <w:keepNext w:val="0"/>
              <w:rPr>
                <w:sz w:val="16"/>
                <w:szCs w:val="16"/>
              </w:rPr>
            </w:pPr>
            <w:r w:rsidRPr="001B1679">
              <w:rPr>
                <w:sz w:val="16"/>
                <w:szCs w:val="16"/>
              </w:rPr>
              <w:t>SHI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CC94B1" w14:textId="77777777" w:rsidR="009B546A" w:rsidRPr="001B1679" w:rsidRDefault="009B546A" w:rsidP="00C11620">
            <w:pPr>
              <w:pStyle w:val="TAL"/>
              <w:keepNext w:val="0"/>
              <w:rPr>
                <w:sz w:val="16"/>
                <w:szCs w:val="16"/>
              </w:rPr>
            </w:pPr>
            <w:r w:rsidRPr="001B1679">
              <w:rPr>
                <w:sz w:val="16"/>
                <w:szCs w:val="16"/>
              </w:rPr>
              <w:t>Zhihua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712305" w14:textId="77777777" w:rsidR="009B546A" w:rsidRPr="001B1679" w:rsidRDefault="009B546A" w:rsidP="00C11620">
            <w:pPr>
              <w:pStyle w:val="TAL"/>
              <w:keepNext w:val="0"/>
              <w:rPr>
                <w:sz w:val="16"/>
                <w:szCs w:val="16"/>
              </w:rPr>
            </w:pPr>
            <w:r w:rsidRPr="001B1679">
              <w:rPr>
                <w:sz w:val="16"/>
                <w:szCs w:val="16"/>
              </w:rPr>
              <w:t>Hangzhou Douku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592CB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144CC8" w14:textId="77777777" w:rsidR="009B546A" w:rsidRPr="001B1679" w:rsidRDefault="009B546A" w:rsidP="00C11620">
            <w:pPr>
              <w:pStyle w:val="TAL"/>
              <w:keepNext w:val="0"/>
              <w:rPr>
                <w:sz w:val="16"/>
                <w:szCs w:val="16"/>
              </w:rPr>
            </w:pPr>
            <w:r w:rsidRPr="001B1679">
              <w:rPr>
                <w:sz w:val="16"/>
                <w:szCs w:val="16"/>
              </w:rPr>
              <w:t>3GPPMEMBER</w:t>
            </w:r>
          </w:p>
        </w:tc>
      </w:tr>
      <w:tr w:rsidR="009B546A" w14:paraId="5557E9E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50AD8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1EEEBD" w14:textId="77777777" w:rsidR="009B546A" w:rsidRPr="001B1679" w:rsidRDefault="009B546A" w:rsidP="00C11620">
            <w:pPr>
              <w:pStyle w:val="TAL"/>
              <w:keepNext w:val="0"/>
              <w:rPr>
                <w:sz w:val="16"/>
                <w:szCs w:val="16"/>
              </w:rPr>
            </w:pPr>
            <w:r w:rsidRPr="001B1679">
              <w:rPr>
                <w:sz w:val="16"/>
                <w:szCs w:val="16"/>
              </w:rPr>
              <w:t>Sirotkin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B98D86" w14:textId="77777777" w:rsidR="009B546A" w:rsidRPr="001B1679" w:rsidRDefault="009B546A" w:rsidP="00C11620">
            <w:pPr>
              <w:pStyle w:val="TAL"/>
              <w:keepNext w:val="0"/>
              <w:rPr>
                <w:sz w:val="16"/>
                <w:szCs w:val="16"/>
              </w:rPr>
            </w:pPr>
            <w:r w:rsidRPr="001B1679">
              <w:rPr>
                <w:sz w:val="16"/>
                <w:szCs w:val="16"/>
              </w:rPr>
              <w:t>Sasha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76FE63" w14:textId="77777777" w:rsidR="009B546A" w:rsidRPr="001B1679" w:rsidRDefault="009B546A" w:rsidP="00C11620">
            <w:pPr>
              <w:pStyle w:val="TAL"/>
              <w:keepNext w:val="0"/>
              <w:rPr>
                <w:sz w:val="16"/>
                <w:szCs w:val="16"/>
              </w:rPr>
            </w:pPr>
            <w:r w:rsidRPr="001B1679">
              <w:rPr>
                <w:sz w:val="16"/>
                <w:szCs w:val="16"/>
              </w:rPr>
              <w:t>Apple Marketing Iberia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09D1F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C9AF53" w14:textId="77777777" w:rsidR="009B546A" w:rsidRPr="001B1679" w:rsidRDefault="009B546A" w:rsidP="00C11620">
            <w:pPr>
              <w:pStyle w:val="TAL"/>
              <w:keepNext w:val="0"/>
              <w:rPr>
                <w:sz w:val="16"/>
                <w:szCs w:val="16"/>
              </w:rPr>
            </w:pPr>
            <w:r w:rsidRPr="001B1679">
              <w:rPr>
                <w:sz w:val="16"/>
                <w:szCs w:val="16"/>
              </w:rPr>
              <w:t>3GPPMEMBER</w:t>
            </w:r>
          </w:p>
        </w:tc>
      </w:tr>
      <w:tr w:rsidR="009B546A" w14:paraId="0DF49F2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B437C7"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CC9B5F" w14:textId="77777777" w:rsidR="009B546A" w:rsidRPr="001B1679" w:rsidRDefault="009B546A" w:rsidP="00C11620">
            <w:pPr>
              <w:pStyle w:val="TAL"/>
              <w:keepNext w:val="0"/>
              <w:rPr>
                <w:sz w:val="16"/>
                <w:szCs w:val="16"/>
              </w:rPr>
            </w:pPr>
            <w:r w:rsidRPr="001B1679">
              <w:rPr>
                <w:sz w:val="16"/>
                <w:szCs w:val="16"/>
              </w:rPr>
              <w:t>So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714954" w14:textId="77777777" w:rsidR="009B546A" w:rsidRPr="001B1679" w:rsidRDefault="009B546A" w:rsidP="00C11620">
            <w:pPr>
              <w:pStyle w:val="TAL"/>
              <w:keepNext w:val="0"/>
              <w:rPr>
                <w:sz w:val="16"/>
                <w:szCs w:val="16"/>
              </w:rPr>
            </w:pPr>
            <w:r w:rsidRPr="001B1679">
              <w:rPr>
                <w:sz w:val="16"/>
                <w:szCs w:val="16"/>
              </w:rPr>
              <w:t>Tricci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6EFBD" w14:textId="77777777" w:rsidR="009B546A" w:rsidRPr="001B1679" w:rsidRDefault="009B546A" w:rsidP="00C11620">
            <w:pPr>
              <w:pStyle w:val="TAL"/>
              <w:keepNext w:val="0"/>
              <w:rPr>
                <w:sz w:val="16"/>
                <w:szCs w:val="16"/>
              </w:rPr>
            </w:pPr>
            <w:r w:rsidRPr="001B1679">
              <w:rPr>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F7DF6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435A87" w14:textId="77777777" w:rsidR="009B546A" w:rsidRPr="001B1679" w:rsidRDefault="009B546A" w:rsidP="00C11620">
            <w:pPr>
              <w:pStyle w:val="TAL"/>
              <w:keepNext w:val="0"/>
              <w:rPr>
                <w:sz w:val="16"/>
                <w:szCs w:val="16"/>
              </w:rPr>
            </w:pPr>
            <w:r w:rsidRPr="001B1679">
              <w:rPr>
                <w:sz w:val="16"/>
                <w:szCs w:val="16"/>
              </w:rPr>
              <w:t>3GPPMEMBER</w:t>
            </w:r>
          </w:p>
        </w:tc>
      </w:tr>
      <w:tr w:rsidR="009B546A" w14:paraId="6ACB003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8B225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B05446" w14:textId="77777777" w:rsidR="009B546A" w:rsidRPr="001B1679" w:rsidRDefault="009B546A" w:rsidP="00C11620">
            <w:pPr>
              <w:pStyle w:val="TAL"/>
              <w:keepNext w:val="0"/>
              <w:rPr>
                <w:sz w:val="16"/>
                <w:szCs w:val="16"/>
              </w:rPr>
            </w:pPr>
            <w:r w:rsidRPr="001B1679">
              <w:rPr>
                <w:sz w:val="16"/>
                <w:szCs w:val="16"/>
              </w:rPr>
              <w:t>Soloway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9DA2A0" w14:textId="77777777" w:rsidR="009B546A" w:rsidRPr="001B1679" w:rsidRDefault="009B546A" w:rsidP="00C11620">
            <w:pPr>
              <w:pStyle w:val="TAL"/>
              <w:keepNext w:val="0"/>
              <w:rPr>
                <w:sz w:val="16"/>
                <w:szCs w:val="16"/>
              </w:rPr>
            </w:pPr>
            <w:r w:rsidRPr="001B1679">
              <w:rPr>
                <w:sz w:val="16"/>
                <w:szCs w:val="16"/>
              </w:rPr>
              <w:t>Alan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749982" w14:textId="77777777" w:rsidR="009B546A" w:rsidRPr="001B1679" w:rsidRDefault="009B546A" w:rsidP="00C11620">
            <w:pPr>
              <w:pStyle w:val="TAL"/>
              <w:keepNext w:val="0"/>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31FD36"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CBCED9" w14:textId="77777777" w:rsidR="009B546A" w:rsidRPr="001B1679" w:rsidRDefault="009B546A" w:rsidP="00C11620">
            <w:pPr>
              <w:pStyle w:val="TAL"/>
              <w:keepNext w:val="0"/>
              <w:rPr>
                <w:sz w:val="16"/>
                <w:szCs w:val="16"/>
              </w:rPr>
            </w:pPr>
            <w:r w:rsidRPr="001B1679">
              <w:rPr>
                <w:sz w:val="16"/>
                <w:szCs w:val="16"/>
              </w:rPr>
              <w:t>3GPPMEMBER</w:t>
            </w:r>
          </w:p>
        </w:tc>
      </w:tr>
      <w:tr w:rsidR="009B546A" w14:paraId="05CC433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D456B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0E589B" w14:textId="77777777" w:rsidR="009B546A" w:rsidRPr="001B1679" w:rsidRDefault="009B546A" w:rsidP="00C11620">
            <w:pPr>
              <w:pStyle w:val="TAL"/>
              <w:keepNext w:val="0"/>
              <w:rPr>
                <w:sz w:val="16"/>
                <w:szCs w:val="16"/>
              </w:rPr>
            </w:pPr>
            <w:r w:rsidRPr="001B1679">
              <w:rPr>
                <w:sz w:val="16"/>
                <w:szCs w:val="16"/>
              </w:rPr>
              <w:t>Sriram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6A14C4" w14:textId="77777777" w:rsidR="009B546A" w:rsidRPr="001B1679" w:rsidRDefault="009B546A" w:rsidP="00C11620">
            <w:pPr>
              <w:pStyle w:val="TAL"/>
              <w:keepNext w:val="0"/>
              <w:rPr>
                <w:sz w:val="16"/>
                <w:szCs w:val="16"/>
              </w:rPr>
            </w:pPr>
            <w:r w:rsidRPr="001B1679">
              <w:rPr>
                <w:sz w:val="16"/>
                <w:szCs w:val="16"/>
              </w:rPr>
              <w:t>Sundar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AB709A" w14:textId="77777777" w:rsidR="009B546A" w:rsidRPr="001B1679" w:rsidRDefault="009B546A" w:rsidP="00C11620">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0BB62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572FAA" w14:textId="77777777" w:rsidR="009B546A" w:rsidRPr="001B1679" w:rsidRDefault="009B546A" w:rsidP="00C11620">
            <w:pPr>
              <w:pStyle w:val="TAL"/>
              <w:keepNext w:val="0"/>
              <w:rPr>
                <w:sz w:val="16"/>
                <w:szCs w:val="16"/>
              </w:rPr>
            </w:pPr>
            <w:r w:rsidRPr="001B1679">
              <w:rPr>
                <w:sz w:val="16"/>
                <w:szCs w:val="16"/>
              </w:rPr>
              <w:t>3GPPMEMBER</w:t>
            </w:r>
          </w:p>
        </w:tc>
      </w:tr>
      <w:tr w:rsidR="009B546A" w14:paraId="0E67F7B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3C0A4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63D39D" w14:textId="77777777" w:rsidR="009B546A" w:rsidRPr="001B1679" w:rsidRDefault="009B546A" w:rsidP="00C11620">
            <w:pPr>
              <w:pStyle w:val="TAL"/>
              <w:keepNext w:val="0"/>
              <w:rPr>
                <w:sz w:val="16"/>
                <w:szCs w:val="16"/>
              </w:rPr>
            </w:pPr>
            <w:r w:rsidRPr="001B1679">
              <w:rPr>
                <w:sz w:val="16"/>
                <w:szCs w:val="16"/>
              </w:rPr>
              <w:t>Stojanovski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B9E4E2" w14:textId="77777777" w:rsidR="009B546A" w:rsidRPr="001B1679" w:rsidRDefault="009B546A" w:rsidP="00C11620">
            <w:pPr>
              <w:pStyle w:val="TAL"/>
              <w:keepNext w:val="0"/>
              <w:rPr>
                <w:sz w:val="16"/>
                <w:szCs w:val="16"/>
              </w:rPr>
            </w:pPr>
            <w:r w:rsidRPr="001B1679">
              <w:rPr>
                <w:sz w:val="16"/>
                <w:szCs w:val="16"/>
              </w:rPr>
              <w:t>Saso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E8A71" w14:textId="77777777" w:rsidR="009B546A" w:rsidRPr="001B1679" w:rsidRDefault="009B546A" w:rsidP="00C11620">
            <w:pPr>
              <w:pStyle w:val="TAL"/>
              <w:keepNext w:val="0"/>
              <w:rPr>
                <w:sz w:val="16"/>
                <w:szCs w:val="16"/>
              </w:rPr>
            </w:pPr>
            <w:r w:rsidRPr="001B1679">
              <w:rPr>
                <w:sz w:val="16"/>
                <w:szCs w:val="16"/>
              </w:rPr>
              <w:t>Intel Corporation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6207C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D28C95" w14:textId="77777777" w:rsidR="009B546A" w:rsidRPr="001B1679" w:rsidRDefault="009B546A" w:rsidP="00C11620">
            <w:pPr>
              <w:pStyle w:val="TAL"/>
              <w:keepNext w:val="0"/>
              <w:rPr>
                <w:sz w:val="16"/>
                <w:szCs w:val="16"/>
              </w:rPr>
            </w:pPr>
            <w:r w:rsidRPr="001B1679">
              <w:rPr>
                <w:sz w:val="16"/>
                <w:szCs w:val="16"/>
              </w:rPr>
              <w:t>3GPPMEMBER</w:t>
            </w:r>
          </w:p>
        </w:tc>
      </w:tr>
      <w:tr w:rsidR="009B546A" w14:paraId="4C9BB58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95E052"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CB8B46" w14:textId="77777777" w:rsidR="009B546A" w:rsidRPr="001B1679" w:rsidRDefault="009B546A" w:rsidP="00C11620">
            <w:pPr>
              <w:pStyle w:val="TAL"/>
              <w:keepNext w:val="0"/>
              <w:rPr>
                <w:sz w:val="16"/>
                <w:szCs w:val="16"/>
              </w:rPr>
            </w:pPr>
            <w:r w:rsidRPr="001B1679">
              <w:rPr>
                <w:sz w:val="16"/>
                <w:szCs w:val="16"/>
              </w:rPr>
              <w:t>Suh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AABBF9" w14:textId="77777777" w:rsidR="009B546A" w:rsidRPr="001B1679" w:rsidRDefault="009B546A" w:rsidP="00C11620">
            <w:pPr>
              <w:pStyle w:val="TAL"/>
              <w:keepNext w:val="0"/>
              <w:rPr>
                <w:sz w:val="16"/>
                <w:szCs w:val="16"/>
              </w:rPr>
            </w:pPr>
            <w:r w:rsidRPr="001B1679">
              <w:rPr>
                <w:sz w:val="16"/>
                <w:szCs w:val="16"/>
              </w:rPr>
              <w:t>Kyungjoo Grace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F9F421" w14:textId="77777777" w:rsidR="009B546A" w:rsidRPr="001B1679" w:rsidRDefault="009B546A" w:rsidP="00C11620">
            <w:pPr>
              <w:pStyle w:val="TAL"/>
              <w:keepNext w:val="0"/>
              <w:rPr>
                <w:sz w:val="16"/>
                <w:szCs w:val="16"/>
              </w:rPr>
            </w:pPr>
            <w:r w:rsidRPr="001B1679">
              <w:rPr>
                <w:sz w:val="16"/>
                <w:szCs w:val="16"/>
              </w:rPr>
              <w:t>Samsung Electronics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178A6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265BC8" w14:textId="77777777" w:rsidR="009B546A" w:rsidRPr="001B1679" w:rsidRDefault="009B546A" w:rsidP="00C11620">
            <w:pPr>
              <w:pStyle w:val="TAL"/>
              <w:keepNext w:val="0"/>
              <w:rPr>
                <w:sz w:val="16"/>
                <w:szCs w:val="16"/>
              </w:rPr>
            </w:pPr>
            <w:r w:rsidRPr="001B1679">
              <w:rPr>
                <w:sz w:val="16"/>
                <w:szCs w:val="16"/>
              </w:rPr>
              <w:t>3GPPMEMBER</w:t>
            </w:r>
          </w:p>
        </w:tc>
      </w:tr>
      <w:tr w:rsidR="009B546A" w14:paraId="3A2AAC2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8F42B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FF8EC4" w14:textId="77777777" w:rsidR="009B546A" w:rsidRPr="001B1679" w:rsidRDefault="009B546A" w:rsidP="00C11620">
            <w:pPr>
              <w:pStyle w:val="TAL"/>
              <w:keepNext w:val="0"/>
              <w:rPr>
                <w:sz w:val="16"/>
                <w:szCs w:val="16"/>
              </w:rPr>
            </w:pPr>
            <w:r w:rsidRPr="001B1679">
              <w:rPr>
                <w:sz w:val="16"/>
                <w:szCs w:val="16"/>
              </w:rPr>
              <w:t>Sultan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14F40E" w14:textId="77777777" w:rsidR="009B546A" w:rsidRPr="001B1679" w:rsidRDefault="009B546A" w:rsidP="00C11620">
            <w:pPr>
              <w:pStyle w:val="TAL"/>
              <w:keepNext w:val="0"/>
              <w:rPr>
                <w:sz w:val="16"/>
                <w:szCs w:val="16"/>
              </w:rPr>
            </w:pPr>
            <w:r w:rsidRPr="001B1679">
              <w:rPr>
                <w:sz w:val="16"/>
                <w:szCs w:val="16"/>
              </w:rPr>
              <w:t>Alain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E3AADC"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1E715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F00CDF" w14:textId="77777777" w:rsidR="009B546A" w:rsidRPr="001B1679" w:rsidRDefault="009B546A" w:rsidP="00C11620">
            <w:pPr>
              <w:pStyle w:val="TAL"/>
              <w:keepNext w:val="0"/>
              <w:rPr>
                <w:sz w:val="16"/>
                <w:szCs w:val="16"/>
              </w:rPr>
            </w:pPr>
            <w:r w:rsidRPr="001B1679">
              <w:rPr>
                <w:sz w:val="16"/>
                <w:szCs w:val="16"/>
              </w:rPr>
              <w:t>3GPPORG_REP</w:t>
            </w:r>
          </w:p>
        </w:tc>
      </w:tr>
      <w:tr w:rsidR="009B546A" w14:paraId="6451A4A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1BA95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3C3F87" w14:textId="77777777" w:rsidR="009B546A" w:rsidRPr="001B1679" w:rsidRDefault="009B546A" w:rsidP="00C11620">
            <w:pPr>
              <w:pStyle w:val="TAL"/>
              <w:keepNext w:val="0"/>
              <w:rPr>
                <w:sz w:val="16"/>
                <w:szCs w:val="16"/>
              </w:rPr>
            </w:pPr>
            <w:r w:rsidRPr="001B1679">
              <w:rPr>
                <w:sz w:val="16"/>
                <w:szCs w:val="16"/>
              </w:rPr>
              <w:t>Sumita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5DFE7B" w14:textId="77777777" w:rsidR="009B546A" w:rsidRPr="001B1679" w:rsidRDefault="009B546A" w:rsidP="00C11620">
            <w:pPr>
              <w:pStyle w:val="TAL"/>
              <w:keepNext w:val="0"/>
              <w:rPr>
                <w:sz w:val="16"/>
                <w:szCs w:val="16"/>
              </w:rPr>
            </w:pPr>
            <w:r w:rsidRPr="001B1679">
              <w:rPr>
                <w:sz w:val="16"/>
                <w:szCs w:val="16"/>
              </w:rPr>
              <w:t>Masa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85F65"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706DB2"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2D34DB" w14:textId="77777777" w:rsidR="009B546A" w:rsidRPr="001B1679" w:rsidRDefault="009B546A" w:rsidP="00C11620">
            <w:pPr>
              <w:pStyle w:val="TAL"/>
              <w:keepNext w:val="0"/>
              <w:rPr>
                <w:sz w:val="16"/>
                <w:szCs w:val="16"/>
              </w:rPr>
            </w:pPr>
            <w:r w:rsidRPr="001B1679">
              <w:rPr>
                <w:sz w:val="16"/>
                <w:szCs w:val="16"/>
              </w:rPr>
              <w:t>3GPPMEMBER</w:t>
            </w:r>
          </w:p>
        </w:tc>
      </w:tr>
      <w:tr w:rsidR="009B546A" w14:paraId="0E4540F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276900"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F3EAE9" w14:textId="77777777" w:rsidR="009B546A" w:rsidRPr="001B1679" w:rsidRDefault="009B546A" w:rsidP="00C11620">
            <w:pPr>
              <w:pStyle w:val="TAL"/>
              <w:keepNext w:val="0"/>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87B22E" w14:textId="77777777" w:rsidR="009B546A" w:rsidRPr="001B1679" w:rsidRDefault="009B546A" w:rsidP="00C11620">
            <w:pPr>
              <w:pStyle w:val="TAL"/>
              <w:keepNext w:val="0"/>
              <w:rPr>
                <w:sz w:val="16"/>
                <w:szCs w:val="16"/>
              </w:rPr>
            </w:pPr>
            <w:r w:rsidRPr="001B1679">
              <w:rPr>
                <w:sz w:val="16"/>
                <w:szCs w:val="16"/>
              </w:rPr>
              <w:t>Chengjun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CB57C4" w14:textId="77777777" w:rsidR="009B546A" w:rsidRPr="001B1679" w:rsidRDefault="009B546A" w:rsidP="00C11620">
            <w:pPr>
              <w:pStyle w:val="TAL"/>
              <w:keepNext w:val="0"/>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F2D7D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501513" w14:textId="77777777" w:rsidR="009B546A" w:rsidRPr="001B1679" w:rsidRDefault="009B546A" w:rsidP="00C11620">
            <w:pPr>
              <w:pStyle w:val="TAL"/>
              <w:keepNext w:val="0"/>
              <w:rPr>
                <w:sz w:val="16"/>
                <w:szCs w:val="16"/>
              </w:rPr>
            </w:pPr>
            <w:r w:rsidRPr="001B1679">
              <w:rPr>
                <w:sz w:val="16"/>
                <w:szCs w:val="16"/>
              </w:rPr>
              <w:t>3GPPMEMBER</w:t>
            </w:r>
          </w:p>
        </w:tc>
      </w:tr>
      <w:tr w:rsidR="009B546A" w14:paraId="1F19224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D8F22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CEC07F" w14:textId="77777777" w:rsidR="009B546A" w:rsidRPr="001B1679" w:rsidRDefault="009B546A" w:rsidP="00C11620">
            <w:pPr>
              <w:pStyle w:val="TAL"/>
              <w:keepNext w:val="0"/>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BBAB6A" w14:textId="77777777" w:rsidR="009B546A" w:rsidRPr="001B1679" w:rsidRDefault="009B546A" w:rsidP="00C11620">
            <w:pPr>
              <w:pStyle w:val="TAL"/>
              <w:keepNext w:val="0"/>
              <w:rPr>
                <w:sz w:val="16"/>
                <w:szCs w:val="16"/>
              </w:rPr>
            </w:pPr>
            <w:r w:rsidRPr="001B1679">
              <w:rPr>
                <w:sz w:val="16"/>
                <w:szCs w:val="16"/>
              </w:rPr>
              <w:t>Haitong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ABF532" w14:textId="77777777" w:rsidR="009B546A" w:rsidRPr="001B1679" w:rsidRDefault="009B546A" w:rsidP="00C11620">
            <w:pPr>
              <w:pStyle w:val="TAL"/>
              <w:keepNext w:val="0"/>
              <w:rPr>
                <w:sz w:val="16"/>
                <w:szCs w:val="16"/>
              </w:rPr>
            </w:pPr>
            <w:r w:rsidRPr="001B1679">
              <w:rPr>
                <w:sz w:val="16"/>
                <w:szCs w:val="16"/>
              </w:rPr>
              <w:t>Apple Czech s.r.o.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EA6A6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002F09" w14:textId="77777777" w:rsidR="009B546A" w:rsidRPr="001B1679" w:rsidRDefault="009B546A" w:rsidP="00C11620">
            <w:pPr>
              <w:pStyle w:val="TAL"/>
              <w:keepNext w:val="0"/>
              <w:rPr>
                <w:sz w:val="16"/>
                <w:szCs w:val="16"/>
              </w:rPr>
            </w:pPr>
            <w:r w:rsidRPr="001B1679">
              <w:rPr>
                <w:sz w:val="16"/>
                <w:szCs w:val="16"/>
              </w:rPr>
              <w:t>3GPPMEMBER</w:t>
            </w:r>
          </w:p>
        </w:tc>
      </w:tr>
      <w:tr w:rsidR="009B546A" w14:paraId="1660B07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456FAA"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D98D1F" w14:textId="77777777" w:rsidR="009B546A" w:rsidRPr="001B1679" w:rsidRDefault="009B546A" w:rsidP="00C11620">
            <w:pPr>
              <w:pStyle w:val="TAL"/>
              <w:keepNext w:val="0"/>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07B93A" w14:textId="77777777" w:rsidR="009B546A" w:rsidRPr="001B1679" w:rsidRDefault="009B546A" w:rsidP="00C11620">
            <w:pPr>
              <w:pStyle w:val="TAL"/>
              <w:keepNext w:val="0"/>
              <w:rPr>
                <w:sz w:val="16"/>
                <w:szCs w:val="16"/>
              </w:rPr>
            </w:pPr>
            <w:r w:rsidRPr="001B1679">
              <w:rPr>
                <w:sz w:val="16"/>
                <w:szCs w:val="16"/>
              </w:rPr>
              <w:t>Shaohui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59AD2D" w14:textId="77777777" w:rsidR="009B546A" w:rsidRPr="001B1679" w:rsidRDefault="009B546A" w:rsidP="00C11620">
            <w:pPr>
              <w:pStyle w:val="TAL"/>
              <w:keepNext w:val="0"/>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557FA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0ED727" w14:textId="77777777" w:rsidR="009B546A" w:rsidRPr="001B1679" w:rsidRDefault="009B546A" w:rsidP="00C11620">
            <w:pPr>
              <w:pStyle w:val="TAL"/>
              <w:keepNext w:val="0"/>
              <w:rPr>
                <w:sz w:val="16"/>
                <w:szCs w:val="16"/>
              </w:rPr>
            </w:pPr>
            <w:r w:rsidRPr="001B1679">
              <w:rPr>
                <w:sz w:val="16"/>
                <w:szCs w:val="16"/>
              </w:rPr>
              <w:t>3GPPMEMBER</w:t>
            </w:r>
          </w:p>
        </w:tc>
      </w:tr>
      <w:tr w:rsidR="009B546A" w14:paraId="2BD040D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5E68AD"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E2651A" w14:textId="77777777" w:rsidR="009B546A" w:rsidRPr="001B1679" w:rsidRDefault="009B546A" w:rsidP="00C11620">
            <w:pPr>
              <w:pStyle w:val="TAL"/>
              <w:keepNext w:val="0"/>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4D6F63" w14:textId="77777777" w:rsidR="009B546A" w:rsidRPr="001B1679" w:rsidRDefault="009B546A" w:rsidP="00C11620">
            <w:pPr>
              <w:pStyle w:val="TAL"/>
              <w:keepNext w:val="0"/>
              <w:rPr>
                <w:sz w:val="16"/>
                <w:szCs w:val="16"/>
              </w:rPr>
            </w:pPr>
            <w:r w:rsidRPr="001B1679">
              <w:rPr>
                <w:sz w:val="16"/>
                <w:szCs w:val="16"/>
              </w:rPr>
              <w:t>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B6F3BE" w14:textId="77777777" w:rsidR="009B546A" w:rsidRPr="001B1679" w:rsidRDefault="009B546A" w:rsidP="00C11620">
            <w:pPr>
              <w:pStyle w:val="TAL"/>
              <w:keepNext w:val="0"/>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B1A48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00B297" w14:textId="77777777" w:rsidR="009B546A" w:rsidRPr="001B1679" w:rsidRDefault="009B546A" w:rsidP="00C11620">
            <w:pPr>
              <w:pStyle w:val="TAL"/>
              <w:keepNext w:val="0"/>
              <w:rPr>
                <w:sz w:val="16"/>
                <w:szCs w:val="16"/>
              </w:rPr>
            </w:pPr>
            <w:r w:rsidRPr="001B1679">
              <w:rPr>
                <w:sz w:val="16"/>
                <w:szCs w:val="16"/>
              </w:rPr>
              <w:t>3GPPMEMBER</w:t>
            </w:r>
          </w:p>
        </w:tc>
      </w:tr>
      <w:tr w:rsidR="009B546A" w14:paraId="4FB29EF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5561C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952D64" w14:textId="77777777" w:rsidR="009B546A" w:rsidRPr="001B1679" w:rsidRDefault="009B546A" w:rsidP="00C11620">
            <w:pPr>
              <w:pStyle w:val="TAL"/>
              <w:keepNext w:val="0"/>
              <w:rPr>
                <w:sz w:val="16"/>
                <w:szCs w:val="16"/>
              </w:rPr>
            </w:pPr>
            <w:r w:rsidRPr="001B1679">
              <w:rPr>
                <w:sz w:val="16"/>
                <w:szCs w:val="16"/>
              </w:rPr>
              <w:t>Suzuki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FB395C" w14:textId="77777777" w:rsidR="009B546A" w:rsidRPr="001B1679" w:rsidRDefault="009B546A" w:rsidP="00C11620">
            <w:pPr>
              <w:pStyle w:val="TAL"/>
              <w:keepNext w:val="0"/>
              <w:rPr>
                <w:sz w:val="16"/>
                <w:szCs w:val="16"/>
              </w:rPr>
            </w:pPr>
            <w:r w:rsidRPr="001B1679">
              <w:rPr>
                <w:sz w:val="16"/>
                <w:szCs w:val="16"/>
              </w:rPr>
              <w:t>Hidetoshi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444B5" w14:textId="77777777" w:rsidR="009B546A" w:rsidRPr="001B1679" w:rsidRDefault="009B546A" w:rsidP="00C11620">
            <w:pPr>
              <w:pStyle w:val="TAL"/>
              <w:keepNext w:val="0"/>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5C95C5"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EA5B06" w14:textId="77777777" w:rsidR="009B546A" w:rsidRPr="001B1679" w:rsidRDefault="009B546A" w:rsidP="00C11620">
            <w:pPr>
              <w:pStyle w:val="TAL"/>
              <w:keepNext w:val="0"/>
              <w:rPr>
                <w:sz w:val="16"/>
                <w:szCs w:val="16"/>
              </w:rPr>
            </w:pPr>
            <w:r w:rsidRPr="001B1679">
              <w:rPr>
                <w:sz w:val="16"/>
                <w:szCs w:val="16"/>
              </w:rPr>
              <w:t>3GPPMEMBER</w:t>
            </w:r>
          </w:p>
        </w:tc>
      </w:tr>
      <w:tr w:rsidR="009B546A" w14:paraId="6EBDB81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8A376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7BA4E2" w14:textId="77777777" w:rsidR="009B546A" w:rsidRPr="001B1679" w:rsidRDefault="009B546A" w:rsidP="00C11620">
            <w:pPr>
              <w:pStyle w:val="TAL"/>
              <w:keepNext w:val="0"/>
              <w:rPr>
                <w:sz w:val="16"/>
                <w:szCs w:val="16"/>
              </w:rPr>
            </w:pPr>
            <w:r w:rsidRPr="001B1679">
              <w:rPr>
                <w:sz w:val="16"/>
                <w:szCs w:val="16"/>
              </w:rPr>
              <w:t>Takada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715CBA" w14:textId="77777777" w:rsidR="009B546A" w:rsidRPr="001B1679" w:rsidRDefault="009B546A" w:rsidP="00C11620">
            <w:pPr>
              <w:pStyle w:val="TAL"/>
              <w:keepNext w:val="0"/>
              <w:rPr>
                <w:sz w:val="16"/>
                <w:szCs w:val="16"/>
              </w:rPr>
            </w:pPr>
            <w:r w:rsidRPr="001B1679">
              <w:rPr>
                <w:sz w:val="16"/>
                <w:szCs w:val="16"/>
              </w:rPr>
              <w:t>Terufumi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FF1140" w14:textId="77777777" w:rsidR="009B546A" w:rsidRPr="001B1679" w:rsidRDefault="009B546A" w:rsidP="00C11620">
            <w:pPr>
              <w:pStyle w:val="TAL"/>
              <w:keepNext w:val="0"/>
              <w:rPr>
                <w:sz w:val="16"/>
                <w:szCs w:val="16"/>
              </w:rPr>
            </w:pPr>
            <w:r w:rsidRPr="001B1679">
              <w:rPr>
                <w:sz w:val="16"/>
                <w:szCs w:val="16"/>
              </w:rPr>
              <w:t>DENSO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45C19B"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212CBB" w14:textId="77777777" w:rsidR="009B546A" w:rsidRPr="001B1679" w:rsidRDefault="009B546A" w:rsidP="00C11620">
            <w:pPr>
              <w:pStyle w:val="TAL"/>
              <w:keepNext w:val="0"/>
              <w:rPr>
                <w:sz w:val="16"/>
                <w:szCs w:val="16"/>
              </w:rPr>
            </w:pPr>
            <w:r w:rsidRPr="001B1679">
              <w:rPr>
                <w:sz w:val="16"/>
                <w:szCs w:val="16"/>
              </w:rPr>
              <w:t>3GPPMEMBER</w:t>
            </w:r>
          </w:p>
        </w:tc>
      </w:tr>
      <w:tr w:rsidR="009B546A" w14:paraId="259D246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4CCA2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F46588" w14:textId="77777777" w:rsidR="009B546A" w:rsidRPr="001B1679" w:rsidRDefault="009B546A" w:rsidP="00C11620">
            <w:pPr>
              <w:pStyle w:val="TAL"/>
              <w:keepNext w:val="0"/>
              <w:rPr>
                <w:sz w:val="16"/>
                <w:szCs w:val="16"/>
              </w:rPr>
            </w:pPr>
            <w:r w:rsidRPr="001B1679">
              <w:rPr>
                <w:sz w:val="16"/>
                <w:szCs w:val="16"/>
              </w:rPr>
              <w:t>Takeda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E7D5C5" w14:textId="77777777" w:rsidR="009B546A" w:rsidRPr="001B1679" w:rsidRDefault="009B546A" w:rsidP="00C11620">
            <w:pPr>
              <w:pStyle w:val="TAL"/>
              <w:keepNext w:val="0"/>
              <w:rPr>
                <w:sz w:val="16"/>
                <w:szCs w:val="16"/>
              </w:rPr>
            </w:pPr>
            <w:r w:rsidRPr="001B1679">
              <w:rPr>
                <w:sz w:val="16"/>
                <w:szCs w:val="16"/>
              </w:rPr>
              <w:t>Hiroki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0A55B" w14:textId="77777777" w:rsidR="009B546A" w:rsidRPr="001B1679" w:rsidRDefault="009B546A" w:rsidP="00C11620">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D47624"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C51400" w14:textId="77777777" w:rsidR="009B546A" w:rsidRPr="001B1679" w:rsidRDefault="009B546A" w:rsidP="00C11620">
            <w:pPr>
              <w:pStyle w:val="TAL"/>
              <w:keepNext w:val="0"/>
              <w:rPr>
                <w:sz w:val="16"/>
                <w:szCs w:val="16"/>
              </w:rPr>
            </w:pPr>
            <w:r w:rsidRPr="001B1679">
              <w:rPr>
                <w:sz w:val="16"/>
                <w:szCs w:val="16"/>
              </w:rPr>
              <w:t>3GPPMEMBER</w:t>
            </w:r>
          </w:p>
        </w:tc>
      </w:tr>
      <w:tr w:rsidR="009B546A" w14:paraId="0F012A6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8B877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D8FBEF" w14:textId="77777777" w:rsidR="009B546A" w:rsidRPr="001B1679" w:rsidRDefault="009B546A" w:rsidP="00C11620">
            <w:pPr>
              <w:pStyle w:val="TAL"/>
              <w:keepNext w:val="0"/>
              <w:rPr>
                <w:sz w:val="16"/>
                <w:szCs w:val="16"/>
              </w:rPr>
            </w:pPr>
            <w:r w:rsidRPr="001B1679">
              <w:rPr>
                <w:sz w:val="16"/>
                <w:szCs w:val="16"/>
              </w:rPr>
              <w:t>Tamrakar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45C489" w14:textId="77777777" w:rsidR="009B546A" w:rsidRPr="001B1679" w:rsidRDefault="009B546A" w:rsidP="00C11620">
            <w:pPr>
              <w:pStyle w:val="TAL"/>
              <w:keepNext w:val="0"/>
              <w:rPr>
                <w:sz w:val="16"/>
                <w:szCs w:val="16"/>
              </w:rPr>
            </w:pPr>
            <w:r w:rsidRPr="001B1679">
              <w:rPr>
                <w:sz w:val="16"/>
                <w:szCs w:val="16"/>
              </w:rPr>
              <w:t>Rakesh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184E7" w14:textId="77777777" w:rsidR="009B546A" w:rsidRPr="001B1679" w:rsidRDefault="009B546A" w:rsidP="00C11620">
            <w:pPr>
              <w:pStyle w:val="TAL"/>
              <w:keepNext w:val="0"/>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A4502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A4F2BD" w14:textId="77777777" w:rsidR="009B546A" w:rsidRPr="001B1679" w:rsidRDefault="009B546A" w:rsidP="00C11620">
            <w:pPr>
              <w:pStyle w:val="TAL"/>
              <w:keepNext w:val="0"/>
              <w:rPr>
                <w:sz w:val="16"/>
                <w:szCs w:val="16"/>
              </w:rPr>
            </w:pPr>
            <w:r w:rsidRPr="001B1679">
              <w:rPr>
                <w:sz w:val="16"/>
                <w:szCs w:val="16"/>
              </w:rPr>
              <w:t>3GPPMEMBER</w:t>
            </w:r>
          </w:p>
        </w:tc>
      </w:tr>
      <w:tr w:rsidR="009B546A" w14:paraId="2456F39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C59BD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F89E29" w14:textId="77777777" w:rsidR="009B546A" w:rsidRPr="001B1679" w:rsidRDefault="009B546A" w:rsidP="00C11620">
            <w:pPr>
              <w:pStyle w:val="TAL"/>
              <w:keepNext w:val="0"/>
              <w:rPr>
                <w:sz w:val="16"/>
                <w:szCs w:val="16"/>
              </w:rPr>
            </w:pPr>
            <w:r w:rsidRPr="001B1679">
              <w:rPr>
                <w:sz w:val="16"/>
                <w:szCs w:val="16"/>
              </w:rPr>
              <w:t>Tatesh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D86BED" w14:textId="77777777" w:rsidR="009B546A" w:rsidRPr="001B1679" w:rsidRDefault="009B546A" w:rsidP="00C11620">
            <w:pPr>
              <w:pStyle w:val="TAL"/>
              <w:keepNext w:val="0"/>
              <w:rPr>
                <w:sz w:val="16"/>
                <w:szCs w:val="16"/>
              </w:rPr>
            </w:pPr>
            <w:r w:rsidRPr="001B1679">
              <w:rPr>
                <w:sz w:val="16"/>
                <w:szCs w:val="16"/>
              </w:rPr>
              <w:t>Said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B1458E"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C625FD"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AC26BC" w14:textId="77777777" w:rsidR="009B546A" w:rsidRPr="001B1679" w:rsidRDefault="009B546A" w:rsidP="00C11620">
            <w:pPr>
              <w:pStyle w:val="TAL"/>
              <w:keepNext w:val="0"/>
              <w:rPr>
                <w:sz w:val="16"/>
                <w:szCs w:val="16"/>
              </w:rPr>
            </w:pPr>
            <w:r w:rsidRPr="001B1679">
              <w:rPr>
                <w:sz w:val="16"/>
                <w:szCs w:val="16"/>
              </w:rPr>
              <w:t>3GPPMEMBER</w:t>
            </w:r>
          </w:p>
        </w:tc>
      </w:tr>
      <w:tr w:rsidR="009B546A" w14:paraId="72C3D4B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CC5E1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41AD6E" w14:textId="77777777" w:rsidR="009B546A" w:rsidRPr="001B1679" w:rsidRDefault="009B546A" w:rsidP="00C11620">
            <w:pPr>
              <w:pStyle w:val="TAL"/>
              <w:keepNext w:val="0"/>
              <w:rPr>
                <w:sz w:val="16"/>
                <w:szCs w:val="16"/>
              </w:rPr>
            </w:pPr>
            <w:r w:rsidRPr="001B1679">
              <w:rPr>
                <w:sz w:val="16"/>
                <w:szCs w:val="16"/>
              </w:rPr>
              <w:t>Teniou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A74D72" w14:textId="77777777" w:rsidR="009B546A" w:rsidRPr="001B1679" w:rsidRDefault="009B546A" w:rsidP="00C11620">
            <w:pPr>
              <w:pStyle w:val="TAL"/>
              <w:keepNext w:val="0"/>
              <w:rPr>
                <w:sz w:val="16"/>
                <w:szCs w:val="16"/>
              </w:rPr>
            </w:pPr>
            <w:r w:rsidRPr="001B1679">
              <w:rPr>
                <w:sz w:val="16"/>
                <w:szCs w:val="16"/>
              </w:rPr>
              <w:t>Gilles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52EB3F" w14:textId="77777777" w:rsidR="009B546A" w:rsidRPr="001B1679" w:rsidRDefault="009B546A" w:rsidP="00C11620">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17D21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E470AF" w14:textId="77777777" w:rsidR="009B546A" w:rsidRPr="001B1679" w:rsidRDefault="009B546A" w:rsidP="00C11620">
            <w:pPr>
              <w:pStyle w:val="TAL"/>
              <w:keepNext w:val="0"/>
              <w:rPr>
                <w:sz w:val="16"/>
                <w:szCs w:val="16"/>
              </w:rPr>
            </w:pPr>
            <w:r w:rsidRPr="001B1679">
              <w:rPr>
                <w:sz w:val="16"/>
                <w:szCs w:val="16"/>
              </w:rPr>
              <w:t>3GPPMEMBER</w:t>
            </w:r>
          </w:p>
        </w:tc>
      </w:tr>
      <w:tr w:rsidR="009B546A" w14:paraId="5FD8375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C48D4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6DC9EB" w14:textId="77777777" w:rsidR="009B546A" w:rsidRPr="001B1679" w:rsidRDefault="009B546A" w:rsidP="00C11620">
            <w:pPr>
              <w:pStyle w:val="TAL"/>
              <w:keepNext w:val="0"/>
              <w:rPr>
                <w:sz w:val="16"/>
                <w:szCs w:val="16"/>
              </w:rPr>
            </w:pPr>
            <w:r w:rsidRPr="001B1679">
              <w:rPr>
                <w:sz w:val="16"/>
                <w:szCs w:val="16"/>
              </w:rPr>
              <w:t>Thalanany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E81B62" w14:textId="77777777" w:rsidR="009B546A" w:rsidRPr="001B1679" w:rsidRDefault="009B546A" w:rsidP="00C11620">
            <w:pPr>
              <w:pStyle w:val="TAL"/>
              <w:keepNext w:val="0"/>
              <w:rPr>
                <w:sz w:val="16"/>
                <w:szCs w:val="16"/>
              </w:rPr>
            </w:pPr>
            <w:r w:rsidRPr="001B1679">
              <w:rPr>
                <w:sz w:val="16"/>
                <w:szCs w:val="16"/>
              </w:rPr>
              <w:t>Sebastian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6F3E5E" w14:textId="77777777" w:rsidR="009B546A" w:rsidRPr="001B1679" w:rsidRDefault="009B546A" w:rsidP="00C11620">
            <w:pPr>
              <w:pStyle w:val="TAL"/>
              <w:keepNext w:val="0"/>
              <w:rPr>
                <w:sz w:val="16"/>
                <w:szCs w:val="16"/>
              </w:rPr>
            </w:pPr>
            <w:r w:rsidRPr="001B1679">
              <w:rPr>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B865B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2378A6" w14:textId="77777777" w:rsidR="009B546A" w:rsidRPr="001B1679" w:rsidRDefault="009B546A" w:rsidP="00C11620">
            <w:pPr>
              <w:pStyle w:val="TAL"/>
              <w:keepNext w:val="0"/>
              <w:rPr>
                <w:sz w:val="16"/>
                <w:szCs w:val="16"/>
              </w:rPr>
            </w:pPr>
            <w:r w:rsidRPr="001B1679">
              <w:rPr>
                <w:sz w:val="16"/>
                <w:szCs w:val="16"/>
              </w:rPr>
              <w:t>3GPPMEMBER</w:t>
            </w:r>
          </w:p>
        </w:tc>
      </w:tr>
      <w:tr w:rsidR="009B546A" w14:paraId="7F9C830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CF156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754812" w14:textId="77777777" w:rsidR="009B546A" w:rsidRPr="001B1679" w:rsidRDefault="009B546A" w:rsidP="00C11620">
            <w:pPr>
              <w:pStyle w:val="TAL"/>
              <w:keepNext w:val="0"/>
              <w:rPr>
                <w:sz w:val="16"/>
                <w:szCs w:val="16"/>
              </w:rPr>
            </w:pPr>
            <w:r w:rsidRPr="001B1679">
              <w:rPr>
                <w:sz w:val="16"/>
                <w:szCs w:val="16"/>
              </w:rPr>
              <w:t>Thomas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5A95BC" w14:textId="77777777" w:rsidR="009B546A" w:rsidRPr="001B1679" w:rsidRDefault="009B546A" w:rsidP="00C11620">
            <w:pPr>
              <w:pStyle w:val="TAL"/>
              <w:keepNext w:val="0"/>
              <w:rPr>
                <w:sz w:val="16"/>
                <w:szCs w:val="16"/>
              </w:rPr>
            </w:pPr>
            <w:r w:rsidRPr="001B1679">
              <w:rPr>
                <w:sz w:val="16"/>
                <w:szCs w:val="16"/>
              </w:rPr>
              <w:t>Emmanuel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2F13CD" w14:textId="77777777" w:rsidR="009B546A" w:rsidRPr="001B1679" w:rsidRDefault="009B546A" w:rsidP="00C11620">
            <w:pPr>
              <w:pStyle w:val="TAL"/>
              <w:keepNext w:val="0"/>
              <w:rPr>
                <w:sz w:val="16"/>
                <w:szCs w:val="16"/>
              </w:rPr>
            </w:pPr>
            <w:r w:rsidRPr="001B1679">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179CC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E56690" w14:textId="77777777" w:rsidR="009B546A" w:rsidRPr="001B1679" w:rsidRDefault="009B546A" w:rsidP="00C11620">
            <w:pPr>
              <w:pStyle w:val="TAL"/>
              <w:keepNext w:val="0"/>
              <w:rPr>
                <w:sz w:val="16"/>
                <w:szCs w:val="16"/>
              </w:rPr>
            </w:pPr>
            <w:r w:rsidRPr="001B1679">
              <w:rPr>
                <w:sz w:val="16"/>
                <w:szCs w:val="16"/>
              </w:rPr>
              <w:t>3GPPMEMBER</w:t>
            </w:r>
          </w:p>
        </w:tc>
      </w:tr>
      <w:tr w:rsidR="009B546A" w14:paraId="674B7A3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5C29F1"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C1E097" w14:textId="77777777" w:rsidR="009B546A" w:rsidRPr="001B1679" w:rsidRDefault="009B546A" w:rsidP="00C11620">
            <w:pPr>
              <w:pStyle w:val="TAL"/>
              <w:keepNext w:val="0"/>
              <w:rPr>
                <w:sz w:val="16"/>
                <w:szCs w:val="16"/>
              </w:rPr>
            </w:pPr>
            <w:r w:rsidRPr="001B1679">
              <w:rPr>
                <w:sz w:val="16"/>
                <w:szCs w:val="16"/>
              </w:rPr>
              <w:t>Thorpe-Taylor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D1B2C1" w14:textId="77777777" w:rsidR="009B546A" w:rsidRPr="001B1679" w:rsidRDefault="009B546A" w:rsidP="00C11620">
            <w:pPr>
              <w:pStyle w:val="TAL"/>
              <w:keepNext w:val="0"/>
              <w:rPr>
                <w:sz w:val="16"/>
                <w:szCs w:val="16"/>
              </w:rPr>
            </w:pPr>
            <w:r w:rsidRPr="001B1679">
              <w:rPr>
                <w:sz w:val="16"/>
                <w:szCs w:val="16"/>
              </w:rPr>
              <w:t>Carol-lyn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C39544" w14:textId="77777777" w:rsidR="009B546A" w:rsidRPr="001B1679" w:rsidRDefault="009B546A" w:rsidP="00C11620">
            <w:pPr>
              <w:pStyle w:val="TAL"/>
              <w:keepNext w:val="0"/>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4234FC"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F774E0" w14:textId="77777777" w:rsidR="009B546A" w:rsidRPr="001B1679" w:rsidRDefault="009B546A" w:rsidP="00C11620">
            <w:pPr>
              <w:pStyle w:val="TAL"/>
              <w:keepNext w:val="0"/>
              <w:rPr>
                <w:sz w:val="16"/>
                <w:szCs w:val="16"/>
              </w:rPr>
            </w:pPr>
            <w:r w:rsidRPr="001B1679">
              <w:rPr>
                <w:sz w:val="16"/>
                <w:szCs w:val="16"/>
              </w:rPr>
              <w:t>3GPPMEMBER</w:t>
            </w:r>
          </w:p>
        </w:tc>
      </w:tr>
      <w:tr w:rsidR="009B546A" w14:paraId="75AFC37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9D26D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E8C8AD" w14:textId="77777777" w:rsidR="009B546A" w:rsidRPr="001B1679" w:rsidRDefault="009B546A" w:rsidP="00C11620">
            <w:pPr>
              <w:pStyle w:val="TAL"/>
              <w:keepNext w:val="0"/>
              <w:rPr>
                <w:sz w:val="16"/>
                <w:szCs w:val="16"/>
              </w:rPr>
            </w:pPr>
            <w:r w:rsidRPr="001B1679">
              <w:rPr>
                <w:sz w:val="16"/>
                <w:szCs w:val="16"/>
              </w:rPr>
              <w:t>Tian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6746E6" w14:textId="77777777" w:rsidR="009B546A" w:rsidRPr="001B1679" w:rsidRDefault="009B546A" w:rsidP="00C11620">
            <w:pPr>
              <w:pStyle w:val="TAL"/>
              <w:keepNext w:val="0"/>
              <w:rPr>
                <w:sz w:val="16"/>
                <w:szCs w:val="16"/>
              </w:rPr>
            </w:pPr>
            <w:r w:rsidRPr="001B1679">
              <w:rPr>
                <w:sz w:val="16"/>
                <w:szCs w:val="16"/>
              </w:rPr>
              <w:t>Dao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17CC48" w14:textId="77777777" w:rsidR="009B546A" w:rsidRPr="001B1679" w:rsidRDefault="009B546A" w:rsidP="00C11620">
            <w:pPr>
              <w:pStyle w:val="TAL"/>
              <w:keepNext w:val="0"/>
              <w:rPr>
                <w:sz w:val="16"/>
                <w:szCs w:val="16"/>
              </w:rPr>
            </w:pPr>
            <w:r w:rsidRPr="001B1679">
              <w:rPr>
                <w:sz w:val="16"/>
                <w:szCs w:val="16"/>
              </w:rPr>
              <w:t>Jetflow</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04C11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71895E" w14:textId="77777777" w:rsidR="009B546A" w:rsidRPr="001B1679" w:rsidRDefault="009B546A" w:rsidP="00C11620">
            <w:pPr>
              <w:pStyle w:val="TAL"/>
              <w:keepNext w:val="0"/>
              <w:rPr>
                <w:sz w:val="16"/>
                <w:szCs w:val="16"/>
              </w:rPr>
            </w:pPr>
            <w:r w:rsidRPr="001B1679">
              <w:rPr>
                <w:sz w:val="16"/>
                <w:szCs w:val="16"/>
              </w:rPr>
              <w:t>3GPPMEMBER</w:t>
            </w:r>
          </w:p>
        </w:tc>
      </w:tr>
      <w:tr w:rsidR="009B546A" w14:paraId="0019656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E9E69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41457F" w14:textId="77777777" w:rsidR="009B546A" w:rsidRPr="001B1679" w:rsidRDefault="009B546A" w:rsidP="00C11620">
            <w:pPr>
              <w:pStyle w:val="TAL"/>
              <w:keepNext w:val="0"/>
              <w:rPr>
                <w:sz w:val="16"/>
                <w:szCs w:val="16"/>
              </w:rPr>
            </w:pPr>
            <w:r w:rsidRPr="001B1679">
              <w:rPr>
                <w:sz w:val="16"/>
                <w:szCs w:val="16"/>
              </w:rPr>
              <w:t>Tian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13C39E" w14:textId="77777777" w:rsidR="009B546A" w:rsidRPr="001B1679" w:rsidRDefault="009B546A" w:rsidP="00C11620">
            <w:pPr>
              <w:pStyle w:val="TAL"/>
              <w:keepNext w:val="0"/>
              <w:rPr>
                <w:sz w:val="16"/>
                <w:szCs w:val="16"/>
              </w:rPr>
            </w:pPr>
            <w:r w:rsidRPr="001B1679">
              <w:rPr>
                <w:sz w:val="16"/>
                <w:szCs w:val="16"/>
              </w:rPr>
              <w:t>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44843A" w14:textId="77777777" w:rsidR="009B546A" w:rsidRPr="001B1679" w:rsidRDefault="009B546A" w:rsidP="00C11620">
            <w:pPr>
              <w:pStyle w:val="TAL"/>
              <w:keepNext w:val="0"/>
              <w:rPr>
                <w:sz w:val="16"/>
                <w:szCs w:val="16"/>
              </w:rPr>
            </w:pPr>
            <w:r w:rsidRPr="001B1679">
              <w:rPr>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917A6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120A13" w14:textId="77777777" w:rsidR="009B546A" w:rsidRPr="001B1679" w:rsidRDefault="009B546A" w:rsidP="00C11620">
            <w:pPr>
              <w:pStyle w:val="TAL"/>
              <w:keepNext w:val="0"/>
              <w:rPr>
                <w:sz w:val="16"/>
                <w:szCs w:val="16"/>
              </w:rPr>
            </w:pPr>
            <w:r w:rsidRPr="001B1679">
              <w:rPr>
                <w:sz w:val="16"/>
                <w:szCs w:val="16"/>
              </w:rPr>
              <w:t>3GPPMEMBER</w:t>
            </w:r>
          </w:p>
        </w:tc>
      </w:tr>
      <w:tr w:rsidR="009B546A" w14:paraId="482194D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52F1F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1A2FC9" w14:textId="77777777" w:rsidR="009B546A" w:rsidRPr="001B1679" w:rsidRDefault="009B546A" w:rsidP="00C11620">
            <w:pPr>
              <w:pStyle w:val="TAL"/>
              <w:keepNext w:val="0"/>
              <w:rPr>
                <w:sz w:val="16"/>
                <w:szCs w:val="16"/>
              </w:rPr>
            </w:pPr>
            <w:r w:rsidRPr="001B1679">
              <w:rPr>
                <w:sz w:val="16"/>
                <w:szCs w:val="16"/>
              </w:rPr>
              <w:t>Toskala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A7EDF6" w14:textId="77777777" w:rsidR="009B546A" w:rsidRPr="001B1679" w:rsidRDefault="009B546A" w:rsidP="00C11620">
            <w:pPr>
              <w:pStyle w:val="TAL"/>
              <w:keepNext w:val="0"/>
              <w:rPr>
                <w:sz w:val="16"/>
                <w:szCs w:val="16"/>
              </w:rPr>
            </w:pPr>
            <w:r w:rsidRPr="001B1679">
              <w:rPr>
                <w:sz w:val="16"/>
                <w:szCs w:val="16"/>
              </w:rPr>
              <w:t>Antti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60DC31" w14:textId="77777777" w:rsidR="009B546A" w:rsidRPr="001B1679" w:rsidRDefault="009B546A" w:rsidP="00C11620">
            <w:pPr>
              <w:pStyle w:val="TAL"/>
              <w:keepNext w:val="0"/>
              <w:rPr>
                <w:sz w:val="16"/>
                <w:szCs w:val="16"/>
              </w:rPr>
            </w:pPr>
            <w:r w:rsidRPr="001B1679">
              <w:rPr>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EC3E3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1C5625" w14:textId="77777777" w:rsidR="009B546A" w:rsidRPr="001B1679" w:rsidRDefault="009B546A" w:rsidP="00C11620">
            <w:pPr>
              <w:pStyle w:val="TAL"/>
              <w:keepNext w:val="0"/>
              <w:rPr>
                <w:sz w:val="16"/>
                <w:szCs w:val="16"/>
              </w:rPr>
            </w:pPr>
            <w:r w:rsidRPr="001B1679">
              <w:rPr>
                <w:sz w:val="16"/>
                <w:szCs w:val="16"/>
              </w:rPr>
              <w:t>3GPPMEMBER</w:t>
            </w:r>
          </w:p>
        </w:tc>
      </w:tr>
      <w:tr w:rsidR="009B546A" w14:paraId="17D13FF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570BCA"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6C1381" w14:textId="77777777" w:rsidR="009B546A" w:rsidRPr="001B1679" w:rsidRDefault="009B546A" w:rsidP="00C11620">
            <w:pPr>
              <w:pStyle w:val="TAL"/>
              <w:keepNext w:val="0"/>
              <w:rPr>
                <w:sz w:val="16"/>
                <w:szCs w:val="16"/>
              </w:rPr>
            </w:pPr>
            <w:r w:rsidRPr="001B1679">
              <w:rPr>
                <w:sz w:val="16"/>
                <w:szCs w:val="16"/>
              </w:rPr>
              <w:t>Toufik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3534DE" w14:textId="77777777" w:rsidR="009B546A" w:rsidRPr="001B1679" w:rsidRDefault="009B546A" w:rsidP="00C11620">
            <w:pPr>
              <w:pStyle w:val="TAL"/>
              <w:keepNext w:val="0"/>
              <w:rPr>
                <w:sz w:val="16"/>
                <w:szCs w:val="16"/>
              </w:rPr>
            </w:pPr>
            <w:r w:rsidRPr="001B1679">
              <w:rPr>
                <w:sz w:val="16"/>
                <w:szCs w:val="16"/>
              </w:rPr>
              <w:t>Issam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A3643"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408DD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8F5C34" w14:textId="77777777" w:rsidR="009B546A" w:rsidRPr="001B1679" w:rsidRDefault="009B546A" w:rsidP="00C11620">
            <w:pPr>
              <w:pStyle w:val="TAL"/>
              <w:keepNext w:val="0"/>
              <w:rPr>
                <w:sz w:val="16"/>
                <w:szCs w:val="16"/>
              </w:rPr>
            </w:pPr>
            <w:r w:rsidRPr="001B1679">
              <w:rPr>
                <w:sz w:val="16"/>
                <w:szCs w:val="16"/>
              </w:rPr>
              <w:t>3GPPORG_REP</w:t>
            </w:r>
          </w:p>
        </w:tc>
      </w:tr>
      <w:tr w:rsidR="009B546A" w14:paraId="566B6F6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8E963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2535AF" w14:textId="77777777" w:rsidR="009B546A" w:rsidRPr="001B1679" w:rsidRDefault="009B546A" w:rsidP="00C11620">
            <w:pPr>
              <w:pStyle w:val="TAL"/>
              <w:keepNext w:val="0"/>
              <w:rPr>
                <w:sz w:val="16"/>
                <w:szCs w:val="16"/>
              </w:rPr>
            </w:pPr>
            <w:r w:rsidRPr="001B1679">
              <w:rPr>
                <w:sz w:val="16"/>
                <w:szCs w:val="16"/>
              </w:rPr>
              <w:t>Tovinger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8970E3" w14:textId="77777777" w:rsidR="009B546A" w:rsidRPr="001B1679" w:rsidRDefault="009B546A" w:rsidP="00C11620">
            <w:pPr>
              <w:pStyle w:val="TAL"/>
              <w:keepNext w:val="0"/>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BC8708" w14:textId="77777777" w:rsidR="009B546A" w:rsidRPr="001B1679" w:rsidRDefault="009B546A" w:rsidP="00C11620">
            <w:pPr>
              <w:pStyle w:val="TAL"/>
              <w:keepNext w:val="0"/>
              <w:rPr>
                <w:sz w:val="16"/>
                <w:szCs w:val="16"/>
              </w:rPr>
            </w:pPr>
            <w:r w:rsidRPr="001B1679">
              <w:rPr>
                <w:sz w:val="16"/>
                <w:szCs w:val="16"/>
              </w:rPr>
              <w:t>Ericsson-LG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95448D"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73BECC" w14:textId="77777777" w:rsidR="009B546A" w:rsidRPr="001B1679" w:rsidRDefault="009B546A" w:rsidP="00C11620">
            <w:pPr>
              <w:pStyle w:val="TAL"/>
              <w:keepNext w:val="0"/>
              <w:rPr>
                <w:sz w:val="16"/>
                <w:szCs w:val="16"/>
              </w:rPr>
            </w:pPr>
            <w:r w:rsidRPr="001B1679">
              <w:rPr>
                <w:sz w:val="16"/>
                <w:szCs w:val="16"/>
              </w:rPr>
              <w:t>3GPPMEMBER</w:t>
            </w:r>
          </w:p>
        </w:tc>
      </w:tr>
      <w:tr w:rsidR="009B546A" w14:paraId="0BF6635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9D8D58"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445B63" w14:textId="77777777" w:rsidR="009B546A" w:rsidRPr="001B1679" w:rsidRDefault="009B546A" w:rsidP="00C11620">
            <w:pPr>
              <w:pStyle w:val="TAL"/>
              <w:keepNext w:val="0"/>
              <w:rPr>
                <w:sz w:val="16"/>
                <w:szCs w:val="16"/>
              </w:rPr>
            </w:pPr>
            <w:r w:rsidRPr="001B1679">
              <w:rPr>
                <w:sz w:val="16"/>
                <w:szCs w:val="16"/>
              </w:rPr>
              <w:t>Trakinat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72A687" w14:textId="77777777" w:rsidR="009B546A" w:rsidRPr="001B1679" w:rsidRDefault="009B546A" w:rsidP="00C11620">
            <w:pPr>
              <w:pStyle w:val="TAL"/>
              <w:keepNext w:val="0"/>
              <w:rPr>
                <w:sz w:val="16"/>
                <w:szCs w:val="16"/>
              </w:rPr>
            </w:pPr>
            <w:r w:rsidRPr="001B1679">
              <w:rPr>
                <w:sz w:val="16"/>
                <w:szCs w:val="16"/>
              </w:rPr>
              <w:t>Jean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6B606A" w14:textId="77777777" w:rsidR="009B546A" w:rsidRPr="001B1679" w:rsidRDefault="009B546A" w:rsidP="00C11620">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5E6E0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B063ED" w14:textId="77777777" w:rsidR="009B546A" w:rsidRPr="001B1679" w:rsidRDefault="009B546A" w:rsidP="00C11620">
            <w:pPr>
              <w:pStyle w:val="TAL"/>
              <w:keepNext w:val="0"/>
              <w:rPr>
                <w:sz w:val="16"/>
                <w:szCs w:val="16"/>
              </w:rPr>
            </w:pPr>
            <w:r w:rsidRPr="001B1679">
              <w:rPr>
                <w:sz w:val="16"/>
                <w:szCs w:val="16"/>
              </w:rPr>
              <w:t>3GPPMEMBER</w:t>
            </w:r>
          </w:p>
        </w:tc>
      </w:tr>
      <w:tr w:rsidR="009B546A" w14:paraId="0D1CE65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4D3408"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D1D851" w14:textId="77777777" w:rsidR="009B546A" w:rsidRPr="001B1679" w:rsidRDefault="009B546A" w:rsidP="00C11620">
            <w:pPr>
              <w:pStyle w:val="TAL"/>
              <w:keepNext w:val="0"/>
              <w:rPr>
                <w:sz w:val="16"/>
                <w:szCs w:val="16"/>
              </w:rPr>
            </w:pPr>
            <w:r w:rsidRPr="001B1679">
              <w:rPr>
                <w:sz w:val="16"/>
                <w:szCs w:val="16"/>
              </w:rPr>
              <w:t>Tsai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648B38" w14:textId="77777777" w:rsidR="009B546A" w:rsidRPr="001B1679" w:rsidRDefault="009B546A" w:rsidP="00C11620">
            <w:pPr>
              <w:pStyle w:val="TAL"/>
              <w:keepNext w:val="0"/>
              <w:rPr>
                <w:sz w:val="16"/>
                <w:szCs w:val="16"/>
              </w:rPr>
            </w:pPr>
            <w:r w:rsidRPr="001B1679">
              <w:rPr>
                <w:sz w:val="16"/>
                <w:szCs w:val="16"/>
              </w:rPr>
              <w:t>Chiou-Wei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3DBD7C" w14:textId="77777777" w:rsidR="009B546A" w:rsidRPr="001B1679" w:rsidRDefault="009B546A" w:rsidP="00C11620">
            <w:pPr>
              <w:pStyle w:val="TAL"/>
              <w:keepNext w:val="0"/>
              <w:rPr>
                <w:sz w:val="16"/>
                <w:szCs w:val="16"/>
              </w:rPr>
            </w:pPr>
            <w:r w:rsidRPr="001B1679">
              <w:rPr>
                <w:sz w:val="16"/>
                <w:szCs w:val="16"/>
              </w:rPr>
              <w:t>MediaTek (Hefei)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9B053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247157" w14:textId="77777777" w:rsidR="009B546A" w:rsidRPr="001B1679" w:rsidRDefault="009B546A" w:rsidP="00C11620">
            <w:pPr>
              <w:pStyle w:val="TAL"/>
              <w:keepNext w:val="0"/>
              <w:rPr>
                <w:sz w:val="16"/>
                <w:szCs w:val="16"/>
              </w:rPr>
            </w:pPr>
            <w:r w:rsidRPr="001B1679">
              <w:rPr>
                <w:sz w:val="16"/>
                <w:szCs w:val="16"/>
              </w:rPr>
              <w:t>3GPPMEMBER</w:t>
            </w:r>
          </w:p>
        </w:tc>
      </w:tr>
      <w:tr w:rsidR="009B546A" w14:paraId="32D47E2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BD088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FDA924" w14:textId="77777777" w:rsidR="009B546A" w:rsidRPr="001B1679" w:rsidRDefault="009B546A" w:rsidP="00C11620">
            <w:pPr>
              <w:pStyle w:val="TAL"/>
              <w:keepNext w:val="0"/>
              <w:rPr>
                <w:sz w:val="16"/>
                <w:szCs w:val="16"/>
              </w:rPr>
            </w:pPr>
            <w:r w:rsidRPr="001B1679">
              <w:rPr>
                <w:sz w:val="16"/>
                <w:szCs w:val="16"/>
              </w:rPr>
              <w:t>Tsai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4EB273" w14:textId="77777777" w:rsidR="009B546A" w:rsidRPr="001B1679" w:rsidRDefault="009B546A" w:rsidP="00C11620">
            <w:pPr>
              <w:pStyle w:val="TAL"/>
              <w:keepNext w:val="0"/>
              <w:rPr>
                <w:sz w:val="16"/>
                <w:szCs w:val="16"/>
              </w:rPr>
            </w:pPr>
            <w:r w:rsidRPr="001B1679">
              <w:rPr>
                <w:sz w:val="16"/>
                <w:szCs w:val="16"/>
              </w:rPr>
              <w:t>Chun-Fan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20E707" w14:textId="77777777" w:rsidR="009B546A" w:rsidRPr="001B1679" w:rsidRDefault="009B546A" w:rsidP="00C11620">
            <w:pPr>
              <w:pStyle w:val="TAL"/>
              <w:keepNext w:val="0"/>
              <w:rPr>
                <w:sz w:val="16"/>
                <w:szCs w:val="16"/>
              </w:rPr>
            </w:pPr>
            <w:r w:rsidRPr="001B1679">
              <w:rPr>
                <w:sz w:val="16"/>
                <w:szCs w:val="16"/>
              </w:rPr>
              <w:t>Mediatek India Technology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4BDE1E"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95185D" w14:textId="77777777" w:rsidR="009B546A" w:rsidRPr="001B1679" w:rsidRDefault="009B546A" w:rsidP="00C11620">
            <w:pPr>
              <w:pStyle w:val="TAL"/>
              <w:keepNext w:val="0"/>
              <w:rPr>
                <w:sz w:val="16"/>
                <w:szCs w:val="16"/>
              </w:rPr>
            </w:pPr>
            <w:r w:rsidRPr="001B1679">
              <w:rPr>
                <w:sz w:val="16"/>
                <w:szCs w:val="16"/>
              </w:rPr>
              <w:t>3GPPMEMBER</w:t>
            </w:r>
          </w:p>
        </w:tc>
      </w:tr>
      <w:tr w:rsidR="009B546A" w14:paraId="0C8E1D1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F96EC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1A6C88" w14:textId="77777777" w:rsidR="009B546A" w:rsidRPr="001B1679" w:rsidRDefault="009B546A" w:rsidP="00C11620">
            <w:pPr>
              <w:pStyle w:val="TAL"/>
              <w:keepNext w:val="0"/>
              <w:rPr>
                <w:sz w:val="16"/>
                <w:szCs w:val="16"/>
              </w:rPr>
            </w:pPr>
            <w:r w:rsidRPr="001B1679">
              <w:rPr>
                <w:sz w:val="16"/>
                <w:szCs w:val="16"/>
              </w:rPr>
              <w:t>Tsang kwong 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C25A67" w14:textId="77777777" w:rsidR="009B546A" w:rsidRPr="001B1679" w:rsidRDefault="009B546A" w:rsidP="00C11620">
            <w:pPr>
              <w:pStyle w:val="TAL"/>
              <w:keepNext w:val="0"/>
              <w:rPr>
                <w:sz w:val="16"/>
                <w:szCs w:val="16"/>
              </w:rPr>
            </w:pPr>
            <w:r w:rsidRPr="001B1679">
              <w:rPr>
                <w:sz w:val="16"/>
                <w:szCs w:val="16"/>
              </w:rPr>
              <w:t>Steve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12CF59" w14:textId="77777777" w:rsidR="009B546A" w:rsidRPr="001B1679" w:rsidRDefault="009B546A" w:rsidP="00C11620">
            <w:pPr>
              <w:pStyle w:val="TAL"/>
              <w:keepNext w:val="0"/>
              <w:rPr>
                <w:sz w:val="16"/>
                <w:szCs w:val="16"/>
              </w:rPr>
            </w:pPr>
            <w:r w:rsidRPr="001B1679">
              <w:rPr>
                <w:sz w:val="16"/>
                <w:szCs w:val="16"/>
              </w:rPr>
              <w:t>Orange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A9706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4B29C5" w14:textId="77777777" w:rsidR="009B546A" w:rsidRPr="001B1679" w:rsidRDefault="009B546A" w:rsidP="00C11620">
            <w:pPr>
              <w:pStyle w:val="TAL"/>
              <w:keepNext w:val="0"/>
              <w:rPr>
                <w:sz w:val="16"/>
                <w:szCs w:val="16"/>
              </w:rPr>
            </w:pPr>
            <w:r w:rsidRPr="001B1679">
              <w:rPr>
                <w:sz w:val="16"/>
                <w:szCs w:val="16"/>
              </w:rPr>
              <w:t>3GPPMEMBER</w:t>
            </w:r>
          </w:p>
        </w:tc>
      </w:tr>
      <w:tr w:rsidR="009B546A" w14:paraId="3592414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FDFF5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39E1EF" w14:textId="77777777" w:rsidR="009B546A" w:rsidRPr="001B1679" w:rsidRDefault="009B546A" w:rsidP="00C11620">
            <w:pPr>
              <w:pStyle w:val="TAL"/>
              <w:keepNext w:val="0"/>
              <w:rPr>
                <w:sz w:val="16"/>
                <w:szCs w:val="16"/>
              </w:rPr>
            </w:pPr>
            <w:r w:rsidRPr="001B1679">
              <w:rPr>
                <w:sz w:val="16"/>
                <w:szCs w:val="16"/>
              </w:rPr>
              <w:t>Van Bussel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9D572E" w14:textId="77777777" w:rsidR="009B546A" w:rsidRPr="001B1679" w:rsidRDefault="009B546A" w:rsidP="00C11620">
            <w:pPr>
              <w:pStyle w:val="TAL"/>
              <w:keepNext w:val="0"/>
              <w:rPr>
                <w:sz w:val="16"/>
                <w:szCs w:val="16"/>
              </w:rPr>
            </w:pPr>
            <w:r w:rsidRPr="001B1679">
              <w:rPr>
                <w:sz w:val="16"/>
                <w:szCs w:val="16"/>
              </w:rPr>
              <w:t>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2652E3" w14:textId="77777777" w:rsidR="009B546A" w:rsidRPr="001B1679" w:rsidRDefault="009B546A" w:rsidP="00C11620">
            <w:pPr>
              <w:pStyle w:val="TAL"/>
              <w:keepNext w:val="0"/>
              <w:rPr>
                <w:sz w:val="16"/>
                <w:szCs w:val="16"/>
              </w:rPr>
            </w:pPr>
            <w:r w:rsidRPr="001B1679">
              <w:rPr>
                <w:sz w:val="16"/>
                <w:szCs w:val="16"/>
              </w:rPr>
              <w:t>T-Mobile Netherlands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46736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C6254F" w14:textId="77777777" w:rsidR="009B546A" w:rsidRPr="001B1679" w:rsidRDefault="009B546A" w:rsidP="00C11620">
            <w:pPr>
              <w:pStyle w:val="TAL"/>
              <w:keepNext w:val="0"/>
              <w:rPr>
                <w:sz w:val="16"/>
                <w:szCs w:val="16"/>
              </w:rPr>
            </w:pPr>
            <w:r w:rsidRPr="001B1679">
              <w:rPr>
                <w:sz w:val="16"/>
                <w:szCs w:val="16"/>
              </w:rPr>
              <w:t>3GPPGUEST</w:t>
            </w:r>
          </w:p>
        </w:tc>
      </w:tr>
      <w:tr w:rsidR="009B546A" w14:paraId="0351AB4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E0460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EC05BD" w14:textId="77777777" w:rsidR="009B546A" w:rsidRPr="001B1679" w:rsidRDefault="009B546A" w:rsidP="00C11620">
            <w:pPr>
              <w:pStyle w:val="TAL"/>
              <w:keepNext w:val="0"/>
              <w:rPr>
                <w:sz w:val="16"/>
                <w:szCs w:val="16"/>
              </w:rPr>
            </w:pPr>
            <w:r w:rsidRPr="001B1679">
              <w:rPr>
                <w:sz w:val="16"/>
                <w:szCs w:val="16"/>
              </w:rPr>
              <w:t>Van der Pool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A4F32A" w14:textId="77777777" w:rsidR="009B546A" w:rsidRPr="001B1679" w:rsidRDefault="009B546A" w:rsidP="00C11620">
            <w:pPr>
              <w:pStyle w:val="TAL"/>
              <w:keepNext w:val="0"/>
              <w:rPr>
                <w:sz w:val="16"/>
                <w:szCs w:val="16"/>
              </w:rPr>
            </w:pPr>
            <w:r w:rsidRPr="001B1679">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13B06" w14:textId="77777777" w:rsidR="009B546A" w:rsidRPr="001B1679" w:rsidRDefault="009B546A" w:rsidP="00C11620">
            <w:pPr>
              <w:pStyle w:val="TAL"/>
              <w:keepNext w:val="0"/>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12017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CEF31F" w14:textId="77777777" w:rsidR="009B546A" w:rsidRPr="001B1679" w:rsidRDefault="009B546A" w:rsidP="00C11620">
            <w:pPr>
              <w:pStyle w:val="TAL"/>
              <w:keepNext w:val="0"/>
              <w:rPr>
                <w:sz w:val="16"/>
                <w:szCs w:val="16"/>
              </w:rPr>
            </w:pPr>
            <w:r w:rsidRPr="001B1679">
              <w:rPr>
                <w:sz w:val="16"/>
                <w:szCs w:val="16"/>
              </w:rPr>
              <w:t>3GPPMEMBER</w:t>
            </w:r>
          </w:p>
        </w:tc>
      </w:tr>
      <w:tr w:rsidR="009B546A" w14:paraId="0DBDE75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24936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38346E" w14:textId="77777777" w:rsidR="009B546A" w:rsidRPr="001B1679" w:rsidRDefault="009B546A" w:rsidP="00C11620">
            <w:pPr>
              <w:pStyle w:val="TAL"/>
              <w:keepNext w:val="0"/>
              <w:rPr>
                <w:sz w:val="16"/>
                <w:szCs w:val="16"/>
              </w:rPr>
            </w:pPr>
            <w:r w:rsidRPr="001B1679">
              <w:rPr>
                <w:sz w:val="16"/>
                <w:szCs w:val="16"/>
              </w:rPr>
              <w:t>van der Veen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405886" w14:textId="77777777" w:rsidR="009B546A" w:rsidRPr="001B1679" w:rsidRDefault="009B546A" w:rsidP="00C11620">
            <w:pPr>
              <w:pStyle w:val="TAL"/>
              <w:keepNext w:val="0"/>
              <w:rPr>
                <w:sz w:val="16"/>
                <w:szCs w:val="16"/>
              </w:rPr>
            </w:pPr>
            <w:r w:rsidRPr="001B1679">
              <w:rPr>
                <w:sz w:val="16"/>
                <w:szCs w:val="16"/>
              </w:rPr>
              <w:t>Hans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90CA1F" w14:textId="77777777" w:rsidR="009B546A" w:rsidRPr="001B1679" w:rsidRDefault="009B546A" w:rsidP="00C11620">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A6DF01"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C5F7BC" w14:textId="77777777" w:rsidR="009B546A" w:rsidRPr="001B1679" w:rsidRDefault="009B546A" w:rsidP="00C11620">
            <w:pPr>
              <w:pStyle w:val="TAL"/>
              <w:keepNext w:val="0"/>
              <w:rPr>
                <w:sz w:val="16"/>
                <w:szCs w:val="16"/>
              </w:rPr>
            </w:pPr>
            <w:r w:rsidRPr="001B1679">
              <w:rPr>
                <w:sz w:val="16"/>
                <w:szCs w:val="16"/>
              </w:rPr>
              <w:t>3GPPMEMBER</w:t>
            </w:r>
          </w:p>
        </w:tc>
      </w:tr>
      <w:tr w:rsidR="009B546A" w14:paraId="3ED5510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612B6E" w14:textId="77777777" w:rsidR="009B546A" w:rsidRPr="001B1679" w:rsidRDefault="009B546A" w:rsidP="00C11620">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CBFC98" w14:textId="77777777" w:rsidR="009B546A" w:rsidRPr="001B1679" w:rsidRDefault="009B546A" w:rsidP="00C11620">
            <w:pPr>
              <w:pStyle w:val="TAL"/>
              <w:keepNext w:val="0"/>
              <w:rPr>
                <w:sz w:val="16"/>
                <w:szCs w:val="16"/>
              </w:rPr>
            </w:pPr>
            <w:r w:rsidRPr="001B1679">
              <w:rPr>
                <w:sz w:val="16"/>
                <w:szCs w:val="16"/>
              </w:rPr>
              <w:t>Vejlgaard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A620B2" w14:textId="77777777" w:rsidR="009B546A" w:rsidRPr="001B1679" w:rsidRDefault="009B546A" w:rsidP="00C11620">
            <w:pPr>
              <w:pStyle w:val="TAL"/>
              <w:keepNext w:val="0"/>
              <w:rPr>
                <w:sz w:val="16"/>
                <w:szCs w:val="16"/>
              </w:rPr>
            </w:pPr>
            <w:r w:rsidRPr="001B1679">
              <w:rPr>
                <w:sz w:val="16"/>
                <w:szCs w:val="16"/>
              </w:rPr>
              <w:t>Benny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411F75" w14:textId="77777777" w:rsidR="009B546A" w:rsidRPr="001B1679" w:rsidRDefault="009B546A" w:rsidP="00C11620">
            <w:pPr>
              <w:pStyle w:val="TAL"/>
              <w:keepNext w:val="0"/>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60C0B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CD2370" w14:textId="77777777" w:rsidR="009B546A" w:rsidRPr="001B1679" w:rsidRDefault="009B546A" w:rsidP="00C11620">
            <w:pPr>
              <w:pStyle w:val="TAL"/>
              <w:keepNext w:val="0"/>
              <w:rPr>
                <w:sz w:val="16"/>
                <w:szCs w:val="16"/>
              </w:rPr>
            </w:pPr>
            <w:r w:rsidRPr="001B1679">
              <w:rPr>
                <w:sz w:val="16"/>
                <w:szCs w:val="16"/>
              </w:rPr>
              <w:t>3GPPMEMBER</w:t>
            </w:r>
          </w:p>
        </w:tc>
      </w:tr>
      <w:tr w:rsidR="009B546A" w14:paraId="1BF7EA1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93905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14C539" w14:textId="77777777" w:rsidR="009B546A" w:rsidRPr="001B1679" w:rsidRDefault="009B546A" w:rsidP="00C11620">
            <w:pPr>
              <w:pStyle w:val="TAL"/>
              <w:keepNext w:val="0"/>
              <w:rPr>
                <w:sz w:val="16"/>
                <w:szCs w:val="16"/>
              </w:rPr>
            </w:pPr>
            <w:r w:rsidRPr="001B1679">
              <w:rPr>
                <w:sz w:val="16"/>
                <w:szCs w:val="16"/>
              </w:rPr>
              <w:t>Verweij</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DF0C52" w14:textId="77777777" w:rsidR="009B546A" w:rsidRPr="001B1679" w:rsidRDefault="009B546A" w:rsidP="00C11620">
            <w:pPr>
              <w:pStyle w:val="TAL"/>
              <w:keepNext w:val="0"/>
              <w:rPr>
                <w:sz w:val="16"/>
                <w:szCs w:val="16"/>
              </w:rPr>
            </w:pPr>
            <w:r w:rsidRPr="001B1679">
              <w:rPr>
                <w:sz w:val="16"/>
                <w:szCs w:val="16"/>
              </w:rPr>
              <w:t>Kees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E8A64A" w14:textId="77777777" w:rsidR="009B546A" w:rsidRPr="001B1679" w:rsidRDefault="009B546A" w:rsidP="00C11620">
            <w:pPr>
              <w:pStyle w:val="TAL"/>
              <w:keepNext w:val="0"/>
              <w:rPr>
                <w:sz w:val="16"/>
                <w:szCs w:val="16"/>
              </w:rPr>
            </w:pPr>
            <w:r w:rsidRPr="001B1679">
              <w:rPr>
                <w:sz w:val="16"/>
                <w:szCs w:val="16"/>
              </w:rPr>
              <w:t>Netherlands Police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40526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A70F04" w14:textId="77777777" w:rsidR="009B546A" w:rsidRPr="001B1679" w:rsidRDefault="009B546A" w:rsidP="00C11620">
            <w:pPr>
              <w:pStyle w:val="TAL"/>
              <w:keepNext w:val="0"/>
              <w:rPr>
                <w:sz w:val="16"/>
                <w:szCs w:val="16"/>
              </w:rPr>
            </w:pPr>
            <w:r w:rsidRPr="001B1679">
              <w:rPr>
                <w:sz w:val="16"/>
                <w:szCs w:val="16"/>
              </w:rPr>
              <w:t>3GPPMEMBER</w:t>
            </w:r>
          </w:p>
        </w:tc>
      </w:tr>
      <w:tr w:rsidR="009B546A" w14:paraId="41F9898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DD365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79D530" w14:textId="77777777" w:rsidR="009B546A" w:rsidRPr="001B1679" w:rsidRDefault="009B546A" w:rsidP="00C11620">
            <w:pPr>
              <w:pStyle w:val="TAL"/>
              <w:keepNext w:val="0"/>
              <w:rPr>
                <w:sz w:val="16"/>
                <w:szCs w:val="16"/>
              </w:rPr>
            </w:pPr>
            <w:r w:rsidRPr="001B1679">
              <w:rPr>
                <w:sz w:val="16"/>
                <w:szCs w:val="16"/>
              </w:rPr>
              <w:t>Vogedes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F44D69" w14:textId="77777777" w:rsidR="009B546A" w:rsidRPr="001B1679" w:rsidRDefault="009B546A" w:rsidP="00C11620">
            <w:pPr>
              <w:pStyle w:val="TAL"/>
              <w:keepNext w:val="0"/>
              <w:rPr>
                <w:sz w:val="16"/>
                <w:szCs w:val="16"/>
              </w:rPr>
            </w:pPr>
            <w:r w:rsidRPr="001B1679">
              <w:rPr>
                <w:sz w:val="16"/>
                <w:szCs w:val="16"/>
              </w:rPr>
              <w:t>Jerome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4A66BE" w14:textId="77777777" w:rsidR="009B546A" w:rsidRPr="001B1679" w:rsidRDefault="009B546A" w:rsidP="00C11620">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5490A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3EBD86" w14:textId="77777777" w:rsidR="009B546A" w:rsidRPr="001B1679" w:rsidRDefault="009B546A" w:rsidP="00C11620">
            <w:pPr>
              <w:pStyle w:val="TAL"/>
              <w:keepNext w:val="0"/>
              <w:rPr>
                <w:sz w:val="16"/>
                <w:szCs w:val="16"/>
              </w:rPr>
            </w:pPr>
            <w:r w:rsidRPr="001B1679">
              <w:rPr>
                <w:sz w:val="16"/>
                <w:szCs w:val="16"/>
              </w:rPr>
              <w:t>3GPPMEMBER</w:t>
            </w:r>
          </w:p>
        </w:tc>
      </w:tr>
      <w:tr w:rsidR="009B546A" w14:paraId="0784A5E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1D132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755BBE" w14:textId="77777777" w:rsidR="009B546A" w:rsidRPr="001B1679" w:rsidRDefault="009B546A" w:rsidP="00C11620">
            <w:pPr>
              <w:pStyle w:val="TAL"/>
              <w:keepNext w:val="0"/>
              <w:rPr>
                <w:sz w:val="16"/>
                <w:szCs w:val="16"/>
              </w:rPr>
            </w:pPr>
            <w:r w:rsidRPr="001B1679">
              <w:rPr>
                <w:sz w:val="16"/>
                <w:szCs w:val="16"/>
              </w:rPr>
              <w:t>Vutukuri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4D8348" w14:textId="77777777" w:rsidR="009B546A" w:rsidRPr="001B1679" w:rsidRDefault="009B546A" w:rsidP="00C11620">
            <w:pPr>
              <w:pStyle w:val="TAL"/>
              <w:keepNext w:val="0"/>
              <w:rPr>
                <w:sz w:val="16"/>
                <w:szCs w:val="16"/>
              </w:rPr>
            </w:pPr>
            <w:r w:rsidRPr="001B1679">
              <w:rPr>
                <w:sz w:val="16"/>
                <w:szCs w:val="16"/>
              </w:rPr>
              <w:t>Eswar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B2335A" w14:textId="77777777" w:rsidR="009B546A" w:rsidRPr="001B1679" w:rsidRDefault="009B546A" w:rsidP="00C11620">
            <w:pPr>
              <w:pStyle w:val="TAL"/>
              <w:keepNext w:val="0"/>
              <w:rPr>
                <w:sz w:val="16"/>
                <w:szCs w:val="16"/>
              </w:rPr>
            </w:pPr>
            <w:r w:rsidRPr="001B1679">
              <w:rPr>
                <w:sz w:val="16"/>
                <w:szCs w:val="16"/>
              </w:rPr>
              <w:t>ZTE Wistron Telecom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68E78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85F13E" w14:textId="77777777" w:rsidR="009B546A" w:rsidRPr="001B1679" w:rsidRDefault="009B546A" w:rsidP="00C11620">
            <w:pPr>
              <w:pStyle w:val="TAL"/>
              <w:keepNext w:val="0"/>
              <w:rPr>
                <w:sz w:val="16"/>
                <w:szCs w:val="16"/>
              </w:rPr>
            </w:pPr>
            <w:r w:rsidRPr="001B1679">
              <w:rPr>
                <w:sz w:val="16"/>
                <w:szCs w:val="16"/>
              </w:rPr>
              <w:t>3GPPMEMBER</w:t>
            </w:r>
          </w:p>
        </w:tc>
      </w:tr>
      <w:tr w:rsidR="009B546A" w14:paraId="24FC640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DD423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432E9F" w14:textId="77777777" w:rsidR="009B546A" w:rsidRPr="001B1679" w:rsidRDefault="009B546A" w:rsidP="00C11620">
            <w:pPr>
              <w:pStyle w:val="TAL"/>
              <w:keepNext w:val="0"/>
              <w:rPr>
                <w:sz w:val="16"/>
                <w:szCs w:val="16"/>
              </w:rPr>
            </w:pPr>
            <w:r w:rsidRPr="001B1679">
              <w:rPr>
                <w:sz w:val="16"/>
                <w:szCs w:val="16"/>
              </w:rPr>
              <w:t>Wagner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606B65" w14:textId="77777777" w:rsidR="009B546A" w:rsidRPr="001B1679" w:rsidRDefault="009B546A" w:rsidP="00C11620">
            <w:pPr>
              <w:pStyle w:val="TAL"/>
              <w:keepNext w:val="0"/>
              <w:rPr>
                <w:sz w:val="16"/>
                <w:szCs w:val="16"/>
              </w:rPr>
            </w:pPr>
            <w:r w:rsidRPr="001B1679">
              <w:rPr>
                <w:sz w:val="16"/>
                <w:szCs w:val="16"/>
              </w:rPr>
              <w:t>Sebastian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04CF3E" w14:textId="77777777" w:rsidR="009B546A" w:rsidRPr="001B1679" w:rsidRDefault="009B546A" w:rsidP="00C11620">
            <w:pPr>
              <w:pStyle w:val="TAL"/>
              <w:keepNext w:val="0"/>
              <w:rPr>
                <w:sz w:val="16"/>
                <w:szCs w:val="16"/>
              </w:rPr>
            </w:pPr>
            <w:r w:rsidRPr="001B1679">
              <w:rPr>
                <w:sz w:val="16"/>
                <w:szCs w:val="16"/>
              </w:rPr>
              <w:t>EURECOM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8F574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147C96" w14:textId="77777777" w:rsidR="009B546A" w:rsidRPr="001B1679" w:rsidRDefault="009B546A" w:rsidP="00C11620">
            <w:pPr>
              <w:pStyle w:val="TAL"/>
              <w:keepNext w:val="0"/>
              <w:rPr>
                <w:sz w:val="16"/>
                <w:szCs w:val="16"/>
              </w:rPr>
            </w:pPr>
            <w:r w:rsidRPr="001B1679">
              <w:rPr>
                <w:sz w:val="16"/>
                <w:szCs w:val="16"/>
              </w:rPr>
              <w:t>3GPPMEMBER</w:t>
            </w:r>
          </w:p>
        </w:tc>
      </w:tr>
      <w:tr w:rsidR="009B546A" w14:paraId="627A57A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1954838"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003541"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07DF33" w14:textId="77777777" w:rsidR="009B546A" w:rsidRPr="001B1679" w:rsidRDefault="009B546A" w:rsidP="00C11620">
            <w:pPr>
              <w:pStyle w:val="TAL"/>
              <w:keepNext w:val="0"/>
              <w:rPr>
                <w:sz w:val="16"/>
                <w:szCs w:val="16"/>
              </w:rPr>
            </w:pPr>
            <w:r w:rsidRPr="001B1679">
              <w:rPr>
                <w:sz w:val="16"/>
                <w:szCs w:val="16"/>
              </w:rPr>
              <w:t>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0A6BA3" w14:textId="77777777" w:rsidR="009B546A" w:rsidRPr="001B1679" w:rsidRDefault="009B546A" w:rsidP="00C11620">
            <w:pPr>
              <w:pStyle w:val="TAL"/>
              <w:keepNext w:val="0"/>
              <w:rPr>
                <w:sz w:val="16"/>
                <w:szCs w:val="16"/>
              </w:rPr>
            </w:pPr>
            <w:r w:rsidRPr="001B1679">
              <w:rPr>
                <w:sz w:val="16"/>
                <w:szCs w:val="16"/>
              </w:rPr>
              <w:t>Datang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D02A5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F49164" w14:textId="77777777" w:rsidR="009B546A" w:rsidRPr="001B1679" w:rsidRDefault="009B546A" w:rsidP="00C11620">
            <w:pPr>
              <w:pStyle w:val="TAL"/>
              <w:keepNext w:val="0"/>
              <w:rPr>
                <w:sz w:val="16"/>
                <w:szCs w:val="16"/>
              </w:rPr>
            </w:pPr>
            <w:r w:rsidRPr="001B1679">
              <w:rPr>
                <w:sz w:val="16"/>
                <w:szCs w:val="16"/>
              </w:rPr>
              <w:t>3GPPMEMBER</w:t>
            </w:r>
          </w:p>
        </w:tc>
      </w:tr>
      <w:tr w:rsidR="009B546A" w14:paraId="5A63C09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80C56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22F62A"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4A5DA3" w14:textId="77777777" w:rsidR="009B546A" w:rsidRPr="001B1679" w:rsidRDefault="009B546A" w:rsidP="00C11620">
            <w:pPr>
              <w:pStyle w:val="TAL"/>
              <w:keepNext w:val="0"/>
              <w:rPr>
                <w:sz w:val="16"/>
                <w:szCs w:val="16"/>
              </w:rPr>
            </w:pPr>
            <w:r w:rsidRPr="001B1679">
              <w:rPr>
                <w:sz w:val="16"/>
                <w:szCs w:val="16"/>
              </w:rPr>
              <w:t>Hucheng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6E86B" w14:textId="77777777" w:rsidR="009B546A" w:rsidRPr="001B1679" w:rsidRDefault="009B546A" w:rsidP="00C11620">
            <w:pPr>
              <w:pStyle w:val="TAL"/>
              <w:keepNext w:val="0"/>
              <w:rPr>
                <w:sz w:val="16"/>
                <w:szCs w:val="16"/>
              </w:rPr>
            </w:pPr>
            <w:r w:rsidRPr="001B1679">
              <w:rPr>
                <w:sz w:val="16"/>
                <w:szCs w:val="16"/>
              </w:rPr>
              <w:t>Datang Linktester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3F1F2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9BADB4" w14:textId="77777777" w:rsidR="009B546A" w:rsidRPr="001B1679" w:rsidRDefault="009B546A" w:rsidP="00C11620">
            <w:pPr>
              <w:pStyle w:val="TAL"/>
              <w:keepNext w:val="0"/>
              <w:rPr>
                <w:sz w:val="16"/>
                <w:szCs w:val="16"/>
              </w:rPr>
            </w:pPr>
            <w:r w:rsidRPr="001B1679">
              <w:rPr>
                <w:sz w:val="16"/>
                <w:szCs w:val="16"/>
              </w:rPr>
              <w:t>3GPPMEMBER</w:t>
            </w:r>
          </w:p>
        </w:tc>
      </w:tr>
      <w:tr w:rsidR="009B546A" w14:paraId="576B3E5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E101E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13D876"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63E7E8" w14:textId="77777777" w:rsidR="009B546A" w:rsidRPr="001B1679" w:rsidRDefault="009B546A" w:rsidP="00C11620">
            <w:pPr>
              <w:pStyle w:val="TAL"/>
              <w:keepNext w:val="0"/>
              <w:rPr>
                <w:sz w:val="16"/>
                <w:szCs w:val="16"/>
              </w:rPr>
            </w:pPr>
            <w:r w:rsidRPr="001B1679">
              <w:rPr>
                <w:sz w:val="16"/>
                <w:szCs w:val="16"/>
              </w:rPr>
              <w:t>Ruixin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C47C3C" w14:textId="77777777" w:rsidR="009B546A" w:rsidRPr="001B1679" w:rsidRDefault="009B546A" w:rsidP="00C11620">
            <w:pPr>
              <w:pStyle w:val="TAL"/>
              <w:keepNext w:val="0"/>
              <w:rPr>
                <w:sz w:val="16"/>
                <w:szCs w:val="16"/>
              </w:rPr>
            </w:pPr>
            <w:r w:rsidRPr="001B1679">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DED22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31F405" w14:textId="77777777" w:rsidR="009B546A" w:rsidRPr="001B1679" w:rsidRDefault="009B546A" w:rsidP="00C11620">
            <w:pPr>
              <w:pStyle w:val="TAL"/>
              <w:keepNext w:val="0"/>
              <w:rPr>
                <w:sz w:val="16"/>
                <w:szCs w:val="16"/>
              </w:rPr>
            </w:pPr>
            <w:r w:rsidRPr="001B1679">
              <w:rPr>
                <w:sz w:val="16"/>
                <w:szCs w:val="16"/>
              </w:rPr>
              <w:t>3GPPMEMBER</w:t>
            </w:r>
          </w:p>
        </w:tc>
      </w:tr>
      <w:tr w:rsidR="009B546A" w14:paraId="7D50287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843068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5EB6CC" w14:textId="77777777" w:rsidR="009B546A" w:rsidRPr="001B1679" w:rsidRDefault="009B546A" w:rsidP="00C11620">
            <w:pPr>
              <w:pStyle w:val="TAL"/>
              <w:keepNext w:val="0"/>
              <w:rPr>
                <w:sz w:val="16"/>
                <w:szCs w:val="16"/>
              </w:rPr>
            </w:pPr>
            <w:r w:rsidRPr="001B1679">
              <w:rPr>
                <w:sz w:val="16"/>
                <w:szCs w:val="16"/>
              </w:rPr>
              <w:t>Wass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9781B5" w14:textId="77777777" w:rsidR="009B546A" w:rsidRPr="001B1679" w:rsidRDefault="009B546A" w:rsidP="00C11620">
            <w:pPr>
              <w:pStyle w:val="TAL"/>
              <w:keepNext w:val="0"/>
              <w:rPr>
                <w:sz w:val="16"/>
                <w:szCs w:val="16"/>
              </w:rPr>
            </w:pPr>
            <w:r w:rsidRPr="001B1679">
              <w:rPr>
                <w:sz w:val="16"/>
                <w:szCs w:val="16"/>
              </w:rPr>
              <w:t>Mikael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57CF2D" w14:textId="77777777" w:rsidR="009B546A" w:rsidRPr="001B1679" w:rsidRDefault="009B546A" w:rsidP="00C11620">
            <w:pPr>
              <w:pStyle w:val="TAL"/>
              <w:keepNext w:val="0"/>
              <w:rPr>
                <w:sz w:val="16"/>
                <w:szCs w:val="16"/>
              </w:rPr>
            </w:pPr>
            <w:r w:rsidRPr="001B1679">
              <w:rPr>
                <w:sz w:val="16"/>
                <w:szCs w:val="16"/>
              </w:rPr>
              <w:t>Nanjing Ericsson Panda Com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B3C3B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674F0C" w14:textId="77777777" w:rsidR="009B546A" w:rsidRPr="001B1679" w:rsidRDefault="009B546A" w:rsidP="00C11620">
            <w:pPr>
              <w:pStyle w:val="TAL"/>
              <w:keepNext w:val="0"/>
              <w:rPr>
                <w:sz w:val="16"/>
                <w:szCs w:val="16"/>
              </w:rPr>
            </w:pPr>
            <w:r w:rsidRPr="001B1679">
              <w:rPr>
                <w:sz w:val="16"/>
                <w:szCs w:val="16"/>
              </w:rPr>
              <w:t>3GPPMEMBER</w:t>
            </w:r>
          </w:p>
        </w:tc>
      </w:tr>
      <w:tr w:rsidR="009B546A" w14:paraId="1BC12B9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2E5F44"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095FFD" w14:textId="77777777" w:rsidR="009B546A" w:rsidRPr="001B1679" w:rsidRDefault="009B546A" w:rsidP="00C11620">
            <w:pPr>
              <w:pStyle w:val="TAL"/>
              <w:keepNext w:val="0"/>
              <w:rPr>
                <w:sz w:val="16"/>
                <w:szCs w:val="16"/>
              </w:rPr>
            </w:pPr>
            <w:r w:rsidRPr="001B1679">
              <w:rPr>
                <w:sz w:val="16"/>
                <w:szCs w:val="16"/>
              </w:rPr>
              <w:t>Weiss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B42DCD" w14:textId="77777777" w:rsidR="009B546A" w:rsidRPr="001B1679" w:rsidRDefault="009B546A" w:rsidP="00C11620">
            <w:pPr>
              <w:pStyle w:val="TAL"/>
              <w:keepNext w:val="0"/>
              <w:rPr>
                <w:sz w:val="16"/>
                <w:szCs w:val="16"/>
              </w:rPr>
            </w:pPr>
            <w:r w:rsidRPr="001B1679">
              <w:rPr>
                <w:sz w:val="16"/>
                <w:szCs w:val="16"/>
              </w:rPr>
              <w:t>Mario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4DD07C" w14:textId="77777777" w:rsidR="009B546A" w:rsidRPr="001B1679" w:rsidRDefault="009B546A" w:rsidP="00C11620">
            <w:pPr>
              <w:pStyle w:val="TAL"/>
              <w:keepNext w:val="0"/>
              <w:rPr>
                <w:sz w:val="16"/>
                <w:szCs w:val="16"/>
              </w:rPr>
            </w:pPr>
            <w:r w:rsidRPr="001B1679">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441C0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F449D5" w14:textId="77777777" w:rsidR="009B546A" w:rsidRPr="001B1679" w:rsidRDefault="009B546A" w:rsidP="00C11620">
            <w:pPr>
              <w:pStyle w:val="TAL"/>
              <w:keepNext w:val="0"/>
              <w:rPr>
                <w:sz w:val="16"/>
                <w:szCs w:val="16"/>
              </w:rPr>
            </w:pPr>
            <w:r w:rsidRPr="001B1679">
              <w:rPr>
                <w:sz w:val="16"/>
                <w:szCs w:val="16"/>
              </w:rPr>
              <w:t>3GPPMEMBER</w:t>
            </w:r>
          </w:p>
        </w:tc>
      </w:tr>
      <w:tr w:rsidR="009B546A" w14:paraId="6EA7467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B16CE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ABFD90" w14:textId="77777777" w:rsidR="009B546A" w:rsidRPr="001B1679" w:rsidRDefault="009B546A" w:rsidP="00C11620">
            <w:pPr>
              <w:pStyle w:val="TAL"/>
              <w:keepNext w:val="0"/>
              <w:rPr>
                <w:sz w:val="16"/>
                <w:szCs w:val="16"/>
              </w:rPr>
            </w:pPr>
            <w:r w:rsidRPr="001B1679">
              <w:rPr>
                <w:sz w:val="16"/>
                <w:szCs w:val="16"/>
              </w:rPr>
              <w:t>Wong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2B4BC3" w14:textId="77777777" w:rsidR="009B546A" w:rsidRPr="001B1679" w:rsidRDefault="009B546A" w:rsidP="00C11620">
            <w:pPr>
              <w:pStyle w:val="TAL"/>
              <w:keepNext w:val="0"/>
              <w:rPr>
                <w:sz w:val="16"/>
                <w:szCs w:val="16"/>
              </w:rPr>
            </w:pPr>
            <w:r w:rsidRPr="001B1679">
              <w:rPr>
                <w:sz w:val="16"/>
                <w:szCs w:val="16"/>
              </w:rPr>
              <w:t>Curt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065880" w14:textId="77777777" w:rsidR="009B546A" w:rsidRPr="001B1679" w:rsidRDefault="009B546A" w:rsidP="00C11620">
            <w:pPr>
              <w:pStyle w:val="TAL"/>
              <w:keepNext w:val="0"/>
              <w:rPr>
                <w:sz w:val="16"/>
                <w:szCs w:val="16"/>
              </w:rPr>
            </w:pPr>
            <w:r w:rsidRPr="001B1679">
              <w:rPr>
                <w:sz w:val="16"/>
                <w:szCs w:val="16"/>
              </w:rPr>
              <w:t>Facebook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7DE61E"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F1C88A" w14:textId="77777777" w:rsidR="009B546A" w:rsidRPr="001B1679" w:rsidRDefault="009B546A" w:rsidP="00C11620">
            <w:pPr>
              <w:pStyle w:val="TAL"/>
              <w:keepNext w:val="0"/>
              <w:rPr>
                <w:sz w:val="16"/>
                <w:szCs w:val="16"/>
              </w:rPr>
            </w:pPr>
            <w:r w:rsidRPr="001B1679">
              <w:rPr>
                <w:sz w:val="16"/>
                <w:szCs w:val="16"/>
              </w:rPr>
              <w:t>3GPPMEMBER</w:t>
            </w:r>
          </w:p>
        </w:tc>
      </w:tr>
      <w:tr w:rsidR="009B546A" w14:paraId="15909D8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4699F2"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8CAF9C" w14:textId="77777777" w:rsidR="009B546A" w:rsidRPr="001B1679" w:rsidRDefault="009B546A" w:rsidP="00C11620">
            <w:pPr>
              <w:pStyle w:val="TAL"/>
              <w:keepNext w:val="0"/>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39AD37" w14:textId="77777777" w:rsidR="009B546A" w:rsidRPr="001B1679" w:rsidRDefault="009B546A" w:rsidP="00C11620">
            <w:pPr>
              <w:pStyle w:val="TAL"/>
              <w:keepNext w:val="0"/>
              <w:rPr>
                <w:sz w:val="16"/>
                <w:szCs w:val="16"/>
              </w:rPr>
            </w:pPr>
            <w:r w:rsidRPr="001B1679">
              <w:rPr>
                <w:sz w:val="16"/>
                <w:szCs w:val="16"/>
              </w:rPr>
              <w:t>Jinhua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B70400" w14:textId="77777777" w:rsidR="009B546A" w:rsidRPr="001B1679" w:rsidRDefault="009B546A" w:rsidP="00C11620">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2158E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5D6FA3" w14:textId="77777777" w:rsidR="009B546A" w:rsidRPr="001B1679" w:rsidRDefault="009B546A" w:rsidP="00C11620">
            <w:pPr>
              <w:pStyle w:val="TAL"/>
              <w:keepNext w:val="0"/>
              <w:rPr>
                <w:sz w:val="16"/>
                <w:szCs w:val="16"/>
              </w:rPr>
            </w:pPr>
            <w:r w:rsidRPr="001B1679">
              <w:rPr>
                <w:sz w:val="16"/>
                <w:szCs w:val="16"/>
              </w:rPr>
              <w:t>3GPPMEMBER</w:t>
            </w:r>
          </w:p>
        </w:tc>
      </w:tr>
      <w:tr w:rsidR="009B546A" w14:paraId="6E6E9EE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F716C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32DED7" w14:textId="77777777" w:rsidR="009B546A" w:rsidRPr="001B1679" w:rsidRDefault="009B546A" w:rsidP="00C11620">
            <w:pPr>
              <w:pStyle w:val="TAL"/>
              <w:keepNext w:val="0"/>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9B9733" w14:textId="77777777" w:rsidR="009B546A" w:rsidRPr="001B1679" w:rsidRDefault="009B546A" w:rsidP="00C11620">
            <w:pPr>
              <w:pStyle w:val="TAL"/>
              <w:keepNext w:val="0"/>
              <w:rPr>
                <w:sz w:val="16"/>
                <w:szCs w:val="16"/>
              </w:rPr>
            </w:pPr>
            <w:r w:rsidRPr="001B1679">
              <w:rPr>
                <w:sz w:val="16"/>
                <w:szCs w:val="16"/>
              </w:rPr>
              <w:t>Xiaobo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04691A" w14:textId="77777777" w:rsidR="009B546A" w:rsidRPr="001B1679" w:rsidRDefault="009B546A" w:rsidP="00C11620">
            <w:pPr>
              <w:pStyle w:val="TAL"/>
              <w:keepNext w:val="0"/>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40E1B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20DA97" w14:textId="77777777" w:rsidR="009B546A" w:rsidRPr="001B1679" w:rsidRDefault="009B546A" w:rsidP="00C11620">
            <w:pPr>
              <w:pStyle w:val="TAL"/>
              <w:keepNext w:val="0"/>
              <w:rPr>
                <w:sz w:val="16"/>
                <w:szCs w:val="16"/>
              </w:rPr>
            </w:pPr>
            <w:r w:rsidRPr="001B1679">
              <w:rPr>
                <w:sz w:val="16"/>
                <w:szCs w:val="16"/>
              </w:rPr>
              <w:t>3GPPMEMBER</w:t>
            </w:r>
          </w:p>
        </w:tc>
      </w:tr>
      <w:tr w:rsidR="009B546A" w14:paraId="08D7820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D3122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6B72E6" w14:textId="77777777" w:rsidR="009B546A" w:rsidRPr="001B1679" w:rsidRDefault="009B546A" w:rsidP="00C11620">
            <w:pPr>
              <w:pStyle w:val="TAL"/>
              <w:keepNext w:val="0"/>
              <w:rPr>
                <w:sz w:val="16"/>
                <w:szCs w:val="16"/>
              </w:rPr>
            </w:pPr>
            <w:r w:rsidRPr="001B1679">
              <w:rPr>
                <w:sz w:val="16"/>
                <w:szCs w:val="16"/>
              </w:rPr>
              <w:t>XIA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23C582" w14:textId="77777777" w:rsidR="009B546A" w:rsidRPr="001B1679" w:rsidRDefault="009B546A" w:rsidP="00C11620">
            <w:pPr>
              <w:pStyle w:val="TAL"/>
              <w:keepNext w:val="0"/>
              <w:rPr>
                <w:sz w:val="16"/>
                <w:szCs w:val="16"/>
              </w:rPr>
            </w:pPr>
            <w:r w:rsidRPr="001B1679">
              <w:rPr>
                <w:sz w:val="16"/>
                <w:szCs w:val="16"/>
              </w:rPr>
              <w:t>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CF1E8" w14:textId="77777777" w:rsidR="009B546A" w:rsidRPr="001B1679" w:rsidRDefault="009B546A" w:rsidP="00C11620">
            <w:pPr>
              <w:pStyle w:val="TAL"/>
              <w:keepNext w:val="0"/>
              <w:rPr>
                <w:sz w:val="16"/>
                <w:szCs w:val="16"/>
              </w:rPr>
            </w:pPr>
            <w:r w:rsidRPr="001B1679">
              <w:rPr>
                <w:sz w:val="16"/>
                <w:szCs w:val="16"/>
              </w:rPr>
              <w:t>Chinatelecom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B9176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C417F3" w14:textId="77777777" w:rsidR="009B546A" w:rsidRPr="001B1679" w:rsidRDefault="009B546A" w:rsidP="00C11620">
            <w:pPr>
              <w:pStyle w:val="TAL"/>
              <w:keepNext w:val="0"/>
              <w:rPr>
                <w:sz w:val="16"/>
                <w:szCs w:val="16"/>
              </w:rPr>
            </w:pPr>
            <w:r w:rsidRPr="001B1679">
              <w:rPr>
                <w:sz w:val="16"/>
                <w:szCs w:val="16"/>
              </w:rPr>
              <w:t>3GPPMEMBER</w:t>
            </w:r>
          </w:p>
        </w:tc>
      </w:tr>
      <w:tr w:rsidR="009B546A" w14:paraId="36F866C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A4C5C0"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4323DA" w14:textId="77777777" w:rsidR="009B546A" w:rsidRPr="001B1679" w:rsidRDefault="009B546A" w:rsidP="00C11620">
            <w:pPr>
              <w:pStyle w:val="TAL"/>
              <w:keepNext w:val="0"/>
              <w:rPr>
                <w:sz w:val="16"/>
                <w:szCs w:val="16"/>
              </w:rPr>
            </w:pPr>
            <w:r w:rsidRPr="001B1679">
              <w:rPr>
                <w:sz w:val="16"/>
                <w:szCs w:val="16"/>
              </w:rPr>
              <w:t>Xiao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C33884" w14:textId="77777777" w:rsidR="009B546A" w:rsidRPr="001B1679" w:rsidRDefault="009B546A" w:rsidP="00C11620">
            <w:pPr>
              <w:pStyle w:val="TAL"/>
              <w:keepNext w:val="0"/>
              <w:rPr>
                <w:sz w:val="16"/>
                <w:szCs w:val="16"/>
              </w:rPr>
            </w:pPr>
            <w:r w:rsidRPr="001B1679">
              <w:rPr>
                <w:sz w:val="16"/>
                <w:szCs w:val="16"/>
              </w:rPr>
              <w:t>Weimin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5BDD05" w14:textId="77777777" w:rsidR="009B546A" w:rsidRPr="001B1679" w:rsidRDefault="009B546A" w:rsidP="00C11620">
            <w:pPr>
              <w:pStyle w:val="TAL"/>
              <w:keepNext w:val="0"/>
              <w:rPr>
                <w:sz w:val="16"/>
                <w:szCs w:val="16"/>
              </w:rPr>
            </w:pPr>
            <w:r w:rsidRPr="001B1679">
              <w:rPr>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3AE41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4CB63F" w14:textId="77777777" w:rsidR="009B546A" w:rsidRPr="001B1679" w:rsidRDefault="009B546A" w:rsidP="00C11620">
            <w:pPr>
              <w:pStyle w:val="TAL"/>
              <w:keepNext w:val="0"/>
              <w:rPr>
                <w:sz w:val="16"/>
                <w:szCs w:val="16"/>
              </w:rPr>
            </w:pPr>
            <w:r w:rsidRPr="001B1679">
              <w:rPr>
                <w:sz w:val="16"/>
                <w:szCs w:val="16"/>
              </w:rPr>
              <w:t>3GPPMEMBER</w:t>
            </w:r>
          </w:p>
        </w:tc>
      </w:tr>
      <w:tr w:rsidR="009B546A" w14:paraId="15F7C23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8BBC9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CF57C1" w14:textId="77777777" w:rsidR="009B546A" w:rsidRPr="001B1679" w:rsidRDefault="009B546A" w:rsidP="00C11620">
            <w:pPr>
              <w:pStyle w:val="TAL"/>
              <w:keepNext w:val="0"/>
              <w:rPr>
                <w:sz w:val="16"/>
                <w:szCs w:val="16"/>
              </w:rPr>
            </w:pPr>
            <w:r w:rsidRPr="001B1679">
              <w:rPr>
                <w:sz w:val="16"/>
                <w:szCs w:val="16"/>
              </w:rPr>
              <w:t>Xing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66720A" w14:textId="77777777" w:rsidR="009B546A" w:rsidRPr="001B1679" w:rsidRDefault="009B546A" w:rsidP="00C11620">
            <w:pPr>
              <w:pStyle w:val="TAL"/>
              <w:keepNext w:val="0"/>
              <w:rPr>
                <w:sz w:val="16"/>
                <w:szCs w:val="16"/>
              </w:rPr>
            </w:pPr>
            <w:r w:rsidRPr="001B1679">
              <w:rPr>
                <w:sz w:val="16"/>
                <w:szCs w:val="16"/>
              </w:rPr>
              <w:t>Jinqiang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31A4E7" w14:textId="77777777" w:rsidR="009B546A" w:rsidRPr="001B1679" w:rsidRDefault="009B546A" w:rsidP="00C11620">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8FFF6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45987C" w14:textId="77777777" w:rsidR="009B546A" w:rsidRPr="001B1679" w:rsidRDefault="009B546A" w:rsidP="00C11620">
            <w:pPr>
              <w:pStyle w:val="TAL"/>
              <w:keepNext w:val="0"/>
              <w:rPr>
                <w:sz w:val="16"/>
                <w:szCs w:val="16"/>
              </w:rPr>
            </w:pPr>
            <w:r w:rsidRPr="001B1679">
              <w:rPr>
                <w:sz w:val="16"/>
                <w:szCs w:val="16"/>
              </w:rPr>
              <w:t>3GPPMEMBER</w:t>
            </w:r>
          </w:p>
        </w:tc>
      </w:tr>
      <w:tr w:rsidR="009B546A" w14:paraId="659A77F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E354E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3E2633" w14:textId="77777777" w:rsidR="009B546A" w:rsidRPr="001B1679" w:rsidRDefault="009B546A" w:rsidP="00C11620">
            <w:pPr>
              <w:pStyle w:val="TAL"/>
              <w:keepNext w:val="0"/>
              <w:rPr>
                <w:sz w:val="16"/>
                <w:szCs w:val="16"/>
              </w:rPr>
            </w:pPr>
            <w:r w:rsidRPr="001B1679">
              <w:rPr>
                <w:sz w:val="16"/>
                <w:szCs w:val="16"/>
              </w:rPr>
              <w:t>Xing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4C300C" w14:textId="77777777" w:rsidR="009B546A" w:rsidRPr="001B1679" w:rsidRDefault="009B546A" w:rsidP="00C11620">
            <w:pPr>
              <w:pStyle w:val="TAL"/>
              <w:keepNext w:val="0"/>
              <w:rPr>
                <w:sz w:val="16"/>
                <w:szCs w:val="16"/>
              </w:rPr>
            </w:pPr>
            <w:r w:rsidRPr="001B1679">
              <w:rPr>
                <w:sz w:val="16"/>
                <w:szCs w:val="16"/>
              </w:rPr>
              <w:t>TianQi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DBF4B5" w14:textId="77777777" w:rsidR="009B546A" w:rsidRPr="001B1679" w:rsidRDefault="009B546A" w:rsidP="00C11620">
            <w:pPr>
              <w:pStyle w:val="TAL"/>
              <w:keepNext w:val="0"/>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478E0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1FBCCB" w14:textId="77777777" w:rsidR="009B546A" w:rsidRPr="001B1679" w:rsidRDefault="009B546A" w:rsidP="00C11620">
            <w:pPr>
              <w:pStyle w:val="TAL"/>
              <w:keepNext w:val="0"/>
              <w:rPr>
                <w:sz w:val="16"/>
                <w:szCs w:val="16"/>
              </w:rPr>
            </w:pPr>
            <w:r w:rsidRPr="001B1679">
              <w:rPr>
                <w:sz w:val="16"/>
                <w:szCs w:val="16"/>
              </w:rPr>
              <w:t>3GPPMEMBER</w:t>
            </w:r>
          </w:p>
        </w:tc>
      </w:tr>
      <w:tr w:rsidR="009B546A" w14:paraId="768D4C5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F8E564"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85230A" w14:textId="77777777" w:rsidR="009B546A" w:rsidRPr="001B1679" w:rsidRDefault="009B546A" w:rsidP="00C11620">
            <w:pPr>
              <w:pStyle w:val="TAL"/>
              <w:keepNext w:val="0"/>
              <w:rPr>
                <w:sz w:val="16"/>
                <w:szCs w:val="16"/>
              </w:rPr>
            </w:pPr>
            <w:r w:rsidRPr="001B1679">
              <w:rPr>
                <w:sz w:val="16"/>
                <w:szCs w:val="16"/>
              </w:rPr>
              <w:t>Xing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9E1E43" w14:textId="77777777" w:rsidR="009B546A" w:rsidRPr="001B1679" w:rsidRDefault="009B546A" w:rsidP="00C11620">
            <w:pPr>
              <w:pStyle w:val="TAL"/>
              <w:keepNext w:val="0"/>
              <w:rPr>
                <w:sz w:val="16"/>
                <w:szCs w:val="16"/>
              </w:rPr>
            </w:pPr>
            <w:r w:rsidRPr="001B1679">
              <w:rPr>
                <w:sz w:val="16"/>
                <w:szCs w:val="16"/>
              </w:rPr>
              <w:t>Yanping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FBABE8" w14:textId="77777777" w:rsidR="009B546A" w:rsidRPr="001B1679" w:rsidRDefault="009B546A" w:rsidP="00C11620">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FECCA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FD2550" w14:textId="77777777" w:rsidR="009B546A" w:rsidRPr="001B1679" w:rsidRDefault="009B546A" w:rsidP="00C11620">
            <w:pPr>
              <w:pStyle w:val="TAL"/>
              <w:keepNext w:val="0"/>
              <w:rPr>
                <w:sz w:val="16"/>
                <w:szCs w:val="16"/>
              </w:rPr>
            </w:pPr>
            <w:r w:rsidRPr="001B1679">
              <w:rPr>
                <w:sz w:val="16"/>
                <w:szCs w:val="16"/>
              </w:rPr>
              <w:t>3GPPMEMBER</w:t>
            </w:r>
          </w:p>
        </w:tc>
      </w:tr>
      <w:tr w:rsidR="009B546A" w14:paraId="343A79B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B5D2F6"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6AF3DE" w14:textId="77777777" w:rsidR="009B546A" w:rsidRPr="001B1679" w:rsidRDefault="009B546A" w:rsidP="00C11620">
            <w:pPr>
              <w:pStyle w:val="TAL"/>
              <w:keepNext w:val="0"/>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1A76F2" w14:textId="77777777" w:rsidR="009B546A" w:rsidRPr="001B1679" w:rsidRDefault="009B546A" w:rsidP="00C11620">
            <w:pPr>
              <w:pStyle w:val="TAL"/>
              <w:keepNext w:val="0"/>
              <w:rPr>
                <w:sz w:val="16"/>
                <w:szCs w:val="16"/>
              </w:rPr>
            </w:pPr>
            <w:r w:rsidRPr="001B1679">
              <w:rPr>
                <w:sz w:val="16"/>
                <w:szCs w:val="16"/>
              </w:rPr>
              <w:t>Lixiang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51FFF3" w14:textId="77777777" w:rsidR="009B546A" w:rsidRPr="001B1679" w:rsidRDefault="009B546A" w:rsidP="00C11620">
            <w:pPr>
              <w:pStyle w:val="TAL"/>
              <w:keepNext w:val="0"/>
              <w:rPr>
                <w:sz w:val="16"/>
                <w:szCs w:val="16"/>
              </w:rPr>
            </w:pPr>
            <w:r w:rsidRPr="001B1679">
              <w:rPr>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D4E58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76DE49" w14:textId="77777777" w:rsidR="009B546A" w:rsidRPr="001B1679" w:rsidRDefault="009B546A" w:rsidP="00C11620">
            <w:pPr>
              <w:pStyle w:val="TAL"/>
              <w:keepNext w:val="0"/>
              <w:rPr>
                <w:sz w:val="16"/>
                <w:szCs w:val="16"/>
              </w:rPr>
            </w:pPr>
            <w:r w:rsidRPr="001B1679">
              <w:rPr>
                <w:sz w:val="16"/>
                <w:szCs w:val="16"/>
              </w:rPr>
              <w:t>3GPPMEMBER</w:t>
            </w:r>
          </w:p>
        </w:tc>
      </w:tr>
      <w:tr w:rsidR="009B546A" w14:paraId="3F5B888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5C9AE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06570" w14:textId="77777777" w:rsidR="009B546A" w:rsidRPr="001B1679" w:rsidRDefault="009B546A" w:rsidP="00C11620">
            <w:pPr>
              <w:pStyle w:val="TAL"/>
              <w:keepNext w:val="0"/>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3076BF" w14:textId="77777777" w:rsidR="009B546A" w:rsidRPr="001B1679" w:rsidRDefault="009B546A" w:rsidP="00C11620">
            <w:pPr>
              <w:pStyle w:val="TAL"/>
              <w:keepNext w:val="0"/>
              <w:rPr>
                <w:sz w:val="16"/>
                <w:szCs w:val="16"/>
              </w:rPr>
            </w:pPr>
            <w:r w:rsidRPr="001B1679">
              <w:rPr>
                <w:sz w:val="16"/>
                <w:szCs w:val="16"/>
              </w:rPr>
              <w:t>Xiaodong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483701" w14:textId="77777777" w:rsidR="009B546A" w:rsidRPr="001B1679" w:rsidRDefault="009B546A" w:rsidP="00C11620">
            <w:pPr>
              <w:pStyle w:val="TAL"/>
              <w:keepNext w:val="0"/>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73155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06FE6D" w14:textId="77777777" w:rsidR="009B546A" w:rsidRPr="001B1679" w:rsidRDefault="009B546A" w:rsidP="00C11620">
            <w:pPr>
              <w:pStyle w:val="TAL"/>
              <w:keepNext w:val="0"/>
              <w:rPr>
                <w:sz w:val="16"/>
                <w:szCs w:val="16"/>
              </w:rPr>
            </w:pPr>
            <w:r w:rsidRPr="001B1679">
              <w:rPr>
                <w:sz w:val="16"/>
                <w:szCs w:val="16"/>
              </w:rPr>
              <w:t>3GPPMEMBER</w:t>
            </w:r>
          </w:p>
        </w:tc>
      </w:tr>
      <w:tr w:rsidR="009B546A" w14:paraId="28751F4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921A88"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10ABAC" w14:textId="77777777" w:rsidR="009B546A" w:rsidRPr="001B1679" w:rsidRDefault="009B546A" w:rsidP="00C11620">
            <w:pPr>
              <w:pStyle w:val="TAL"/>
              <w:keepNext w:val="0"/>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96BE46" w14:textId="77777777" w:rsidR="009B546A" w:rsidRPr="001B1679" w:rsidRDefault="009B546A" w:rsidP="00C11620">
            <w:pPr>
              <w:pStyle w:val="TAL"/>
              <w:keepNext w:val="0"/>
              <w:rPr>
                <w:sz w:val="16"/>
                <w:szCs w:val="16"/>
              </w:rPr>
            </w:pPr>
            <w:r w:rsidRPr="001B1679">
              <w:rPr>
                <w:sz w:val="16"/>
                <w:szCs w:val="16"/>
              </w:rPr>
              <w:t>Zhikun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E66A3" w14:textId="77777777" w:rsidR="009B546A" w:rsidRPr="001B1679" w:rsidRDefault="009B546A" w:rsidP="00C11620">
            <w:pPr>
              <w:pStyle w:val="TAL"/>
              <w:keepNext w:val="0"/>
              <w:rPr>
                <w:sz w:val="16"/>
                <w:szCs w:val="16"/>
              </w:rPr>
            </w:pPr>
            <w:r w:rsidRPr="001B1679">
              <w:rPr>
                <w:sz w:val="16"/>
                <w:szCs w:val="16"/>
              </w:rPr>
              <w:t>Unisoc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84419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D46D63" w14:textId="77777777" w:rsidR="009B546A" w:rsidRPr="001B1679" w:rsidRDefault="009B546A" w:rsidP="00C11620">
            <w:pPr>
              <w:pStyle w:val="TAL"/>
              <w:keepNext w:val="0"/>
              <w:rPr>
                <w:sz w:val="16"/>
                <w:szCs w:val="16"/>
              </w:rPr>
            </w:pPr>
            <w:r w:rsidRPr="001B1679">
              <w:rPr>
                <w:sz w:val="16"/>
                <w:szCs w:val="16"/>
              </w:rPr>
              <w:t>3GPPMEMBER</w:t>
            </w:r>
          </w:p>
        </w:tc>
      </w:tr>
      <w:tr w:rsidR="009B546A" w14:paraId="521A80E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3E602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FBA530" w14:textId="77777777" w:rsidR="009B546A" w:rsidRPr="001B1679" w:rsidRDefault="009B546A" w:rsidP="00C11620">
            <w:pPr>
              <w:pStyle w:val="TAL"/>
              <w:keepNext w:val="0"/>
              <w:rPr>
                <w:sz w:val="16"/>
                <w:szCs w:val="16"/>
              </w:rPr>
            </w:pPr>
            <w:r w:rsidRPr="001B1679">
              <w:rPr>
                <w:sz w:val="16"/>
                <w:szCs w:val="16"/>
              </w:rPr>
              <w:t>Xue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FD074A" w14:textId="77777777" w:rsidR="009B546A" w:rsidRPr="001B1679" w:rsidRDefault="009B546A" w:rsidP="00C11620">
            <w:pPr>
              <w:pStyle w:val="TAL"/>
              <w:keepNext w:val="0"/>
              <w:rPr>
                <w:sz w:val="16"/>
                <w:szCs w:val="16"/>
              </w:rPr>
            </w:pPr>
            <w:r w:rsidRPr="001B1679">
              <w:rPr>
                <w:sz w:val="16"/>
                <w:szCs w:val="16"/>
              </w:rPr>
              <w:t>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0D8E74" w14:textId="77777777" w:rsidR="009B546A" w:rsidRPr="001B1679" w:rsidRDefault="009B546A" w:rsidP="00C11620">
            <w:pPr>
              <w:pStyle w:val="TAL"/>
              <w:keepNext w:val="0"/>
              <w:rPr>
                <w:sz w:val="16"/>
                <w:szCs w:val="16"/>
              </w:rPr>
            </w:pPr>
            <w:r w:rsidRPr="001B1679">
              <w:rPr>
                <w:sz w:val="16"/>
                <w:szCs w:val="16"/>
              </w:rPr>
              <w:t>CALTTA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1ED98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8CAECC" w14:textId="77777777" w:rsidR="009B546A" w:rsidRPr="001B1679" w:rsidRDefault="009B546A" w:rsidP="00C11620">
            <w:pPr>
              <w:pStyle w:val="TAL"/>
              <w:keepNext w:val="0"/>
              <w:rPr>
                <w:sz w:val="16"/>
                <w:szCs w:val="16"/>
              </w:rPr>
            </w:pPr>
            <w:r w:rsidRPr="001B1679">
              <w:rPr>
                <w:sz w:val="16"/>
                <w:szCs w:val="16"/>
              </w:rPr>
              <w:t>3GPPMEMBER</w:t>
            </w:r>
          </w:p>
        </w:tc>
      </w:tr>
      <w:tr w:rsidR="009B546A" w14:paraId="412843F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D011FB"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4EB1E3" w14:textId="77777777" w:rsidR="009B546A" w:rsidRPr="001B1679" w:rsidRDefault="009B546A" w:rsidP="00C11620">
            <w:pPr>
              <w:pStyle w:val="TAL"/>
              <w:keepNext w:val="0"/>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0B13EC" w14:textId="77777777" w:rsidR="009B546A" w:rsidRPr="001B1679" w:rsidRDefault="009B546A" w:rsidP="00C11620">
            <w:pPr>
              <w:pStyle w:val="TAL"/>
              <w:keepNext w:val="0"/>
              <w:rPr>
                <w:sz w:val="16"/>
                <w:szCs w:val="16"/>
              </w:rPr>
            </w:pPr>
            <w:r w:rsidRPr="001B1679">
              <w:rPr>
                <w:sz w:val="16"/>
                <w:szCs w:val="16"/>
              </w:rPr>
              <w:t>Ning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08495B" w14:textId="77777777" w:rsidR="009B546A" w:rsidRPr="001B1679" w:rsidRDefault="009B546A" w:rsidP="00C11620">
            <w:pPr>
              <w:pStyle w:val="TAL"/>
              <w:keepNext w:val="0"/>
              <w:rPr>
                <w:sz w:val="16"/>
                <w:szCs w:val="16"/>
              </w:rPr>
            </w:pPr>
            <w:r w:rsidRPr="001B1679">
              <w:rPr>
                <w:sz w:val="16"/>
                <w:szCs w:val="16"/>
              </w:rPr>
              <w:t>OPPO (chongqing) Intelligence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F3156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8804AE" w14:textId="77777777" w:rsidR="009B546A" w:rsidRPr="001B1679" w:rsidRDefault="009B546A" w:rsidP="00C11620">
            <w:pPr>
              <w:pStyle w:val="TAL"/>
              <w:keepNext w:val="0"/>
              <w:rPr>
                <w:sz w:val="16"/>
                <w:szCs w:val="16"/>
              </w:rPr>
            </w:pPr>
            <w:r w:rsidRPr="001B1679">
              <w:rPr>
                <w:sz w:val="16"/>
                <w:szCs w:val="16"/>
              </w:rPr>
              <w:t>3GPPMEMBER</w:t>
            </w:r>
          </w:p>
        </w:tc>
      </w:tr>
      <w:tr w:rsidR="009B546A" w14:paraId="7FF1104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C4B39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29DB81" w14:textId="77777777" w:rsidR="009B546A" w:rsidRPr="001B1679" w:rsidRDefault="009B546A" w:rsidP="00C11620">
            <w:pPr>
              <w:pStyle w:val="TAL"/>
              <w:keepNext w:val="0"/>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D6BA2E" w14:textId="77777777" w:rsidR="009B546A" w:rsidRPr="001B1679" w:rsidRDefault="009B546A" w:rsidP="00C11620">
            <w:pPr>
              <w:pStyle w:val="TAL"/>
              <w:keepNext w:val="0"/>
              <w:rPr>
                <w:sz w:val="16"/>
                <w:szCs w:val="16"/>
              </w:rPr>
            </w:pPr>
            <w:r w:rsidRPr="001B1679">
              <w:rPr>
                <w:sz w:val="16"/>
                <w:szCs w:val="16"/>
              </w:rPr>
              <w:t>Tang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B15A24" w14:textId="77777777" w:rsidR="009B546A" w:rsidRPr="001B1679" w:rsidRDefault="009B546A" w:rsidP="00C11620">
            <w:pPr>
              <w:pStyle w:val="TAL"/>
              <w:keepNext w:val="0"/>
              <w:rPr>
                <w:sz w:val="16"/>
                <w:szCs w:val="16"/>
              </w:rPr>
            </w:pPr>
            <w:r w:rsidRPr="001B1679">
              <w:rPr>
                <w:sz w:val="16"/>
                <w:szCs w:val="16"/>
              </w:rPr>
              <w:t>Apple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DBF25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ECD697" w14:textId="77777777" w:rsidR="009B546A" w:rsidRPr="001B1679" w:rsidRDefault="009B546A" w:rsidP="00C11620">
            <w:pPr>
              <w:pStyle w:val="TAL"/>
              <w:keepNext w:val="0"/>
              <w:rPr>
                <w:sz w:val="16"/>
                <w:szCs w:val="16"/>
              </w:rPr>
            </w:pPr>
            <w:r w:rsidRPr="001B1679">
              <w:rPr>
                <w:sz w:val="16"/>
                <w:szCs w:val="16"/>
              </w:rPr>
              <w:t>3GPPMEMBER</w:t>
            </w:r>
          </w:p>
        </w:tc>
      </w:tr>
      <w:tr w:rsidR="009B546A" w14:paraId="577CF9A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0B7C0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A287A3" w14:textId="77777777" w:rsidR="009B546A" w:rsidRPr="001B1679" w:rsidRDefault="009B546A" w:rsidP="00C11620">
            <w:pPr>
              <w:pStyle w:val="TAL"/>
              <w:keepNext w:val="0"/>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3A69A7" w14:textId="77777777" w:rsidR="009B546A" w:rsidRPr="001B1679" w:rsidRDefault="009B546A" w:rsidP="00C11620">
            <w:pPr>
              <w:pStyle w:val="TAL"/>
              <w:keepNext w:val="0"/>
              <w:rPr>
                <w:sz w:val="16"/>
                <w:szCs w:val="16"/>
              </w:rPr>
            </w:pPr>
            <w:r w:rsidRPr="001B1679">
              <w:rPr>
                <w:sz w:val="16"/>
                <w:szCs w:val="16"/>
              </w:rPr>
              <w:t>Xiaodong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F42C2C" w14:textId="77777777" w:rsidR="009B546A" w:rsidRPr="001B1679" w:rsidRDefault="009B546A" w:rsidP="00C11620">
            <w:pPr>
              <w:pStyle w:val="TAL"/>
              <w:keepNext w:val="0"/>
              <w:rPr>
                <w:sz w:val="16"/>
                <w:szCs w:val="16"/>
              </w:rPr>
            </w:pPr>
            <w:r w:rsidRPr="001B1679">
              <w:rPr>
                <w:sz w:val="16"/>
                <w:szCs w:val="16"/>
              </w:rPr>
              <w:t>iQoo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4F5B3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6C2966" w14:textId="77777777" w:rsidR="009B546A" w:rsidRPr="001B1679" w:rsidRDefault="009B546A" w:rsidP="00C11620">
            <w:pPr>
              <w:pStyle w:val="TAL"/>
              <w:keepNext w:val="0"/>
              <w:rPr>
                <w:sz w:val="16"/>
                <w:szCs w:val="16"/>
              </w:rPr>
            </w:pPr>
            <w:r w:rsidRPr="001B1679">
              <w:rPr>
                <w:sz w:val="16"/>
                <w:szCs w:val="16"/>
              </w:rPr>
              <w:t>3GPPMEMBER</w:t>
            </w:r>
          </w:p>
        </w:tc>
      </w:tr>
      <w:tr w:rsidR="009B546A" w14:paraId="0D1FFE2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82866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6C3973" w14:textId="77777777" w:rsidR="009B546A" w:rsidRPr="001B1679" w:rsidRDefault="009B546A" w:rsidP="00C11620">
            <w:pPr>
              <w:pStyle w:val="TAL"/>
              <w:keepNext w:val="0"/>
              <w:rPr>
                <w:sz w:val="16"/>
                <w:szCs w:val="16"/>
              </w:rPr>
            </w:pPr>
            <w:r w:rsidRPr="001B1679">
              <w:rPr>
                <w:sz w:val="16"/>
                <w:szCs w:val="16"/>
              </w:rPr>
              <w:t>Yao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E4C4A0" w14:textId="77777777" w:rsidR="009B546A" w:rsidRPr="001B1679" w:rsidRDefault="009B546A" w:rsidP="00C11620">
            <w:pPr>
              <w:pStyle w:val="TAL"/>
              <w:keepNext w:val="0"/>
              <w:rPr>
                <w:sz w:val="16"/>
                <w:szCs w:val="16"/>
              </w:rPr>
            </w:pPr>
            <w:r w:rsidRPr="001B1679">
              <w:rPr>
                <w:sz w:val="16"/>
                <w:szCs w:val="16"/>
              </w:rPr>
              <w:t>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7EB6A" w14:textId="77777777" w:rsidR="009B546A" w:rsidRPr="001B1679" w:rsidRDefault="009B546A" w:rsidP="00C11620">
            <w:pPr>
              <w:pStyle w:val="TAL"/>
              <w:keepNext w:val="0"/>
              <w:rPr>
                <w:sz w:val="16"/>
                <w:szCs w:val="16"/>
              </w:rPr>
            </w:pPr>
            <w:r w:rsidRPr="001B1679">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EF31A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519078" w14:textId="77777777" w:rsidR="009B546A" w:rsidRPr="001B1679" w:rsidRDefault="009B546A" w:rsidP="00C11620">
            <w:pPr>
              <w:pStyle w:val="TAL"/>
              <w:keepNext w:val="0"/>
              <w:rPr>
                <w:sz w:val="16"/>
                <w:szCs w:val="16"/>
              </w:rPr>
            </w:pPr>
            <w:r w:rsidRPr="001B1679">
              <w:rPr>
                <w:sz w:val="16"/>
                <w:szCs w:val="16"/>
              </w:rPr>
              <w:t>3GPPMEMBER</w:t>
            </w:r>
          </w:p>
        </w:tc>
      </w:tr>
      <w:tr w:rsidR="009B546A" w14:paraId="338AA3C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66A8C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652552" w14:textId="77777777" w:rsidR="009B546A" w:rsidRPr="001B1679" w:rsidRDefault="009B546A" w:rsidP="00C11620">
            <w:pPr>
              <w:pStyle w:val="TAL"/>
              <w:keepNext w:val="0"/>
              <w:rPr>
                <w:sz w:val="16"/>
                <w:szCs w:val="16"/>
              </w:rPr>
            </w:pPr>
            <w:r w:rsidRPr="001B1679">
              <w:rPr>
                <w:sz w:val="16"/>
                <w:szCs w:val="16"/>
              </w:rPr>
              <w:t>Young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558486" w14:textId="77777777" w:rsidR="009B546A" w:rsidRPr="001B1679" w:rsidRDefault="009B546A" w:rsidP="00C11620">
            <w:pPr>
              <w:pStyle w:val="TAL"/>
              <w:keepNext w:val="0"/>
              <w:rPr>
                <w:sz w:val="16"/>
                <w:szCs w:val="16"/>
              </w:rPr>
            </w:pPr>
            <w:r w:rsidRPr="001B1679">
              <w:rPr>
                <w:sz w:val="16"/>
                <w:szCs w:val="16"/>
              </w:rPr>
              <w:t>Gordon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C9B1F8" w14:textId="77777777" w:rsidR="009B546A" w:rsidRPr="001B1679" w:rsidRDefault="009B546A" w:rsidP="00C11620">
            <w:pPr>
              <w:pStyle w:val="TAL"/>
              <w:keepNext w:val="0"/>
              <w:rPr>
                <w:sz w:val="16"/>
                <w:szCs w:val="16"/>
              </w:rPr>
            </w:pPr>
            <w:r w:rsidRPr="001B1679">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BD2DC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928F28" w14:textId="77777777" w:rsidR="009B546A" w:rsidRPr="001B1679" w:rsidRDefault="009B546A" w:rsidP="00C11620">
            <w:pPr>
              <w:pStyle w:val="TAL"/>
              <w:keepNext w:val="0"/>
              <w:rPr>
                <w:sz w:val="16"/>
                <w:szCs w:val="16"/>
              </w:rPr>
            </w:pPr>
            <w:r w:rsidRPr="001B1679">
              <w:rPr>
                <w:sz w:val="16"/>
                <w:szCs w:val="16"/>
              </w:rPr>
              <w:t>3GPPMEMBER</w:t>
            </w:r>
          </w:p>
        </w:tc>
      </w:tr>
      <w:tr w:rsidR="009B546A" w14:paraId="7F4085C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BB117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99F731" w14:textId="77777777" w:rsidR="009B546A" w:rsidRPr="001B1679" w:rsidRDefault="009B546A" w:rsidP="00C11620">
            <w:pPr>
              <w:pStyle w:val="TAL"/>
              <w:keepNext w:val="0"/>
              <w:rPr>
                <w:sz w:val="16"/>
                <w:szCs w:val="16"/>
              </w:rPr>
            </w:pPr>
            <w:r w:rsidRPr="001B1679">
              <w:rPr>
                <w:sz w:val="16"/>
                <w:szCs w:val="16"/>
              </w:rPr>
              <w:t>Younge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AD0166" w14:textId="77777777" w:rsidR="009B546A" w:rsidRPr="001B1679" w:rsidRDefault="009B546A" w:rsidP="00C11620">
            <w:pPr>
              <w:pStyle w:val="TAL"/>
              <w:keepNext w:val="0"/>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1B5D6D" w14:textId="77777777" w:rsidR="009B546A" w:rsidRPr="001B1679" w:rsidRDefault="009B546A" w:rsidP="00C11620">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DC015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2CC2F7" w14:textId="77777777" w:rsidR="009B546A" w:rsidRPr="001B1679" w:rsidRDefault="009B546A" w:rsidP="00C11620">
            <w:pPr>
              <w:pStyle w:val="TAL"/>
              <w:keepNext w:val="0"/>
              <w:rPr>
                <w:sz w:val="16"/>
                <w:szCs w:val="16"/>
              </w:rPr>
            </w:pPr>
            <w:r w:rsidRPr="001B1679">
              <w:rPr>
                <w:sz w:val="16"/>
                <w:szCs w:val="16"/>
              </w:rPr>
              <w:t>3GPPMEMBER</w:t>
            </w:r>
          </w:p>
        </w:tc>
      </w:tr>
      <w:tr w:rsidR="009B546A" w14:paraId="016B72D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59DDEA"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A34F1F" w14:textId="77777777" w:rsidR="009B546A" w:rsidRPr="001B1679" w:rsidRDefault="009B546A" w:rsidP="00C11620">
            <w:pPr>
              <w:pStyle w:val="TAL"/>
              <w:keepNext w:val="0"/>
              <w:rPr>
                <w:sz w:val="16"/>
                <w:szCs w:val="16"/>
              </w:rPr>
            </w:pPr>
            <w:r w:rsidRPr="001B1679">
              <w:rPr>
                <w:sz w:val="16"/>
                <w:szCs w:val="16"/>
              </w:rPr>
              <w:t>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1F2E6F" w14:textId="77777777" w:rsidR="009B546A" w:rsidRPr="001B1679" w:rsidRDefault="009B546A" w:rsidP="00C11620">
            <w:pPr>
              <w:pStyle w:val="TAL"/>
              <w:keepNext w:val="0"/>
              <w:rPr>
                <w:sz w:val="16"/>
                <w:szCs w:val="16"/>
              </w:rPr>
            </w:pPr>
            <w:r w:rsidRPr="001B1679">
              <w:rPr>
                <w:sz w:val="16"/>
                <w:szCs w:val="16"/>
              </w:rPr>
              <w:t>Tsang-wei (Ato)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450774" w14:textId="77777777" w:rsidR="009B546A" w:rsidRPr="001B1679" w:rsidRDefault="009B546A" w:rsidP="00C11620">
            <w:pPr>
              <w:pStyle w:val="TAL"/>
              <w:keepNext w:val="0"/>
              <w:rPr>
                <w:sz w:val="16"/>
                <w:szCs w:val="16"/>
              </w:rPr>
            </w:pPr>
            <w:r w:rsidRPr="001B1679">
              <w:rPr>
                <w:sz w:val="16"/>
                <w:szCs w:val="16"/>
              </w:rPr>
              <w:t>MediaTek (Shenzhen)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3BD0A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C02C2C" w14:textId="77777777" w:rsidR="009B546A" w:rsidRPr="001B1679" w:rsidRDefault="009B546A" w:rsidP="00C11620">
            <w:pPr>
              <w:pStyle w:val="TAL"/>
              <w:keepNext w:val="0"/>
              <w:rPr>
                <w:sz w:val="16"/>
                <w:szCs w:val="16"/>
              </w:rPr>
            </w:pPr>
            <w:r w:rsidRPr="001B1679">
              <w:rPr>
                <w:sz w:val="16"/>
                <w:szCs w:val="16"/>
              </w:rPr>
              <w:t>3GPPMEMBER</w:t>
            </w:r>
          </w:p>
        </w:tc>
      </w:tr>
      <w:tr w:rsidR="009B546A" w14:paraId="71AFB1A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21A0A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1D4538" w14:textId="77777777" w:rsidR="009B546A" w:rsidRPr="001B1679" w:rsidRDefault="009B546A" w:rsidP="00C11620">
            <w:pPr>
              <w:pStyle w:val="TAL"/>
              <w:keepNext w:val="0"/>
              <w:rPr>
                <w:sz w:val="16"/>
                <w:szCs w:val="16"/>
              </w:rPr>
            </w:pPr>
            <w:r w:rsidRPr="001B1679">
              <w:rPr>
                <w:sz w:val="16"/>
                <w:szCs w:val="16"/>
              </w:rPr>
              <w:t>Yuda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F541D0" w14:textId="77777777" w:rsidR="009B546A" w:rsidRPr="001B1679" w:rsidRDefault="009B546A" w:rsidP="00C11620">
            <w:pPr>
              <w:pStyle w:val="TAL"/>
              <w:keepNext w:val="0"/>
              <w:rPr>
                <w:sz w:val="16"/>
                <w:szCs w:val="16"/>
              </w:rPr>
            </w:pPr>
            <w:r w:rsidRPr="001B1679">
              <w:rPr>
                <w:sz w:val="16"/>
                <w:szCs w:val="16"/>
              </w:rPr>
              <w:t>Tetsuya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EA76D5" w14:textId="77777777" w:rsidR="009B546A" w:rsidRPr="001B1679" w:rsidRDefault="009B546A" w:rsidP="00C11620">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DD964B"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DB9353" w14:textId="77777777" w:rsidR="009B546A" w:rsidRPr="001B1679" w:rsidRDefault="009B546A" w:rsidP="00C11620">
            <w:pPr>
              <w:pStyle w:val="TAL"/>
              <w:keepNext w:val="0"/>
              <w:rPr>
                <w:sz w:val="16"/>
                <w:szCs w:val="16"/>
              </w:rPr>
            </w:pPr>
            <w:r w:rsidRPr="001B1679">
              <w:rPr>
                <w:sz w:val="16"/>
                <w:szCs w:val="16"/>
              </w:rPr>
              <w:t>3GPPMEMBER</w:t>
            </w:r>
          </w:p>
        </w:tc>
      </w:tr>
      <w:tr w:rsidR="009B546A" w14:paraId="048C42D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3FB0C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6DC365" w14:textId="77777777" w:rsidR="009B546A" w:rsidRPr="001B1679" w:rsidRDefault="009B546A" w:rsidP="00C11620">
            <w:pPr>
              <w:pStyle w:val="TAL"/>
              <w:keepNext w:val="0"/>
              <w:rPr>
                <w:sz w:val="16"/>
                <w:szCs w:val="16"/>
              </w:rPr>
            </w:pPr>
            <w:r w:rsidRPr="001B1679">
              <w:rPr>
                <w:sz w:val="16"/>
                <w:szCs w:val="16"/>
              </w:rPr>
              <w:t>Zarri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EDD255" w14:textId="77777777" w:rsidR="009B546A" w:rsidRPr="001B1679" w:rsidRDefault="009B546A" w:rsidP="00C11620">
            <w:pPr>
              <w:pStyle w:val="TAL"/>
              <w:keepNext w:val="0"/>
              <w:rPr>
                <w:sz w:val="16"/>
                <w:szCs w:val="16"/>
              </w:rPr>
            </w:pPr>
            <w:r w:rsidRPr="001B1679">
              <w:rPr>
                <w:sz w:val="16"/>
                <w:szCs w:val="16"/>
              </w:rPr>
              <w:t>Michele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AADC26"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CC6C67"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679A03" w14:textId="77777777" w:rsidR="009B546A" w:rsidRPr="001B1679" w:rsidRDefault="009B546A" w:rsidP="00C11620">
            <w:pPr>
              <w:pStyle w:val="TAL"/>
              <w:keepNext w:val="0"/>
              <w:rPr>
                <w:sz w:val="16"/>
                <w:szCs w:val="16"/>
              </w:rPr>
            </w:pPr>
            <w:r w:rsidRPr="001B1679">
              <w:rPr>
                <w:sz w:val="16"/>
                <w:szCs w:val="16"/>
              </w:rPr>
              <w:t>3GPPMEMBER</w:t>
            </w:r>
          </w:p>
        </w:tc>
      </w:tr>
      <w:tr w:rsidR="009B546A" w14:paraId="550BE90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EC7B6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472E0E" w14:textId="77777777" w:rsidR="009B546A" w:rsidRPr="001B1679" w:rsidRDefault="009B546A" w:rsidP="00C11620">
            <w:pPr>
              <w:pStyle w:val="TAL"/>
              <w:keepNext w:val="0"/>
              <w:rPr>
                <w:sz w:val="16"/>
                <w:szCs w:val="16"/>
              </w:rPr>
            </w:pPr>
            <w:r w:rsidRPr="001B1679">
              <w:rPr>
                <w:sz w:val="16"/>
                <w:szCs w:val="16"/>
              </w:rPr>
              <w:t>Zeng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BEB0CB" w14:textId="77777777" w:rsidR="009B546A" w:rsidRPr="001B1679" w:rsidRDefault="009B546A" w:rsidP="00C11620">
            <w:pPr>
              <w:pStyle w:val="TAL"/>
              <w:keepNext w:val="0"/>
              <w:rPr>
                <w:sz w:val="16"/>
                <w:szCs w:val="16"/>
              </w:rPr>
            </w:pPr>
            <w:r w:rsidRPr="001B1679">
              <w:rPr>
                <w:sz w:val="16"/>
                <w:szCs w:val="16"/>
              </w:rPr>
              <w:t>Erlin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913031" w14:textId="77777777" w:rsidR="009B546A" w:rsidRPr="001B1679" w:rsidRDefault="009B546A" w:rsidP="00C11620">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F2967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839584" w14:textId="77777777" w:rsidR="009B546A" w:rsidRPr="001B1679" w:rsidRDefault="009B546A" w:rsidP="00C11620">
            <w:pPr>
              <w:pStyle w:val="TAL"/>
              <w:keepNext w:val="0"/>
              <w:rPr>
                <w:sz w:val="16"/>
                <w:szCs w:val="16"/>
              </w:rPr>
            </w:pPr>
            <w:r w:rsidRPr="001B1679">
              <w:rPr>
                <w:sz w:val="16"/>
                <w:szCs w:val="16"/>
              </w:rPr>
              <w:t>3GPPMEMBER</w:t>
            </w:r>
          </w:p>
        </w:tc>
      </w:tr>
      <w:tr w:rsidR="009B546A" w14:paraId="66BE4BD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F6B57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9C5180" w14:textId="77777777" w:rsidR="009B546A" w:rsidRPr="001B1679" w:rsidRDefault="009B546A" w:rsidP="00C11620">
            <w:pPr>
              <w:pStyle w:val="TAL"/>
              <w:keepNext w:val="0"/>
              <w:rPr>
                <w:sz w:val="16"/>
                <w:szCs w:val="16"/>
              </w:rPr>
            </w:pPr>
            <w:r w:rsidRPr="001B1679">
              <w:rPr>
                <w:sz w:val="16"/>
                <w:szCs w:val="16"/>
              </w:rPr>
              <w:t>Zeng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EF68FA" w14:textId="77777777" w:rsidR="009B546A" w:rsidRPr="001B1679" w:rsidRDefault="009B546A" w:rsidP="00C11620">
            <w:pPr>
              <w:pStyle w:val="TAL"/>
              <w:keepNext w:val="0"/>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9B119E" w14:textId="77777777" w:rsidR="009B546A" w:rsidRPr="001B1679" w:rsidRDefault="009B546A" w:rsidP="00C11620">
            <w:pPr>
              <w:pStyle w:val="TAL"/>
              <w:keepNext w:val="0"/>
              <w:rPr>
                <w:sz w:val="16"/>
                <w:szCs w:val="16"/>
              </w:rPr>
            </w:pPr>
            <w:r w:rsidRPr="001B1679">
              <w:rPr>
                <w:sz w:val="16"/>
                <w:szCs w:val="16"/>
              </w:rPr>
              <w:t>Apple Technical Services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FA93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0BCCD8" w14:textId="77777777" w:rsidR="009B546A" w:rsidRPr="001B1679" w:rsidRDefault="009B546A" w:rsidP="00C11620">
            <w:pPr>
              <w:pStyle w:val="TAL"/>
              <w:keepNext w:val="0"/>
              <w:rPr>
                <w:sz w:val="16"/>
                <w:szCs w:val="16"/>
              </w:rPr>
            </w:pPr>
            <w:r w:rsidRPr="001B1679">
              <w:rPr>
                <w:sz w:val="16"/>
                <w:szCs w:val="16"/>
              </w:rPr>
              <w:t>3GPPMEMBER</w:t>
            </w:r>
          </w:p>
        </w:tc>
      </w:tr>
      <w:tr w:rsidR="009B546A" w14:paraId="3026249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705AFD"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5F5442"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30323B" w14:textId="77777777" w:rsidR="009B546A" w:rsidRPr="001B1679" w:rsidRDefault="009B546A" w:rsidP="00C11620">
            <w:pPr>
              <w:pStyle w:val="TAL"/>
              <w:keepNext w:val="0"/>
              <w:rPr>
                <w:sz w:val="16"/>
                <w:szCs w:val="16"/>
              </w:rPr>
            </w:pPr>
            <w:r w:rsidRPr="001B1679">
              <w:rPr>
                <w:sz w:val="16"/>
                <w:szCs w:val="16"/>
              </w:rPr>
              <w:t>Dawei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03DB7F" w14:textId="77777777" w:rsidR="009B546A" w:rsidRPr="001B1679" w:rsidRDefault="009B546A" w:rsidP="00C11620">
            <w:pPr>
              <w:pStyle w:val="TAL"/>
              <w:keepNext w:val="0"/>
              <w:rPr>
                <w:sz w:val="16"/>
                <w:szCs w:val="16"/>
              </w:rPr>
            </w:pPr>
            <w:r w:rsidRPr="001B1679">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087DB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CBA282" w14:textId="77777777" w:rsidR="009B546A" w:rsidRPr="001B1679" w:rsidRDefault="009B546A" w:rsidP="00C11620">
            <w:pPr>
              <w:pStyle w:val="TAL"/>
              <w:keepNext w:val="0"/>
              <w:rPr>
                <w:sz w:val="16"/>
                <w:szCs w:val="16"/>
              </w:rPr>
            </w:pPr>
            <w:r w:rsidRPr="001B1679">
              <w:rPr>
                <w:sz w:val="16"/>
                <w:szCs w:val="16"/>
              </w:rPr>
              <w:t>3GPPMEMBER</w:t>
            </w:r>
          </w:p>
        </w:tc>
      </w:tr>
      <w:tr w:rsidR="009B546A" w14:paraId="4A85B79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5602F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BC2587"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F8928B" w14:textId="77777777" w:rsidR="009B546A" w:rsidRPr="001B1679" w:rsidRDefault="009B546A" w:rsidP="00C11620">
            <w:pPr>
              <w:pStyle w:val="TAL"/>
              <w:keepNext w:val="0"/>
              <w:rPr>
                <w:sz w:val="16"/>
                <w:szCs w:val="16"/>
              </w:rPr>
            </w:pPr>
            <w:r w:rsidRPr="001B1679">
              <w:rPr>
                <w:sz w:val="16"/>
                <w:szCs w:val="16"/>
              </w:rPr>
              <w:t>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1ACAEB" w14:textId="77777777" w:rsidR="009B546A" w:rsidRPr="001B1679" w:rsidRDefault="009B546A" w:rsidP="00C11620">
            <w:pPr>
              <w:pStyle w:val="TAL"/>
              <w:keepNext w:val="0"/>
              <w:rPr>
                <w:sz w:val="16"/>
                <w:szCs w:val="16"/>
              </w:rPr>
            </w:pPr>
            <w:r w:rsidRPr="001B1679">
              <w:rPr>
                <w:sz w:val="16"/>
                <w:szCs w:val="16"/>
              </w:rPr>
              <w:t>ZXNE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E76CD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475B49" w14:textId="77777777" w:rsidR="009B546A" w:rsidRPr="001B1679" w:rsidRDefault="009B546A" w:rsidP="00C11620">
            <w:pPr>
              <w:pStyle w:val="TAL"/>
              <w:keepNext w:val="0"/>
              <w:rPr>
                <w:sz w:val="16"/>
                <w:szCs w:val="16"/>
              </w:rPr>
            </w:pPr>
            <w:r w:rsidRPr="001B1679">
              <w:rPr>
                <w:sz w:val="16"/>
                <w:szCs w:val="16"/>
              </w:rPr>
              <w:t>3GPPMEMBER</w:t>
            </w:r>
          </w:p>
        </w:tc>
      </w:tr>
      <w:tr w:rsidR="009B546A" w14:paraId="7260C1A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E00A6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FC956B"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FD0EF4" w14:textId="77777777" w:rsidR="009B546A" w:rsidRPr="001B1679" w:rsidRDefault="009B546A" w:rsidP="00C11620">
            <w:pPr>
              <w:pStyle w:val="TAL"/>
              <w:keepNext w:val="0"/>
              <w:rPr>
                <w:sz w:val="16"/>
                <w:szCs w:val="16"/>
              </w:rPr>
            </w:pPr>
            <w:r w:rsidRPr="001B1679">
              <w:rPr>
                <w:sz w:val="16"/>
                <w:szCs w:val="16"/>
              </w:rPr>
              <w:t>Robin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335B64" w14:textId="77777777" w:rsidR="009B546A" w:rsidRPr="001B1679" w:rsidRDefault="009B546A" w:rsidP="00C11620">
            <w:pPr>
              <w:pStyle w:val="TAL"/>
              <w:keepNext w:val="0"/>
              <w:rPr>
                <w:sz w:val="16"/>
                <w:szCs w:val="16"/>
              </w:rPr>
            </w:pPr>
            <w:r w:rsidRPr="001B1679">
              <w:rPr>
                <w:sz w:val="16"/>
                <w:szCs w:val="16"/>
              </w:rPr>
              <w:t>TCL Communication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45E05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BD7C93" w14:textId="77777777" w:rsidR="009B546A" w:rsidRPr="001B1679" w:rsidRDefault="009B546A" w:rsidP="00C11620">
            <w:pPr>
              <w:pStyle w:val="TAL"/>
              <w:keepNext w:val="0"/>
              <w:rPr>
                <w:sz w:val="16"/>
                <w:szCs w:val="16"/>
              </w:rPr>
            </w:pPr>
            <w:r w:rsidRPr="001B1679">
              <w:rPr>
                <w:sz w:val="16"/>
                <w:szCs w:val="16"/>
              </w:rPr>
              <w:t>3GPPMEMBER</w:t>
            </w:r>
          </w:p>
        </w:tc>
      </w:tr>
      <w:tr w:rsidR="009B546A" w14:paraId="0C76A44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F1407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42DC30"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05F7CD" w14:textId="77777777" w:rsidR="009B546A" w:rsidRPr="001B1679" w:rsidRDefault="009B546A" w:rsidP="00C11620">
            <w:pPr>
              <w:pStyle w:val="TAL"/>
              <w:keepNext w:val="0"/>
              <w:rPr>
                <w:sz w:val="16"/>
                <w:szCs w:val="16"/>
              </w:rPr>
            </w:pPr>
            <w:r w:rsidRPr="001B1679">
              <w:rPr>
                <w:sz w:val="16"/>
                <w:szCs w:val="16"/>
              </w:rPr>
              <w:t>Shuang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004F90" w14:textId="77777777" w:rsidR="009B546A" w:rsidRPr="001B1679" w:rsidRDefault="009B546A" w:rsidP="00C11620">
            <w:pPr>
              <w:pStyle w:val="TAL"/>
              <w:keepNext w:val="0"/>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F903D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15B967" w14:textId="77777777" w:rsidR="009B546A" w:rsidRPr="001B1679" w:rsidRDefault="009B546A" w:rsidP="00C11620">
            <w:pPr>
              <w:pStyle w:val="TAL"/>
              <w:keepNext w:val="0"/>
              <w:rPr>
                <w:sz w:val="16"/>
                <w:szCs w:val="16"/>
              </w:rPr>
            </w:pPr>
            <w:r w:rsidRPr="001B1679">
              <w:rPr>
                <w:sz w:val="16"/>
                <w:szCs w:val="16"/>
              </w:rPr>
              <w:t>3GPPMEMBER</w:t>
            </w:r>
          </w:p>
        </w:tc>
      </w:tr>
      <w:tr w:rsidR="009B546A" w14:paraId="45202F6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87DA3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CBDF00"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36ED79" w14:textId="77777777" w:rsidR="009B546A" w:rsidRPr="001B1679" w:rsidRDefault="009B546A" w:rsidP="00C11620">
            <w:pPr>
              <w:pStyle w:val="TAL"/>
              <w:keepNext w:val="0"/>
              <w:rPr>
                <w:sz w:val="16"/>
                <w:szCs w:val="16"/>
              </w:rPr>
            </w:pPr>
            <w:r w:rsidRPr="001B1679">
              <w:rPr>
                <w:sz w:val="16"/>
                <w:szCs w:val="16"/>
              </w:rPr>
              <w:t>Wanqiang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411924"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6E6047"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707AB5" w14:textId="77777777" w:rsidR="009B546A" w:rsidRPr="001B1679" w:rsidRDefault="009B546A" w:rsidP="00C11620">
            <w:pPr>
              <w:pStyle w:val="TAL"/>
              <w:keepNext w:val="0"/>
              <w:rPr>
                <w:sz w:val="16"/>
                <w:szCs w:val="16"/>
              </w:rPr>
            </w:pPr>
            <w:r w:rsidRPr="001B1679">
              <w:rPr>
                <w:sz w:val="16"/>
                <w:szCs w:val="16"/>
              </w:rPr>
              <w:t>3GPPMEMBER</w:t>
            </w:r>
          </w:p>
        </w:tc>
      </w:tr>
      <w:tr w:rsidR="009B546A" w14:paraId="6A3CF15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C80883"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FB9854"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0FA968" w14:textId="77777777" w:rsidR="009B546A" w:rsidRPr="001B1679" w:rsidRDefault="009B546A" w:rsidP="00C11620">
            <w:pPr>
              <w:pStyle w:val="TAL"/>
              <w:keepNext w:val="0"/>
              <w:rPr>
                <w:sz w:val="16"/>
                <w:szCs w:val="16"/>
              </w:rPr>
            </w:pPr>
            <w:r w:rsidRPr="001B1679">
              <w:rPr>
                <w:sz w:val="16"/>
                <w:szCs w:val="16"/>
              </w:rPr>
              <w:t>Xiaoran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E2BAEB" w14:textId="77777777" w:rsidR="009B546A" w:rsidRPr="001B1679" w:rsidRDefault="009B546A" w:rsidP="00C11620">
            <w:pPr>
              <w:pStyle w:val="TAL"/>
              <w:keepNext w:val="0"/>
              <w:rPr>
                <w:sz w:val="16"/>
                <w:szCs w:val="16"/>
              </w:rPr>
            </w:pPr>
            <w:r w:rsidRPr="001B1679">
              <w:rPr>
                <w:sz w:val="16"/>
                <w:szCs w:val="16"/>
              </w:rPr>
              <w:t>China Mobile (Suzhou)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29B5C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300BAE" w14:textId="77777777" w:rsidR="009B546A" w:rsidRPr="001B1679" w:rsidRDefault="009B546A" w:rsidP="00C11620">
            <w:pPr>
              <w:pStyle w:val="TAL"/>
              <w:keepNext w:val="0"/>
              <w:rPr>
                <w:sz w:val="16"/>
                <w:szCs w:val="16"/>
              </w:rPr>
            </w:pPr>
            <w:r w:rsidRPr="001B1679">
              <w:rPr>
                <w:sz w:val="16"/>
                <w:szCs w:val="16"/>
              </w:rPr>
              <w:t>3GPPMEMBER</w:t>
            </w:r>
          </w:p>
        </w:tc>
      </w:tr>
      <w:tr w:rsidR="009B546A" w14:paraId="4AA362E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04973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29DA52"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A93E41" w14:textId="77777777" w:rsidR="009B546A" w:rsidRPr="001B1679" w:rsidRDefault="009B546A" w:rsidP="00C11620">
            <w:pPr>
              <w:pStyle w:val="TAL"/>
              <w:keepNext w:val="0"/>
              <w:rPr>
                <w:sz w:val="16"/>
                <w:szCs w:val="16"/>
              </w:rPr>
            </w:pPr>
            <w:r w:rsidRPr="001B1679">
              <w:rPr>
                <w:sz w:val="16"/>
                <w:szCs w:val="16"/>
              </w:rPr>
              <w:t>Zhi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C5FB82" w14:textId="77777777" w:rsidR="009B546A" w:rsidRPr="001B1679" w:rsidRDefault="009B546A" w:rsidP="00C11620">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4E976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12F08F" w14:textId="77777777" w:rsidR="009B546A" w:rsidRPr="001B1679" w:rsidRDefault="009B546A" w:rsidP="00C11620">
            <w:pPr>
              <w:pStyle w:val="TAL"/>
              <w:keepNext w:val="0"/>
              <w:rPr>
                <w:sz w:val="16"/>
                <w:szCs w:val="16"/>
              </w:rPr>
            </w:pPr>
            <w:r w:rsidRPr="001B1679">
              <w:rPr>
                <w:sz w:val="16"/>
                <w:szCs w:val="16"/>
              </w:rPr>
              <w:t>3GPPMEMBER</w:t>
            </w:r>
          </w:p>
        </w:tc>
      </w:tr>
      <w:tr w:rsidR="009B546A" w14:paraId="697C902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155622"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9654FB" w14:textId="77777777" w:rsidR="009B546A" w:rsidRPr="001B1679" w:rsidRDefault="009B546A" w:rsidP="00C11620">
            <w:pPr>
              <w:pStyle w:val="TAL"/>
              <w:keepNext w:val="0"/>
              <w:rPr>
                <w:sz w:val="16"/>
                <w:szCs w:val="16"/>
              </w:rPr>
            </w:pPr>
            <w:r w:rsidRPr="001B1679">
              <w:rPr>
                <w:sz w:val="16"/>
                <w:szCs w:val="16"/>
              </w:rPr>
              <w:t>ZHAO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46FA20" w14:textId="77777777" w:rsidR="009B546A" w:rsidRPr="001B1679" w:rsidRDefault="009B546A" w:rsidP="00C11620">
            <w:pPr>
              <w:pStyle w:val="TAL"/>
              <w:keepNext w:val="0"/>
              <w:rPr>
                <w:sz w:val="16"/>
                <w:szCs w:val="16"/>
              </w:rPr>
            </w:pPr>
            <w:r w:rsidRPr="001B1679">
              <w:rPr>
                <w:sz w:val="16"/>
                <w:szCs w:val="16"/>
              </w:rPr>
              <w:t>HUAN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F66867" w14:textId="77777777" w:rsidR="009B546A" w:rsidRPr="001B1679" w:rsidRDefault="009B546A" w:rsidP="00C11620">
            <w:pPr>
              <w:pStyle w:val="TAL"/>
              <w:keepNext w:val="0"/>
              <w:rPr>
                <w:sz w:val="16"/>
                <w:szCs w:val="16"/>
              </w:rPr>
            </w:pPr>
            <w:r w:rsidRPr="001B1679">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101BE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0B1048" w14:textId="77777777" w:rsidR="009B546A" w:rsidRPr="001B1679" w:rsidRDefault="009B546A" w:rsidP="00C11620">
            <w:pPr>
              <w:pStyle w:val="TAL"/>
              <w:keepNext w:val="0"/>
              <w:rPr>
                <w:sz w:val="16"/>
                <w:szCs w:val="16"/>
              </w:rPr>
            </w:pPr>
            <w:r w:rsidRPr="001B1679">
              <w:rPr>
                <w:sz w:val="16"/>
                <w:szCs w:val="16"/>
              </w:rPr>
              <w:t>3GPPMEMBER</w:t>
            </w:r>
          </w:p>
        </w:tc>
      </w:tr>
      <w:tr w:rsidR="009B546A" w14:paraId="7E7D1D2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AB39EA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DB69FB" w14:textId="77777777" w:rsidR="009B546A" w:rsidRPr="001B1679" w:rsidRDefault="009B546A" w:rsidP="00C11620">
            <w:pPr>
              <w:pStyle w:val="TAL"/>
              <w:keepNext w:val="0"/>
              <w:rPr>
                <w:sz w:val="16"/>
                <w:szCs w:val="16"/>
              </w:rPr>
            </w:pPr>
            <w:r w:rsidRPr="001B1679">
              <w:rPr>
                <w:sz w:val="16"/>
                <w:szCs w:val="16"/>
              </w:rPr>
              <w:t>Zhongda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7D83D3" w14:textId="77777777" w:rsidR="009B546A" w:rsidRPr="001B1679" w:rsidRDefault="009B546A" w:rsidP="00C11620">
            <w:pPr>
              <w:pStyle w:val="TAL"/>
              <w:keepNext w:val="0"/>
              <w:rPr>
                <w:sz w:val="16"/>
                <w:szCs w:val="16"/>
              </w:rPr>
            </w:pPr>
            <w:r w:rsidRPr="001B1679">
              <w:rPr>
                <w:sz w:val="16"/>
                <w:szCs w:val="16"/>
              </w:rPr>
              <w:t>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36ED9F" w14:textId="77777777" w:rsidR="009B546A" w:rsidRPr="001B1679" w:rsidRDefault="009B546A" w:rsidP="00C11620">
            <w:pPr>
              <w:pStyle w:val="TAL"/>
              <w:keepNext w:val="0"/>
              <w:rPr>
                <w:sz w:val="16"/>
                <w:szCs w:val="16"/>
              </w:rPr>
            </w:pPr>
            <w:r w:rsidRPr="001B1679">
              <w:rPr>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46E0E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2EC65F" w14:textId="77777777" w:rsidR="009B546A" w:rsidRPr="001B1679" w:rsidRDefault="009B546A" w:rsidP="00C11620">
            <w:pPr>
              <w:pStyle w:val="TAL"/>
              <w:keepNext w:val="0"/>
              <w:rPr>
                <w:sz w:val="16"/>
                <w:szCs w:val="16"/>
              </w:rPr>
            </w:pPr>
            <w:r w:rsidRPr="001B1679">
              <w:rPr>
                <w:sz w:val="16"/>
                <w:szCs w:val="16"/>
              </w:rPr>
              <w:t>3GPPMEMBER</w:t>
            </w:r>
          </w:p>
        </w:tc>
      </w:tr>
      <w:tr w:rsidR="009B546A" w14:paraId="3B34273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D43790"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64536D" w14:textId="77777777" w:rsidR="009B546A" w:rsidRPr="001B1679" w:rsidRDefault="009B546A" w:rsidP="00C11620">
            <w:pPr>
              <w:pStyle w:val="TAL"/>
              <w:keepNext w:val="0"/>
              <w:rPr>
                <w:sz w:val="16"/>
                <w:szCs w:val="16"/>
              </w:rPr>
            </w:pPr>
            <w:r w:rsidRPr="001B1679">
              <w:rPr>
                <w:sz w:val="16"/>
                <w:szCs w:val="16"/>
              </w:rPr>
              <w:t>Zhou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E13459" w14:textId="77777777" w:rsidR="009B546A" w:rsidRPr="001B1679" w:rsidRDefault="009B546A" w:rsidP="00C11620">
            <w:pPr>
              <w:pStyle w:val="TAL"/>
              <w:keepNext w:val="0"/>
              <w:rPr>
                <w:sz w:val="16"/>
                <w:szCs w:val="16"/>
              </w:rPr>
            </w:pPr>
            <w:r w:rsidRPr="001B1679">
              <w:rPr>
                <w:sz w:val="16"/>
                <w:szCs w:val="16"/>
              </w:rPr>
              <w:t>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1F334" w14:textId="77777777" w:rsidR="009B546A" w:rsidRPr="001B1679" w:rsidRDefault="009B546A" w:rsidP="00C11620">
            <w:pPr>
              <w:pStyle w:val="TAL"/>
              <w:keepNext w:val="0"/>
              <w:rPr>
                <w:sz w:val="16"/>
                <w:szCs w:val="16"/>
              </w:rPr>
            </w:pPr>
            <w:r w:rsidRPr="001B1679">
              <w:rPr>
                <w:sz w:val="16"/>
                <w:szCs w:val="16"/>
              </w:rPr>
              <w:t>New H3C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FBE69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C8DF88" w14:textId="77777777" w:rsidR="009B546A" w:rsidRPr="001B1679" w:rsidRDefault="009B546A" w:rsidP="00C11620">
            <w:pPr>
              <w:pStyle w:val="TAL"/>
              <w:keepNext w:val="0"/>
              <w:rPr>
                <w:sz w:val="16"/>
                <w:szCs w:val="16"/>
              </w:rPr>
            </w:pPr>
            <w:r w:rsidRPr="001B1679">
              <w:rPr>
                <w:sz w:val="16"/>
                <w:szCs w:val="16"/>
              </w:rPr>
              <w:t>3GPPMEMBER</w:t>
            </w:r>
          </w:p>
        </w:tc>
      </w:tr>
      <w:tr w:rsidR="009B546A" w14:paraId="07225A2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D2504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5DF2E8" w14:textId="77777777" w:rsidR="009B546A" w:rsidRPr="001B1679" w:rsidRDefault="009B546A" w:rsidP="00C11620">
            <w:pPr>
              <w:pStyle w:val="TAL"/>
              <w:keepNext w:val="0"/>
              <w:rPr>
                <w:sz w:val="16"/>
                <w:szCs w:val="16"/>
              </w:rPr>
            </w:pPr>
            <w:r w:rsidRPr="001B1679">
              <w:rPr>
                <w:sz w:val="16"/>
                <w:szCs w:val="16"/>
              </w:rPr>
              <w:t>Zhou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3C7C95" w14:textId="77777777" w:rsidR="009B546A" w:rsidRPr="001B1679" w:rsidRDefault="009B546A" w:rsidP="00C11620">
            <w:pPr>
              <w:pStyle w:val="TAL"/>
              <w:keepNext w:val="0"/>
              <w:rPr>
                <w:sz w:val="16"/>
                <w:szCs w:val="16"/>
              </w:rPr>
            </w:pPr>
            <w:r w:rsidRPr="001B1679">
              <w:rPr>
                <w:sz w:val="16"/>
                <w:szCs w:val="16"/>
              </w:rPr>
              <w:t>Xutao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432D9" w14:textId="77777777" w:rsidR="009B546A" w:rsidRPr="001B1679" w:rsidRDefault="009B546A" w:rsidP="00C11620">
            <w:pPr>
              <w:pStyle w:val="TAL"/>
              <w:keepNext w:val="0"/>
              <w:rPr>
                <w:sz w:val="16"/>
                <w:szCs w:val="16"/>
              </w:rPr>
            </w:pPr>
            <w:r w:rsidRPr="001B1679">
              <w:rPr>
                <w:sz w:val="16"/>
                <w:szCs w:val="16"/>
              </w:rPr>
              <w:t>vivo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9F9D0E"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58DCFA" w14:textId="77777777" w:rsidR="009B546A" w:rsidRPr="001B1679" w:rsidRDefault="009B546A" w:rsidP="00C11620">
            <w:pPr>
              <w:pStyle w:val="TAL"/>
              <w:keepNext w:val="0"/>
              <w:rPr>
                <w:sz w:val="16"/>
                <w:szCs w:val="16"/>
              </w:rPr>
            </w:pPr>
            <w:r w:rsidRPr="001B1679">
              <w:rPr>
                <w:sz w:val="16"/>
                <w:szCs w:val="16"/>
              </w:rPr>
              <w:t>3GPPMEMBER</w:t>
            </w:r>
          </w:p>
        </w:tc>
      </w:tr>
      <w:tr w:rsidR="009B546A" w14:paraId="72B0126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EA7E1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F4EB7C" w14:textId="77777777" w:rsidR="009B546A" w:rsidRPr="001B1679" w:rsidRDefault="009B546A" w:rsidP="00C11620">
            <w:pPr>
              <w:pStyle w:val="TAL"/>
              <w:keepNext w:val="0"/>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FAE2CB" w14:textId="77777777" w:rsidR="009B546A" w:rsidRPr="001B1679" w:rsidRDefault="009B546A" w:rsidP="00C11620">
            <w:pPr>
              <w:pStyle w:val="TAL"/>
              <w:keepNext w:val="0"/>
              <w:rPr>
                <w:sz w:val="16"/>
                <w:szCs w:val="16"/>
              </w:rPr>
            </w:pPr>
            <w:r w:rsidRPr="001B1679">
              <w:rPr>
                <w:sz w:val="16"/>
                <w:szCs w:val="16"/>
              </w:rPr>
              <w:t>Jinguo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DB4B35" w14:textId="77777777" w:rsidR="009B546A" w:rsidRPr="001B1679" w:rsidRDefault="009B546A" w:rsidP="00C11620">
            <w:pPr>
              <w:pStyle w:val="TAL"/>
              <w:keepNext w:val="0"/>
              <w:rPr>
                <w:sz w:val="16"/>
                <w:szCs w:val="16"/>
              </w:rPr>
            </w:pPr>
            <w:r w:rsidRPr="001B1679">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E0F25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BDD563" w14:textId="77777777" w:rsidR="009B546A" w:rsidRPr="001B1679" w:rsidRDefault="009B546A" w:rsidP="00C11620">
            <w:pPr>
              <w:pStyle w:val="TAL"/>
              <w:keepNext w:val="0"/>
              <w:rPr>
                <w:sz w:val="16"/>
                <w:szCs w:val="16"/>
              </w:rPr>
            </w:pPr>
            <w:r w:rsidRPr="001B1679">
              <w:rPr>
                <w:sz w:val="16"/>
                <w:szCs w:val="16"/>
              </w:rPr>
              <w:t>3GPPMEMBER</w:t>
            </w:r>
          </w:p>
        </w:tc>
      </w:tr>
      <w:tr w:rsidR="009B546A" w14:paraId="73D9330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BDDDCA"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F28464" w14:textId="77777777" w:rsidR="009B546A" w:rsidRPr="001B1679" w:rsidRDefault="009B546A" w:rsidP="00C11620">
            <w:pPr>
              <w:pStyle w:val="TAL"/>
              <w:keepNext w:val="0"/>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CDF3C0" w14:textId="77777777" w:rsidR="009B546A" w:rsidRPr="001B1679" w:rsidRDefault="009B546A" w:rsidP="00C11620">
            <w:pPr>
              <w:pStyle w:val="TAL"/>
              <w:keepNext w:val="0"/>
              <w:rPr>
                <w:sz w:val="16"/>
                <w:szCs w:val="16"/>
              </w:rPr>
            </w:pPr>
            <w:r w:rsidRPr="001B1679">
              <w:rPr>
                <w:sz w:val="16"/>
                <w:szCs w:val="16"/>
              </w:rPr>
              <w:t>Wenruo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0CFDAA" w14:textId="77777777" w:rsidR="009B546A" w:rsidRPr="001B1679" w:rsidRDefault="009B546A" w:rsidP="00C11620">
            <w:pPr>
              <w:pStyle w:val="TAL"/>
              <w:keepNext w:val="0"/>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6C58B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937AC2" w14:textId="77777777" w:rsidR="009B546A" w:rsidRPr="001B1679" w:rsidRDefault="009B546A" w:rsidP="00C11620">
            <w:pPr>
              <w:pStyle w:val="TAL"/>
              <w:keepNext w:val="0"/>
              <w:rPr>
                <w:sz w:val="16"/>
                <w:szCs w:val="16"/>
              </w:rPr>
            </w:pPr>
            <w:r w:rsidRPr="001B1679">
              <w:rPr>
                <w:sz w:val="16"/>
                <w:szCs w:val="16"/>
              </w:rPr>
              <w:t>3GPPMEMBER</w:t>
            </w:r>
          </w:p>
        </w:tc>
      </w:tr>
      <w:tr w:rsidR="009B546A" w14:paraId="0F4563F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E866EA0"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4ED20F" w14:textId="77777777" w:rsidR="009B546A" w:rsidRPr="001B1679" w:rsidRDefault="009B546A" w:rsidP="00C11620">
            <w:pPr>
              <w:pStyle w:val="TAL"/>
              <w:keepNext w:val="0"/>
              <w:rPr>
                <w:sz w:val="16"/>
                <w:szCs w:val="16"/>
              </w:rPr>
            </w:pPr>
            <w:r w:rsidRPr="001B1679">
              <w:rPr>
                <w:sz w:val="16"/>
                <w:szCs w:val="16"/>
              </w:rPr>
              <w:t>Zisimopoulos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DD4C84" w14:textId="77777777" w:rsidR="009B546A" w:rsidRPr="001B1679" w:rsidRDefault="009B546A" w:rsidP="00C11620">
            <w:pPr>
              <w:pStyle w:val="TAL"/>
              <w:keepNext w:val="0"/>
              <w:rPr>
                <w:sz w:val="16"/>
                <w:szCs w:val="16"/>
              </w:rPr>
            </w:pPr>
            <w:r w:rsidRPr="001B1679">
              <w:rPr>
                <w:sz w:val="16"/>
                <w:szCs w:val="16"/>
              </w:rPr>
              <w:t>Haris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CD06DF" w14:textId="77777777" w:rsidR="009B546A" w:rsidRPr="001B1679" w:rsidRDefault="009B546A" w:rsidP="00C11620">
            <w:pPr>
              <w:pStyle w:val="TAL"/>
              <w:keepNext w:val="0"/>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8D6537"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70BE67" w14:textId="77777777" w:rsidR="009B546A" w:rsidRPr="001B1679" w:rsidRDefault="009B546A" w:rsidP="00C11620">
            <w:pPr>
              <w:pStyle w:val="TAL"/>
              <w:keepNext w:val="0"/>
              <w:rPr>
                <w:sz w:val="16"/>
                <w:szCs w:val="16"/>
              </w:rPr>
            </w:pPr>
            <w:r w:rsidRPr="001B1679">
              <w:rPr>
                <w:sz w:val="16"/>
                <w:szCs w:val="16"/>
              </w:rPr>
              <w:t>3GPPMEMBER</w:t>
            </w:r>
          </w:p>
        </w:tc>
      </w:tr>
      <w:tr w:rsidR="009B546A" w14:paraId="249C51F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17C4F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EBAB84" w14:textId="77777777" w:rsidR="009B546A" w:rsidRPr="001B1679" w:rsidRDefault="009B546A" w:rsidP="00C11620">
            <w:pPr>
              <w:pStyle w:val="TAL"/>
              <w:keepNext w:val="0"/>
              <w:rPr>
                <w:sz w:val="16"/>
                <w:szCs w:val="16"/>
              </w:rPr>
            </w:pPr>
            <w:r w:rsidRPr="001B1679">
              <w:rPr>
                <w:sz w:val="16"/>
                <w:szCs w:val="16"/>
              </w:rPr>
              <w:t>Zuo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1FCFEE" w14:textId="77777777" w:rsidR="009B546A" w:rsidRPr="001B1679" w:rsidRDefault="009B546A" w:rsidP="00C11620">
            <w:pPr>
              <w:pStyle w:val="TAL"/>
              <w:keepNext w:val="0"/>
              <w:rPr>
                <w:sz w:val="16"/>
                <w:szCs w:val="16"/>
              </w:rPr>
            </w:pPr>
            <w:r w:rsidRPr="001B1679">
              <w:rPr>
                <w:sz w:val="16"/>
                <w:szCs w:val="16"/>
              </w:rPr>
              <w:t>Zhisong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78A34B" w14:textId="77777777" w:rsidR="009B546A" w:rsidRPr="001B1679" w:rsidRDefault="009B546A" w:rsidP="00C11620">
            <w:pPr>
              <w:pStyle w:val="TAL"/>
              <w:keepNext w:val="0"/>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1D592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F2E085" w14:textId="77777777" w:rsidR="009B546A" w:rsidRPr="001B1679" w:rsidRDefault="009B546A" w:rsidP="00C11620">
            <w:pPr>
              <w:pStyle w:val="TAL"/>
              <w:keepNext w:val="0"/>
              <w:rPr>
                <w:sz w:val="16"/>
                <w:szCs w:val="16"/>
              </w:rPr>
            </w:pPr>
            <w:r w:rsidRPr="001B1679">
              <w:rPr>
                <w:sz w:val="16"/>
                <w:szCs w:val="16"/>
              </w:rPr>
              <w:t>3GPPMEMBER</w:t>
            </w:r>
          </w:p>
        </w:tc>
      </w:tr>
    </w:tbl>
    <w:p w14:paraId="1C01501E" w14:textId="77777777" w:rsidR="009B546A" w:rsidRDefault="009B546A" w:rsidP="009B546A">
      <w:r>
        <w:t>303 Entries</w:t>
      </w:r>
    </w:p>
    <w:p w14:paraId="796B4B23" w14:textId="77777777" w:rsidR="009B546A" w:rsidRDefault="009B546A" w:rsidP="009B546A"/>
    <w:p w14:paraId="242E7F6B" w14:textId="77777777" w:rsidR="009B546A" w:rsidRDefault="009B546A" w:rsidP="009B546A">
      <w:pPr>
        <w:pStyle w:val="Heading1"/>
      </w:pPr>
      <w:bookmarkStart w:id="98" w:name="_Toc131417236"/>
      <w:r>
        <w:t>C.3</w:t>
      </w:r>
      <w:r>
        <w:tab/>
        <w:t>List of on-line registrations</w:t>
      </w:r>
      <w:bookmarkEnd w:id="98"/>
    </w:p>
    <w:p w14:paraId="26DAEF89" w14:textId="77777777" w:rsidR="009B546A" w:rsidRDefault="009B546A" w:rsidP="009B546A">
      <w:pPr>
        <w:pStyle w:val="TH"/>
      </w:pPr>
      <w:r>
        <w:t>Table C.3: List of on-line registrations</w:t>
      </w:r>
    </w:p>
    <w:tbl>
      <w:tblPr>
        <w:tblW w:w="0" w:type="auto"/>
        <w:jc w:val="center"/>
        <w:tblLayout w:type="fixed"/>
        <w:tblLook w:val="04A0" w:firstRow="1" w:lastRow="0" w:firstColumn="1" w:lastColumn="0" w:noHBand="0" w:noVBand="1"/>
      </w:tblPr>
      <w:tblGrid>
        <w:gridCol w:w="500"/>
        <w:gridCol w:w="3000"/>
        <w:gridCol w:w="3000"/>
        <w:gridCol w:w="4000"/>
        <w:gridCol w:w="1500"/>
        <w:gridCol w:w="2500"/>
      </w:tblGrid>
      <w:tr w:rsidR="009B546A" w14:paraId="57909DD6" w14:textId="77777777" w:rsidTr="00C11620">
        <w:trPr>
          <w:cantSplit/>
          <w:tblHeader/>
          <w:jc w:val="center"/>
        </w:trPr>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240F12" w14:textId="77777777" w:rsidR="009B546A" w:rsidRDefault="009B546A" w:rsidP="00C11620">
            <w:pPr>
              <w:pStyle w:val="TAH"/>
              <w:keepNext w:val="0"/>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62F722" w14:textId="77777777" w:rsidR="009B546A" w:rsidRDefault="009B546A" w:rsidP="00C11620">
            <w:pPr>
              <w:pStyle w:val="TAH"/>
              <w:keepNext w:val="0"/>
            </w:pPr>
            <w:r w:rsidRPr="00BB3F37">
              <w:t>Family Name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1AFCC23" w14:textId="77777777" w:rsidR="009B546A" w:rsidRDefault="009B546A" w:rsidP="00C11620">
            <w:pPr>
              <w:pStyle w:val="TAH"/>
              <w:keepNext w:val="0"/>
            </w:pPr>
            <w:r w:rsidRPr="00BB3F37">
              <w:t>Given 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0372D0F" w14:textId="77777777" w:rsidR="009B546A" w:rsidRDefault="009B546A" w:rsidP="00C11620">
            <w:pPr>
              <w:pStyle w:val="TAH"/>
              <w:keepNext w:val="0"/>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C88A32" w14:textId="77777777" w:rsidR="009B546A" w:rsidRDefault="009B546A" w:rsidP="00C11620">
            <w:pPr>
              <w:pStyle w:val="TAH"/>
              <w:keepNext w:val="0"/>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B6A4974" w14:textId="77777777" w:rsidR="009B546A" w:rsidRDefault="009B546A" w:rsidP="00C11620">
            <w:pPr>
              <w:pStyle w:val="TAH"/>
              <w:keepNext w:val="0"/>
            </w:pPr>
            <w:r w:rsidRPr="00BB3F37">
              <w:t>Membership Status</w:t>
            </w:r>
          </w:p>
        </w:tc>
      </w:tr>
      <w:tr w:rsidR="009B546A" w14:paraId="3DB27DF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040B8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3A623A" w14:textId="77777777" w:rsidR="009B546A" w:rsidRPr="001B1679" w:rsidRDefault="009B546A" w:rsidP="00C11620">
            <w:pPr>
              <w:pStyle w:val="TAL"/>
              <w:keepNext w:val="0"/>
              <w:rPr>
                <w:sz w:val="16"/>
                <w:szCs w:val="16"/>
              </w:rPr>
            </w:pPr>
            <w:r w:rsidRPr="001B1679">
              <w:rPr>
                <w:sz w:val="16"/>
                <w:szCs w:val="16"/>
              </w:rPr>
              <w:t>Agrone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D72967" w14:textId="77777777" w:rsidR="009B546A" w:rsidRPr="001B1679" w:rsidRDefault="009B546A" w:rsidP="00C11620">
            <w:pPr>
              <w:pStyle w:val="TAL"/>
              <w:keepNext w:val="0"/>
              <w:rPr>
                <w:sz w:val="16"/>
                <w:szCs w:val="16"/>
              </w:rPr>
            </w:pPr>
            <w:r w:rsidRPr="001B1679">
              <w:rPr>
                <w:sz w:val="16"/>
                <w:szCs w:val="16"/>
              </w:rPr>
              <w:t>Roberto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5C488E" w14:textId="77777777" w:rsidR="009B546A" w:rsidRPr="001B1679" w:rsidRDefault="009B546A" w:rsidP="00C11620">
            <w:pPr>
              <w:pStyle w:val="TAL"/>
              <w:keepNext w:val="0"/>
              <w:rPr>
                <w:sz w:val="16"/>
                <w:szCs w:val="16"/>
              </w:rPr>
            </w:pPr>
            <w:r w:rsidRPr="001B1679">
              <w:rPr>
                <w:sz w:val="16"/>
                <w:szCs w:val="16"/>
              </w:rPr>
              <w:t>Leonardo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585E6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2A8810" w14:textId="77777777" w:rsidR="009B546A" w:rsidRPr="001B1679" w:rsidRDefault="009B546A" w:rsidP="00C11620">
            <w:pPr>
              <w:pStyle w:val="TAL"/>
              <w:keepNext w:val="0"/>
              <w:rPr>
                <w:sz w:val="16"/>
                <w:szCs w:val="16"/>
              </w:rPr>
            </w:pPr>
            <w:r w:rsidRPr="001B1679">
              <w:rPr>
                <w:sz w:val="16"/>
                <w:szCs w:val="16"/>
              </w:rPr>
              <w:t>3GPPMEMBER</w:t>
            </w:r>
          </w:p>
        </w:tc>
      </w:tr>
      <w:tr w:rsidR="009B546A" w14:paraId="06122FA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3984B4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8B7ECA" w14:textId="77777777" w:rsidR="009B546A" w:rsidRPr="001B1679" w:rsidRDefault="009B546A" w:rsidP="00C11620">
            <w:pPr>
              <w:pStyle w:val="TAL"/>
              <w:keepNext w:val="0"/>
              <w:rPr>
                <w:sz w:val="16"/>
                <w:szCs w:val="16"/>
              </w:rPr>
            </w:pPr>
            <w:r w:rsidRPr="001B1679">
              <w:rPr>
                <w:sz w:val="16"/>
                <w:szCs w:val="16"/>
              </w:rPr>
              <w:t>Aoyagi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8BC91F" w14:textId="77777777" w:rsidR="009B546A" w:rsidRPr="001B1679" w:rsidRDefault="009B546A" w:rsidP="00C11620">
            <w:pPr>
              <w:pStyle w:val="TAL"/>
              <w:keepNext w:val="0"/>
              <w:rPr>
                <w:sz w:val="16"/>
                <w:szCs w:val="16"/>
              </w:rPr>
            </w:pPr>
            <w:r w:rsidRPr="001B1679">
              <w:rPr>
                <w:sz w:val="16"/>
                <w:szCs w:val="16"/>
              </w:rPr>
              <w:t>Kenichiro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AF9DE0" w14:textId="77777777" w:rsidR="009B546A" w:rsidRPr="001B1679" w:rsidRDefault="009B546A" w:rsidP="00C11620">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487EB4"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31A19F" w14:textId="77777777" w:rsidR="009B546A" w:rsidRPr="001B1679" w:rsidRDefault="009B546A" w:rsidP="00C11620">
            <w:pPr>
              <w:pStyle w:val="TAL"/>
              <w:keepNext w:val="0"/>
              <w:rPr>
                <w:sz w:val="16"/>
                <w:szCs w:val="16"/>
              </w:rPr>
            </w:pPr>
            <w:r w:rsidRPr="001B1679">
              <w:rPr>
                <w:sz w:val="16"/>
                <w:szCs w:val="16"/>
              </w:rPr>
              <w:t>3GPPMEMBER</w:t>
            </w:r>
          </w:p>
        </w:tc>
      </w:tr>
      <w:tr w:rsidR="009B546A" w14:paraId="0531A22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B9BEF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DF6877" w14:textId="77777777" w:rsidR="009B546A" w:rsidRPr="001B1679" w:rsidRDefault="009B546A" w:rsidP="00C11620">
            <w:pPr>
              <w:pStyle w:val="TAL"/>
              <w:keepNext w:val="0"/>
              <w:rPr>
                <w:sz w:val="16"/>
                <w:szCs w:val="16"/>
              </w:rPr>
            </w:pPr>
            <w:r w:rsidRPr="001B1679">
              <w:rPr>
                <w:sz w:val="16"/>
                <w:szCs w:val="16"/>
              </w:rPr>
              <w:t>Askerup</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B75E32" w14:textId="77777777" w:rsidR="009B546A" w:rsidRPr="001B1679" w:rsidRDefault="009B546A" w:rsidP="00C11620">
            <w:pPr>
              <w:pStyle w:val="TAL"/>
              <w:keepNext w:val="0"/>
              <w:rPr>
                <w:sz w:val="16"/>
                <w:szCs w:val="16"/>
              </w:rPr>
            </w:pPr>
            <w:r w:rsidRPr="001B1679">
              <w:rPr>
                <w:sz w:val="16"/>
                <w:szCs w:val="16"/>
              </w:rPr>
              <w:t>Anders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A58127" w14:textId="77777777" w:rsidR="009B546A" w:rsidRPr="001B1679" w:rsidRDefault="009B546A" w:rsidP="00C11620">
            <w:pPr>
              <w:pStyle w:val="TAL"/>
              <w:keepNext w:val="0"/>
              <w:rPr>
                <w:sz w:val="16"/>
                <w:szCs w:val="16"/>
              </w:rPr>
            </w:pPr>
            <w:r w:rsidRPr="001B1679">
              <w:rPr>
                <w:sz w:val="16"/>
                <w:szCs w:val="16"/>
              </w:rPr>
              <w:t>Hewlett-Packard Enterprise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58789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179811" w14:textId="77777777" w:rsidR="009B546A" w:rsidRPr="001B1679" w:rsidRDefault="009B546A" w:rsidP="00C11620">
            <w:pPr>
              <w:pStyle w:val="TAL"/>
              <w:keepNext w:val="0"/>
              <w:rPr>
                <w:sz w:val="16"/>
                <w:szCs w:val="16"/>
              </w:rPr>
            </w:pPr>
            <w:r w:rsidRPr="001B1679">
              <w:rPr>
                <w:sz w:val="16"/>
                <w:szCs w:val="16"/>
              </w:rPr>
              <w:t>3GPPMEMBER</w:t>
            </w:r>
          </w:p>
        </w:tc>
      </w:tr>
      <w:tr w:rsidR="009B546A" w14:paraId="5D23868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25EA0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8F5200" w14:textId="77777777" w:rsidR="009B546A" w:rsidRPr="001B1679" w:rsidRDefault="009B546A" w:rsidP="00C11620">
            <w:pPr>
              <w:pStyle w:val="TAL"/>
              <w:keepNext w:val="0"/>
              <w:rPr>
                <w:sz w:val="16"/>
                <w:szCs w:val="16"/>
              </w:rPr>
            </w:pPr>
            <w:r w:rsidRPr="001B1679">
              <w:rPr>
                <w:sz w:val="16"/>
                <w:szCs w:val="16"/>
              </w:rPr>
              <w:t>Audebert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49ACD4" w14:textId="77777777" w:rsidR="009B546A" w:rsidRPr="001B1679" w:rsidRDefault="009B546A" w:rsidP="00C11620">
            <w:pPr>
              <w:pStyle w:val="TAL"/>
              <w:keepNext w:val="0"/>
              <w:rPr>
                <w:sz w:val="16"/>
                <w:szCs w:val="16"/>
              </w:rPr>
            </w:pPr>
            <w:r w:rsidRPr="001B1679">
              <w:rPr>
                <w:sz w:val="16"/>
                <w:szCs w:val="16"/>
              </w:rPr>
              <w:t>Vincent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783142" w14:textId="77777777" w:rsidR="009B546A" w:rsidRPr="001B1679" w:rsidRDefault="009B546A" w:rsidP="00C11620">
            <w:pPr>
              <w:pStyle w:val="TAL"/>
              <w:keepNext w:val="0"/>
              <w:rPr>
                <w:sz w:val="16"/>
                <w:szCs w:val="16"/>
              </w:rPr>
            </w:pPr>
            <w:r w:rsidRPr="001B1679">
              <w:rPr>
                <w:sz w:val="16"/>
                <w:szCs w:val="16"/>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068E9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97FF22" w14:textId="77777777" w:rsidR="009B546A" w:rsidRPr="001B1679" w:rsidRDefault="009B546A" w:rsidP="00C11620">
            <w:pPr>
              <w:pStyle w:val="TAL"/>
              <w:keepNext w:val="0"/>
              <w:rPr>
                <w:sz w:val="16"/>
                <w:szCs w:val="16"/>
              </w:rPr>
            </w:pPr>
            <w:r w:rsidRPr="001B1679">
              <w:rPr>
                <w:sz w:val="16"/>
                <w:szCs w:val="16"/>
              </w:rPr>
              <w:t>3GPPMEMBER</w:t>
            </w:r>
          </w:p>
        </w:tc>
      </w:tr>
      <w:tr w:rsidR="009B546A" w14:paraId="7265247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EBE3D2"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8FCAC8" w14:textId="77777777" w:rsidR="009B546A" w:rsidRPr="001B1679" w:rsidRDefault="009B546A" w:rsidP="00C11620">
            <w:pPr>
              <w:pStyle w:val="TAL"/>
              <w:keepNext w:val="0"/>
              <w:rPr>
                <w:sz w:val="16"/>
                <w:szCs w:val="16"/>
              </w:rPr>
            </w:pPr>
            <w:r w:rsidRPr="001B1679">
              <w:rPr>
                <w:sz w:val="16"/>
                <w:szCs w:val="16"/>
              </w:rPr>
              <w:t>Azem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6305D1" w14:textId="77777777" w:rsidR="009B546A" w:rsidRPr="001B1679" w:rsidRDefault="009B546A" w:rsidP="00C11620">
            <w:pPr>
              <w:pStyle w:val="TAL"/>
              <w:keepNext w:val="0"/>
              <w:rPr>
                <w:sz w:val="16"/>
                <w:szCs w:val="16"/>
              </w:rPr>
            </w:pPr>
            <w:r w:rsidRPr="001B1679">
              <w:rPr>
                <w:sz w:val="16"/>
                <w:szCs w:val="16"/>
              </w:rPr>
              <w:t>Dania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E2EE61" w14:textId="77777777" w:rsidR="009B546A" w:rsidRPr="001B1679" w:rsidRDefault="009B546A" w:rsidP="00C11620">
            <w:pPr>
              <w:pStyle w:val="TAL"/>
              <w:keepNext w:val="0"/>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DFD5B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164BC3" w14:textId="77777777" w:rsidR="009B546A" w:rsidRPr="001B1679" w:rsidRDefault="009B546A" w:rsidP="00C11620">
            <w:pPr>
              <w:pStyle w:val="TAL"/>
              <w:keepNext w:val="0"/>
              <w:rPr>
                <w:sz w:val="16"/>
                <w:szCs w:val="16"/>
              </w:rPr>
            </w:pPr>
            <w:r w:rsidRPr="001B1679">
              <w:rPr>
                <w:sz w:val="16"/>
                <w:szCs w:val="16"/>
              </w:rPr>
              <w:t>3GPPMEMBER</w:t>
            </w:r>
          </w:p>
        </w:tc>
      </w:tr>
      <w:tr w:rsidR="009B546A" w14:paraId="16E87FD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35FFD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A5C623" w14:textId="77777777" w:rsidR="009B546A" w:rsidRPr="001B1679" w:rsidRDefault="009B546A" w:rsidP="00C11620">
            <w:pPr>
              <w:pStyle w:val="TAL"/>
              <w:keepNext w:val="0"/>
              <w:rPr>
                <w:sz w:val="16"/>
                <w:szCs w:val="16"/>
              </w:rPr>
            </w:pPr>
            <w:r w:rsidRPr="001B1679">
              <w:rPr>
                <w:sz w:val="16"/>
                <w:szCs w:val="16"/>
              </w:rPr>
              <w:t>Baker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AEE210" w14:textId="77777777" w:rsidR="009B546A" w:rsidRPr="001B1679" w:rsidRDefault="009B546A" w:rsidP="00C11620">
            <w:pPr>
              <w:pStyle w:val="TAL"/>
              <w:keepNext w:val="0"/>
              <w:rPr>
                <w:sz w:val="16"/>
                <w:szCs w:val="16"/>
              </w:rPr>
            </w:pPr>
            <w:r w:rsidRPr="001B1679">
              <w:rPr>
                <w:sz w:val="16"/>
                <w:szCs w:val="16"/>
              </w:rPr>
              <w:t>John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3663D" w14:textId="77777777" w:rsidR="009B546A" w:rsidRPr="001B1679" w:rsidRDefault="009B546A" w:rsidP="00C11620">
            <w:pPr>
              <w:pStyle w:val="TAL"/>
              <w:keepNext w:val="0"/>
              <w:rPr>
                <w:sz w:val="16"/>
                <w:szCs w:val="16"/>
              </w:rPr>
            </w:pPr>
            <w:r w:rsidRPr="001B1679">
              <w:rPr>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1617B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979980" w14:textId="77777777" w:rsidR="009B546A" w:rsidRPr="001B1679" w:rsidRDefault="009B546A" w:rsidP="00C11620">
            <w:pPr>
              <w:pStyle w:val="TAL"/>
              <w:keepNext w:val="0"/>
              <w:rPr>
                <w:sz w:val="16"/>
                <w:szCs w:val="16"/>
              </w:rPr>
            </w:pPr>
            <w:r w:rsidRPr="001B1679">
              <w:rPr>
                <w:sz w:val="16"/>
                <w:szCs w:val="16"/>
              </w:rPr>
              <w:t>3GPPMEMBER</w:t>
            </w:r>
          </w:p>
        </w:tc>
      </w:tr>
      <w:tr w:rsidR="009B546A" w14:paraId="21DFF27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7C573B" w14:textId="77777777" w:rsidR="009B546A" w:rsidRPr="001B1679" w:rsidRDefault="009B546A" w:rsidP="00C11620">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2B5842" w14:textId="77777777" w:rsidR="009B546A" w:rsidRPr="001B1679" w:rsidRDefault="009B546A" w:rsidP="00C11620">
            <w:pPr>
              <w:pStyle w:val="TAL"/>
              <w:keepNext w:val="0"/>
              <w:rPr>
                <w:sz w:val="16"/>
                <w:szCs w:val="16"/>
              </w:rPr>
            </w:pPr>
            <w:r w:rsidRPr="001B1679">
              <w:rPr>
                <w:sz w:val="16"/>
                <w:szCs w:val="16"/>
              </w:rPr>
              <w:t>Beicht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E5D67C" w14:textId="77777777" w:rsidR="009B546A" w:rsidRPr="001B1679" w:rsidRDefault="009B546A" w:rsidP="00C11620">
            <w:pPr>
              <w:pStyle w:val="TAL"/>
              <w:keepNext w:val="0"/>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622C4A" w14:textId="77777777" w:rsidR="009B546A" w:rsidRPr="001B1679" w:rsidRDefault="009B546A" w:rsidP="00C11620">
            <w:pPr>
              <w:pStyle w:val="TAL"/>
              <w:keepNext w:val="0"/>
              <w:rPr>
                <w:sz w:val="16"/>
                <w:szCs w:val="16"/>
              </w:rPr>
            </w:pPr>
            <w:r w:rsidRPr="001B1679">
              <w:rPr>
                <w:sz w:val="16"/>
                <w:szCs w:val="16"/>
              </w:rPr>
              <w:t>Kontron Transportation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49D32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3712FA" w14:textId="77777777" w:rsidR="009B546A" w:rsidRPr="001B1679" w:rsidRDefault="009B546A" w:rsidP="00C11620">
            <w:pPr>
              <w:pStyle w:val="TAL"/>
              <w:keepNext w:val="0"/>
              <w:rPr>
                <w:sz w:val="16"/>
                <w:szCs w:val="16"/>
              </w:rPr>
            </w:pPr>
            <w:r w:rsidRPr="001B1679">
              <w:rPr>
                <w:sz w:val="16"/>
                <w:szCs w:val="16"/>
              </w:rPr>
              <w:t>3GPPMEMBER</w:t>
            </w:r>
          </w:p>
        </w:tc>
      </w:tr>
      <w:tr w:rsidR="009B546A" w14:paraId="53D4D1F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666E04"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9769AB" w14:textId="77777777" w:rsidR="009B546A" w:rsidRPr="001B1679" w:rsidRDefault="009B546A" w:rsidP="00C11620">
            <w:pPr>
              <w:pStyle w:val="TAL"/>
              <w:keepNext w:val="0"/>
              <w:rPr>
                <w:sz w:val="16"/>
                <w:szCs w:val="16"/>
              </w:rPr>
            </w:pPr>
            <w:r w:rsidRPr="001B1679">
              <w:rPr>
                <w:sz w:val="16"/>
                <w:szCs w:val="16"/>
              </w:rPr>
              <w:t>Ben Henda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BD9346" w14:textId="77777777" w:rsidR="009B546A" w:rsidRPr="001B1679" w:rsidRDefault="009B546A" w:rsidP="00C11620">
            <w:pPr>
              <w:pStyle w:val="TAL"/>
              <w:keepNext w:val="0"/>
              <w:rPr>
                <w:sz w:val="16"/>
                <w:szCs w:val="16"/>
              </w:rPr>
            </w:pPr>
            <w:r w:rsidRPr="001B1679">
              <w:rPr>
                <w:sz w:val="16"/>
                <w:szCs w:val="16"/>
              </w:rPr>
              <w:t>Noamen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C7A937" w14:textId="77777777" w:rsidR="009B546A" w:rsidRPr="001B1679" w:rsidRDefault="009B546A" w:rsidP="00C11620">
            <w:pPr>
              <w:pStyle w:val="TAL"/>
              <w:keepNext w:val="0"/>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B3731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52A6C6" w14:textId="77777777" w:rsidR="009B546A" w:rsidRPr="001B1679" w:rsidRDefault="009B546A" w:rsidP="00C11620">
            <w:pPr>
              <w:pStyle w:val="TAL"/>
              <w:keepNext w:val="0"/>
              <w:rPr>
                <w:sz w:val="16"/>
                <w:szCs w:val="16"/>
              </w:rPr>
            </w:pPr>
            <w:r w:rsidRPr="001B1679">
              <w:rPr>
                <w:sz w:val="16"/>
                <w:szCs w:val="16"/>
              </w:rPr>
              <w:t>3GPPMEMBER</w:t>
            </w:r>
          </w:p>
        </w:tc>
      </w:tr>
      <w:tr w:rsidR="009B546A" w14:paraId="4DC7217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880158" w14:textId="77777777" w:rsidR="009B546A" w:rsidRPr="001B1679" w:rsidRDefault="009B546A" w:rsidP="00C11620">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A8562C" w14:textId="77777777" w:rsidR="009B546A" w:rsidRPr="001B1679" w:rsidRDefault="009B546A" w:rsidP="00C11620">
            <w:pPr>
              <w:pStyle w:val="TAL"/>
              <w:keepNext w:val="0"/>
              <w:rPr>
                <w:sz w:val="16"/>
                <w:szCs w:val="16"/>
              </w:rPr>
            </w:pPr>
            <w:r w:rsidRPr="001B1679">
              <w:rPr>
                <w:sz w:val="16"/>
                <w:szCs w:val="16"/>
              </w:rPr>
              <w:t>Benn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FEC195" w14:textId="77777777" w:rsidR="009B546A" w:rsidRPr="001B1679" w:rsidRDefault="009B546A" w:rsidP="00C11620">
            <w:pPr>
              <w:pStyle w:val="TAL"/>
              <w:keepNext w:val="0"/>
              <w:rPr>
                <w:sz w:val="16"/>
                <w:szCs w:val="16"/>
              </w:rPr>
            </w:pPr>
            <w:r w:rsidRPr="001B1679">
              <w:rPr>
                <w:sz w:val="16"/>
                <w:szCs w:val="16"/>
              </w:rPr>
              <w:t>Howard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544AC" w14:textId="77777777" w:rsidR="009B546A" w:rsidRPr="001B1679" w:rsidRDefault="009B546A" w:rsidP="00C11620">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3868A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12C2C7" w14:textId="77777777" w:rsidR="009B546A" w:rsidRPr="001B1679" w:rsidRDefault="009B546A" w:rsidP="00C11620">
            <w:pPr>
              <w:pStyle w:val="TAL"/>
              <w:keepNext w:val="0"/>
              <w:rPr>
                <w:sz w:val="16"/>
                <w:szCs w:val="16"/>
              </w:rPr>
            </w:pPr>
            <w:r w:rsidRPr="001B1679">
              <w:rPr>
                <w:sz w:val="16"/>
                <w:szCs w:val="16"/>
              </w:rPr>
              <w:t>3GPPMEMBER</w:t>
            </w:r>
          </w:p>
        </w:tc>
      </w:tr>
      <w:tr w:rsidR="009B546A" w14:paraId="0BDFC25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5C800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A8F259" w14:textId="77777777" w:rsidR="009B546A" w:rsidRPr="001B1679" w:rsidRDefault="009B546A" w:rsidP="00C11620">
            <w:pPr>
              <w:pStyle w:val="TAL"/>
              <w:keepNext w:val="0"/>
              <w:rPr>
                <w:sz w:val="16"/>
                <w:szCs w:val="16"/>
              </w:rPr>
            </w:pPr>
            <w:r w:rsidRPr="001B1679">
              <w:rPr>
                <w:sz w:val="16"/>
                <w:szCs w:val="16"/>
              </w:rPr>
              <w:t>Bhangu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661DC5" w14:textId="77777777" w:rsidR="009B546A" w:rsidRPr="001B1679" w:rsidRDefault="009B546A" w:rsidP="00C11620">
            <w:pPr>
              <w:pStyle w:val="TAL"/>
              <w:keepNext w:val="0"/>
              <w:rPr>
                <w:sz w:val="16"/>
                <w:szCs w:val="16"/>
              </w:rPr>
            </w:pPr>
            <w:r w:rsidRPr="001B1679">
              <w:rPr>
                <w:sz w:val="16"/>
                <w:szCs w:val="16"/>
              </w:rPr>
              <w:t>Manmeet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90D573" w14:textId="77777777" w:rsidR="009B546A" w:rsidRPr="001B1679" w:rsidRDefault="009B546A" w:rsidP="00C11620">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59702D"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312832" w14:textId="77777777" w:rsidR="009B546A" w:rsidRPr="001B1679" w:rsidRDefault="009B546A" w:rsidP="00C11620">
            <w:pPr>
              <w:pStyle w:val="TAL"/>
              <w:keepNext w:val="0"/>
              <w:rPr>
                <w:sz w:val="16"/>
                <w:szCs w:val="16"/>
              </w:rPr>
            </w:pPr>
            <w:r w:rsidRPr="001B1679">
              <w:rPr>
                <w:sz w:val="16"/>
                <w:szCs w:val="16"/>
              </w:rPr>
              <w:t>3GPPMEMBER</w:t>
            </w:r>
          </w:p>
        </w:tc>
      </w:tr>
      <w:tr w:rsidR="009B546A" w14:paraId="27557A3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2F0B4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CF5DF6" w14:textId="77777777" w:rsidR="009B546A" w:rsidRPr="001B1679" w:rsidRDefault="009B546A" w:rsidP="00C11620">
            <w:pPr>
              <w:pStyle w:val="TAL"/>
              <w:keepNext w:val="0"/>
              <w:rPr>
                <w:sz w:val="16"/>
                <w:szCs w:val="16"/>
              </w:rPr>
            </w:pPr>
            <w:r w:rsidRPr="001B1679">
              <w:rPr>
                <w:sz w:val="16"/>
                <w:szCs w:val="16"/>
              </w:rPr>
              <w:t>Bladenis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545354" w14:textId="77777777" w:rsidR="009B546A" w:rsidRPr="001B1679" w:rsidRDefault="009B546A" w:rsidP="00C11620">
            <w:pPr>
              <w:pStyle w:val="TAL"/>
              <w:keepNext w:val="0"/>
              <w:rPr>
                <w:sz w:val="16"/>
                <w:szCs w:val="16"/>
              </w:rPr>
            </w:pPr>
            <w:r w:rsidRPr="001B1679">
              <w:rPr>
                <w:sz w:val="16"/>
                <w:szCs w:val="16"/>
              </w:rPr>
              <w:t>Alex</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0D7065" w14:textId="77777777" w:rsidR="009B546A" w:rsidRPr="001B1679" w:rsidRDefault="009B546A" w:rsidP="00C11620">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9DA9F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8E9778" w14:textId="77777777" w:rsidR="009B546A" w:rsidRPr="001B1679" w:rsidRDefault="009B546A" w:rsidP="00C11620">
            <w:pPr>
              <w:pStyle w:val="TAL"/>
              <w:keepNext w:val="0"/>
              <w:rPr>
                <w:sz w:val="16"/>
                <w:szCs w:val="16"/>
              </w:rPr>
            </w:pPr>
            <w:r w:rsidRPr="001B1679">
              <w:rPr>
                <w:sz w:val="16"/>
                <w:szCs w:val="16"/>
              </w:rPr>
              <w:t>3GPPMEMBER</w:t>
            </w:r>
          </w:p>
        </w:tc>
      </w:tr>
      <w:tr w:rsidR="009B546A" w14:paraId="3B94DB2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3D41A2"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0B8E2F" w14:textId="77777777" w:rsidR="009B546A" w:rsidRPr="001B1679" w:rsidRDefault="009B546A" w:rsidP="00C11620">
            <w:pPr>
              <w:pStyle w:val="TAL"/>
              <w:keepNext w:val="0"/>
              <w:rPr>
                <w:sz w:val="16"/>
                <w:szCs w:val="16"/>
              </w:rPr>
            </w:pPr>
            <w:r w:rsidRPr="001B1679">
              <w:rPr>
                <w:sz w:val="16"/>
                <w:szCs w:val="16"/>
              </w:rPr>
              <w:t>Brekalo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5A92F7" w14:textId="77777777" w:rsidR="009B546A" w:rsidRPr="001B1679" w:rsidRDefault="009B546A" w:rsidP="00C11620">
            <w:pPr>
              <w:pStyle w:val="TAL"/>
              <w:keepNext w:val="0"/>
              <w:rPr>
                <w:sz w:val="16"/>
                <w:szCs w:val="16"/>
              </w:rPr>
            </w:pPr>
            <w:r w:rsidRPr="001B1679">
              <w:rPr>
                <w:sz w:val="16"/>
                <w:szCs w:val="16"/>
              </w:rPr>
              <w:t>Andrijana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C4EB2B"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7E978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870343" w14:textId="77777777" w:rsidR="009B546A" w:rsidRPr="001B1679" w:rsidRDefault="009B546A" w:rsidP="00C11620">
            <w:pPr>
              <w:pStyle w:val="TAL"/>
              <w:keepNext w:val="0"/>
              <w:rPr>
                <w:sz w:val="16"/>
                <w:szCs w:val="16"/>
              </w:rPr>
            </w:pPr>
            <w:r w:rsidRPr="001B1679">
              <w:rPr>
                <w:sz w:val="16"/>
                <w:szCs w:val="16"/>
              </w:rPr>
              <w:t>3GPPORG_REP</w:t>
            </w:r>
          </w:p>
        </w:tc>
      </w:tr>
      <w:tr w:rsidR="009B546A" w14:paraId="7BD2DC3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A97C9B"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1E1AAD" w14:textId="77777777" w:rsidR="009B546A" w:rsidRPr="001B1679" w:rsidRDefault="009B546A" w:rsidP="00C11620">
            <w:pPr>
              <w:pStyle w:val="TAL"/>
              <w:keepNext w:val="0"/>
              <w:rPr>
                <w:sz w:val="16"/>
                <w:szCs w:val="16"/>
              </w:rPr>
            </w:pPr>
            <w:r w:rsidRPr="001B1679">
              <w:rPr>
                <w:sz w:val="16"/>
                <w:szCs w:val="16"/>
              </w:rPr>
              <w:t>Carducci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F24CEC" w14:textId="77777777" w:rsidR="009B546A" w:rsidRPr="001B1679" w:rsidRDefault="009B546A" w:rsidP="00C11620">
            <w:pPr>
              <w:pStyle w:val="TAL"/>
              <w:keepNext w:val="0"/>
              <w:rPr>
                <w:sz w:val="16"/>
                <w:szCs w:val="16"/>
              </w:rPr>
            </w:pPr>
            <w:r w:rsidRPr="001B1679">
              <w:rPr>
                <w:sz w:val="16"/>
                <w:szCs w:val="16"/>
              </w:rPr>
              <w:t>Candace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7DA6C3" w14:textId="77777777" w:rsidR="009B546A" w:rsidRPr="001B1679" w:rsidRDefault="009B546A" w:rsidP="00C11620">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738D6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04D7AD" w14:textId="77777777" w:rsidR="009B546A" w:rsidRPr="001B1679" w:rsidRDefault="009B546A" w:rsidP="00C11620">
            <w:pPr>
              <w:pStyle w:val="TAL"/>
              <w:keepNext w:val="0"/>
              <w:rPr>
                <w:sz w:val="16"/>
                <w:szCs w:val="16"/>
              </w:rPr>
            </w:pPr>
            <w:r w:rsidRPr="001B1679">
              <w:rPr>
                <w:sz w:val="16"/>
                <w:szCs w:val="16"/>
              </w:rPr>
              <w:t>3GPPMEMBER</w:t>
            </w:r>
          </w:p>
        </w:tc>
      </w:tr>
      <w:tr w:rsidR="009B546A" w14:paraId="7ECFF45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57180C"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427E1F" w14:textId="77777777" w:rsidR="009B546A" w:rsidRPr="001B1679" w:rsidRDefault="009B546A" w:rsidP="00C11620">
            <w:pPr>
              <w:pStyle w:val="TAL"/>
              <w:keepNext w:val="0"/>
              <w:rPr>
                <w:sz w:val="16"/>
                <w:szCs w:val="16"/>
              </w:rPr>
            </w:pPr>
            <w:r w:rsidRPr="001B1679">
              <w:rPr>
                <w:sz w:val="16"/>
                <w:szCs w:val="16"/>
              </w:rPr>
              <w:t>Cetinkaya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ED251B" w14:textId="77777777" w:rsidR="009B546A" w:rsidRPr="001B1679" w:rsidRDefault="009B546A" w:rsidP="00C11620">
            <w:pPr>
              <w:pStyle w:val="TAL"/>
              <w:keepNext w:val="0"/>
              <w:rPr>
                <w:sz w:val="16"/>
                <w:szCs w:val="16"/>
              </w:rPr>
            </w:pPr>
            <w:r w:rsidRPr="001B1679">
              <w:rPr>
                <w:sz w:val="16"/>
                <w:szCs w:val="16"/>
              </w:rPr>
              <w:t>Egemen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B55F57" w14:textId="77777777" w:rsidR="009B546A" w:rsidRPr="001B1679" w:rsidRDefault="009B546A" w:rsidP="00C11620">
            <w:pPr>
              <w:pStyle w:val="TAL"/>
              <w:keepNext w:val="0"/>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1760F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F01E88" w14:textId="77777777" w:rsidR="009B546A" w:rsidRPr="001B1679" w:rsidRDefault="009B546A" w:rsidP="00C11620">
            <w:pPr>
              <w:pStyle w:val="TAL"/>
              <w:keepNext w:val="0"/>
              <w:rPr>
                <w:sz w:val="16"/>
                <w:szCs w:val="16"/>
              </w:rPr>
            </w:pPr>
            <w:r w:rsidRPr="001B1679">
              <w:rPr>
                <w:sz w:val="16"/>
                <w:szCs w:val="16"/>
              </w:rPr>
              <w:t>3GPPMEMBER</w:t>
            </w:r>
          </w:p>
        </w:tc>
      </w:tr>
      <w:tr w:rsidR="009B546A" w14:paraId="587E0A0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DE6D0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0965E9" w14:textId="77777777" w:rsidR="009B546A" w:rsidRPr="001B1679" w:rsidRDefault="009B546A" w:rsidP="00C11620">
            <w:pPr>
              <w:pStyle w:val="TAL"/>
              <w:keepNext w:val="0"/>
              <w:rPr>
                <w:sz w:val="16"/>
                <w:szCs w:val="16"/>
              </w:rPr>
            </w:pPr>
            <w:r w:rsidRPr="001B1679">
              <w:rPr>
                <w:sz w:val="16"/>
                <w:szCs w:val="16"/>
              </w:rPr>
              <w:t>Chelle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97503F" w14:textId="77777777" w:rsidR="009B546A" w:rsidRPr="001B1679" w:rsidRDefault="009B546A" w:rsidP="00C11620">
            <w:pPr>
              <w:pStyle w:val="TAL"/>
              <w:keepNext w:val="0"/>
              <w:rPr>
                <w:sz w:val="16"/>
                <w:szCs w:val="16"/>
              </w:rPr>
            </w:pPr>
            <w:r w:rsidRPr="001B1679">
              <w:rPr>
                <w:sz w:val="16"/>
                <w:szCs w:val="16"/>
              </w:rPr>
              <w:t>Venkata Rama Raju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EE47FF" w14:textId="77777777" w:rsidR="009B546A" w:rsidRPr="001B1679" w:rsidRDefault="009B546A" w:rsidP="00C11620">
            <w:pPr>
              <w:pStyle w:val="TAL"/>
              <w:keepNext w:val="0"/>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4CC393"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F7B240" w14:textId="77777777" w:rsidR="009B546A" w:rsidRPr="001B1679" w:rsidRDefault="009B546A" w:rsidP="00C11620">
            <w:pPr>
              <w:pStyle w:val="TAL"/>
              <w:keepNext w:val="0"/>
              <w:rPr>
                <w:sz w:val="16"/>
                <w:szCs w:val="16"/>
              </w:rPr>
            </w:pPr>
            <w:r w:rsidRPr="001B1679">
              <w:rPr>
                <w:sz w:val="16"/>
                <w:szCs w:val="16"/>
              </w:rPr>
              <w:t>3GPPMEMBER</w:t>
            </w:r>
          </w:p>
        </w:tc>
      </w:tr>
      <w:tr w:rsidR="009B546A" w14:paraId="6DCF543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52B08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4A7DDC"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CB4CE6" w14:textId="77777777" w:rsidR="009B546A" w:rsidRPr="001B1679" w:rsidRDefault="009B546A" w:rsidP="00C11620">
            <w:pPr>
              <w:pStyle w:val="TAL"/>
              <w:keepNext w:val="0"/>
              <w:rPr>
                <w:sz w:val="16"/>
                <w:szCs w:val="16"/>
              </w:rPr>
            </w:pPr>
            <w:r w:rsidRPr="001B1679">
              <w:rPr>
                <w:sz w:val="16"/>
                <w:szCs w:val="16"/>
              </w:rPr>
              <w:t>Hung-chen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51BD37" w14:textId="77777777" w:rsidR="009B546A" w:rsidRPr="001B1679" w:rsidRDefault="009B546A" w:rsidP="00C11620">
            <w:pPr>
              <w:pStyle w:val="TAL"/>
              <w:keepNext w:val="0"/>
              <w:rPr>
                <w:sz w:val="16"/>
                <w:szCs w:val="16"/>
              </w:rPr>
            </w:pPr>
            <w:r w:rsidRPr="001B1679">
              <w:rPr>
                <w:sz w:val="16"/>
                <w:szCs w:val="16"/>
              </w:rPr>
              <w:t>Asia Pacific Telecom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D4C08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EA8A7B" w14:textId="77777777" w:rsidR="009B546A" w:rsidRPr="001B1679" w:rsidRDefault="009B546A" w:rsidP="00C11620">
            <w:pPr>
              <w:pStyle w:val="TAL"/>
              <w:keepNext w:val="0"/>
              <w:rPr>
                <w:sz w:val="16"/>
                <w:szCs w:val="16"/>
              </w:rPr>
            </w:pPr>
            <w:r w:rsidRPr="001B1679">
              <w:rPr>
                <w:sz w:val="16"/>
                <w:szCs w:val="16"/>
              </w:rPr>
              <w:t>3GPPMEMBER</w:t>
            </w:r>
          </w:p>
        </w:tc>
      </w:tr>
      <w:tr w:rsidR="009B546A" w14:paraId="3693F96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DDCEE4"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56DAAA"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0FA3CB" w14:textId="77777777" w:rsidR="009B546A" w:rsidRPr="001B1679" w:rsidRDefault="009B546A" w:rsidP="00C11620">
            <w:pPr>
              <w:pStyle w:val="TAL"/>
              <w:keepNext w:val="0"/>
              <w:rPr>
                <w:sz w:val="16"/>
                <w:szCs w:val="16"/>
              </w:rPr>
            </w:pPr>
            <w:r w:rsidRPr="001B1679">
              <w:rPr>
                <w:sz w:val="16"/>
                <w:szCs w:val="16"/>
              </w:rPr>
              <w:t>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0B7C23" w14:textId="77777777" w:rsidR="009B546A" w:rsidRPr="001B1679" w:rsidRDefault="009B546A" w:rsidP="00C11620">
            <w:pPr>
              <w:pStyle w:val="TAL"/>
              <w:keepNext w:val="0"/>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A618F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17A14E" w14:textId="77777777" w:rsidR="009B546A" w:rsidRPr="001B1679" w:rsidRDefault="009B546A" w:rsidP="00C11620">
            <w:pPr>
              <w:pStyle w:val="TAL"/>
              <w:keepNext w:val="0"/>
              <w:rPr>
                <w:sz w:val="16"/>
                <w:szCs w:val="16"/>
              </w:rPr>
            </w:pPr>
            <w:r w:rsidRPr="001B1679">
              <w:rPr>
                <w:sz w:val="16"/>
                <w:szCs w:val="16"/>
              </w:rPr>
              <w:t>3GPPMEMBER</w:t>
            </w:r>
          </w:p>
        </w:tc>
      </w:tr>
      <w:tr w:rsidR="009B546A" w14:paraId="5A875D3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D332D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514C52" w14:textId="77777777" w:rsidR="009B546A" w:rsidRPr="001B1679" w:rsidRDefault="009B546A" w:rsidP="00C11620">
            <w:pPr>
              <w:pStyle w:val="TAL"/>
              <w:keepNext w:val="0"/>
              <w:rPr>
                <w:sz w:val="16"/>
                <w:szCs w:val="16"/>
              </w:rPr>
            </w:pPr>
            <w:r w:rsidRPr="001B1679">
              <w:rPr>
                <w:sz w:val="16"/>
                <w:szCs w:val="16"/>
              </w:rPr>
              <w:t>Chiba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E9E22C" w14:textId="77777777" w:rsidR="009B546A" w:rsidRPr="001B1679" w:rsidRDefault="009B546A" w:rsidP="00C11620">
            <w:pPr>
              <w:pStyle w:val="TAL"/>
              <w:keepNext w:val="0"/>
              <w:rPr>
                <w:sz w:val="16"/>
                <w:szCs w:val="16"/>
              </w:rPr>
            </w:pPr>
            <w:r w:rsidRPr="001B1679">
              <w:rPr>
                <w:sz w:val="16"/>
                <w:szCs w:val="16"/>
              </w:rPr>
              <w:t>Shuichiro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96798B" w14:textId="77777777" w:rsidR="009B546A" w:rsidRPr="001B1679" w:rsidRDefault="009B546A" w:rsidP="00C11620">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C18EE1"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932F38" w14:textId="77777777" w:rsidR="009B546A" w:rsidRPr="001B1679" w:rsidRDefault="009B546A" w:rsidP="00C11620">
            <w:pPr>
              <w:pStyle w:val="TAL"/>
              <w:keepNext w:val="0"/>
              <w:rPr>
                <w:sz w:val="16"/>
                <w:szCs w:val="16"/>
              </w:rPr>
            </w:pPr>
            <w:r w:rsidRPr="001B1679">
              <w:rPr>
                <w:sz w:val="16"/>
                <w:szCs w:val="16"/>
              </w:rPr>
              <w:t>3GPPMEMBER</w:t>
            </w:r>
          </w:p>
        </w:tc>
      </w:tr>
      <w:tr w:rsidR="009B546A" w14:paraId="5FE5902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1114ED"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5C962D" w14:textId="77777777" w:rsidR="009B546A" w:rsidRPr="001B1679" w:rsidRDefault="009B546A" w:rsidP="00C11620">
            <w:pPr>
              <w:pStyle w:val="TAL"/>
              <w:keepNext w:val="0"/>
              <w:rPr>
                <w:sz w:val="16"/>
                <w:szCs w:val="16"/>
              </w:rPr>
            </w:pPr>
            <w:r w:rsidRPr="001B1679">
              <w:rPr>
                <w:sz w:val="16"/>
                <w:szCs w:val="16"/>
              </w:rPr>
              <w:t>Chiba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F9FA2B" w14:textId="77777777" w:rsidR="009B546A" w:rsidRPr="001B1679" w:rsidRDefault="009B546A" w:rsidP="00C11620">
            <w:pPr>
              <w:pStyle w:val="TAL"/>
              <w:keepNext w:val="0"/>
              <w:rPr>
                <w:sz w:val="16"/>
                <w:szCs w:val="16"/>
              </w:rPr>
            </w:pPr>
            <w:r w:rsidRPr="001B1679">
              <w:rPr>
                <w:sz w:val="16"/>
                <w:szCs w:val="16"/>
              </w:rPr>
              <w:t>Tsunehiko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FEF17A" w14:textId="77777777" w:rsidR="009B546A" w:rsidRPr="001B1679" w:rsidRDefault="009B546A" w:rsidP="00C11620">
            <w:pPr>
              <w:pStyle w:val="TAL"/>
              <w:keepNext w:val="0"/>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82B57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7815B4" w14:textId="77777777" w:rsidR="009B546A" w:rsidRPr="001B1679" w:rsidRDefault="009B546A" w:rsidP="00C11620">
            <w:pPr>
              <w:pStyle w:val="TAL"/>
              <w:keepNext w:val="0"/>
              <w:rPr>
                <w:sz w:val="16"/>
                <w:szCs w:val="16"/>
              </w:rPr>
            </w:pPr>
            <w:r w:rsidRPr="001B1679">
              <w:rPr>
                <w:sz w:val="16"/>
                <w:szCs w:val="16"/>
              </w:rPr>
              <w:t>3GPPMEMBER</w:t>
            </w:r>
          </w:p>
        </w:tc>
      </w:tr>
      <w:tr w:rsidR="009B546A" w14:paraId="74F7DF8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D8FCDF"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69A76B" w14:textId="77777777" w:rsidR="009B546A" w:rsidRPr="001B1679" w:rsidRDefault="009B546A" w:rsidP="00C11620">
            <w:pPr>
              <w:pStyle w:val="TAL"/>
              <w:keepNext w:val="0"/>
              <w:rPr>
                <w:sz w:val="16"/>
                <w:szCs w:val="16"/>
              </w:rPr>
            </w:pPr>
            <w:r w:rsidRPr="001B1679">
              <w:rPr>
                <w:sz w:val="16"/>
                <w:szCs w:val="16"/>
              </w:rPr>
              <w:t>Corbi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487462" w14:textId="77777777" w:rsidR="009B546A" w:rsidRPr="001B1679" w:rsidRDefault="009B546A" w:rsidP="00C11620">
            <w:pPr>
              <w:pStyle w:val="TAL"/>
              <w:keepNext w:val="0"/>
              <w:rPr>
                <w:sz w:val="16"/>
                <w:szCs w:val="16"/>
              </w:rPr>
            </w:pPr>
            <w:r w:rsidRPr="001B1679">
              <w:rPr>
                <w:sz w:val="16"/>
                <w:szCs w:val="16"/>
              </w:rPr>
              <w:t>CM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A5BC81" w14:textId="77777777" w:rsidR="009B546A" w:rsidRPr="001B1679" w:rsidRDefault="009B546A" w:rsidP="00C11620">
            <w:pPr>
              <w:pStyle w:val="TAL"/>
              <w:keepNext w:val="0"/>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3D5FB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8E4B9F" w14:textId="77777777" w:rsidR="009B546A" w:rsidRPr="001B1679" w:rsidRDefault="009B546A" w:rsidP="00C11620">
            <w:pPr>
              <w:pStyle w:val="TAL"/>
              <w:keepNext w:val="0"/>
              <w:rPr>
                <w:sz w:val="16"/>
                <w:szCs w:val="16"/>
              </w:rPr>
            </w:pPr>
            <w:r w:rsidRPr="001B1679">
              <w:rPr>
                <w:sz w:val="16"/>
                <w:szCs w:val="16"/>
              </w:rPr>
              <w:t>3GPPMEMBER</w:t>
            </w:r>
          </w:p>
        </w:tc>
      </w:tr>
      <w:tr w:rsidR="009B546A" w14:paraId="66A2937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48781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350AD0" w14:textId="77777777" w:rsidR="009B546A" w:rsidRPr="001B1679" w:rsidRDefault="009B546A" w:rsidP="00C11620">
            <w:pPr>
              <w:pStyle w:val="TAL"/>
              <w:keepNext w:val="0"/>
              <w:rPr>
                <w:sz w:val="16"/>
                <w:szCs w:val="16"/>
              </w:rPr>
            </w:pPr>
            <w:r w:rsidRPr="001B1679">
              <w:rPr>
                <w:sz w:val="16"/>
                <w:szCs w:val="16"/>
              </w:rPr>
              <w:t>Davis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ECA753" w14:textId="77777777" w:rsidR="009B546A" w:rsidRPr="001B1679" w:rsidRDefault="009B546A" w:rsidP="00C11620">
            <w:pPr>
              <w:pStyle w:val="TAL"/>
              <w:keepNext w:val="0"/>
              <w:rPr>
                <w:sz w:val="16"/>
                <w:szCs w:val="16"/>
              </w:rPr>
            </w:pPr>
            <w:r w:rsidRPr="001B1679">
              <w:rPr>
                <w:sz w:val="16"/>
                <w:szCs w:val="16"/>
              </w:rPr>
              <w:t>Lawrence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DC0C38" w14:textId="77777777" w:rsidR="009B546A" w:rsidRPr="001B1679" w:rsidRDefault="009B546A" w:rsidP="00C11620">
            <w:pPr>
              <w:pStyle w:val="TAL"/>
              <w:keepNext w:val="0"/>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CD9DD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2DA86A" w14:textId="77777777" w:rsidR="009B546A" w:rsidRPr="001B1679" w:rsidRDefault="009B546A" w:rsidP="00C11620">
            <w:pPr>
              <w:pStyle w:val="TAL"/>
              <w:keepNext w:val="0"/>
              <w:rPr>
                <w:sz w:val="16"/>
                <w:szCs w:val="16"/>
              </w:rPr>
            </w:pPr>
            <w:r w:rsidRPr="001B1679">
              <w:rPr>
                <w:sz w:val="16"/>
                <w:szCs w:val="16"/>
              </w:rPr>
              <w:t>3GPPGUEST</w:t>
            </w:r>
          </w:p>
        </w:tc>
      </w:tr>
      <w:tr w:rsidR="009B546A" w14:paraId="417555D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01305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A7BB0A" w14:textId="77777777" w:rsidR="009B546A" w:rsidRPr="001B1679" w:rsidRDefault="009B546A" w:rsidP="00C11620">
            <w:pPr>
              <w:pStyle w:val="TAL"/>
              <w:keepNext w:val="0"/>
              <w:rPr>
                <w:sz w:val="16"/>
                <w:szCs w:val="16"/>
              </w:rPr>
            </w:pPr>
            <w:r w:rsidRPr="001B1679">
              <w:rPr>
                <w:sz w:val="16"/>
                <w:szCs w:val="16"/>
              </w:rPr>
              <w:t>Dempo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BF5523" w14:textId="77777777" w:rsidR="009B546A" w:rsidRPr="001B1679" w:rsidRDefault="009B546A" w:rsidP="00C11620">
            <w:pPr>
              <w:pStyle w:val="TAL"/>
              <w:keepNext w:val="0"/>
              <w:rPr>
                <w:sz w:val="16"/>
                <w:szCs w:val="16"/>
              </w:rPr>
            </w:pPr>
            <w:r w:rsidRPr="001B1679">
              <w:rPr>
                <w:sz w:val="16"/>
                <w:szCs w:val="16"/>
              </w:rPr>
              <w:t>Hiroshi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31E5C7" w14:textId="77777777" w:rsidR="009B546A" w:rsidRPr="001B1679" w:rsidRDefault="009B546A" w:rsidP="00C11620">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48B06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A4203B" w14:textId="77777777" w:rsidR="009B546A" w:rsidRPr="001B1679" w:rsidRDefault="009B546A" w:rsidP="00C11620">
            <w:pPr>
              <w:pStyle w:val="TAL"/>
              <w:keepNext w:val="0"/>
              <w:rPr>
                <w:sz w:val="16"/>
                <w:szCs w:val="16"/>
              </w:rPr>
            </w:pPr>
            <w:r w:rsidRPr="001B1679">
              <w:rPr>
                <w:sz w:val="16"/>
                <w:szCs w:val="16"/>
              </w:rPr>
              <w:t>3GPPMEMBER</w:t>
            </w:r>
          </w:p>
        </w:tc>
      </w:tr>
      <w:tr w:rsidR="009B546A" w14:paraId="2860A67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6B143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F3462B" w14:textId="77777777" w:rsidR="009B546A" w:rsidRPr="001B1679" w:rsidRDefault="009B546A" w:rsidP="00C11620">
            <w:pPr>
              <w:pStyle w:val="TAL"/>
              <w:keepNext w:val="0"/>
              <w:rPr>
                <w:sz w:val="16"/>
                <w:szCs w:val="16"/>
              </w:rPr>
            </w:pPr>
            <w:r w:rsidRPr="001B1679">
              <w:rPr>
                <w:sz w:val="16"/>
                <w:szCs w:val="16"/>
              </w:rPr>
              <w:t>DOU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D79E56" w14:textId="77777777" w:rsidR="009B546A" w:rsidRPr="001B1679" w:rsidRDefault="009B546A" w:rsidP="00C11620">
            <w:pPr>
              <w:pStyle w:val="TAL"/>
              <w:keepNext w:val="0"/>
              <w:rPr>
                <w:sz w:val="16"/>
                <w:szCs w:val="16"/>
              </w:rPr>
            </w:pPr>
            <w:r w:rsidRPr="001B1679">
              <w:rPr>
                <w:sz w:val="16"/>
                <w:szCs w:val="16"/>
              </w:rPr>
              <w:t>Fenghui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E2245B" w14:textId="77777777" w:rsidR="009B546A" w:rsidRPr="001B1679" w:rsidRDefault="009B546A" w:rsidP="00C11620">
            <w:pPr>
              <w:pStyle w:val="TAL"/>
              <w:keepNext w:val="0"/>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998C1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A0A181" w14:textId="77777777" w:rsidR="009B546A" w:rsidRPr="001B1679" w:rsidRDefault="009B546A" w:rsidP="00C11620">
            <w:pPr>
              <w:pStyle w:val="TAL"/>
              <w:keepNext w:val="0"/>
              <w:rPr>
                <w:sz w:val="16"/>
                <w:szCs w:val="16"/>
              </w:rPr>
            </w:pPr>
            <w:r w:rsidRPr="001B1679">
              <w:rPr>
                <w:sz w:val="16"/>
                <w:szCs w:val="16"/>
              </w:rPr>
              <w:t>3GPPMEMBER</w:t>
            </w:r>
          </w:p>
        </w:tc>
      </w:tr>
      <w:tr w:rsidR="009B546A" w14:paraId="2691868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DEB31E"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8A4CDB" w14:textId="77777777" w:rsidR="009B546A" w:rsidRPr="001B1679" w:rsidRDefault="009B546A" w:rsidP="00C11620">
            <w:pPr>
              <w:pStyle w:val="TAL"/>
              <w:keepNext w:val="0"/>
              <w:rPr>
                <w:sz w:val="16"/>
                <w:szCs w:val="16"/>
              </w:rPr>
            </w:pPr>
            <w:r w:rsidRPr="001B1679">
              <w:rPr>
                <w:sz w:val="16"/>
                <w:szCs w:val="16"/>
              </w:rPr>
              <w:t>Dumas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B347EC" w14:textId="77777777" w:rsidR="009B546A" w:rsidRPr="001B1679" w:rsidRDefault="009B546A" w:rsidP="00C11620">
            <w:pPr>
              <w:pStyle w:val="TAL"/>
              <w:keepNext w:val="0"/>
              <w:rPr>
                <w:sz w:val="16"/>
                <w:szCs w:val="16"/>
              </w:rPr>
            </w:pPr>
            <w:r w:rsidRPr="001B1679">
              <w:rPr>
                <w:sz w:val="16"/>
                <w:szCs w:val="16"/>
              </w:rPr>
              <w:t>Sophie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B04D2" w14:textId="77777777" w:rsidR="009B546A" w:rsidRPr="001B1679" w:rsidRDefault="009B546A" w:rsidP="00C11620">
            <w:pPr>
              <w:pStyle w:val="TAL"/>
              <w:keepNext w:val="0"/>
              <w:rPr>
                <w:sz w:val="16"/>
                <w:szCs w:val="16"/>
              </w:rPr>
            </w:pPr>
            <w:r w:rsidRPr="001B1679">
              <w:rPr>
                <w:sz w:val="16"/>
                <w:szCs w:val="16"/>
              </w:rPr>
              <w:t>STMicroelectronics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54CF3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9D8203" w14:textId="77777777" w:rsidR="009B546A" w:rsidRPr="001B1679" w:rsidRDefault="009B546A" w:rsidP="00C11620">
            <w:pPr>
              <w:pStyle w:val="TAL"/>
              <w:keepNext w:val="0"/>
              <w:rPr>
                <w:sz w:val="16"/>
                <w:szCs w:val="16"/>
              </w:rPr>
            </w:pPr>
            <w:r w:rsidRPr="001B1679">
              <w:rPr>
                <w:sz w:val="16"/>
                <w:szCs w:val="16"/>
              </w:rPr>
              <w:t>3GPPMEMBER</w:t>
            </w:r>
          </w:p>
        </w:tc>
      </w:tr>
      <w:tr w:rsidR="009B546A" w14:paraId="0A35505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E3CAC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E7224A" w14:textId="77777777" w:rsidR="009B546A" w:rsidRPr="001B1679" w:rsidRDefault="009B546A" w:rsidP="00C11620">
            <w:pPr>
              <w:pStyle w:val="TAL"/>
              <w:keepNext w:val="0"/>
              <w:rPr>
                <w:sz w:val="16"/>
                <w:szCs w:val="16"/>
              </w:rPr>
            </w:pPr>
            <w:r w:rsidRPr="001B1679">
              <w:rPr>
                <w:sz w:val="16"/>
                <w:szCs w:val="16"/>
              </w:rPr>
              <w:t>Eisemann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1B3D3D" w14:textId="77777777" w:rsidR="009B546A" w:rsidRPr="001B1679" w:rsidRDefault="009B546A" w:rsidP="00C11620">
            <w:pPr>
              <w:pStyle w:val="TAL"/>
              <w:keepNext w:val="0"/>
              <w:rPr>
                <w:sz w:val="16"/>
                <w:szCs w:val="16"/>
              </w:rPr>
            </w:pPr>
            <w:r w:rsidRPr="001B1679">
              <w:rPr>
                <w:sz w:val="16"/>
                <w:szCs w:val="16"/>
              </w:rPr>
              <w:t>Gregory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090429" w14:textId="77777777" w:rsidR="009B546A" w:rsidRPr="001B1679" w:rsidRDefault="009B546A" w:rsidP="00C11620">
            <w:pPr>
              <w:pStyle w:val="TAL"/>
              <w:keepNext w:val="0"/>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F158CF"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E8D4B8" w14:textId="77777777" w:rsidR="009B546A" w:rsidRPr="001B1679" w:rsidRDefault="009B546A" w:rsidP="00C11620">
            <w:pPr>
              <w:pStyle w:val="TAL"/>
              <w:keepNext w:val="0"/>
              <w:rPr>
                <w:sz w:val="16"/>
                <w:szCs w:val="16"/>
              </w:rPr>
            </w:pPr>
            <w:r w:rsidRPr="001B1679">
              <w:rPr>
                <w:sz w:val="16"/>
                <w:szCs w:val="16"/>
              </w:rPr>
              <w:t>3GPPMEMBER</w:t>
            </w:r>
          </w:p>
        </w:tc>
      </w:tr>
      <w:tr w:rsidR="009B546A" w14:paraId="62249DF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56F31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B98883" w14:textId="77777777" w:rsidR="009B546A" w:rsidRPr="001B1679" w:rsidRDefault="009B546A" w:rsidP="00C11620">
            <w:pPr>
              <w:pStyle w:val="TAL"/>
              <w:keepNext w:val="0"/>
              <w:rPr>
                <w:sz w:val="16"/>
                <w:szCs w:val="16"/>
              </w:rPr>
            </w:pPr>
            <w:r w:rsidRPr="001B1679">
              <w:rPr>
                <w:sz w:val="16"/>
                <w:szCs w:val="16"/>
              </w:rPr>
              <w:t>Eisenschmid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B6CF6C" w14:textId="77777777" w:rsidR="009B546A" w:rsidRPr="001B1679" w:rsidRDefault="009B546A" w:rsidP="00C11620">
            <w:pPr>
              <w:pStyle w:val="TAL"/>
              <w:keepNext w:val="0"/>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40472A" w14:textId="77777777" w:rsidR="009B546A" w:rsidRPr="001B1679" w:rsidRDefault="009B546A" w:rsidP="00C11620">
            <w:pPr>
              <w:pStyle w:val="TAL"/>
              <w:keepNext w:val="0"/>
              <w:rPr>
                <w:sz w:val="16"/>
                <w:szCs w:val="16"/>
              </w:rPr>
            </w:pPr>
            <w:r w:rsidRPr="001B1679">
              <w:rPr>
                <w:sz w:val="16"/>
                <w:szCs w:val="16"/>
              </w:rPr>
              <w:t>ZITiS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6E36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7FF69C" w14:textId="77777777" w:rsidR="009B546A" w:rsidRPr="001B1679" w:rsidRDefault="009B546A" w:rsidP="00C11620">
            <w:pPr>
              <w:pStyle w:val="TAL"/>
              <w:keepNext w:val="0"/>
              <w:rPr>
                <w:sz w:val="16"/>
                <w:szCs w:val="16"/>
              </w:rPr>
            </w:pPr>
            <w:r w:rsidRPr="001B1679">
              <w:rPr>
                <w:sz w:val="16"/>
                <w:szCs w:val="16"/>
              </w:rPr>
              <w:t>3GPPMEMBER</w:t>
            </w:r>
          </w:p>
        </w:tc>
      </w:tr>
      <w:tr w:rsidR="009B546A" w14:paraId="55FC4C6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1CD81D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FA34C0" w14:textId="77777777" w:rsidR="009B546A" w:rsidRPr="001B1679" w:rsidRDefault="009B546A" w:rsidP="00C11620">
            <w:pPr>
              <w:pStyle w:val="TAL"/>
              <w:keepNext w:val="0"/>
              <w:rPr>
                <w:sz w:val="16"/>
                <w:szCs w:val="16"/>
              </w:rPr>
            </w:pPr>
            <w:r w:rsidRPr="001B1679">
              <w:rPr>
                <w:sz w:val="16"/>
                <w:szCs w:val="16"/>
              </w:rPr>
              <w:t>Erfanian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C66CF7" w14:textId="77777777" w:rsidR="009B546A" w:rsidRPr="001B1679" w:rsidRDefault="009B546A" w:rsidP="00C11620">
            <w:pPr>
              <w:pStyle w:val="TAL"/>
              <w:keepNext w:val="0"/>
              <w:rPr>
                <w:sz w:val="16"/>
                <w:szCs w:val="16"/>
              </w:rPr>
            </w:pPr>
            <w:r w:rsidRPr="001B1679">
              <w:rPr>
                <w:sz w:val="16"/>
                <w:szCs w:val="16"/>
              </w:rPr>
              <w:t>Javan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4EF095" w14:textId="77777777" w:rsidR="009B546A" w:rsidRPr="001B1679" w:rsidRDefault="009B546A" w:rsidP="00C11620">
            <w:pPr>
              <w:pStyle w:val="TAL"/>
              <w:keepNext w:val="0"/>
              <w:rPr>
                <w:sz w:val="16"/>
                <w:szCs w:val="16"/>
              </w:rPr>
            </w:pPr>
            <w:r w:rsidRPr="001B1679">
              <w:rPr>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706E7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4A2864" w14:textId="77777777" w:rsidR="009B546A" w:rsidRPr="001B1679" w:rsidRDefault="009B546A" w:rsidP="00C11620">
            <w:pPr>
              <w:pStyle w:val="TAL"/>
              <w:keepNext w:val="0"/>
              <w:rPr>
                <w:sz w:val="16"/>
                <w:szCs w:val="16"/>
              </w:rPr>
            </w:pPr>
            <w:r w:rsidRPr="001B1679">
              <w:rPr>
                <w:sz w:val="16"/>
                <w:szCs w:val="16"/>
              </w:rPr>
              <w:t>3GPPMEMBER</w:t>
            </w:r>
          </w:p>
        </w:tc>
      </w:tr>
      <w:tr w:rsidR="009B546A" w14:paraId="43B0152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0C27F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65338D" w14:textId="77777777" w:rsidR="009B546A" w:rsidRPr="001B1679" w:rsidRDefault="009B546A" w:rsidP="00C11620">
            <w:pPr>
              <w:pStyle w:val="TAL"/>
              <w:keepNext w:val="0"/>
              <w:rPr>
                <w:sz w:val="16"/>
                <w:szCs w:val="16"/>
              </w:rPr>
            </w:pPr>
            <w:r w:rsidRPr="001B1679">
              <w:rPr>
                <w:sz w:val="16"/>
                <w:szCs w:val="16"/>
              </w:rPr>
              <w:t>Farhoumand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776A62" w14:textId="77777777" w:rsidR="009B546A" w:rsidRPr="001B1679" w:rsidRDefault="009B546A" w:rsidP="00C11620">
            <w:pPr>
              <w:pStyle w:val="TAL"/>
              <w:keepNext w:val="0"/>
              <w:rPr>
                <w:sz w:val="16"/>
                <w:szCs w:val="16"/>
              </w:rPr>
            </w:pPr>
            <w:r w:rsidRPr="001B1679">
              <w:rPr>
                <w:sz w:val="16"/>
                <w:szCs w:val="16"/>
              </w:rPr>
              <w:t>Rouzbeh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391A5B" w14:textId="77777777" w:rsidR="009B546A" w:rsidRPr="001B1679" w:rsidRDefault="009B546A" w:rsidP="00C11620">
            <w:pPr>
              <w:pStyle w:val="TAL"/>
              <w:keepNext w:val="0"/>
              <w:rPr>
                <w:sz w:val="16"/>
                <w:szCs w:val="16"/>
              </w:rPr>
            </w:pPr>
            <w:r w:rsidRPr="001B1679">
              <w:rPr>
                <w:sz w:val="16"/>
                <w:szCs w:val="16"/>
              </w:rPr>
              <w:t>Juniper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B4C5F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1C45D6" w14:textId="77777777" w:rsidR="009B546A" w:rsidRPr="001B1679" w:rsidRDefault="009B546A" w:rsidP="00C11620">
            <w:pPr>
              <w:pStyle w:val="TAL"/>
              <w:keepNext w:val="0"/>
              <w:rPr>
                <w:sz w:val="16"/>
                <w:szCs w:val="16"/>
              </w:rPr>
            </w:pPr>
            <w:r w:rsidRPr="001B1679">
              <w:rPr>
                <w:sz w:val="16"/>
                <w:szCs w:val="16"/>
              </w:rPr>
              <w:t>3GPPMEMBER</w:t>
            </w:r>
          </w:p>
        </w:tc>
      </w:tr>
      <w:tr w:rsidR="009B546A" w14:paraId="09E76F6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28876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DE8B01" w14:textId="77777777" w:rsidR="009B546A" w:rsidRPr="001B1679" w:rsidRDefault="009B546A" w:rsidP="00C11620">
            <w:pPr>
              <w:pStyle w:val="TAL"/>
              <w:keepNext w:val="0"/>
              <w:rPr>
                <w:sz w:val="16"/>
                <w:szCs w:val="16"/>
              </w:rPr>
            </w:pPr>
            <w:r w:rsidRPr="001B1679">
              <w:rPr>
                <w:sz w:val="16"/>
                <w:szCs w:val="16"/>
              </w:rPr>
              <w:t>Faurie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875505" w14:textId="77777777" w:rsidR="009B546A" w:rsidRPr="001B1679" w:rsidRDefault="009B546A" w:rsidP="00C11620">
            <w:pPr>
              <w:pStyle w:val="TAL"/>
              <w:keepNext w:val="0"/>
              <w:rPr>
                <w:sz w:val="16"/>
                <w:szCs w:val="16"/>
              </w:rPr>
            </w:pPr>
            <w:r w:rsidRPr="001B1679">
              <w:rPr>
                <w:sz w:val="16"/>
                <w:szCs w:val="16"/>
              </w:rPr>
              <w:t>Rene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D56860" w14:textId="77777777" w:rsidR="009B546A" w:rsidRPr="001B1679" w:rsidRDefault="009B546A" w:rsidP="00C11620">
            <w:pPr>
              <w:pStyle w:val="TAL"/>
              <w:keepNext w:val="0"/>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11F04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3AF575" w14:textId="77777777" w:rsidR="009B546A" w:rsidRPr="001B1679" w:rsidRDefault="009B546A" w:rsidP="00C11620">
            <w:pPr>
              <w:pStyle w:val="TAL"/>
              <w:keepNext w:val="0"/>
              <w:rPr>
                <w:sz w:val="16"/>
                <w:szCs w:val="16"/>
              </w:rPr>
            </w:pPr>
            <w:r w:rsidRPr="001B1679">
              <w:rPr>
                <w:sz w:val="16"/>
                <w:szCs w:val="16"/>
              </w:rPr>
              <w:t>3GPPMEMBER</w:t>
            </w:r>
          </w:p>
        </w:tc>
      </w:tr>
      <w:tr w:rsidR="009B546A" w14:paraId="0A6F3C3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A9C3D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CA1D5E" w14:textId="77777777" w:rsidR="009B546A" w:rsidRPr="001B1679" w:rsidRDefault="009B546A" w:rsidP="00C11620">
            <w:pPr>
              <w:pStyle w:val="TAL"/>
              <w:keepNext w:val="0"/>
              <w:rPr>
                <w:sz w:val="16"/>
                <w:szCs w:val="16"/>
              </w:rPr>
            </w:pPr>
            <w:r w:rsidRPr="001B1679">
              <w:rPr>
                <w:sz w:val="16"/>
                <w:szCs w:val="16"/>
              </w:rPr>
              <w:t>Glozman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D55CF6" w14:textId="77777777" w:rsidR="009B546A" w:rsidRPr="001B1679" w:rsidRDefault="009B546A" w:rsidP="00C11620">
            <w:pPr>
              <w:pStyle w:val="TAL"/>
              <w:keepNext w:val="0"/>
              <w:rPr>
                <w:sz w:val="16"/>
                <w:szCs w:val="16"/>
              </w:rPr>
            </w:pPr>
            <w:r w:rsidRPr="001B1679">
              <w:rPr>
                <w:sz w:val="16"/>
                <w:szCs w:val="16"/>
              </w:rPr>
              <w:t>Borislav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5C43F3" w14:textId="77777777" w:rsidR="009B546A" w:rsidRPr="001B1679" w:rsidRDefault="009B546A" w:rsidP="00C11620">
            <w:pPr>
              <w:pStyle w:val="TAL"/>
              <w:keepNext w:val="0"/>
              <w:rPr>
                <w:sz w:val="16"/>
                <w:szCs w:val="16"/>
              </w:rPr>
            </w:pPr>
            <w:r w:rsidRPr="001B1679">
              <w:rPr>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A7A16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E814B5" w14:textId="77777777" w:rsidR="009B546A" w:rsidRPr="001B1679" w:rsidRDefault="009B546A" w:rsidP="00C11620">
            <w:pPr>
              <w:pStyle w:val="TAL"/>
              <w:keepNext w:val="0"/>
              <w:rPr>
                <w:sz w:val="16"/>
                <w:szCs w:val="16"/>
              </w:rPr>
            </w:pPr>
            <w:r w:rsidRPr="001B1679">
              <w:rPr>
                <w:sz w:val="16"/>
                <w:szCs w:val="16"/>
              </w:rPr>
              <w:t>3GPPMEMBER</w:t>
            </w:r>
          </w:p>
        </w:tc>
      </w:tr>
      <w:tr w:rsidR="009B546A" w14:paraId="65F7FA4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67043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19AF2F" w14:textId="77777777" w:rsidR="009B546A" w:rsidRPr="001B1679" w:rsidRDefault="009B546A" w:rsidP="00C11620">
            <w:pPr>
              <w:pStyle w:val="TAL"/>
              <w:keepNext w:val="0"/>
              <w:rPr>
                <w:sz w:val="16"/>
                <w:szCs w:val="16"/>
              </w:rPr>
            </w:pPr>
            <w:r w:rsidRPr="001B1679">
              <w:rPr>
                <w:sz w:val="16"/>
                <w:szCs w:val="16"/>
              </w:rPr>
              <w:t>Guo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628BEC" w14:textId="77777777" w:rsidR="009B546A" w:rsidRPr="001B1679" w:rsidRDefault="009B546A" w:rsidP="00C11620">
            <w:pPr>
              <w:pStyle w:val="TAL"/>
              <w:keepNext w:val="0"/>
              <w:rPr>
                <w:sz w:val="16"/>
                <w:szCs w:val="16"/>
              </w:rPr>
            </w:pPr>
            <w:r w:rsidRPr="001B1679">
              <w:rPr>
                <w:sz w:val="16"/>
                <w:szCs w:val="16"/>
              </w:rPr>
              <w:t>Boren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9E9B27" w14:textId="77777777" w:rsidR="009B546A" w:rsidRPr="001B1679" w:rsidRDefault="009B546A" w:rsidP="00C11620">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B2E66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3E0950" w14:textId="77777777" w:rsidR="009B546A" w:rsidRPr="001B1679" w:rsidRDefault="009B546A" w:rsidP="00C11620">
            <w:pPr>
              <w:pStyle w:val="TAL"/>
              <w:keepNext w:val="0"/>
              <w:rPr>
                <w:sz w:val="16"/>
                <w:szCs w:val="16"/>
              </w:rPr>
            </w:pPr>
            <w:r w:rsidRPr="001B1679">
              <w:rPr>
                <w:sz w:val="16"/>
                <w:szCs w:val="16"/>
              </w:rPr>
              <w:t>3GPPMEMBER</w:t>
            </w:r>
          </w:p>
        </w:tc>
      </w:tr>
      <w:tr w:rsidR="009B546A" w14:paraId="1734C61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4898A7" w14:textId="77777777" w:rsidR="009B546A" w:rsidRPr="001B1679" w:rsidRDefault="009B546A" w:rsidP="00C11620">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154755" w14:textId="77777777" w:rsidR="009B546A" w:rsidRPr="001B1679" w:rsidRDefault="009B546A" w:rsidP="00C11620">
            <w:pPr>
              <w:pStyle w:val="TAL"/>
              <w:keepNext w:val="0"/>
              <w:rPr>
                <w:sz w:val="16"/>
                <w:szCs w:val="16"/>
              </w:rPr>
            </w:pPr>
            <w:r w:rsidRPr="001B1679">
              <w:rPr>
                <w:sz w:val="16"/>
                <w:szCs w:val="16"/>
              </w:rPr>
              <w:t>Gutierrez Estevez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5E9412" w14:textId="77777777" w:rsidR="009B546A" w:rsidRPr="001B1679" w:rsidRDefault="009B546A" w:rsidP="00C11620">
            <w:pPr>
              <w:pStyle w:val="TAL"/>
              <w:keepNext w:val="0"/>
              <w:rPr>
                <w:sz w:val="16"/>
                <w:szCs w:val="16"/>
              </w:rPr>
            </w:pPr>
            <w:r w:rsidRPr="001B1679">
              <w:rPr>
                <w:sz w:val="16"/>
                <w:szCs w:val="16"/>
              </w:rPr>
              <w:t>David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634AAF" w14:textId="77777777" w:rsidR="009B546A" w:rsidRPr="001B1679" w:rsidRDefault="009B546A" w:rsidP="00C11620">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34F4B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9DD658" w14:textId="77777777" w:rsidR="009B546A" w:rsidRPr="001B1679" w:rsidRDefault="009B546A" w:rsidP="00C11620">
            <w:pPr>
              <w:pStyle w:val="TAL"/>
              <w:keepNext w:val="0"/>
              <w:rPr>
                <w:sz w:val="16"/>
                <w:szCs w:val="16"/>
              </w:rPr>
            </w:pPr>
            <w:r w:rsidRPr="001B1679">
              <w:rPr>
                <w:sz w:val="16"/>
                <w:szCs w:val="16"/>
              </w:rPr>
              <w:t>3GPPMEMBER</w:t>
            </w:r>
          </w:p>
        </w:tc>
      </w:tr>
      <w:tr w:rsidR="009B546A" w14:paraId="5B07C91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A004D8"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E6BDEB"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10A5FB" w14:textId="77777777" w:rsidR="009B546A" w:rsidRPr="001B1679" w:rsidRDefault="009B546A" w:rsidP="00C11620">
            <w:pPr>
              <w:pStyle w:val="TAL"/>
              <w:keepNext w:val="0"/>
              <w:rPr>
                <w:sz w:val="16"/>
                <w:szCs w:val="16"/>
              </w:rPr>
            </w:pPr>
            <w:r w:rsidRPr="001B1679">
              <w:rPr>
                <w:sz w:val="16"/>
                <w:szCs w:val="16"/>
              </w:rPr>
              <w:t>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BC5E34" w14:textId="77777777" w:rsidR="009B546A" w:rsidRPr="001B1679" w:rsidRDefault="009B546A" w:rsidP="00C11620">
            <w:pPr>
              <w:pStyle w:val="TAL"/>
              <w:keepNext w:val="0"/>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76F0C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0077FD" w14:textId="77777777" w:rsidR="009B546A" w:rsidRPr="001B1679" w:rsidRDefault="009B546A" w:rsidP="00C11620">
            <w:pPr>
              <w:pStyle w:val="TAL"/>
              <w:keepNext w:val="0"/>
              <w:rPr>
                <w:sz w:val="16"/>
                <w:szCs w:val="16"/>
              </w:rPr>
            </w:pPr>
            <w:r w:rsidRPr="001B1679">
              <w:rPr>
                <w:sz w:val="16"/>
                <w:szCs w:val="16"/>
              </w:rPr>
              <w:t>3GPPMEMBER</w:t>
            </w:r>
          </w:p>
        </w:tc>
      </w:tr>
      <w:tr w:rsidR="009B546A" w14:paraId="795DAE4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BABA0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7F27E9" w14:textId="77777777" w:rsidR="009B546A" w:rsidRPr="001B1679" w:rsidRDefault="009B546A" w:rsidP="00C11620">
            <w:pPr>
              <w:pStyle w:val="TAL"/>
              <w:keepNext w:val="0"/>
              <w:rPr>
                <w:sz w:val="16"/>
                <w:szCs w:val="16"/>
              </w:rPr>
            </w:pPr>
            <w:r w:rsidRPr="001B1679">
              <w:rPr>
                <w:sz w:val="16"/>
                <w:szCs w:val="16"/>
              </w:rPr>
              <w:t>Hans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2AE42C" w14:textId="77777777" w:rsidR="009B546A" w:rsidRPr="001B1679" w:rsidRDefault="009B546A" w:rsidP="00C11620">
            <w:pPr>
              <w:pStyle w:val="TAL"/>
              <w:keepNext w:val="0"/>
              <w:rPr>
                <w:sz w:val="16"/>
                <w:szCs w:val="16"/>
              </w:rPr>
            </w:pPr>
            <w:r w:rsidRPr="001B1679">
              <w:rPr>
                <w:sz w:val="16"/>
                <w:szCs w:val="16"/>
              </w:rPr>
              <w:t>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02D3F" w14:textId="77777777" w:rsidR="009B546A" w:rsidRPr="001B1679" w:rsidRDefault="009B546A" w:rsidP="00C11620">
            <w:pPr>
              <w:pStyle w:val="TAL"/>
              <w:keepNext w:val="0"/>
              <w:rPr>
                <w:sz w:val="16"/>
                <w:szCs w:val="16"/>
              </w:rPr>
            </w:pPr>
            <w:r w:rsidRPr="001B1679">
              <w:rPr>
                <w:sz w:val="16"/>
                <w:szCs w:val="16"/>
              </w:rPr>
              <w:t>IPCom GmbH &amp; Co.KG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54ABB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4D7A68" w14:textId="77777777" w:rsidR="009B546A" w:rsidRPr="001B1679" w:rsidRDefault="009B546A" w:rsidP="00C11620">
            <w:pPr>
              <w:pStyle w:val="TAL"/>
              <w:keepNext w:val="0"/>
              <w:rPr>
                <w:sz w:val="16"/>
                <w:szCs w:val="16"/>
              </w:rPr>
            </w:pPr>
            <w:r w:rsidRPr="001B1679">
              <w:rPr>
                <w:sz w:val="16"/>
                <w:szCs w:val="16"/>
              </w:rPr>
              <w:t>3GPPMEMBER</w:t>
            </w:r>
          </w:p>
        </w:tc>
      </w:tr>
      <w:tr w:rsidR="009B546A" w14:paraId="5E14DA4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F423C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0E3DEC" w14:textId="77777777" w:rsidR="009B546A" w:rsidRPr="001B1679" w:rsidRDefault="009B546A" w:rsidP="00C11620">
            <w:pPr>
              <w:pStyle w:val="TAL"/>
              <w:keepNext w:val="0"/>
              <w:rPr>
                <w:sz w:val="16"/>
                <w:szCs w:val="16"/>
              </w:rPr>
            </w:pPr>
            <w:r w:rsidRPr="001B1679">
              <w:rPr>
                <w:sz w:val="16"/>
                <w:szCs w:val="16"/>
              </w:rPr>
              <w:t>Honma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6A6765" w14:textId="77777777" w:rsidR="009B546A" w:rsidRPr="001B1679" w:rsidRDefault="009B546A" w:rsidP="00C11620">
            <w:pPr>
              <w:pStyle w:val="TAL"/>
              <w:keepNext w:val="0"/>
              <w:rPr>
                <w:sz w:val="16"/>
                <w:szCs w:val="16"/>
              </w:rPr>
            </w:pPr>
            <w:r w:rsidRPr="001B1679">
              <w:rPr>
                <w:sz w:val="16"/>
                <w:szCs w:val="16"/>
              </w:rPr>
              <w:t>Keita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0D4D4F" w14:textId="77777777" w:rsidR="009B546A" w:rsidRPr="001B1679" w:rsidRDefault="009B546A" w:rsidP="00C11620">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5B8B58"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FD78EC" w14:textId="77777777" w:rsidR="009B546A" w:rsidRPr="001B1679" w:rsidRDefault="009B546A" w:rsidP="00C11620">
            <w:pPr>
              <w:pStyle w:val="TAL"/>
              <w:keepNext w:val="0"/>
              <w:rPr>
                <w:sz w:val="16"/>
                <w:szCs w:val="16"/>
              </w:rPr>
            </w:pPr>
            <w:r w:rsidRPr="001B1679">
              <w:rPr>
                <w:sz w:val="16"/>
                <w:szCs w:val="16"/>
              </w:rPr>
              <w:t>3GPPMEMBER</w:t>
            </w:r>
          </w:p>
        </w:tc>
      </w:tr>
      <w:tr w:rsidR="009B546A" w14:paraId="361EA9C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0719BB"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72F465" w14:textId="77777777" w:rsidR="009B546A" w:rsidRPr="001B1679" w:rsidRDefault="009B546A" w:rsidP="00C11620">
            <w:pPr>
              <w:pStyle w:val="TAL"/>
              <w:keepNext w:val="0"/>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16C240" w14:textId="77777777" w:rsidR="009B546A" w:rsidRPr="001B1679" w:rsidRDefault="009B546A" w:rsidP="00C11620">
            <w:pPr>
              <w:pStyle w:val="TAL"/>
              <w:keepNext w:val="0"/>
              <w:rPr>
                <w:sz w:val="16"/>
                <w:szCs w:val="16"/>
              </w:rPr>
            </w:pPr>
            <w:r w:rsidRPr="001B1679">
              <w:rPr>
                <w:sz w:val="16"/>
                <w:szCs w:val="16"/>
              </w:rPr>
              <w:t>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26D8E3" w14:textId="77777777" w:rsidR="009B546A" w:rsidRPr="001B1679" w:rsidRDefault="009B546A" w:rsidP="00C11620">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5B227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459981" w14:textId="77777777" w:rsidR="009B546A" w:rsidRPr="001B1679" w:rsidRDefault="009B546A" w:rsidP="00C11620">
            <w:pPr>
              <w:pStyle w:val="TAL"/>
              <w:keepNext w:val="0"/>
              <w:rPr>
                <w:sz w:val="16"/>
                <w:szCs w:val="16"/>
              </w:rPr>
            </w:pPr>
            <w:r w:rsidRPr="001B1679">
              <w:rPr>
                <w:sz w:val="16"/>
                <w:szCs w:val="16"/>
              </w:rPr>
              <w:t>3GPPMEMBER</w:t>
            </w:r>
          </w:p>
        </w:tc>
      </w:tr>
      <w:tr w:rsidR="009B546A" w14:paraId="03AB0FD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640EC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98FB09" w14:textId="77777777" w:rsidR="009B546A" w:rsidRPr="001B1679" w:rsidRDefault="009B546A" w:rsidP="00C11620">
            <w:pPr>
              <w:pStyle w:val="TAL"/>
              <w:keepNext w:val="0"/>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E347F6" w14:textId="77777777" w:rsidR="009B546A" w:rsidRPr="001B1679" w:rsidRDefault="009B546A" w:rsidP="00C11620">
            <w:pPr>
              <w:pStyle w:val="TAL"/>
              <w:keepNext w:val="0"/>
              <w:rPr>
                <w:sz w:val="16"/>
                <w:szCs w:val="16"/>
              </w:rPr>
            </w:pPr>
            <w:r w:rsidRPr="001B1679">
              <w:rPr>
                <w:sz w:val="16"/>
                <w:szCs w:val="16"/>
              </w:rPr>
              <w:t>Yuzhou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4C6AFA" w14:textId="77777777" w:rsidR="009B546A" w:rsidRPr="001B1679" w:rsidRDefault="009B546A" w:rsidP="00C11620">
            <w:pPr>
              <w:pStyle w:val="TAL"/>
              <w:keepNext w:val="0"/>
              <w:rPr>
                <w:sz w:val="16"/>
                <w:szCs w:val="16"/>
              </w:rPr>
            </w:pPr>
            <w:r w:rsidRPr="001B1679">
              <w:rPr>
                <w:sz w:val="16"/>
                <w:szCs w:val="16"/>
              </w:rPr>
              <w:t>Jetflow</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B0E50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4EAF62" w14:textId="77777777" w:rsidR="009B546A" w:rsidRPr="001B1679" w:rsidRDefault="009B546A" w:rsidP="00C11620">
            <w:pPr>
              <w:pStyle w:val="TAL"/>
              <w:keepNext w:val="0"/>
              <w:rPr>
                <w:sz w:val="16"/>
                <w:szCs w:val="16"/>
              </w:rPr>
            </w:pPr>
            <w:r w:rsidRPr="001B1679">
              <w:rPr>
                <w:sz w:val="16"/>
                <w:szCs w:val="16"/>
              </w:rPr>
              <w:t>3GPPMEMBER</w:t>
            </w:r>
          </w:p>
        </w:tc>
      </w:tr>
      <w:tr w:rsidR="009B546A" w14:paraId="03FCA66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8C027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46D0F8" w14:textId="77777777" w:rsidR="009B546A" w:rsidRPr="001B1679" w:rsidRDefault="009B546A" w:rsidP="00C11620">
            <w:pPr>
              <w:pStyle w:val="TAL"/>
              <w:keepNext w:val="0"/>
              <w:rPr>
                <w:sz w:val="16"/>
                <w:szCs w:val="16"/>
              </w:rPr>
            </w:pPr>
            <w:r w:rsidRPr="001B1679">
              <w:rPr>
                <w:sz w:val="16"/>
                <w:szCs w:val="16"/>
              </w:rPr>
              <w:t>Ido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CB6FBE" w14:textId="77777777" w:rsidR="009B546A" w:rsidRPr="001B1679" w:rsidRDefault="009B546A" w:rsidP="00C11620">
            <w:pPr>
              <w:pStyle w:val="TAL"/>
              <w:keepNext w:val="0"/>
              <w:rPr>
                <w:sz w:val="16"/>
                <w:szCs w:val="16"/>
              </w:rPr>
            </w:pPr>
            <w:r w:rsidRPr="001B1679">
              <w:rPr>
                <w:sz w:val="16"/>
                <w:szCs w:val="16"/>
              </w:rPr>
              <w:t>Tetsuya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8AA7F5" w14:textId="77777777" w:rsidR="009B546A" w:rsidRPr="001B1679" w:rsidRDefault="009B546A" w:rsidP="00C11620">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5A5D55"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BB857C" w14:textId="77777777" w:rsidR="009B546A" w:rsidRPr="001B1679" w:rsidRDefault="009B546A" w:rsidP="00C11620">
            <w:pPr>
              <w:pStyle w:val="TAL"/>
              <w:keepNext w:val="0"/>
              <w:rPr>
                <w:sz w:val="16"/>
                <w:szCs w:val="16"/>
              </w:rPr>
            </w:pPr>
            <w:r w:rsidRPr="001B1679">
              <w:rPr>
                <w:sz w:val="16"/>
                <w:szCs w:val="16"/>
              </w:rPr>
              <w:t>3GPPMEMBER</w:t>
            </w:r>
          </w:p>
        </w:tc>
      </w:tr>
      <w:tr w:rsidR="009B546A" w14:paraId="48970DE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88E51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CA2A48" w14:textId="77777777" w:rsidR="009B546A" w:rsidRPr="001B1679" w:rsidRDefault="009B546A" w:rsidP="00C11620">
            <w:pPr>
              <w:pStyle w:val="TAL"/>
              <w:keepNext w:val="0"/>
              <w:rPr>
                <w:sz w:val="16"/>
                <w:szCs w:val="16"/>
              </w:rPr>
            </w:pPr>
            <w:r w:rsidRPr="001B1679">
              <w:rPr>
                <w:sz w:val="16"/>
                <w:szCs w:val="16"/>
              </w:rPr>
              <w:t>Izumi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C4CE18" w14:textId="77777777" w:rsidR="009B546A" w:rsidRPr="001B1679" w:rsidRDefault="009B546A" w:rsidP="00C11620">
            <w:pPr>
              <w:pStyle w:val="TAL"/>
              <w:keepNext w:val="0"/>
              <w:rPr>
                <w:sz w:val="16"/>
                <w:szCs w:val="16"/>
              </w:rPr>
            </w:pPr>
            <w:r w:rsidRPr="001B1679">
              <w:rPr>
                <w:sz w:val="16"/>
                <w:szCs w:val="16"/>
              </w:rPr>
              <w:t>Masaki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23428F" w14:textId="77777777" w:rsidR="009B546A" w:rsidRPr="001B1679" w:rsidRDefault="009B546A" w:rsidP="00C11620">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BD71F8"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CA010D" w14:textId="77777777" w:rsidR="009B546A" w:rsidRPr="001B1679" w:rsidRDefault="009B546A" w:rsidP="00C11620">
            <w:pPr>
              <w:pStyle w:val="TAL"/>
              <w:keepNext w:val="0"/>
              <w:rPr>
                <w:sz w:val="16"/>
                <w:szCs w:val="16"/>
              </w:rPr>
            </w:pPr>
            <w:r w:rsidRPr="001B1679">
              <w:rPr>
                <w:sz w:val="16"/>
                <w:szCs w:val="16"/>
              </w:rPr>
              <w:t>3GPPMEMBER</w:t>
            </w:r>
          </w:p>
        </w:tc>
      </w:tr>
      <w:tr w:rsidR="009B546A" w14:paraId="1A91C59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FD9AB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24DD48" w14:textId="77777777" w:rsidR="009B546A" w:rsidRPr="001B1679" w:rsidRDefault="009B546A" w:rsidP="00C11620">
            <w:pPr>
              <w:pStyle w:val="TAL"/>
              <w:keepNext w:val="0"/>
              <w:rPr>
                <w:sz w:val="16"/>
                <w:szCs w:val="16"/>
              </w:rPr>
            </w:pPr>
            <w:r w:rsidRPr="001B1679">
              <w:rPr>
                <w:sz w:val="16"/>
                <w:szCs w:val="16"/>
              </w:rPr>
              <w:t>Jacky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49F098" w14:textId="77777777" w:rsidR="009B546A" w:rsidRPr="001B1679" w:rsidRDefault="009B546A" w:rsidP="00C11620">
            <w:pPr>
              <w:pStyle w:val="TAL"/>
              <w:keepNext w:val="0"/>
              <w:rPr>
                <w:sz w:val="16"/>
                <w:szCs w:val="16"/>
              </w:rPr>
            </w:pPr>
            <w:r w:rsidRPr="001B1679">
              <w:rPr>
                <w:sz w:val="16"/>
                <w:szCs w:val="16"/>
              </w:rPr>
              <w:t>Mou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9FBE1A" w14:textId="77777777" w:rsidR="009B546A" w:rsidRPr="001B1679" w:rsidRDefault="009B546A" w:rsidP="00C11620">
            <w:pPr>
              <w:pStyle w:val="TAL"/>
              <w:keepNext w:val="0"/>
              <w:rPr>
                <w:sz w:val="16"/>
                <w:szCs w:val="16"/>
              </w:rPr>
            </w:pPr>
            <w:r w:rsidRPr="001B1679">
              <w:rPr>
                <w:sz w:val="16"/>
                <w:szCs w:val="16"/>
              </w:rPr>
              <w:t>5G-ACIA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4CBED8" w14:textId="77777777" w:rsidR="009B546A" w:rsidRPr="001B1679" w:rsidRDefault="009B546A" w:rsidP="00C11620">
            <w:pPr>
              <w:pStyle w:val="TAL"/>
              <w:keepNext w:val="0"/>
              <w:rPr>
                <w:sz w:val="16"/>
                <w:szCs w:val="16"/>
              </w:rPr>
            </w:pP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421E51" w14:textId="77777777" w:rsidR="009B546A" w:rsidRPr="001B1679" w:rsidRDefault="009B546A" w:rsidP="00C11620">
            <w:pPr>
              <w:pStyle w:val="TAL"/>
              <w:keepNext w:val="0"/>
              <w:rPr>
                <w:sz w:val="16"/>
                <w:szCs w:val="16"/>
              </w:rPr>
            </w:pPr>
          </w:p>
        </w:tc>
      </w:tr>
      <w:tr w:rsidR="009B546A" w14:paraId="496F6C9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562C9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F97B91" w14:textId="77777777" w:rsidR="009B546A" w:rsidRPr="001B1679" w:rsidRDefault="009B546A" w:rsidP="00C11620">
            <w:pPr>
              <w:pStyle w:val="TAL"/>
              <w:keepNext w:val="0"/>
              <w:rPr>
                <w:sz w:val="16"/>
                <w:szCs w:val="16"/>
              </w:rPr>
            </w:pPr>
            <w:r w:rsidRPr="001B1679">
              <w:rPr>
                <w:sz w:val="16"/>
                <w:szCs w:val="16"/>
              </w:rPr>
              <w:t>Jha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0633EE" w14:textId="77777777" w:rsidR="009B546A" w:rsidRPr="001B1679" w:rsidRDefault="009B546A" w:rsidP="00C11620">
            <w:pPr>
              <w:pStyle w:val="TAL"/>
              <w:keepNext w:val="0"/>
              <w:rPr>
                <w:sz w:val="16"/>
                <w:szCs w:val="16"/>
              </w:rPr>
            </w:pPr>
            <w:r w:rsidRPr="001B1679">
              <w:rPr>
                <w:sz w:val="16"/>
                <w:szCs w:val="16"/>
              </w:rPr>
              <w:t>Pranav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030B86" w14:textId="77777777" w:rsidR="009B546A" w:rsidRPr="001B1679" w:rsidRDefault="009B546A" w:rsidP="00C11620">
            <w:pPr>
              <w:pStyle w:val="TAL"/>
              <w:keepNext w:val="0"/>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DDFA42"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D68315" w14:textId="77777777" w:rsidR="009B546A" w:rsidRPr="001B1679" w:rsidRDefault="009B546A" w:rsidP="00C11620">
            <w:pPr>
              <w:pStyle w:val="TAL"/>
              <w:keepNext w:val="0"/>
              <w:rPr>
                <w:sz w:val="16"/>
                <w:szCs w:val="16"/>
              </w:rPr>
            </w:pPr>
            <w:r w:rsidRPr="001B1679">
              <w:rPr>
                <w:sz w:val="16"/>
                <w:szCs w:val="16"/>
              </w:rPr>
              <w:t>3GPPMEMBER</w:t>
            </w:r>
          </w:p>
        </w:tc>
      </w:tr>
      <w:tr w:rsidR="009B546A" w14:paraId="5C4BF56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A5738F"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4F1037" w14:textId="77777777" w:rsidR="009B546A" w:rsidRPr="001B1679" w:rsidRDefault="009B546A" w:rsidP="00C11620">
            <w:pPr>
              <w:pStyle w:val="TAL"/>
              <w:keepNext w:val="0"/>
              <w:rPr>
                <w:sz w:val="16"/>
                <w:szCs w:val="16"/>
              </w:rPr>
            </w:pPr>
            <w:r w:rsidRPr="001B1679">
              <w:rPr>
                <w:sz w:val="16"/>
                <w:szCs w:val="16"/>
              </w:rPr>
              <w:t>Jian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2DCA98" w14:textId="77777777" w:rsidR="009B546A" w:rsidRPr="001B1679" w:rsidRDefault="009B546A" w:rsidP="00C11620">
            <w:pPr>
              <w:pStyle w:val="TAL"/>
              <w:keepNext w:val="0"/>
              <w:rPr>
                <w:sz w:val="16"/>
                <w:szCs w:val="16"/>
              </w:rPr>
            </w:pPr>
            <w:r w:rsidRPr="001B1679">
              <w:rPr>
                <w:sz w:val="16"/>
                <w:szCs w:val="16"/>
              </w:rPr>
              <w:t>Mengzhen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C22766" w14:textId="77777777" w:rsidR="009B546A" w:rsidRPr="001B1679" w:rsidRDefault="009B546A" w:rsidP="00C11620">
            <w:pPr>
              <w:pStyle w:val="TAL"/>
              <w:keepNext w:val="0"/>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6E496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02A3A0" w14:textId="77777777" w:rsidR="009B546A" w:rsidRPr="001B1679" w:rsidRDefault="009B546A" w:rsidP="00C11620">
            <w:pPr>
              <w:pStyle w:val="TAL"/>
              <w:keepNext w:val="0"/>
              <w:rPr>
                <w:sz w:val="16"/>
                <w:szCs w:val="16"/>
              </w:rPr>
            </w:pPr>
            <w:r w:rsidRPr="001B1679">
              <w:rPr>
                <w:sz w:val="16"/>
                <w:szCs w:val="16"/>
              </w:rPr>
              <w:t>3GPPMEMBER</w:t>
            </w:r>
          </w:p>
        </w:tc>
      </w:tr>
      <w:tr w:rsidR="009B546A" w14:paraId="6AB32CB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119CA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B3634B" w14:textId="77777777" w:rsidR="009B546A" w:rsidRPr="001B1679" w:rsidRDefault="009B546A" w:rsidP="00C11620">
            <w:pPr>
              <w:pStyle w:val="TAL"/>
              <w:keepNext w:val="0"/>
              <w:rPr>
                <w:sz w:val="16"/>
                <w:szCs w:val="16"/>
              </w:rPr>
            </w:pPr>
            <w:r w:rsidRPr="001B1679">
              <w:rPr>
                <w:sz w:val="16"/>
                <w:szCs w:val="16"/>
              </w:rPr>
              <w:t>Jiang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F53006" w14:textId="77777777" w:rsidR="009B546A" w:rsidRPr="001B1679" w:rsidRDefault="009B546A" w:rsidP="00C11620">
            <w:pPr>
              <w:pStyle w:val="TAL"/>
              <w:keepNext w:val="0"/>
              <w:rPr>
                <w:sz w:val="16"/>
                <w:szCs w:val="16"/>
              </w:rPr>
            </w:pPr>
            <w:r w:rsidRPr="001B1679">
              <w:rPr>
                <w:sz w:val="16"/>
                <w:szCs w:val="16"/>
              </w:rPr>
              <w:t>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405915" w14:textId="77777777" w:rsidR="009B546A" w:rsidRPr="001B1679" w:rsidRDefault="009B546A" w:rsidP="00C11620">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A63AB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267DC2" w14:textId="77777777" w:rsidR="009B546A" w:rsidRPr="001B1679" w:rsidRDefault="009B546A" w:rsidP="00C11620">
            <w:pPr>
              <w:pStyle w:val="TAL"/>
              <w:keepNext w:val="0"/>
              <w:rPr>
                <w:sz w:val="16"/>
                <w:szCs w:val="16"/>
              </w:rPr>
            </w:pPr>
            <w:r w:rsidRPr="001B1679">
              <w:rPr>
                <w:sz w:val="16"/>
                <w:szCs w:val="16"/>
              </w:rPr>
              <w:t>3GPPMEMBER</w:t>
            </w:r>
          </w:p>
        </w:tc>
      </w:tr>
      <w:tr w:rsidR="009B546A" w14:paraId="2EEAE71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C6DC3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FA25BB" w14:textId="77777777" w:rsidR="009B546A" w:rsidRPr="001B1679" w:rsidRDefault="009B546A" w:rsidP="00C11620">
            <w:pPr>
              <w:pStyle w:val="TAL"/>
              <w:keepNext w:val="0"/>
              <w:rPr>
                <w:sz w:val="16"/>
                <w:szCs w:val="16"/>
              </w:rPr>
            </w:pPr>
            <w:r w:rsidRPr="001B1679">
              <w:rPr>
                <w:sz w:val="16"/>
                <w:szCs w:val="16"/>
              </w:rPr>
              <w:t>Kadiri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86605C" w14:textId="77777777" w:rsidR="009B546A" w:rsidRPr="001B1679" w:rsidRDefault="009B546A" w:rsidP="00C11620">
            <w:pPr>
              <w:pStyle w:val="TAL"/>
              <w:keepNext w:val="0"/>
              <w:rPr>
                <w:sz w:val="16"/>
                <w:szCs w:val="16"/>
              </w:rPr>
            </w:pPr>
            <w:r w:rsidRPr="001B1679">
              <w:rPr>
                <w:sz w:val="16"/>
                <w:szCs w:val="16"/>
              </w:rPr>
              <w:t>Veera Prasada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B72B4" w14:textId="77777777" w:rsidR="009B546A" w:rsidRPr="001B1679" w:rsidRDefault="009B546A" w:rsidP="00C11620">
            <w:pPr>
              <w:pStyle w:val="TAL"/>
              <w:keepNext w:val="0"/>
              <w:rPr>
                <w:sz w:val="16"/>
                <w:szCs w:val="16"/>
              </w:rPr>
            </w:pPr>
            <w:r w:rsidRPr="001B1679">
              <w:rPr>
                <w:sz w:val="16"/>
                <w:szCs w:val="16"/>
              </w:rPr>
              <w:t>Qualcomm Israel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DC2F9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1AA9A5" w14:textId="77777777" w:rsidR="009B546A" w:rsidRPr="001B1679" w:rsidRDefault="009B546A" w:rsidP="00C11620">
            <w:pPr>
              <w:pStyle w:val="TAL"/>
              <w:keepNext w:val="0"/>
              <w:rPr>
                <w:sz w:val="16"/>
                <w:szCs w:val="16"/>
              </w:rPr>
            </w:pPr>
            <w:r w:rsidRPr="001B1679">
              <w:rPr>
                <w:sz w:val="16"/>
                <w:szCs w:val="16"/>
              </w:rPr>
              <w:t>3GPPMEMBER</w:t>
            </w:r>
          </w:p>
        </w:tc>
      </w:tr>
      <w:tr w:rsidR="009B546A" w14:paraId="2DF9E06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B080DA"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4BEBB6" w14:textId="77777777" w:rsidR="009B546A" w:rsidRPr="001B1679" w:rsidRDefault="009B546A" w:rsidP="00C11620">
            <w:pPr>
              <w:pStyle w:val="TAL"/>
              <w:keepNext w:val="0"/>
              <w:rPr>
                <w:sz w:val="16"/>
                <w:szCs w:val="16"/>
              </w:rPr>
            </w:pPr>
            <w:r w:rsidRPr="001B1679">
              <w:rPr>
                <w:sz w:val="16"/>
                <w:szCs w:val="16"/>
              </w:rPr>
              <w:t>Karls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9E67A8" w14:textId="77777777" w:rsidR="009B546A" w:rsidRPr="001B1679" w:rsidRDefault="009B546A" w:rsidP="00C11620">
            <w:pPr>
              <w:pStyle w:val="TAL"/>
              <w:keepNext w:val="0"/>
              <w:rPr>
                <w:sz w:val="16"/>
                <w:szCs w:val="16"/>
              </w:rPr>
            </w:pPr>
            <w:r w:rsidRPr="001B1679">
              <w:rPr>
                <w:sz w:val="16"/>
                <w:szCs w:val="16"/>
              </w:rPr>
              <w:t>Ingolf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FB56E7" w14:textId="77777777" w:rsidR="009B546A" w:rsidRPr="001B1679" w:rsidRDefault="009B546A" w:rsidP="00C11620">
            <w:pPr>
              <w:pStyle w:val="TAL"/>
              <w:keepNext w:val="0"/>
              <w:rPr>
                <w:sz w:val="16"/>
                <w:szCs w:val="16"/>
              </w:rPr>
            </w:pPr>
            <w:r w:rsidRPr="001B1679">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418F3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21279F" w14:textId="77777777" w:rsidR="009B546A" w:rsidRPr="001B1679" w:rsidRDefault="009B546A" w:rsidP="00C11620">
            <w:pPr>
              <w:pStyle w:val="TAL"/>
              <w:keepNext w:val="0"/>
              <w:rPr>
                <w:sz w:val="16"/>
                <w:szCs w:val="16"/>
              </w:rPr>
            </w:pPr>
            <w:r w:rsidRPr="001B1679">
              <w:rPr>
                <w:sz w:val="16"/>
                <w:szCs w:val="16"/>
              </w:rPr>
              <w:t>3GPPMEMBER</w:t>
            </w:r>
          </w:p>
        </w:tc>
      </w:tr>
      <w:tr w:rsidR="009B546A" w14:paraId="3217305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22502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6A546B" w14:textId="77777777" w:rsidR="009B546A" w:rsidRPr="001B1679" w:rsidRDefault="009B546A" w:rsidP="00C11620">
            <w:pPr>
              <w:pStyle w:val="TAL"/>
              <w:keepNext w:val="0"/>
              <w:rPr>
                <w:sz w:val="16"/>
                <w:szCs w:val="16"/>
              </w:rPr>
            </w:pPr>
            <w:r w:rsidRPr="001B1679">
              <w:rPr>
                <w:sz w:val="16"/>
                <w:szCs w:val="16"/>
              </w:rPr>
              <w:t>Koersten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355BB3" w14:textId="77777777" w:rsidR="009B546A" w:rsidRPr="001B1679" w:rsidRDefault="009B546A" w:rsidP="00C11620">
            <w:pPr>
              <w:pStyle w:val="TAL"/>
              <w:keepNext w:val="0"/>
              <w:rPr>
                <w:sz w:val="16"/>
                <w:szCs w:val="16"/>
              </w:rPr>
            </w:pPr>
            <w:r w:rsidRPr="001B1679">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0B98CD" w14:textId="77777777" w:rsidR="009B546A" w:rsidRPr="001B1679" w:rsidRDefault="009B546A" w:rsidP="00C11620">
            <w:pPr>
              <w:pStyle w:val="TAL"/>
              <w:keepNext w:val="0"/>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F1C1D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A67659" w14:textId="77777777" w:rsidR="009B546A" w:rsidRPr="001B1679" w:rsidRDefault="009B546A" w:rsidP="00C11620">
            <w:pPr>
              <w:pStyle w:val="TAL"/>
              <w:keepNext w:val="0"/>
              <w:rPr>
                <w:sz w:val="16"/>
                <w:szCs w:val="16"/>
              </w:rPr>
            </w:pPr>
            <w:r w:rsidRPr="001B1679">
              <w:rPr>
                <w:sz w:val="16"/>
                <w:szCs w:val="16"/>
              </w:rPr>
              <w:t>3GPPMEMBER</w:t>
            </w:r>
          </w:p>
        </w:tc>
      </w:tr>
      <w:tr w:rsidR="009B546A" w14:paraId="576659F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A644A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A5C791" w14:textId="77777777" w:rsidR="009B546A" w:rsidRPr="001B1679" w:rsidRDefault="009B546A" w:rsidP="00C11620">
            <w:pPr>
              <w:pStyle w:val="TAL"/>
              <w:keepNext w:val="0"/>
              <w:rPr>
                <w:sz w:val="16"/>
                <w:szCs w:val="16"/>
              </w:rPr>
            </w:pPr>
            <w:r w:rsidRPr="001B1679">
              <w:rPr>
                <w:sz w:val="16"/>
                <w:szCs w:val="16"/>
              </w:rPr>
              <w:t>Kunz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E5BEEB" w14:textId="77777777" w:rsidR="009B546A" w:rsidRPr="001B1679" w:rsidRDefault="009B546A" w:rsidP="00C11620">
            <w:pPr>
              <w:pStyle w:val="TAL"/>
              <w:keepNext w:val="0"/>
              <w:rPr>
                <w:sz w:val="16"/>
                <w:szCs w:val="16"/>
              </w:rPr>
            </w:pPr>
            <w:r w:rsidRPr="001B1679">
              <w:rPr>
                <w:sz w:val="16"/>
                <w:szCs w:val="16"/>
              </w:rPr>
              <w:t>Andreas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A34E2" w14:textId="77777777" w:rsidR="009B546A" w:rsidRPr="001B1679" w:rsidRDefault="009B546A" w:rsidP="00C11620">
            <w:pPr>
              <w:pStyle w:val="TAL"/>
              <w:keepNext w:val="0"/>
              <w:rPr>
                <w:sz w:val="16"/>
                <w:szCs w:val="16"/>
              </w:rPr>
            </w:pPr>
            <w:r w:rsidRPr="001B1679">
              <w:rPr>
                <w:sz w:val="16"/>
                <w:szCs w:val="16"/>
              </w:rPr>
              <w:t>Lenovo (Beijing)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2B912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6C50D8" w14:textId="77777777" w:rsidR="009B546A" w:rsidRPr="001B1679" w:rsidRDefault="009B546A" w:rsidP="00C11620">
            <w:pPr>
              <w:pStyle w:val="TAL"/>
              <w:keepNext w:val="0"/>
              <w:rPr>
                <w:sz w:val="16"/>
                <w:szCs w:val="16"/>
              </w:rPr>
            </w:pPr>
            <w:r w:rsidRPr="001B1679">
              <w:rPr>
                <w:sz w:val="16"/>
                <w:szCs w:val="16"/>
              </w:rPr>
              <w:t>3GPPMEMBER</w:t>
            </w:r>
          </w:p>
        </w:tc>
      </w:tr>
      <w:tr w:rsidR="009B546A" w14:paraId="11ACA6E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9731E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6323F8"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67B6E3" w14:textId="77777777" w:rsidR="009B546A" w:rsidRPr="001B1679" w:rsidRDefault="009B546A" w:rsidP="00C11620">
            <w:pPr>
              <w:pStyle w:val="TAL"/>
              <w:keepNext w:val="0"/>
              <w:rPr>
                <w:sz w:val="16"/>
                <w:szCs w:val="16"/>
              </w:rPr>
            </w:pPr>
            <w:r w:rsidRPr="001B1679">
              <w:rPr>
                <w:sz w:val="16"/>
                <w:szCs w:val="16"/>
              </w:rPr>
              <w:t>Brian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DFFB7A" w14:textId="77777777" w:rsidR="009B546A" w:rsidRPr="001B1679" w:rsidRDefault="009B546A" w:rsidP="00C11620">
            <w:pPr>
              <w:pStyle w:val="TAL"/>
              <w:keepNext w:val="0"/>
              <w:rPr>
                <w:sz w:val="16"/>
                <w:szCs w:val="16"/>
              </w:rPr>
            </w:pPr>
            <w:r w:rsidRPr="001B1679">
              <w:rPr>
                <w:sz w:val="16"/>
                <w:szCs w:val="16"/>
              </w:rPr>
              <w:t>Dolby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BF6F6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22AF52" w14:textId="77777777" w:rsidR="009B546A" w:rsidRPr="001B1679" w:rsidRDefault="009B546A" w:rsidP="00C11620">
            <w:pPr>
              <w:pStyle w:val="TAL"/>
              <w:keepNext w:val="0"/>
              <w:rPr>
                <w:sz w:val="16"/>
                <w:szCs w:val="16"/>
              </w:rPr>
            </w:pPr>
            <w:r w:rsidRPr="001B1679">
              <w:rPr>
                <w:sz w:val="16"/>
                <w:szCs w:val="16"/>
              </w:rPr>
              <w:t>3GPPMEMBER</w:t>
            </w:r>
          </w:p>
        </w:tc>
      </w:tr>
      <w:tr w:rsidR="009B546A" w14:paraId="0E6167A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8B6B52"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A0F13F"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53CA29" w14:textId="77777777" w:rsidR="009B546A" w:rsidRPr="001B1679" w:rsidRDefault="009B546A" w:rsidP="00C11620">
            <w:pPr>
              <w:pStyle w:val="TAL"/>
              <w:keepNext w:val="0"/>
              <w:rPr>
                <w:sz w:val="16"/>
                <w:szCs w:val="16"/>
              </w:rPr>
            </w:pPr>
            <w:r w:rsidRPr="001B1679">
              <w:rPr>
                <w:sz w:val="16"/>
                <w:szCs w:val="16"/>
              </w:rPr>
              <w:t>Hyeyoung Esthel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F83A6" w14:textId="77777777" w:rsidR="009B546A" w:rsidRPr="001B1679" w:rsidRDefault="009B546A" w:rsidP="00C11620">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EA61C7"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B5ED66" w14:textId="77777777" w:rsidR="009B546A" w:rsidRPr="001B1679" w:rsidRDefault="009B546A" w:rsidP="00C11620">
            <w:pPr>
              <w:pStyle w:val="TAL"/>
              <w:keepNext w:val="0"/>
              <w:rPr>
                <w:sz w:val="16"/>
                <w:szCs w:val="16"/>
              </w:rPr>
            </w:pPr>
            <w:r w:rsidRPr="001B1679">
              <w:rPr>
                <w:sz w:val="16"/>
                <w:szCs w:val="16"/>
              </w:rPr>
              <w:t>3GPPORG_REP</w:t>
            </w:r>
          </w:p>
        </w:tc>
      </w:tr>
      <w:tr w:rsidR="009B546A" w14:paraId="5FBCFD7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D2466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E414B2" w14:textId="77777777" w:rsidR="009B546A" w:rsidRPr="001B1679" w:rsidRDefault="009B546A" w:rsidP="00C11620">
            <w:pPr>
              <w:pStyle w:val="TAL"/>
              <w:keepNext w:val="0"/>
              <w:rPr>
                <w:sz w:val="16"/>
                <w:szCs w:val="16"/>
              </w:rPr>
            </w:pPr>
            <w:r w:rsidRPr="001B1679">
              <w:rPr>
                <w:sz w:val="16"/>
                <w:szCs w:val="16"/>
              </w:rPr>
              <w:t>Lei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FAAF62" w14:textId="77777777" w:rsidR="009B546A" w:rsidRPr="001B1679" w:rsidRDefault="009B546A" w:rsidP="00C11620">
            <w:pPr>
              <w:pStyle w:val="TAL"/>
              <w:keepNext w:val="0"/>
              <w:rPr>
                <w:sz w:val="16"/>
                <w:szCs w:val="16"/>
              </w:rPr>
            </w:pPr>
            <w:r w:rsidRPr="001B1679">
              <w:rPr>
                <w:sz w:val="16"/>
                <w:szCs w:val="16"/>
              </w:rPr>
              <w:t>Yixue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26F75B" w14:textId="77777777" w:rsidR="009B546A" w:rsidRPr="001B1679" w:rsidRDefault="009B546A" w:rsidP="00C11620">
            <w:pPr>
              <w:pStyle w:val="TAL"/>
              <w:keepNext w:val="0"/>
              <w:rPr>
                <w:sz w:val="16"/>
                <w:szCs w:val="16"/>
              </w:rPr>
            </w:pPr>
            <w:r w:rsidRPr="001B1679">
              <w:rPr>
                <w:sz w:val="16"/>
                <w:szCs w:val="16"/>
              </w:rPr>
              <w:t>Tencent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EC0CB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B18EB8" w14:textId="77777777" w:rsidR="009B546A" w:rsidRPr="001B1679" w:rsidRDefault="009B546A" w:rsidP="00C11620">
            <w:pPr>
              <w:pStyle w:val="TAL"/>
              <w:keepNext w:val="0"/>
              <w:rPr>
                <w:sz w:val="16"/>
                <w:szCs w:val="16"/>
              </w:rPr>
            </w:pPr>
            <w:r w:rsidRPr="001B1679">
              <w:rPr>
                <w:sz w:val="16"/>
                <w:szCs w:val="16"/>
              </w:rPr>
              <w:t>3GPPMEMBER</w:t>
            </w:r>
          </w:p>
        </w:tc>
      </w:tr>
      <w:tr w:rsidR="009B546A" w14:paraId="671CF58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538E4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86E6EE" w14:textId="77777777" w:rsidR="009B546A" w:rsidRPr="001B1679" w:rsidRDefault="009B546A" w:rsidP="00C11620">
            <w:pPr>
              <w:pStyle w:val="TAL"/>
              <w:keepNext w:val="0"/>
              <w:rPr>
                <w:sz w:val="16"/>
                <w:szCs w:val="16"/>
              </w:rPr>
            </w:pPr>
            <w:r w:rsidRPr="001B1679">
              <w:rPr>
                <w:sz w:val="16"/>
                <w:szCs w:val="16"/>
              </w:rPr>
              <w:t>Leisse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5612E6" w14:textId="77777777" w:rsidR="009B546A" w:rsidRPr="001B1679" w:rsidRDefault="009B546A" w:rsidP="00C11620">
            <w:pPr>
              <w:pStyle w:val="TAL"/>
              <w:keepNext w:val="0"/>
              <w:rPr>
                <w:sz w:val="16"/>
                <w:szCs w:val="16"/>
              </w:rPr>
            </w:pPr>
            <w:r w:rsidRPr="001B1679">
              <w:rPr>
                <w:sz w:val="16"/>
                <w:szCs w:val="16"/>
              </w:rPr>
              <w:t>Volker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1FE49D" w14:textId="77777777" w:rsidR="009B546A" w:rsidRPr="001B1679" w:rsidRDefault="009B546A" w:rsidP="00C11620">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92137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0140BA" w14:textId="77777777" w:rsidR="009B546A" w:rsidRPr="001B1679" w:rsidRDefault="009B546A" w:rsidP="00C11620">
            <w:pPr>
              <w:pStyle w:val="TAL"/>
              <w:keepNext w:val="0"/>
              <w:rPr>
                <w:sz w:val="16"/>
                <w:szCs w:val="16"/>
              </w:rPr>
            </w:pPr>
            <w:r w:rsidRPr="001B1679">
              <w:rPr>
                <w:sz w:val="16"/>
                <w:szCs w:val="16"/>
              </w:rPr>
              <w:t>3GPPMEMBER</w:t>
            </w:r>
          </w:p>
        </w:tc>
      </w:tr>
      <w:tr w:rsidR="009B546A" w14:paraId="0698EA0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03898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C06300" w14:textId="77777777" w:rsidR="009B546A" w:rsidRPr="001B1679" w:rsidRDefault="009B546A" w:rsidP="00C11620">
            <w:pPr>
              <w:pStyle w:val="TAL"/>
              <w:keepNext w:val="0"/>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A2D81B" w14:textId="77777777" w:rsidR="009B546A" w:rsidRPr="001B1679" w:rsidRDefault="009B546A" w:rsidP="00C11620">
            <w:pPr>
              <w:pStyle w:val="TAL"/>
              <w:keepNext w:val="0"/>
              <w:rPr>
                <w:sz w:val="16"/>
                <w:szCs w:val="16"/>
              </w:rPr>
            </w:pPr>
            <w:r w:rsidRPr="001B1679">
              <w:rPr>
                <w:sz w:val="16"/>
                <w:szCs w:val="16"/>
              </w:rPr>
              <w:t>Zhendong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496D3B" w14:textId="77777777" w:rsidR="009B546A" w:rsidRPr="001B1679" w:rsidRDefault="009B546A" w:rsidP="00C11620">
            <w:pPr>
              <w:pStyle w:val="TAL"/>
              <w:keepNext w:val="0"/>
              <w:rPr>
                <w:sz w:val="16"/>
                <w:szCs w:val="16"/>
              </w:rPr>
            </w:pPr>
            <w:r w:rsidRPr="001B1679">
              <w:rPr>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F0601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A2AB79" w14:textId="77777777" w:rsidR="009B546A" w:rsidRPr="001B1679" w:rsidRDefault="009B546A" w:rsidP="00C11620">
            <w:pPr>
              <w:pStyle w:val="TAL"/>
              <w:keepNext w:val="0"/>
              <w:rPr>
                <w:sz w:val="16"/>
                <w:szCs w:val="16"/>
              </w:rPr>
            </w:pPr>
            <w:r w:rsidRPr="001B1679">
              <w:rPr>
                <w:sz w:val="16"/>
                <w:szCs w:val="16"/>
              </w:rPr>
              <w:t>3GPPMEMBER</w:t>
            </w:r>
          </w:p>
        </w:tc>
      </w:tr>
      <w:tr w:rsidR="009B546A" w14:paraId="54E7973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5689F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F7EC3A" w14:textId="77777777" w:rsidR="009B546A" w:rsidRPr="001B1679" w:rsidRDefault="009B546A" w:rsidP="00C11620">
            <w:pPr>
              <w:pStyle w:val="TAL"/>
              <w:keepNext w:val="0"/>
              <w:rPr>
                <w:sz w:val="16"/>
                <w:szCs w:val="16"/>
              </w:rPr>
            </w:pPr>
            <w:r w:rsidRPr="001B1679">
              <w:rPr>
                <w:sz w:val="16"/>
                <w:szCs w:val="16"/>
              </w:rPr>
              <w:t>Liao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2E2D95" w14:textId="77777777" w:rsidR="009B546A" w:rsidRPr="001B1679" w:rsidRDefault="009B546A" w:rsidP="00C11620">
            <w:pPr>
              <w:pStyle w:val="TAL"/>
              <w:keepNext w:val="0"/>
              <w:rPr>
                <w:sz w:val="16"/>
                <w:szCs w:val="16"/>
              </w:rPr>
            </w:pPr>
            <w:r w:rsidRPr="001B1679">
              <w:rPr>
                <w:sz w:val="16"/>
                <w:szCs w:val="16"/>
              </w:rPr>
              <w:t>Ellen 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979608" w14:textId="77777777" w:rsidR="009B546A" w:rsidRPr="001B1679" w:rsidRDefault="009B546A" w:rsidP="00C11620">
            <w:pPr>
              <w:pStyle w:val="TAL"/>
              <w:keepNext w:val="0"/>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636FC5"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C3C19E" w14:textId="77777777" w:rsidR="009B546A" w:rsidRPr="001B1679" w:rsidRDefault="009B546A" w:rsidP="00C11620">
            <w:pPr>
              <w:pStyle w:val="TAL"/>
              <w:keepNext w:val="0"/>
              <w:rPr>
                <w:sz w:val="16"/>
                <w:szCs w:val="16"/>
              </w:rPr>
            </w:pPr>
            <w:r w:rsidRPr="001B1679">
              <w:rPr>
                <w:sz w:val="16"/>
                <w:szCs w:val="16"/>
              </w:rPr>
              <w:t>3GPPMEMBER</w:t>
            </w:r>
          </w:p>
        </w:tc>
      </w:tr>
      <w:tr w:rsidR="009B546A" w14:paraId="19BE663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A0605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9C90CB" w14:textId="77777777" w:rsidR="009B546A" w:rsidRPr="001B1679" w:rsidRDefault="009B546A" w:rsidP="00C11620">
            <w:pPr>
              <w:pStyle w:val="TAL"/>
              <w:keepNext w:val="0"/>
              <w:rPr>
                <w:sz w:val="16"/>
                <w:szCs w:val="16"/>
              </w:rPr>
            </w:pPr>
            <w:r w:rsidRPr="001B1679">
              <w:rPr>
                <w:sz w:val="16"/>
                <w:szCs w:val="16"/>
              </w:rPr>
              <w:t>Liao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6B9582" w14:textId="77777777" w:rsidR="009B546A" w:rsidRPr="001B1679" w:rsidRDefault="009B546A" w:rsidP="00C11620">
            <w:pPr>
              <w:pStyle w:val="TAL"/>
              <w:keepNext w:val="0"/>
              <w:rPr>
                <w:sz w:val="16"/>
                <w:szCs w:val="16"/>
              </w:rPr>
            </w:pPr>
            <w:r w:rsidRPr="001B1679">
              <w:rPr>
                <w:sz w:val="16"/>
                <w:szCs w:val="16"/>
              </w:rPr>
              <w:t>Junle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538D4C" w14:textId="77777777" w:rsidR="009B546A" w:rsidRPr="001B1679" w:rsidRDefault="009B546A" w:rsidP="00C11620">
            <w:pPr>
              <w:pStyle w:val="TAL"/>
              <w:keepNext w:val="0"/>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6053D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7CE732" w14:textId="77777777" w:rsidR="009B546A" w:rsidRPr="001B1679" w:rsidRDefault="009B546A" w:rsidP="00C11620">
            <w:pPr>
              <w:pStyle w:val="TAL"/>
              <w:keepNext w:val="0"/>
              <w:rPr>
                <w:sz w:val="16"/>
                <w:szCs w:val="16"/>
              </w:rPr>
            </w:pPr>
            <w:r w:rsidRPr="001B1679">
              <w:rPr>
                <w:sz w:val="16"/>
                <w:szCs w:val="16"/>
              </w:rPr>
              <w:t>3GPPMEMBER</w:t>
            </w:r>
          </w:p>
        </w:tc>
      </w:tr>
      <w:tr w:rsidR="009B546A" w14:paraId="23E185B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64525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B72E23" w14:textId="77777777" w:rsidR="009B546A" w:rsidRPr="001B1679" w:rsidRDefault="009B546A" w:rsidP="00C11620">
            <w:pPr>
              <w:pStyle w:val="TAL"/>
              <w:keepNext w:val="0"/>
              <w:rPr>
                <w:sz w:val="16"/>
                <w:szCs w:val="16"/>
              </w:rPr>
            </w:pPr>
            <w:r w:rsidRPr="001B1679">
              <w:rPr>
                <w:sz w:val="16"/>
                <w:szCs w:val="16"/>
              </w:rPr>
              <w:t>Liebhart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71FBD0" w14:textId="77777777" w:rsidR="009B546A" w:rsidRPr="001B1679" w:rsidRDefault="009B546A" w:rsidP="00C11620">
            <w:pPr>
              <w:pStyle w:val="TAL"/>
              <w:keepNext w:val="0"/>
              <w:rPr>
                <w:sz w:val="16"/>
                <w:szCs w:val="16"/>
              </w:rPr>
            </w:pPr>
            <w:r w:rsidRPr="001B1679">
              <w:rPr>
                <w:sz w:val="16"/>
                <w:szCs w:val="16"/>
              </w:rPr>
              <w:t>Rainer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D62138" w14:textId="77777777" w:rsidR="009B546A" w:rsidRPr="001B1679" w:rsidRDefault="009B546A" w:rsidP="00C11620">
            <w:pPr>
              <w:pStyle w:val="TAL"/>
              <w:keepNext w:val="0"/>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C5463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22D8BD" w14:textId="77777777" w:rsidR="009B546A" w:rsidRPr="001B1679" w:rsidRDefault="009B546A" w:rsidP="00C11620">
            <w:pPr>
              <w:pStyle w:val="TAL"/>
              <w:keepNext w:val="0"/>
              <w:rPr>
                <w:sz w:val="16"/>
                <w:szCs w:val="16"/>
              </w:rPr>
            </w:pPr>
            <w:r w:rsidRPr="001B1679">
              <w:rPr>
                <w:sz w:val="16"/>
                <w:szCs w:val="16"/>
              </w:rPr>
              <w:t>3GPPMEMBER</w:t>
            </w:r>
          </w:p>
        </w:tc>
      </w:tr>
      <w:tr w:rsidR="009B546A" w14:paraId="2B0B8C8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D3295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E53450"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14AEC4" w14:textId="77777777" w:rsidR="009B546A" w:rsidRPr="001B1679" w:rsidRDefault="009B546A" w:rsidP="00C11620">
            <w:pPr>
              <w:pStyle w:val="TAL"/>
              <w:keepNext w:val="0"/>
              <w:rPr>
                <w:sz w:val="16"/>
                <w:szCs w:val="16"/>
              </w:rPr>
            </w:pPr>
            <w:r w:rsidRPr="001B1679">
              <w:rPr>
                <w:sz w:val="16"/>
                <w:szCs w:val="16"/>
              </w:rPr>
              <w:t>Haitao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81568A" w14:textId="77777777" w:rsidR="009B546A" w:rsidRPr="001B1679" w:rsidRDefault="009B546A" w:rsidP="00C11620">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E1D4F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B39943" w14:textId="77777777" w:rsidR="009B546A" w:rsidRPr="001B1679" w:rsidRDefault="009B546A" w:rsidP="00C11620">
            <w:pPr>
              <w:pStyle w:val="TAL"/>
              <w:keepNext w:val="0"/>
              <w:rPr>
                <w:sz w:val="16"/>
                <w:szCs w:val="16"/>
              </w:rPr>
            </w:pPr>
            <w:r w:rsidRPr="001B1679">
              <w:rPr>
                <w:sz w:val="16"/>
                <w:szCs w:val="16"/>
              </w:rPr>
              <w:t>3GPPMEMBER</w:t>
            </w:r>
          </w:p>
        </w:tc>
      </w:tr>
      <w:tr w:rsidR="009B546A" w14:paraId="6A40417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1A4A04"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965FC9"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E55DE2" w14:textId="77777777" w:rsidR="009B546A" w:rsidRPr="001B1679" w:rsidRDefault="009B546A" w:rsidP="00C11620">
            <w:pPr>
              <w:pStyle w:val="TAL"/>
              <w:keepNext w:val="0"/>
              <w:rPr>
                <w:sz w:val="16"/>
                <w:szCs w:val="16"/>
              </w:rPr>
            </w:pPr>
            <w:r w:rsidRPr="001B1679">
              <w:rPr>
                <w:sz w:val="16"/>
                <w:szCs w:val="16"/>
              </w:rPr>
              <w:t>Mengmeng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4FAC54" w14:textId="77777777" w:rsidR="009B546A" w:rsidRPr="001B1679" w:rsidRDefault="009B546A" w:rsidP="00C11620">
            <w:pPr>
              <w:pStyle w:val="TAL"/>
              <w:keepNext w:val="0"/>
              <w:rPr>
                <w:sz w:val="16"/>
                <w:szCs w:val="16"/>
              </w:rPr>
            </w:pPr>
            <w:r w:rsidRPr="001B1679">
              <w:rPr>
                <w:sz w:val="16"/>
                <w:szCs w:val="16"/>
              </w:rPr>
              <w:t>Zhejiang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92C47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88F588" w14:textId="77777777" w:rsidR="009B546A" w:rsidRPr="001B1679" w:rsidRDefault="009B546A" w:rsidP="00C11620">
            <w:pPr>
              <w:pStyle w:val="TAL"/>
              <w:keepNext w:val="0"/>
              <w:rPr>
                <w:sz w:val="16"/>
                <w:szCs w:val="16"/>
              </w:rPr>
            </w:pPr>
            <w:r w:rsidRPr="001B1679">
              <w:rPr>
                <w:sz w:val="16"/>
                <w:szCs w:val="16"/>
              </w:rPr>
              <w:t>3GPPMEMBER</w:t>
            </w:r>
          </w:p>
        </w:tc>
      </w:tr>
      <w:tr w:rsidR="009B546A" w14:paraId="2095D83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1D458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0051B0" w14:textId="77777777" w:rsidR="009B546A" w:rsidRPr="001B1679" w:rsidRDefault="009B546A" w:rsidP="00C11620">
            <w:pPr>
              <w:pStyle w:val="TAL"/>
              <w:keepNext w:val="0"/>
              <w:rPr>
                <w:sz w:val="16"/>
                <w:szCs w:val="16"/>
              </w:rPr>
            </w:pPr>
            <w:r w:rsidRPr="001B1679">
              <w:rPr>
                <w:sz w:val="16"/>
                <w:szCs w:val="16"/>
              </w:rPr>
              <w:t>Lu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4A8F07" w14:textId="77777777" w:rsidR="009B546A" w:rsidRPr="001B1679" w:rsidRDefault="009B546A" w:rsidP="00C11620">
            <w:pPr>
              <w:pStyle w:val="TAL"/>
              <w:keepNext w:val="0"/>
              <w:rPr>
                <w:sz w:val="16"/>
                <w:szCs w:val="16"/>
              </w:rPr>
            </w:pPr>
            <w:r w:rsidRPr="001B1679">
              <w:rPr>
                <w:sz w:val="16"/>
                <w:szCs w:val="16"/>
              </w:rPr>
              <w:t>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5DBAF7" w14:textId="77777777" w:rsidR="009B546A" w:rsidRPr="001B1679" w:rsidRDefault="009B546A" w:rsidP="00C11620">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DA4AC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73A535" w14:textId="77777777" w:rsidR="009B546A" w:rsidRPr="001B1679" w:rsidRDefault="009B546A" w:rsidP="00C11620">
            <w:pPr>
              <w:pStyle w:val="TAL"/>
              <w:keepNext w:val="0"/>
              <w:rPr>
                <w:sz w:val="16"/>
                <w:szCs w:val="16"/>
              </w:rPr>
            </w:pPr>
            <w:r w:rsidRPr="001B1679">
              <w:rPr>
                <w:sz w:val="16"/>
                <w:szCs w:val="16"/>
              </w:rPr>
              <w:t>3GPPMEMBER</w:t>
            </w:r>
          </w:p>
        </w:tc>
      </w:tr>
      <w:tr w:rsidR="009B546A" w14:paraId="6FCA054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93A5E5"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5010B7" w14:textId="77777777" w:rsidR="009B546A" w:rsidRPr="001B1679" w:rsidRDefault="009B546A" w:rsidP="00C11620">
            <w:pPr>
              <w:pStyle w:val="TAL"/>
              <w:keepNext w:val="0"/>
              <w:rPr>
                <w:sz w:val="16"/>
                <w:szCs w:val="16"/>
              </w:rPr>
            </w:pPr>
            <w:r w:rsidRPr="001B1679">
              <w:rPr>
                <w:sz w:val="16"/>
                <w:szCs w:val="16"/>
              </w:rPr>
              <w:t>Luan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9E241B" w14:textId="77777777" w:rsidR="009B546A" w:rsidRPr="001B1679" w:rsidRDefault="009B546A" w:rsidP="00C11620">
            <w:pPr>
              <w:pStyle w:val="TAL"/>
              <w:keepNext w:val="0"/>
              <w:rPr>
                <w:sz w:val="16"/>
                <w:szCs w:val="16"/>
              </w:rPr>
            </w:pPr>
            <w:r w:rsidRPr="001B1679">
              <w:rPr>
                <w:sz w:val="16"/>
                <w:szCs w:val="16"/>
              </w:rPr>
              <w:t>Xiaoxu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DC01A9" w14:textId="77777777" w:rsidR="009B546A" w:rsidRPr="001B1679" w:rsidRDefault="009B546A" w:rsidP="00C11620">
            <w:pPr>
              <w:pStyle w:val="TAL"/>
              <w:keepNext w:val="0"/>
              <w:rPr>
                <w:sz w:val="16"/>
                <w:szCs w:val="16"/>
              </w:rPr>
            </w:pPr>
            <w:r w:rsidRPr="001B1679">
              <w:rPr>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38B94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292054" w14:textId="77777777" w:rsidR="009B546A" w:rsidRPr="001B1679" w:rsidRDefault="009B546A" w:rsidP="00C11620">
            <w:pPr>
              <w:pStyle w:val="TAL"/>
              <w:keepNext w:val="0"/>
              <w:rPr>
                <w:sz w:val="16"/>
                <w:szCs w:val="16"/>
              </w:rPr>
            </w:pPr>
            <w:r w:rsidRPr="001B1679">
              <w:rPr>
                <w:sz w:val="16"/>
                <w:szCs w:val="16"/>
              </w:rPr>
              <w:t>3GPPMEMBER</w:t>
            </w:r>
          </w:p>
        </w:tc>
      </w:tr>
      <w:tr w:rsidR="009B546A" w14:paraId="4CCC271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38D7D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BE5BA9" w14:textId="77777777" w:rsidR="009B546A" w:rsidRPr="001B1679" w:rsidRDefault="009B546A" w:rsidP="00C11620">
            <w:pPr>
              <w:pStyle w:val="TAL"/>
              <w:keepNext w:val="0"/>
              <w:rPr>
                <w:sz w:val="16"/>
                <w:szCs w:val="16"/>
              </w:rPr>
            </w:pPr>
            <w:r w:rsidRPr="001B1679">
              <w:rPr>
                <w:sz w:val="16"/>
                <w:szCs w:val="16"/>
              </w:rPr>
              <w:t>Ly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CF071C" w14:textId="77777777" w:rsidR="009B546A" w:rsidRPr="001B1679" w:rsidRDefault="009B546A" w:rsidP="00C11620">
            <w:pPr>
              <w:pStyle w:val="TAL"/>
              <w:keepNext w:val="0"/>
              <w:rPr>
                <w:sz w:val="16"/>
                <w:szCs w:val="16"/>
              </w:rPr>
            </w:pPr>
            <w:r w:rsidRPr="001B1679">
              <w:rPr>
                <w:sz w:val="16"/>
                <w:szCs w:val="16"/>
              </w:rPr>
              <w:t>Quang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509728" w14:textId="77777777" w:rsidR="009B546A" w:rsidRPr="001B1679" w:rsidRDefault="009B546A" w:rsidP="00C11620">
            <w:pPr>
              <w:pStyle w:val="TAL"/>
              <w:keepNext w:val="0"/>
              <w:rPr>
                <w:sz w:val="16"/>
                <w:szCs w:val="16"/>
              </w:rPr>
            </w:pPr>
            <w:r w:rsidRPr="001B1679">
              <w:rPr>
                <w:sz w:val="16"/>
                <w:szCs w:val="16"/>
              </w:rPr>
              <w:t>Convida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C3DF8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622903" w14:textId="77777777" w:rsidR="009B546A" w:rsidRPr="001B1679" w:rsidRDefault="009B546A" w:rsidP="00C11620">
            <w:pPr>
              <w:pStyle w:val="TAL"/>
              <w:keepNext w:val="0"/>
              <w:rPr>
                <w:sz w:val="16"/>
                <w:szCs w:val="16"/>
              </w:rPr>
            </w:pPr>
            <w:r w:rsidRPr="001B1679">
              <w:rPr>
                <w:sz w:val="16"/>
                <w:szCs w:val="16"/>
              </w:rPr>
              <w:t>3GPPMEMBER</w:t>
            </w:r>
          </w:p>
        </w:tc>
      </w:tr>
      <w:tr w:rsidR="009B546A" w14:paraId="3B37C61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037BE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B47C98" w14:textId="77777777" w:rsidR="009B546A" w:rsidRPr="001B1679" w:rsidRDefault="009B546A" w:rsidP="00C11620">
            <w:pPr>
              <w:pStyle w:val="TAL"/>
              <w:keepNext w:val="0"/>
              <w:rPr>
                <w:sz w:val="16"/>
                <w:szCs w:val="16"/>
              </w:rPr>
            </w:pPr>
            <w:r w:rsidRPr="001B1679">
              <w:rPr>
                <w:sz w:val="16"/>
                <w:szCs w:val="16"/>
              </w:rPr>
              <w:t>M Nair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1CB7D9" w14:textId="77777777" w:rsidR="009B546A" w:rsidRPr="001B1679" w:rsidRDefault="009B546A" w:rsidP="00C11620">
            <w:pPr>
              <w:pStyle w:val="TAL"/>
              <w:keepNext w:val="0"/>
              <w:rPr>
                <w:sz w:val="16"/>
                <w:szCs w:val="16"/>
              </w:rPr>
            </w:pPr>
            <w:r w:rsidRPr="001B1679">
              <w:rPr>
                <w:sz w:val="16"/>
                <w:szCs w:val="16"/>
              </w:rPr>
              <w:t>Prathap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C5D780" w14:textId="77777777" w:rsidR="009B546A" w:rsidRPr="001B1679" w:rsidRDefault="009B546A" w:rsidP="00C11620">
            <w:pPr>
              <w:pStyle w:val="TAL"/>
              <w:keepNext w:val="0"/>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E910E8"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3A7217" w14:textId="77777777" w:rsidR="009B546A" w:rsidRPr="001B1679" w:rsidRDefault="009B546A" w:rsidP="00C11620">
            <w:pPr>
              <w:pStyle w:val="TAL"/>
              <w:keepNext w:val="0"/>
              <w:rPr>
                <w:sz w:val="16"/>
                <w:szCs w:val="16"/>
              </w:rPr>
            </w:pPr>
            <w:r w:rsidRPr="001B1679">
              <w:rPr>
                <w:sz w:val="16"/>
                <w:szCs w:val="16"/>
              </w:rPr>
              <w:t>3GPPGUEST</w:t>
            </w:r>
          </w:p>
        </w:tc>
      </w:tr>
      <w:tr w:rsidR="009B546A" w14:paraId="25CE613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B6D27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B614D3" w14:textId="77777777" w:rsidR="009B546A" w:rsidRPr="001B1679" w:rsidRDefault="009B546A" w:rsidP="00C11620">
            <w:pPr>
              <w:pStyle w:val="TAL"/>
              <w:keepNext w:val="0"/>
              <w:rPr>
                <w:sz w:val="16"/>
                <w:szCs w:val="16"/>
              </w:rPr>
            </w:pPr>
            <w:r w:rsidRPr="001B1679">
              <w:rPr>
                <w:sz w:val="16"/>
                <w:szCs w:val="16"/>
              </w:rPr>
              <w:t>Marco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49AF74" w14:textId="77777777" w:rsidR="009B546A" w:rsidRPr="001B1679" w:rsidRDefault="009B546A" w:rsidP="00C11620">
            <w:pPr>
              <w:pStyle w:val="TAL"/>
              <w:keepNext w:val="0"/>
              <w:rPr>
                <w:sz w:val="16"/>
                <w:szCs w:val="16"/>
              </w:rPr>
            </w:pPr>
            <w:r w:rsidRPr="001B1679">
              <w:rPr>
                <w:sz w:val="16"/>
                <w:szCs w:val="16"/>
              </w:rPr>
              <w:t>Olivier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CD5F2" w14:textId="77777777" w:rsidR="009B546A" w:rsidRPr="001B1679" w:rsidRDefault="009B546A" w:rsidP="00C11620">
            <w:pPr>
              <w:pStyle w:val="TAL"/>
              <w:keepNext w:val="0"/>
              <w:rPr>
                <w:sz w:val="16"/>
                <w:szCs w:val="16"/>
              </w:rPr>
            </w:pPr>
            <w:r w:rsidRPr="001B1679">
              <w:rPr>
                <w:sz w:val="16"/>
                <w:szCs w:val="16"/>
              </w:rPr>
              <w:t>Sequans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0898D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DBD6DA" w14:textId="77777777" w:rsidR="009B546A" w:rsidRPr="001B1679" w:rsidRDefault="009B546A" w:rsidP="00C11620">
            <w:pPr>
              <w:pStyle w:val="TAL"/>
              <w:keepNext w:val="0"/>
              <w:rPr>
                <w:sz w:val="16"/>
                <w:szCs w:val="16"/>
              </w:rPr>
            </w:pPr>
            <w:r w:rsidRPr="001B1679">
              <w:rPr>
                <w:sz w:val="16"/>
                <w:szCs w:val="16"/>
              </w:rPr>
              <w:t>3GPPMEMBER</w:t>
            </w:r>
          </w:p>
        </w:tc>
      </w:tr>
      <w:tr w:rsidR="009B546A" w14:paraId="19B0AE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74EDF8"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DA459F" w14:textId="77777777" w:rsidR="009B546A" w:rsidRPr="001B1679" w:rsidRDefault="009B546A" w:rsidP="00C11620">
            <w:pPr>
              <w:pStyle w:val="TAL"/>
              <w:keepNext w:val="0"/>
              <w:rPr>
                <w:sz w:val="16"/>
                <w:szCs w:val="16"/>
              </w:rPr>
            </w:pPr>
            <w:r w:rsidRPr="001B1679">
              <w:rPr>
                <w:sz w:val="16"/>
                <w:szCs w:val="16"/>
              </w:rPr>
              <w:t>Masuda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ADA86B" w14:textId="77777777" w:rsidR="009B546A" w:rsidRPr="001B1679" w:rsidRDefault="009B546A" w:rsidP="00C11620">
            <w:pPr>
              <w:pStyle w:val="TAL"/>
              <w:keepNext w:val="0"/>
              <w:rPr>
                <w:sz w:val="16"/>
                <w:szCs w:val="16"/>
              </w:rPr>
            </w:pPr>
            <w:r w:rsidRPr="001B1679">
              <w:rPr>
                <w:sz w:val="16"/>
                <w:szCs w:val="16"/>
              </w:rPr>
              <w:t>Hiroyo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2311E6" w14:textId="77777777" w:rsidR="009B546A" w:rsidRPr="001B1679" w:rsidRDefault="009B546A" w:rsidP="00C11620">
            <w:pPr>
              <w:pStyle w:val="TAL"/>
              <w:keepNext w:val="0"/>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72764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314854" w14:textId="77777777" w:rsidR="009B546A" w:rsidRPr="001B1679" w:rsidRDefault="009B546A" w:rsidP="00C11620">
            <w:pPr>
              <w:pStyle w:val="TAL"/>
              <w:keepNext w:val="0"/>
              <w:rPr>
                <w:sz w:val="16"/>
                <w:szCs w:val="16"/>
              </w:rPr>
            </w:pPr>
            <w:r w:rsidRPr="001B1679">
              <w:rPr>
                <w:sz w:val="16"/>
                <w:szCs w:val="16"/>
              </w:rPr>
              <w:t>3GPPMEMBER</w:t>
            </w:r>
          </w:p>
        </w:tc>
      </w:tr>
      <w:tr w:rsidR="009B546A" w14:paraId="4807610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35C5AD"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ED464D" w14:textId="77777777" w:rsidR="009B546A" w:rsidRPr="001B1679" w:rsidRDefault="009B546A" w:rsidP="00C11620">
            <w:pPr>
              <w:pStyle w:val="TAL"/>
              <w:keepNext w:val="0"/>
              <w:rPr>
                <w:sz w:val="16"/>
                <w:szCs w:val="16"/>
              </w:rPr>
            </w:pPr>
            <w:r w:rsidRPr="001B1679">
              <w:rPr>
                <w:sz w:val="16"/>
                <w:szCs w:val="16"/>
              </w:rPr>
              <w:t>Mcmenamy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AEEA9E" w14:textId="77777777" w:rsidR="009B546A" w:rsidRPr="001B1679" w:rsidRDefault="009B546A" w:rsidP="00C11620">
            <w:pPr>
              <w:pStyle w:val="TAL"/>
              <w:keepNext w:val="0"/>
              <w:rPr>
                <w:sz w:val="16"/>
                <w:szCs w:val="16"/>
              </w:rPr>
            </w:pPr>
            <w:r w:rsidRPr="001B1679">
              <w:rPr>
                <w:sz w:val="16"/>
                <w:szCs w:val="16"/>
              </w:rPr>
              <w:t>Jasmina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6B5F94" w14:textId="77777777" w:rsidR="009B546A" w:rsidRPr="001B1679" w:rsidRDefault="009B546A" w:rsidP="00C11620">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3E82BC"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2A5B8F" w14:textId="77777777" w:rsidR="009B546A" w:rsidRPr="001B1679" w:rsidRDefault="009B546A" w:rsidP="00C11620">
            <w:pPr>
              <w:pStyle w:val="TAL"/>
              <w:keepNext w:val="0"/>
              <w:rPr>
                <w:sz w:val="16"/>
                <w:szCs w:val="16"/>
              </w:rPr>
            </w:pPr>
            <w:r w:rsidRPr="001B1679">
              <w:rPr>
                <w:sz w:val="16"/>
                <w:szCs w:val="16"/>
              </w:rPr>
              <w:t>3GPPMEMBER</w:t>
            </w:r>
          </w:p>
        </w:tc>
      </w:tr>
      <w:tr w:rsidR="009B546A" w14:paraId="70B62C9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23235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0F7E80" w14:textId="77777777" w:rsidR="009B546A" w:rsidRPr="001B1679" w:rsidRDefault="009B546A" w:rsidP="00C11620">
            <w:pPr>
              <w:pStyle w:val="TAL"/>
              <w:keepNext w:val="0"/>
              <w:rPr>
                <w:sz w:val="16"/>
                <w:szCs w:val="16"/>
              </w:rPr>
            </w:pPr>
            <w:r w:rsidRPr="001B1679">
              <w:rPr>
                <w:sz w:val="16"/>
                <w:szCs w:val="16"/>
              </w:rPr>
              <w:t>Miyamoto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74A953" w14:textId="77777777" w:rsidR="009B546A" w:rsidRPr="001B1679" w:rsidRDefault="009B546A" w:rsidP="00C11620">
            <w:pPr>
              <w:pStyle w:val="TAL"/>
              <w:keepNext w:val="0"/>
              <w:rPr>
                <w:sz w:val="16"/>
                <w:szCs w:val="16"/>
              </w:rPr>
            </w:pPr>
            <w:r w:rsidRPr="001B1679">
              <w:rPr>
                <w:sz w:val="16"/>
                <w:szCs w:val="16"/>
              </w:rPr>
              <w:t>Yoshihiro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90B12B" w14:textId="77777777" w:rsidR="009B546A" w:rsidRPr="001B1679" w:rsidRDefault="009B546A" w:rsidP="00C11620">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E97431"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1B7723" w14:textId="77777777" w:rsidR="009B546A" w:rsidRPr="001B1679" w:rsidRDefault="009B546A" w:rsidP="00C11620">
            <w:pPr>
              <w:pStyle w:val="TAL"/>
              <w:keepNext w:val="0"/>
              <w:rPr>
                <w:sz w:val="16"/>
                <w:szCs w:val="16"/>
              </w:rPr>
            </w:pPr>
            <w:r w:rsidRPr="001B1679">
              <w:rPr>
                <w:sz w:val="16"/>
                <w:szCs w:val="16"/>
              </w:rPr>
              <w:t>3GPPMEMBER</w:t>
            </w:r>
          </w:p>
        </w:tc>
      </w:tr>
      <w:tr w:rsidR="009B546A" w14:paraId="7AA31FE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7D9838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96E660" w14:textId="77777777" w:rsidR="009B546A" w:rsidRPr="001B1679" w:rsidRDefault="009B546A" w:rsidP="00C11620">
            <w:pPr>
              <w:pStyle w:val="TAL"/>
              <w:keepNext w:val="0"/>
              <w:rPr>
                <w:sz w:val="16"/>
                <w:szCs w:val="16"/>
              </w:rPr>
            </w:pPr>
            <w:r w:rsidRPr="001B1679">
              <w:rPr>
                <w:sz w:val="16"/>
                <w:szCs w:val="16"/>
              </w:rPr>
              <w:t>Mo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10A3AD" w14:textId="77777777" w:rsidR="009B546A" w:rsidRPr="001B1679" w:rsidRDefault="009B546A" w:rsidP="00C11620">
            <w:pPr>
              <w:pStyle w:val="TAL"/>
              <w:keepNext w:val="0"/>
              <w:rPr>
                <w:sz w:val="16"/>
                <w:szCs w:val="16"/>
              </w:rPr>
            </w:pPr>
            <w:r w:rsidRPr="001B1679">
              <w:rPr>
                <w:sz w:val="16"/>
                <w:szCs w:val="16"/>
              </w:rPr>
              <w:t>Zhiwei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640387" w14:textId="77777777" w:rsidR="009B546A" w:rsidRPr="001B1679" w:rsidRDefault="009B546A" w:rsidP="00C11620">
            <w:pPr>
              <w:pStyle w:val="TAL"/>
              <w:keepNext w:val="0"/>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E8508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65EF88" w14:textId="77777777" w:rsidR="009B546A" w:rsidRPr="001B1679" w:rsidRDefault="009B546A" w:rsidP="00C11620">
            <w:pPr>
              <w:pStyle w:val="TAL"/>
              <w:keepNext w:val="0"/>
              <w:rPr>
                <w:sz w:val="16"/>
                <w:szCs w:val="16"/>
              </w:rPr>
            </w:pPr>
            <w:r w:rsidRPr="001B1679">
              <w:rPr>
                <w:sz w:val="16"/>
                <w:szCs w:val="16"/>
              </w:rPr>
              <w:t>3GPPMEMBER</w:t>
            </w:r>
          </w:p>
        </w:tc>
      </w:tr>
      <w:tr w:rsidR="009B546A" w14:paraId="6724367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0CBA1C"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4CBD7C" w14:textId="77777777" w:rsidR="009B546A" w:rsidRPr="001B1679" w:rsidRDefault="009B546A" w:rsidP="00C11620">
            <w:pPr>
              <w:pStyle w:val="TAL"/>
              <w:keepNext w:val="0"/>
              <w:rPr>
                <w:sz w:val="16"/>
                <w:szCs w:val="16"/>
              </w:rPr>
            </w:pPr>
            <w:r w:rsidRPr="001B1679">
              <w:rPr>
                <w:sz w:val="16"/>
                <w:szCs w:val="16"/>
              </w:rPr>
              <w:t>Moon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0DF472" w14:textId="77777777" w:rsidR="009B546A" w:rsidRPr="001B1679" w:rsidRDefault="009B546A" w:rsidP="00C11620">
            <w:pPr>
              <w:pStyle w:val="TAL"/>
              <w:keepNext w:val="0"/>
              <w:rPr>
                <w:sz w:val="16"/>
                <w:szCs w:val="16"/>
              </w:rPr>
            </w:pPr>
            <w:r w:rsidRPr="001B1679">
              <w:rPr>
                <w:sz w:val="16"/>
                <w:szCs w:val="16"/>
              </w:rPr>
              <w:t>Sang-Jun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678E4F" w14:textId="77777777" w:rsidR="009B546A" w:rsidRPr="001B1679" w:rsidRDefault="009B546A" w:rsidP="00C11620">
            <w:pPr>
              <w:pStyle w:val="TAL"/>
              <w:keepNext w:val="0"/>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CB3ED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35DB21" w14:textId="77777777" w:rsidR="009B546A" w:rsidRPr="001B1679" w:rsidRDefault="009B546A" w:rsidP="00C11620">
            <w:pPr>
              <w:pStyle w:val="TAL"/>
              <w:keepNext w:val="0"/>
              <w:rPr>
                <w:sz w:val="16"/>
                <w:szCs w:val="16"/>
              </w:rPr>
            </w:pPr>
            <w:r w:rsidRPr="001B1679">
              <w:rPr>
                <w:sz w:val="16"/>
                <w:szCs w:val="16"/>
              </w:rPr>
              <w:t>3GPPMEMBER</w:t>
            </w:r>
          </w:p>
        </w:tc>
      </w:tr>
      <w:tr w:rsidR="009B546A" w14:paraId="0A8384B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4B276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33DB5C" w14:textId="77777777" w:rsidR="009B546A" w:rsidRPr="001B1679" w:rsidRDefault="009B546A" w:rsidP="00C11620">
            <w:pPr>
              <w:pStyle w:val="TAL"/>
              <w:keepNext w:val="0"/>
              <w:rPr>
                <w:sz w:val="16"/>
                <w:szCs w:val="16"/>
              </w:rPr>
            </w:pPr>
            <w:r w:rsidRPr="001B1679">
              <w:rPr>
                <w:sz w:val="16"/>
                <w:szCs w:val="16"/>
              </w:rPr>
              <w:t>Muhanna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7327C5" w14:textId="77777777" w:rsidR="009B546A" w:rsidRPr="001B1679" w:rsidRDefault="009B546A" w:rsidP="00C11620">
            <w:pPr>
              <w:pStyle w:val="TAL"/>
              <w:keepNext w:val="0"/>
              <w:rPr>
                <w:sz w:val="16"/>
                <w:szCs w:val="16"/>
              </w:rPr>
            </w:pPr>
            <w:r w:rsidRPr="001B1679">
              <w:rPr>
                <w:sz w:val="16"/>
                <w:szCs w:val="16"/>
              </w:rPr>
              <w:t>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C9981E" w14:textId="77777777" w:rsidR="009B546A" w:rsidRPr="001B1679" w:rsidRDefault="009B546A" w:rsidP="00C11620">
            <w:pPr>
              <w:pStyle w:val="TAL"/>
              <w:keepNext w:val="0"/>
              <w:rPr>
                <w:sz w:val="16"/>
                <w:szCs w:val="16"/>
              </w:rPr>
            </w:pPr>
            <w:r w:rsidRPr="001B1679">
              <w:rPr>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DD91C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2EB286" w14:textId="77777777" w:rsidR="009B546A" w:rsidRPr="001B1679" w:rsidRDefault="009B546A" w:rsidP="00C11620">
            <w:pPr>
              <w:pStyle w:val="TAL"/>
              <w:keepNext w:val="0"/>
              <w:rPr>
                <w:sz w:val="16"/>
                <w:szCs w:val="16"/>
              </w:rPr>
            </w:pPr>
            <w:r w:rsidRPr="001B1679">
              <w:rPr>
                <w:sz w:val="16"/>
                <w:szCs w:val="16"/>
              </w:rPr>
              <w:t>3GPPMEMBER</w:t>
            </w:r>
          </w:p>
        </w:tc>
      </w:tr>
      <w:tr w:rsidR="009B546A" w14:paraId="00C33F2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881A2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5F4B2A" w14:textId="77777777" w:rsidR="009B546A" w:rsidRPr="001B1679" w:rsidRDefault="009B546A" w:rsidP="00C11620">
            <w:pPr>
              <w:pStyle w:val="TAL"/>
              <w:keepNext w:val="0"/>
              <w:rPr>
                <w:sz w:val="16"/>
                <w:szCs w:val="16"/>
              </w:rPr>
            </w:pPr>
            <w:r w:rsidRPr="001B1679">
              <w:rPr>
                <w:sz w:val="16"/>
                <w:szCs w:val="16"/>
              </w:rPr>
              <w:t>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D368BE" w14:textId="77777777" w:rsidR="009B546A" w:rsidRPr="001B1679" w:rsidRDefault="009B546A" w:rsidP="00C11620">
            <w:pPr>
              <w:pStyle w:val="TAL"/>
              <w:keepNext w:val="0"/>
              <w:rPr>
                <w:sz w:val="16"/>
                <w:szCs w:val="16"/>
              </w:rPr>
            </w:pPr>
            <w:r w:rsidRPr="001B1679">
              <w:rPr>
                <w:sz w:val="16"/>
                <w:szCs w:val="16"/>
              </w:rPr>
              <w:t>Chenghock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661CBD" w14:textId="77777777" w:rsidR="009B546A" w:rsidRPr="001B1679" w:rsidRDefault="009B546A" w:rsidP="00C11620">
            <w:pPr>
              <w:pStyle w:val="TAL"/>
              <w:keepNext w:val="0"/>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693EB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9824A8" w14:textId="77777777" w:rsidR="009B546A" w:rsidRPr="001B1679" w:rsidRDefault="009B546A" w:rsidP="00C11620">
            <w:pPr>
              <w:pStyle w:val="TAL"/>
              <w:keepNext w:val="0"/>
              <w:rPr>
                <w:sz w:val="16"/>
                <w:szCs w:val="16"/>
              </w:rPr>
            </w:pPr>
            <w:r w:rsidRPr="001B1679">
              <w:rPr>
                <w:sz w:val="16"/>
                <w:szCs w:val="16"/>
              </w:rPr>
              <w:t>3GPPMEMBER</w:t>
            </w:r>
          </w:p>
        </w:tc>
      </w:tr>
      <w:tr w:rsidR="009B546A" w14:paraId="2094991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59F02A"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5F5BEA" w14:textId="77777777" w:rsidR="009B546A" w:rsidRPr="001B1679" w:rsidRDefault="009B546A" w:rsidP="00C11620">
            <w:pPr>
              <w:pStyle w:val="TAL"/>
              <w:keepNext w:val="0"/>
              <w:rPr>
                <w:sz w:val="16"/>
                <w:szCs w:val="16"/>
              </w:rPr>
            </w:pPr>
            <w:r w:rsidRPr="001B1679">
              <w:rPr>
                <w:sz w:val="16"/>
                <w:szCs w:val="16"/>
              </w:rPr>
              <w:t>Nilsson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561174" w14:textId="77777777" w:rsidR="009B546A" w:rsidRPr="001B1679" w:rsidRDefault="009B546A" w:rsidP="00C11620">
            <w:pPr>
              <w:pStyle w:val="TAL"/>
              <w:keepNext w:val="0"/>
              <w:rPr>
                <w:sz w:val="16"/>
                <w:szCs w:val="16"/>
              </w:rPr>
            </w:pPr>
            <w:r w:rsidRPr="001B1679">
              <w:rPr>
                <w:sz w:val="16"/>
                <w:szCs w:val="16"/>
              </w:rPr>
              <w:t>Ulf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E842C3" w14:textId="77777777" w:rsidR="009B546A" w:rsidRPr="001B1679" w:rsidRDefault="009B546A" w:rsidP="00C11620">
            <w:pPr>
              <w:pStyle w:val="TAL"/>
              <w:keepNext w:val="0"/>
              <w:rPr>
                <w:sz w:val="16"/>
                <w:szCs w:val="16"/>
              </w:rPr>
            </w:pPr>
            <w:r w:rsidRPr="001B1679">
              <w:rPr>
                <w:sz w:val="16"/>
                <w:szCs w:val="16"/>
              </w:rPr>
              <w:t>Telia Company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5638D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CE54B5" w14:textId="77777777" w:rsidR="009B546A" w:rsidRPr="001B1679" w:rsidRDefault="009B546A" w:rsidP="00C11620">
            <w:pPr>
              <w:pStyle w:val="TAL"/>
              <w:keepNext w:val="0"/>
              <w:rPr>
                <w:sz w:val="16"/>
                <w:szCs w:val="16"/>
              </w:rPr>
            </w:pPr>
            <w:r w:rsidRPr="001B1679">
              <w:rPr>
                <w:sz w:val="16"/>
                <w:szCs w:val="16"/>
              </w:rPr>
              <w:t>3GPPMEMBER</w:t>
            </w:r>
          </w:p>
        </w:tc>
      </w:tr>
      <w:tr w:rsidR="009B546A" w14:paraId="185949A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C1F26D"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7E2F17" w14:textId="77777777" w:rsidR="009B546A" w:rsidRPr="001B1679" w:rsidRDefault="009B546A" w:rsidP="00C11620">
            <w:pPr>
              <w:pStyle w:val="TAL"/>
              <w:keepNext w:val="0"/>
              <w:rPr>
                <w:sz w:val="16"/>
                <w:szCs w:val="16"/>
              </w:rPr>
            </w:pPr>
            <w:r w:rsidRPr="001B1679">
              <w:rPr>
                <w:sz w:val="16"/>
                <w:szCs w:val="16"/>
              </w:rPr>
              <w:t>Nisbeth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E169FC" w14:textId="77777777" w:rsidR="009B546A" w:rsidRPr="001B1679" w:rsidRDefault="009B546A" w:rsidP="00C11620">
            <w:pPr>
              <w:pStyle w:val="TAL"/>
              <w:keepNext w:val="0"/>
              <w:rPr>
                <w:sz w:val="16"/>
                <w:szCs w:val="16"/>
              </w:rPr>
            </w:pPr>
            <w:r w:rsidRPr="001B1679">
              <w:rPr>
                <w:sz w:val="16"/>
                <w:szCs w:val="16"/>
              </w:rPr>
              <w:t>Daphanie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ABC037" w14:textId="77777777" w:rsidR="009B546A" w:rsidRPr="001B1679" w:rsidRDefault="009B546A" w:rsidP="00C11620">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F9C563"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1644C6" w14:textId="77777777" w:rsidR="009B546A" w:rsidRPr="001B1679" w:rsidRDefault="009B546A" w:rsidP="00C11620">
            <w:pPr>
              <w:pStyle w:val="TAL"/>
              <w:keepNext w:val="0"/>
              <w:rPr>
                <w:sz w:val="16"/>
                <w:szCs w:val="16"/>
              </w:rPr>
            </w:pPr>
            <w:r w:rsidRPr="001B1679">
              <w:rPr>
                <w:sz w:val="16"/>
                <w:szCs w:val="16"/>
              </w:rPr>
              <w:t>3GPPMEMBER</w:t>
            </w:r>
          </w:p>
        </w:tc>
      </w:tr>
      <w:tr w:rsidR="009B546A" w14:paraId="7A96A90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6B70D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D40A5F" w14:textId="77777777" w:rsidR="009B546A" w:rsidRPr="001B1679" w:rsidRDefault="009B546A" w:rsidP="00C11620">
            <w:pPr>
              <w:pStyle w:val="TAL"/>
              <w:keepNext w:val="0"/>
              <w:rPr>
                <w:sz w:val="16"/>
                <w:szCs w:val="16"/>
              </w:rPr>
            </w:pPr>
            <w:r w:rsidRPr="001B1679">
              <w:rPr>
                <w:sz w:val="16"/>
                <w:szCs w:val="16"/>
              </w:rPr>
              <w:t>Norton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9EAF70" w14:textId="77777777" w:rsidR="009B546A" w:rsidRPr="001B1679" w:rsidRDefault="009B546A" w:rsidP="00C11620">
            <w:pPr>
              <w:pStyle w:val="TAL"/>
              <w:keepNext w:val="0"/>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D15C1" w14:textId="77777777" w:rsidR="009B546A" w:rsidRPr="001B1679" w:rsidRDefault="009B546A" w:rsidP="00C11620">
            <w:pPr>
              <w:pStyle w:val="TAL"/>
              <w:keepNext w:val="0"/>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F8848D"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01DD60" w14:textId="77777777" w:rsidR="009B546A" w:rsidRPr="001B1679" w:rsidRDefault="009B546A" w:rsidP="00C11620">
            <w:pPr>
              <w:pStyle w:val="TAL"/>
              <w:keepNext w:val="0"/>
              <w:rPr>
                <w:sz w:val="16"/>
                <w:szCs w:val="16"/>
              </w:rPr>
            </w:pPr>
            <w:r w:rsidRPr="001B1679">
              <w:rPr>
                <w:sz w:val="16"/>
                <w:szCs w:val="16"/>
              </w:rPr>
              <w:t>3GPPMEMBER</w:t>
            </w:r>
          </w:p>
        </w:tc>
      </w:tr>
      <w:tr w:rsidR="009B546A" w14:paraId="5A5BC7A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0DE726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D736E0" w14:textId="77777777" w:rsidR="009B546A" w:rsidRPr="001B1679" w:rsidRDefault="009B546A" w:rsidP="00C11620">
            <w:pPr>
              <w:pStyle w:val="TAL"/>
              <w:keepNext w:val="0"/>
              <w:rPr>
                <w:sz w:val="16"/>
                <w:szCs w:val="16"/>
              </w:rPr>
            </w:pPr>
            <w:r w:rsidRPr="001B1679">
              <w:rPr>
                <w:sz w:val="16"/>
                <w:szCs w:val="16"/>
              </w:rPr>
              <w:t>Ogawa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611356" w14:textId="77777777" w:rsidR="009B546A" w:rsidRPr="001B1679" w:rsidRDefault="009B546A" w:rsidP="00C11620">
            <w:pPr>
              <w:pStyle w:val="TAL"/>
              <w:keepNext w:val="0"/>
              <w:rPr>
                <w:sz w:val="16"/>
                <w:szCs w:val="16"/>
              </w:rPr>
            </w:pPr>
            <w:r w:rsidRPr="001B1679">
              <w:rPr>
                <w:sz w:val="16"/>
                <w:szCs w:val="16"/>
              </w:rPr>
              <w:t>Muneaki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2F6EBC" w14:textId="77777777" w:rsidR="009B546A" w:rsidRPr="001B1679" w:rsidRDefault="009B546A" w:rsidP="00C11620">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B7E762"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346036" w14:textId="77777777" w:rsidR="009B546A" w:rsidRPr="001B1679" w:rsidRDefault="009B546A" w:rsidP="00C11620">
            <w:pPr>
              <w:pStyle w:val="TAL"/>
              <w:keepNext w:val="0"/>
              <w:rPr>
                <w:sz w:val="16"/>
                <w:szCs w:val="16"/>
              </w:rPr>
            </w:pPr>
            <w:r w:rsidRPr="001B1679">
              <w:rPr>
                <w:sz w:val="16"/>
                <w:szCs w:val="16"/>
              </w:rPr>
              <w:t>3GPPMEMBER</w:t>
            </w:r>
          </w:p>
        </w:tc>
      </w:tr>
      <w:tr w:rsidR="009B546A" w14:paraId="2795FA3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06B81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D23310" w14:textId="77777777" w:rsidR="009B546A" w:rsidRPr="001B1679" w:rsidRDefault="009B546A" w:rsidP="00C11620">
            <w:pPr>
              <w:pStyle w:val="TAL"/>
              <w:keepNext w:val="0"/>
              <w:rPr>
                <w:sz w:val="16"/>
                <w:szCs w:val="16"/>
              </w:rPr>
            </w:pPr>
            <w:r w:rsidRPr="001B1679">
              <w:rPr>
                <w:sz w:val="16"/>
                <w:szCs w:val="16"/>
              </w:rPr>
              <w:t>Olvera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FDB053" w14:textId="77777777" w:rsidR="009B546A" w:rsidRPr="001B1679" w:rsidRDefault="009B546A" w:rsidP="00C11620">
            <w:pPr>
              <w:pStyle w:val="TAL"/>
              <w:keepNext w:val="0"/>
              <w:rPr>
                <w:sz w:val="16"/>
                <w:szCs w:val="16"/>
              </w:rPr>
            </w:pPr>
            <w:r w:rsidRPr="001B1679">
              <w:rPr>
                <w:sz w:val="16"/>
                <w:szCs w:val="16"/>
              </w:rPr>
              <w:t>Ulises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22CE1" w14:textId="77777777" w:rsidR="009B546A" w:rsidRPr="001B1679" w:rsidRDefault="009B546A" w:rsidP="00C11620">
            <w:pPr>
              <w:pStyle w:val="TAL"/>
              <w:keepNext w:val="0"/>
              <w:rPr>
                <w:sz w:val="16"/>
                <w:szCs w:val="16"/>
              </w:rPr>
            </w:pPr>
            <w:r w:rsidRPr="001B1679">
              <w:rPr>
                <w:sz w:val="16"/>
                <w:szCs w:val="16"/>
              </w:rPr>
              <w:t>InterDigital,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608D9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243870" w14:textId="77777777" w:rsidR="009B546A" w:rsidRPr="001B1679" w:rsidRDefault="009B546A" w:rsidP="00C11620">
            <w:pPr>
              <w:pStyle w:val="TAL"/>
              <w:keepNext w:val="0"/>
              <w:rPr>
                <w:sz w:val="16"/>
                <w:szCs w:val="16"/>
              </w:rPr>
            </w:pPr>
            <w:r w:rsidRPr="001B1679">
              <w:rPr>
                <w:sz w:val="16"/>
                <w:szCs w:val="16"/>
              </w:rPr>
              <w:t>3GPPMEMBER</w:t>
            </w:r>
          </w:p>
        </w:tc>
      </w:tr>
      <w:tr w:rsidR="009B546A" w14:paraId="17D46F8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AD5F3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2B444E" w14:textId="77777777" w:rsidR="009B546A" w:rsidRPr="001B1679" w:rsidRDefault="009B546A" w:rsidP="00C11620">
            <w:pPr>
              <w:pStyle w:val="TAL"/>
              <w:keepNext w:val="0"/>
              <w:rPr>
                <w:sz w:val="16"/>
                <w:szCs w:val="16"/>
              </w:rPr>
            </w:pPr>
            <w:r w:rsidRPr="001B1679">
              <w:rPr>
                <w:sz w:val="16"/>
                <w:szCs w:val="16"/>
              </w:rPr>
              <w:t>Phang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E8576E" w14:textId="77777777" w:rsidR="009B546A" w:rsidRPr="001B1679" w:rsidRDefault="009B546A" w:rsidP="00C11620">
            <w:pPr>
              <w:pStyle w:val="TAL"/>
              <w:keepNext w:val="0"/>
              <w:rPr>
                <w:sz w:val="16"/>
                <w:szCs w:val="16"/>
              </w:rPr>
            </w:pPr>
            <w:r w:rsidRPr="001B1679">
              <w:rPr>
                <w:sz w:val="16"/>
                <w:szCs w:val="16"/>
              </w:rPr>
              <w:t>Andy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6ECA6F" w14:textId="77777777" w:rsidR="009B546A" w:rsidRPr="001B1679" w:rsidRDefault="009B546A" w:rsidP="00C11620">
            <w:pPr>
              <w:pStyle w:val="TAL"/>
              <w:keepNext w:val="0"/>
              <w:rPr>
                <w:sz w:val="16"/>
                <w:szCs w:val="16"/>
              </w:rPr>
            </w:pPr>
            <w:r w:rsidRPr="001B1679">
              <w:rPr>
                <w:sz w:val="16"/>
                <w:szCs w:val="16"/>
              </w:rPr>
              <w:t>IMDA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58FC5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D62EF6" w14:textId="77777777" w:rsidR="009B546A" w:rsidRPr="001B1679" w:rsidRDefault="009B546A" w:rsidP="00C11620">
            <w:pPr>
              <w:pStyle w:val="TAL"/>
              <w:keepNext w:val="0"/>
              <w:rPr>
                <w:sz w:val="16"/>
                <w:szCs w:val="16"/>
              </w:rPr>
            </w:pPr>
            <w:r w:rsidRPr="001B1679">
              <w:rPr>
                <w:sz w:val="16"/>
                <w:szCs w:val="16"/>
              </w:rPr>
              <w:t>3GPPMEMBER</w:t>
            </w:r>
          </w:p>
        </w:tc>
      </w:tr>
      <w:tr w:rsidR="009B546A" w14:paraId="0A766E6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C777E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503F19" w14:textId="77777777" w:rsidR="009B546A" w:rsidRPr="001B1679" w:rsidRDefault="009B546A" w:rsidP="00C11620">
            <w:pPr>
              <w:pStyle w:val="TAL"/>
              <w:keepNext w:val="0"/>
              <w:rPr>
                <w:sz w:val="16"/>
                <w:szCs w:val="16"/>
              </w:rPr>
            </w:pPr>
            <w:r w:rsidRPr="001B1679">
              <w:rPr>
                <w:sz w:val="16"/>
                <w:szCs w:val="16"/>
              </w:rPr>
              <w:t>Ram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917BEC" w14:textId="77777777" w:rsidR="009B546A" w:rsidRPr="001B1679" w:rsidRDefault="009B546A" w:rsidP="00C11620">
            <w:pPr>
              <w:pStyle w:val="TAL"/>
              <w:keepNext w:val="0"/>
              <w:rPr>
                <w:sz w:val="16"/>
                <w:szCs w:val="16"/>
              </w:rPr>
            </w:pPr>
            <w:r w:rsidRPr="001B1679">
              <w:rPr>
                <w:sz w:val="16"/>
                <w:szCs w:val="16"/>
              </w:rPr>
              <w:t>Vishnu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4BDE69" w14:textId="77777777" w:rsidR="009B546A" w:rsidRPr="001B1679" w:rsidRDefault="009B546A" w:rsidP="00C11620">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A0152B"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590735" w14:textId="77777777" w:rsidR="009B546A" w:rsidRPr="001B1679" w:rsidRDefault="009B546A" w:rsidP="00C11620">
            <w:pPr>
              <w:pStyle w:val="TAL"/>
              <w:keepNext w:val="0"/>
              <w:rPr>
                <w:sz w:val="16"/>
                <w:szCs w:val="16"/>
              </w:rPr>
            </w:pPr>
            <w:r w:rsidRPr="001B1679">
              <w:rPr>
                <w:sz w:val="16"/>
                <w:szCs w:val="16"/>
              </w:rPr>
              <w:t>3GPPORG_REP</w:t>
            </w:r>
          </w:p>
        </w:tc>
      </w:tr>
      <w:tr w:rsidR="009B546A" w14:paraId="2663EF5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74FE90"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56C22A" w14:textId="77777777" w:rsidR="009B546A" w:rsidRPr="001B1679" w:rsidRDefault="009B546A" w:rsidP="00C11620">
            <w:pPr>
              <w:pStyle w:val="TAL"/>
              <w:keepNext w:val="0"/>
              <w:rPr>
                <w:sz w:val="16"/>
                <w:szCs w:val="16"/>
              </w:rPr>
            </w:pPr>
            <w:r w:rsidRPr="001B1679">
              <w:rPr>
                <w:sz w:val="16"/>
                <w:szCs w:val="16"/>
              </w:rPr>
              <w:t>Ramanan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6395CF" w14:textId="77777777" w:rsidR="009B546A" w:rsidRPr="001B1679" w:rsidRDefault="009B546A" w:rsidP="00C11620">
            <w:pPr>
              <w:pStyle w:val="TAL"/>
              <w:keepNext w:val="0"/>
              <w:rPr>
                <w:sz w:val="16"/>
                <w:szCs w:val="16"/>
              </w:rPr>
            </w:pPr>
            <w:r w:rsidRPr="001B1679">
              <w:rPr>
                <w:sz w:val="16"/>
                <w:szCs w:val="16"/>
              </w:rPr>
              <w:t>Sivasubramaniam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76E3CA" w14:textId="77777777" w:rsidR="009B546A" w:rsidRPr="001B1679" w:rsidRDefault="009B546A" w:rsidP="00C11620">
            <w:pPr>
              <w:pStyle w:val="TAL"/>
              <w:keepNext w:val="0"/>
              <w:rPr>
                <w:sz w:val="16"/>
                <w:szCs w:val="16"/>
              </w:rPr>
            </w:pPr>
            <w:r w:rsidRPr="001B1679">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0DA21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0F05F2" w14:textId="77777777" w:rsidR="009B546A" w:rsidRPr="001B1679" w:rsidRDefault="009B546A" w:rsidP="00C11620">
            <w:pPr>
              <w:pStyle w:val="TAL"/>
              <w:keepNext w:val="0"/>
              <w:rPr>
                <w:sz w:val="16"/>
                <w:szCs w:val="16"/>
              </w:rPr>
            </w:pPr>
            <w:r w:rsidRPr="001B1679">
              <w:rPr>
                <w:sz w:val="16"/>
                <w:szCs w:val="16"/>
              </w:rPr>
              <w:t>3GPPMEMBER</w:t>
            </w:r>
          </w:p>
        </w:tc>
      </w:tr>
      <w:tr w:rsidR="009B546A" w14:paraId="78CDB99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E232C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C1CE89" w14:textId="77777777" w:rsidR="009B546A" w:rsidRPr="001B1679" w:rsidRDefault="009B546A" w:rsidP="00C11620">
            <w:pPr>
              <w:pStyle w:val="TAL"/>
              <w:keepNext w:val="0"/>
              <w:rPr>
                <w:sz w:val="16"/>
                <w:szCs w:val="16"/>
              </w:rPr>
            </w:pPr>
            <w:r w:rsidRPr="001B1679">
              <w:rPr>
                <w:sz w:val="16"/>
                <w:szCs w:val="16"/>
              </w:rPr>
              <w:t>Ramasetty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1D2EFF" w14:textId="77777777" w:rsidR="009B546A" w:rsidRPr="001B1679" w:rsidRDefault="009B546A" w:rsidP="00C11620">
            <w:pPr>
              <w:pStyle w:val="TAL"/>
              <w:keepNext w:val="0"/>
              <w:rPr>
                <w:sz w:val="16"/>
                <w:szCs w:val="16"/>
              </w:rPr>
            </w:pPr>
            <w:r w:rsidRPr="001B1679">
              <w:rPr>
                <w:sz w:val="16"/>
                <w:szCs w:val="16"/>
              </w:rPr>
              <w:t>Prakash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09C38" w14:textId="77777777" w:rsidR="009B546A" w:rsidRPr="001B1679" w:rsidRDefault="009B546A" w:rsidP="00C11620">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95D0EE"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7D2A54" w14:textId="77777777" w:rsidR="009B546A" w:rsidRPr="001B1679" w:rsidRDefault="009B546A" w:rsidP="00C11620">
            <w:pPr>
              <w:pStyle w:val="TAL"/>
              <w:keepNext w:val="0"/>
              <w:rPr>
                <w:sz w:val="16"/>
                <w:szCs w:val="16"/>
              </w:rPr>
            </w:pPr>
            <w:r w:rsidRPr="001B1679">
              <w:rPr>
                <w:sz w:val="16"/>
                <w:szCs w:val="16"/>
              </w:rPr>
              <w:t>3GPPMEMBER</w:t>
            </w:r>
          </w:p>
        </w:tc>
      </w:tr>
      <w:tr w:rsidR="009B546A" w14:paraId="36B0AC5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56F231"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95E4CB" w14:textId="77777777" w:rsidR="009B546A" w:rsidRPr="001B1679" w:rsidRDefault="009B546A" w:rsidP="00C11620">
            <w:pPr>
              <w:pStyle w:val="TAL"/>
              <w:keepNext w:val="0"/>
              <w:rPr>
                <w:sz w:val="16"/>
                <w:szCs w:val="16"/>
              </w:rPr>
            </w:pPr>
            <w:r w:rsidRPr="001B1679">
              <w:rPr>
                <w:sz w:val="16"/>
                <w:szCs w:val="16"/>
              </w:rPr>
              <w:t>Salkintzis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7712EA" w14:textId="77777777" w:rsidR="009B546A" w:rsidRPr="001B1679" w:rsidRDefault="009B546A" w:rsidP="00C11620">
            <w:pPr>
              <w:pStyle w:val="TAL"/>
              <w:keepNext w:val="0"/>
              <w:rPr>
                <w:sz w:val="16"/>
                <w:szCs w:val="16"/>
              </w:rPr>
            </w:pPr>
            <w:r w:rsidRPr="001B1679">
              <w:rPr>
                <w:sz w:val="16"/>
                <w:szCs w:val="16"/>
              </w:rPr>
              <w:t>Apostolis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D8CAC" w14:textId="77777777" w:rsidR="009B546A" w:rsidRPr="001B1679" w:rsidRDefault="009B546A" w:rsidP="00C11620">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AA916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98097B" w14:textId="77777777" w:rsidR="009B546A" w:rsidRPr="001B1679" w:rsidRDefault="009B546A" w:rsidP="00C11620">
            <w:pPr>
              <w:pStyle w:val="TAL"/>
              <w:keepNext w:val="0"/>
              <w:rPr>
                <w:sz w:val="16"/>
                <w:szCs w:val="16"/>
              </w:rPr>
            </w:pPr>
            <w:r w:rsidRPr="001B1679">
              <w:rPr>
                <w:sz w:val="16"/>
                <w:szCs w:val="16"/>
              </w:rPr>
              <w:t>3GPPMEMBER</w:t>
            </w:r>
          </w:p>
        </w:tc>
      </w:tr>
      <w:tr w:rsidR="009B546A" w14:paraId="036F22F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CF8A5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FB59E3" w14:textId="77777777" w:rsidR="009B546A" w:rsidRPr="001B1679" w:rsidRDefault="009B546A" w:rsidP="00C11620">
            <w:pPr>
              <w:pStyle w:val="TAL"/>
              <w:keepNext w:val="0"/>
              <w:rPr>
                <w:sz w:val="16"/>
                <w:szCs w:val="16"/>
              </w:rPr>
            </w:pPr>
            <w:r w:rsidRPr="001B1679">
              <w:rPr>
                <w:sz w:val="16"/>
                <w:szCs w:val="16"/>
              </w:rPr>
              <w:t>Savaglio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B44655" w14:textId="77777777" w:rsidR="009B546A" w:rsidRPr="001B1679" w:rsidRDefault="009B546A" w:rsidP="00C11620">
            <w:pPr>
              <w:pStyle w:val="TAL"/>
              <w:keepNext w:val="0"/>
              <w:rPr>
                <w:sz w:val="16"/>
                <w:szCs w:val="16"/>
              </w:rPr>
            </w:pPr>
            <w:r w:rsidRPr="001B1679">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FB2828" w14:textId="77777777" w:rsidR="009B546A" w:rsidRPr="001B1679" w:rsidRDefault="009B546A" w:rsidP="00C11620">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407B5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C8BFB3" w14:textId="77777777" w:rsidR="009B546A" w:rsidRPr="001B1679" w:rsidRDefault="009B546A" w:rsidP="00C11620">
            <w:pPr>
              <w:pStyle w:val="TAL"/>
              <w:keepNext w:val="0"/>
              <w:rPr>
                <w:sz w:val="16"/>
                <w:szCs w:val="16"/>
              </w:rPr>
            </w:pPr>
            <w:r w:rsidRPr="001B1679">
              <w:rPr>
                <w:sz w:val="16"/>
                <w:szCs w:val="16"/>
              </w:rPr>
              <w:t>3GPPMEMBER</w:t>
            </w:r>
          </w:p>
        </w:tc>
      </w:tr>
      <w:tr w:rsidR="009B546A" w14:paraId="1FBB9C4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99D887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8A220B" w14:textId="77777777" w:rsidR="009B546A" w:rsidRPr="001B1679" w:rsidRDefault="009B546A" w:rsidP="00C11620">
            <w:pPr>
              <w:pStyle w:val="TAL"/>
              <w:keepNext w:val="0"/>
              <w:rPr>
                <w:sz w:val="16"/>
                <w:szCs w:val="16"/>
              </w:rPr>
            </w:pPr>
            <w:r w:rsidRPr="001B1679">
              <w:rPr>
                <w:sz w:val="16"/>
                <w:szCs w:val="16"/>
              </w:rPr>
              <w:t>Schumacher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48B26C" w14:textId="77777777" w:rsidR="009B546A" w:rsidRPr="001B1679" w:rsidRDefault="009B546A" w:rsidP="00C11620">
            <w:pPr>
              <w:pStyle w:val="TAL"/>
              <w:keepNext w:val="0"/>
              <w:rPr>
                <w:sz w:val="16"/>
                <w:szCs w:val="16"/>
              </w:rPr>
            </w:pPr>
            <w:r w:rsidRPr="001B1679">
              <w:rPr>
                <w:sz w:val="16"/>
                <w:szCs w:val="16"/>
              </w:rPr>
              <w:t>Gregory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F1BC70" w14:textId="77777777" w:rsidR="009B546A" w:rsidRPr="001B1679" w:rsidRDefault="009B546A" w:rsidP="00C11620">
            <w:pPr>
              <w:pStyle w:val="TAL"/>
              <w:keepNext w:val="0"/>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D70168"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5DE234" w14:textId="77777777" w:rsidR="009B546A" w:rsidRPr="001B1679" w:rsidRDefault="009B546A" w:rsidP="00C11620">
            <w:pPr>
              <w:pStyle w:val="TAL"/>
              <w:keepNext w:val="0"/>
              <w:rPr>
                <w:sz w:val="16"/>
                <w:szCs w:val="16"/>
              </w:rPr>
            </w:pPr>
            <w:r w:rsidRPr="001B1679">
              <w:rPr>
                <w:sz w:val="16"/>
                <w:szCs w:val="16"/>
              </w:rPr>
              <w:t>3GPPMEMBER</w:t>
            </w:r>
          </w:p>
        </w:tc>
      </w:tr>
      <w:tr w:rsidR="009B546A" w14:paraId="5B28A67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669918"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0C16FF" w14:textId="77777777" w:rsidR="009B546A" w:rsidRPr="001B1679" w:rsidRDefault="009B546A" w:rsidP="00C11620">
            <w:pPr>
              <w:pStyle w:val="TAL"/>
              <w:keepNext w:val="0"/>
              <w:rPr>
                <w:sz w:val="16"/>
                <w:szCs w:val="16"/>
              </w:rPr>
            </w:pPr>
            <w:r w:rsidRPr="001B1679">
              <w:rPr>
                <w:sz w:val="16"/>
                <w:szCs w:val="16"/>
              </w:rPr>
              <w:t>Seibert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AF00E" w14:textId="77777777" w:rsidR="009B546A" w:rsidRPr="001B1679" w:rsidRDefault="009B546A" w:rsidP="00C11620">
            <w:pPr>
              <w:pStyle w:val="TAL"/>
              <w:keepNext w:val="0"/>
              <w:rPr>
                <w:sz w:val="16"/>
                <w:szCs w:val="16"/>
              </w:rPr>
            </w:pPr>
            <w:r w:rsidRPr="001B1679">
              <w:rPr>
                <w:sz w:val="16"/>
                <w:szCs w:val="16"/>
              </w:rPr>
              <w:t>Cristina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38247F" w14:textId="77777777" w:rsidR="009B546A" w:rsidRPr="001B1679" w:rsidRDefault="009B546A" w:rsidP="00C11620">
            <w:pPr>
              <w:pStyle w:val="TAL"/>
              <w:keepNext w:val="0"/>
              <w:rPr>
                <w:sz w:val="16"/>
                <w:szCs w:val="16"/>
              </w:rPr>
            </w:pPr>
            <w:r w:rsidRPr="001B1679">
              <w:rPr>
                <w:sz w:val="16"/>
                <w:szCs w:val="16"/>
              </w:rPr>
              <w:t>NextNav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DD0D0F"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4AA1A9" w14:textId="77777777" w:rsidR="009B546A" w:rsidRPr="001B1679" w:rsidRDefault="009B546A" w:rsidP="00C11620">
            <w:pPr>
              <w:pStyle w:val="TAL"/>
              <w:keepNext w:val="0"/>
              <w:rPr>
                <w:sz w:val="16"/>
                <w:szCs w:val="16"/>
              </w:rPr>
            </w:pPr>
            <w:r w:rsidRPr="001B1679">
              <w:rPr>
                <w:sz w:val="16"/>
                <w:szCs w:val="16"/>
              </w:rPr>
              <w:t>3GPPMEMBER</w:t>
            </w:r>
          </w:p>
        </w:tc>
      </w:tr>
      <w:tr w:rsidR="009B546A" w14:paraId="71BEE23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187D7E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73D374" w14:textId="77777777" w:rsidR="009B546A" w:rsidRPr="001B1679" w:rsidRDefault="009B546A" w:rsidP="00C11620">
            <w:pPr>
              <w:pStyle w:val="TAL"/>
              <w:keepNext w:val="0"/>
              <w:rPr>
                <w:sz w:val="16"/>
                <w:szCs w:val="16"/>
              </w:rPr>
            </w:pPr>
            <w:r w:rsidRPr="001B1679">
              <w:rPr>
                <w:sz w:val="16"/>
                <w:szCs w:val="16"/>
              </w:rPr>
              <w:t>Shaikh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83C4A2" w14:textId="77777777" w:rsidR="009B546A" w:rsidRPr="001B1679" w:rsidRDefault="009B546A" w:rsidP="00C11620">
            <w:pPr>
              <w:pStyle w:val="TAL"/>
              <w:keepNext w:val="0"/>
              <w:rPr>
                <w:sz w:val="16"/>
                <w:szCs w:val="16"/>
              </w:rPr>
            </w:pPr>
            <w:r w:rsidRPr="001B1679">
              <w:rPr>
                <w:sz w:val="16"/>
                <w:szCs w:val="16"/>
              </w:rPr>
              <w:t>Viqar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1B5D3C" w14:textId="77777777" w:rsidR="009B546A" w:rsidRPr="001B1679" w:rsidRDefault="009B546A" w:rsidP="00C11620">
            <w:pPr>
              <w:pStyle w:val="TAL"/>
              <w:keepNext w:val="0"/>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D48D3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3AE062" w14:textId="77777777" w:rsidR="009B546A" w:rsidRPr="001B1679" w:rsidRDefault="009B546A" w:rsidP="00C11620">
            <w:pPr>
              <w:pStyle w:val="TAL"/>
              <w:keepNext w:val="0"/>
              <w:rPr>
                <w:sz w:val="16"/>
                <w:szCs w:val="16"/>
              </w:rPr>
            </w:pPr>
            <w:r w:rsidRPr="001B1679">
              <w:rPr>
                <w:sz w:val="16"/>
                <w:szCs w:val="16"/>
              </w:rPr>
              <w:t>3GPPMEMBER</w:t>
            </w:r>
          </w:p>
        </w:tc>
      </w:tr>
      <w:tr w:rsidR="009B546A" w14:paraId="550EDFD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FA722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F98E3F" w14:textId="77777777" w:rsidR="009B546A" w:rsidRPr="001B1679" w:rsidRDefault="009B546A" w:rsidP="00C11620">
            <w:pPr>
              <w:pStyle w:val="TAL"/>
              <w:keepNext w:val="0"/>
              <w:rPr>
                <w:sz w:val="16"/>
                <w:szCs w:val="16"/>
              </w:rPr>
            </w:pPr>
            <w:r w:rsidRPr="001B1679">
              <w:rPr>
                <w:sz w:val="16"/>
                <w:szCs w:val="16"/>
              </w:rPr>
              <w:t>Shailendra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2BF16" w14:textId="77777777" w:rsidR="009B546A" w:rsidRPr="001B1679" w:rsidRDefault="009B546A" w:rsidP="00C11620">
            <w:pPr>
              <w:pStyle w:val="TAL"/>
              <w:keepNext w:val="0"/>
              <w:rPr>
                <w:sz w:val="16"/>
                <w:szCs w:val="16"/>
              </w:rPr>
            </w:pPr>
            <w:r w:rsidRPr="001B1679">
              <w:rPr>
                <w:sz w:val="16"/>
                <w:szCs w:val="16"/>
              </w:rPr>
              <w:t>Samar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F96B50" w14:textId="77777777" w:rsidR="009B546A" w:rsidRPr="001B1679" w:rsidRDefault="009B546A" w:rsidP="00C11620">
            <w:pPr>
              <w:pStyle w:val="TAL"/>
              <w:keepNext w:val="0"/>
              <w:rPr>
                <w:sz w:val="16"/>
                <w:szCs w:val="16"/>
              </w:rPr>
            </w:pPr>
            <w:r w:rsidRPr="001B1679">
              <w:rPr>
                <w:sz w:val="16"/>
                <w:szCs w:val="16"/>
              </w:rPr>
              <w:t>Intel Technology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969802"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524431" w14:textId="77777777" w:rsidR="009B546A" w:rsidRPr="001B1679" w:rsidRDefault="009B546A" w:rsidP="00C11620">
            <w:pPr>
              <w:pStyle w:val="TAL"/>
              <w:keepNext w:val="0"/>
              <w:rPr>
                <w:sz w:val="16"/>
                <w:szCs w:val="16"/>
              </w:rPr>
            </w:pPr>
            <w:r w:rsidRPr="001B1679">
              <w:rPr>
                <w:sz w:val="16"/>
                <w:szCs w:val="16"/>
              </w:rPr>
              <w:t>3GPPMEMBER</w:t>
            </w:r>
          </w:p>
        </w:tc>
      </w:tr>
      <w:tr w:rsidR="009B546A" w14:paraId="72A1ACC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AF4035"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3F150E" w14:textId="77777777" w:rsidR="009B546A" w:rsidRPr="001B1679" w:rsidRDefault="009B546A" w:rsidP="00C11620">
            <w:pPr>
              <w:pStyle w:val="TAL"/>
              <w:keepNext w:val="0"/>
              <w:rPr>
                <w:sz w:val="16"/>
                <w:szCs w:val="16"/>
              </w:rPr>
            </w:pPr>
            <w:r w:rsidRPr="001B1679">
              <w:rPr>
                <w:sz w:val="16"/>
                <w:szCs w:val="16"/>
              </w:rPr>
              <w:t>Shao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17B831" w14:textId="77777777" w:rsidR="009B546A" w:rsidRPr="001B1679" w:rsidRDefault="009B546A" w:rsidP="00C11620">
            <w:pPr>
              <w:pStyle w:val="TAL"/>
              <w:keepNext w:val="0"/>
              <w:rPr>
                <w:sz w:val="16"/>
                <w:szCs w:val="16"/>
              </w:rPr>
            </w:pPr>
            <w:r w:rsidRPr="001B1679">
              <w:rPr>
                <w:sz w:val="16"/>
                <w:szCs w:val="16"/>
              </w:rPr>
              <w:t>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01FE3F" w14:textId="77777777" w:rsidR="009B546A" w:rsidRPr="001B1679" w:rsidRDefault="009B546A" w:rsidP="00C11620">
            <w:pPr>
              <w:pStyle w:val="TAL"/>
              <w:keepNext w:val="0"/>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83BDE7"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195368" w14:textId="77777777" w:rsidR="009B546A" w:rsidRPr="001B1679" w:rsidRDefault="009B546A" w:rsidP="00C11620">
            <w:pPr>
              <w:pStyle w:val="TAL"/>
              <w:keepNext w:val="0"/>
              <w:rPr>
                <w:sz w:val="16"/>
                <w:szCs w:val="16"/>
              </w:rPr>
            </w:pPr>
            <w:r w:rsidRPr="001B1679">
              <w:rPr>
                <w:sz w:val="16"/>
                <w:szCs w:val="16"/>
              </w:rPr>
              <w:t>3GPPMEMBER</w:t>
            </w:r>
          </w:p>
        </w:tc>
      </w:tr>
      <w:tr w:rsidR="009B546A" w14:paraId="72C78DB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6EFD3A"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F5824C" w14:textId="77777777" w:rsidR="009B546A" w:rsidRPr="001B1679" w:rsidRDefault="009B546A" w:rsidP="00C11620">
            <w:pPr>
              <w:pStyle w:val="TAL"/>
              <w:keepNext w:val="0"/>
              <w:rPr>
                <w:sz w:val="16"/>
                <w:szCs w:val="16"/>
              </w:rPr>
            </w:pPr>
            <w:r w:rsidRPr="001B1679">
              <w:rPr>
                <w:sz w:val="16"/>
                <w:szCs w:val="16"/>
              </w:rPr>
              <w:t>SHI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946A7D" w14:textId="77777777" w:rsidR="009B546A" w:rsidRPr="001B1679" w:rsidRDefault="009B546A" w:rsidP="00C11620">
            <w:pPr>
              <w:pStyle w:val="TAL"/>
              <w:keepNext w:val="0"/>
              <w:rPr>
                <w:sz w:val="16"/>
                <w:szCs w:val="16"/>
              </w:rPr>
            </w:pPr>
            <w:r w:rsidRPr="001B1679">
              <w:rPr>
                <w:sz w:val="16"/>
                <w:szCs w:val="16"/>
              </w:rPr>
              <w:t>Susan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C5FED2" w14:textId="77777777" w:rsidR="009B546A" w:rsidRPr="001B1679" w:rsidRDefault="009B546A" w:rsidP="00C11620">
            <w:pPr>
              <w:pStyle w:val="TAL"/>
              <w:keepNext w:val="0"/>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CDAE1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9C35C5" w14:textId="77777777" w:rsidR="009B546A" w:rsidRPr="001B1679" w:rsidRDefault="009B546A" w:rsidP="00C11620">
            <w:pPr>
              <w:pStyle w:val="TAL"/>
              <w:keepNext w:val="0"/>
              <w:rPr>
                <w:sz w:val="16"/>
                <w:szCs w:val="16"/>
              </w:rPr>
            </w:pPr>
            <w:r w:rsidRPr="001B1679">
              <w:rPr>
                <w:sz w:val="16"/>
                <w:szCs w:val="16"/>
              </w:rPr>
              <w:t>3GPPMEMBER</w:t>
            </w:r>
          </w:p>
        </w:tc>
      </w:tr>
      <w:tr w:rsidR="009B546A" w14:paraId="0798565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95C7A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1947D4" w14:textId="77777777" w:rsidR="009B546A" w:rsidRPr="001B1679" w:rsidRDefault="009B546A" w:rsidP="00C11620">
            <w:pPr>
              <w:pStyle w:val="TAL"/>
              <w:keepNext w:val="0"/>
              <w:rPr>
                <w:sz w:val="16"/>
                <w:szCs w:val="16"/>
              </w:rPr>
            </w:pPr>
            <w:r w:rsidRPr="001B1679">
              <w:rPr>
                <w:sz w:val="16"/>
                <w:szCs w:val="16"/>
              </w:rPr>
              <w:t>Shih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E57B16" w14:textId="77777777" w:rsidR="009B546A" w:rsidRPr="001B1679" w:rsidRDefault="009B546A" w:rsidP="00C11620">
            <w:pPr>
              <w:pStyle w:val="TAL"/>
              <w:keepNext w:val="0"/>
              <w:rPr>
                <w:sz w:val="16"/>
                <w:szCs w:val="16"/>
              </w:rPr>
            </w:pPr>
            <w:r w:rsidRPr="001B1679">
              <w:rPr>
                <w:sz w:val="16"/>
                <w:szCs w:val="16"/>
              </w:rPr>
              <w:t>Mei-ju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AFEA7D" w14:textId="77777777" w:rsidR="009B546A" w:rsidRPr="001B1679" w:rsidRDefault="009B546A" w:rsidP="00C11620">
            <w:pPr>
              <w:pStyle w:val="TAL"/>
              <w:keepNext w:val="0"/>
              <w:rPr>
                <w:sz w:val="16"/>
                <w:szCs w:val="16"/>
              </w:rPr>
            </w:pPr>
            <w:r w:rsidRPr="001B1679">
              <w:rPr>
                <w:sz w:val="16"/>
                <w:szCs w:val="16"/>
              </w:rPr>
              <w:t>FGI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C37BA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6C7384" w14:textId="77777777" w:rsidR="009B546A" w:rsidRPr="001B1679" w:rsidRDefault="009B546A" w:rsidP="00C11620">
            <w:pPr>
              <w:pStyle w:val="TAL"/>
              <w:keepNext w:val="0"/>
              <w:rPr>
                <w:sz w:val="16"/>
                <w:szCs w:val="16"/>
              </w:rPr>
            </w:pPr>
            <w:r w:rsidRPr="001B1679">
              <w:rPr>
                <w:sz w:val="16"/>
                <w:szCs w:val="16"/>
              </w:rPr>
              <w:t>3GPPMEMBER</w:t>
            </w:r>
          </w:p>
        </w:tc>
      </w:tr>
      <w:tr w:rsidR="009B546A" w14:paraId="37ED60B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35E53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A7F229" w14:textId="77777777" w:rsidR="009B546A" w:rsidRPr="001B1679" w:rsidRDefault="009B546A" w:rsidP="00C11620">
            <w:pPr>
              <w:pStyle w:val="TAL"/>
              <w:keepNext w:val="0"/>
              <w:rPr>
                <w:sz w:val="16"/>
                <w:szCs w:val="16"/>
              </w:rPr>
            </w:pPr>
            <w:r w:rsidRPr="001B1679">
              <w:rPr>
                <w:sz w:val="16"/>
                <w:szCs w:val="16"/>
              </w:rPr>
              <w:t>Singh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01CDC2" w14:textId="77777777" w:rsidR="009B546A" w:rsidRPr="001B1679" w:rsidRDefault="009B546A" w:rsidP="00C11620">
            <w:pPr>
              <w:pStyle w:val="TAL"/>
              <w:keepNext w:val="0"/>
              <w:rPr>
                <w:sz w:val="16"/>
                <w:szCs w:val="16"/>
              </w:rPr>
            </w:pPr>
            <w:r w:rsidRPr="001B1679">
              <w:rPr>
                <w:sz w:val="16"/>
                <w:szCs w:val="16"/>
              </w:rPr>
              <w:t>Ray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3F7487" w14:textId="77777777" w:rsidR="009B546A" w:rsidRPr="001B1679" w:rsidRDefault="009B546A" w:rsidP="00C11620">
            <w:pPr>
              <w:pStyle w:val="TAL"/>
              <w:keepNext w:val="0"/>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66374E"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64AA7E" w14:textId="77777777" w:rsidR="009B546A" w:rsidRPr="001B1679" w:rsidRDefault="009B546A" w:rsidP="00C11620">
            <w:pPr>
              <w:pStyle w:val="TAL"/>
              <w:keepNext w:val="0"/>
              <w:rPr>
                <w:sz w:val="16"/>
                <w:szCs w:val="16"/>
              </w:rPr>
            </w:pPr>
            <w:r w:rsidRPr="001B1679">
              <w:rPr>
                <w:sz w:val="16"/>
                <w:szCs w:val="16"/>
              </w:rPr>
              <w:t>3GPPMEMBER</w:t>
            </w:r>
          </w:p>
        </w:tc>
      </w:tr>
      <w:tr w:rsidR="009B546A" w14:paraId="000C31F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A333A1"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006C5A" w14:textId="77777777" w:rsidR="009B546A" w:rsidRPr="001B1679" w:rsidRDefault="009B546A" w:rsidP="00C11620">
            <w:pPr>
              <w:pStyle w:val="TAL"/>
              <w:keepNext w:val="0"/>
              <w:rPr>
                <w:sz w:val="16"/>
                <w:szCs w:val="16"/>
              </w:rPr>
            </w:pPr>
            <w:r w:rsidRPr="001B1679">
              <w:rPr>
                <w:sz w:val="16"/>
                <w:szCs w:val="16"/>
              </w:rPr>
              <w:t>Song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496966" w14:textId="77777777" w:rsidR="009B546A" w:rsidRPr="001B1679" w:rsidRDefault="009B546A" w:rsidP="00C11620">
            <w:pPr>
              <w:pStyle w:val="TAL"/>
              <w:keepNext w:val="0"/>
              <w:rPr>
                <w:sz w:val="16"/>
                <w:szCs w:val="16"/>
              </w:rPr>
            </w:pPr>
            <w:r w:rsidRPr="001B1679">
              <w:rPr>
                <w:sz w:val="16"/>
                <w:szCs w:val="16"/>
              </w:rPr>
              <w:t>Jaeyeon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5D4A72" w14:textId="77777777" w:rsidR="009B546A" w:rsidRPr="001B1679" w:rsidRDefault="009B546A" w:rsidP="00C11620">
            <w:pPr>
              <w:pStyle w:val="TAL"/>
              <w:keepNext w:val="0"/>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FDA97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5B20F5" w14:textId="77777777" w:rsidR="009B546A" w:rsidRPr="001B1679" w:rsidRDefault="009B546A" w:rsidP="00C11620">
            <w:pPr>
              <w:pStyle w:val="TAL"/>
              <w:keepNext w:val="0"/>
              <w:rPr>
                <w:sz w:val="16"/>
                <w:szCs w:val="16"/>
              </w:rPr>
            </w:pPr>
            <w:r w:rsidRPr="001B1679">
              <w:rPr>
                <w:sz w:val="16"/>
                <w:szCs w:val="16"/>
              </w:rPr>
              <w:t>3GPPMEMBER</w:t>
            </w:r>
          </w:p>
        </w:tc>
      </w:tr>
      <w:tr w:rsidR="009B546A" w14:paraId="3D1B7EF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EE5BE3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BE92D3" w14:textId="77777777" w:rsidR="009B546A" w:rsidRPr="001B1679" w:rsidRDefault="009B546A" w:rsidP="00C11620">
            <w:pPr>
              <w:pStyle w:val="TAL"/>
              <w:keepNext w:val="0"/>
              <w:rPr>
                <w:sz w:val="16"/>
                <w:szCs w:val="16"/>
              </w:rPr>
            </w:pPr>
            <w:r w:rsidRPr="001B1679">
              <w:rPr>
                <w:sz w:val="16"/>
                <w:szCs w:val="16"/>
              </w:rPr>
              <w:t>Streijl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13B0A5" w14:textId="77777777" w:rsidR="009B546A" w:rsidRPr="001B1679" w:rsidRDefault="009B546A" w:rsidP="00C11620">
            <w:pPr>
              <w:pStyle w:val="TAL"/>
              <w:keepNext w:val="0"/>
              <w:rPr>
                <w:sz w:val="16"/>
                <w:szCs w:val="16"/>
              </w:rPr>
            </w:pPr>
            <w:r w:rsidRPr="001B1679">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C9DDB" w14:textId="77777777" w:rsidR="009B546A" w:rsidRPr="001B1679" w:rsidRDefault="009B546A" w:rsidP="00C11620">
            <w:pPr>
              <w:pStyle w:val="TAL"/>
              <w:keepNext w:val="0"/>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F0B465"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457EBB" w14:textId="77777777" w:rsidR="009B546A" w:rsidRPr="001B1679" w:rsidRDefault="009B546A" w:rsidP="00C11620">
            <w:pPr>
              <w:pStyle w:val="TAL"/>
              <w:keepNext w:val="0"/>
              <w:rPr>
                <w:sz w:val="16"/>
                <w:szCs w:val="16"/>
              </w:rPr>
            </w:pPr>
            <w:r w:rsidRPr="001B1679">
              <w:rPr>
                <w:sz w:val="16"/>
                <w:szCs w:val="16"/>
              </w:rPr>
              <w:t>3GPPMEMBER</w:t>
            </w:r>
          </w:p>
        </w:tc>
      </w:tr>
      <w:tr w:rsidR="009B546A" w14:paraId="1CA4FA7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E2719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2C9FF9" w14:textId="77777777" w:rsidR="009B546A" w:rsidRPr="001B1679" w:rsidRDefault="009B546A" w:rsidP="00C11620">
            <w:pPr>
              <w:pStyle w:val="TAL"/>
              <w:keepNext w:val="0"/>
              <w:rPr>
                <w:sz w:val="16"/>
                <w:szCs w:val="16"/>
              </w:rPr>
            </w:pPr>
            <w:r w:rsidRPr="001B1679">
              <w:rPr>
                <w:sz w:val="16"/>
                <w:szCs w:val="16"/>
              </w:rPr>
              <w:t>Sugawara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01DF6F" w14:textId="77777777" w:rsidR="009B546A" w:rsidRPr="001B1679" w:rsidRDefault="009B546A" w:rsidP="00C11620">
            <w:pPr>
              <w:pStyle w:val="TAL"/>
              <w:keepNext w:val="0"/>
              <w:rPr>
                <w:sz w:val="16"/>
                <w:szCs w:val="16"/>
              </w:rPr>
            </w:pPr>
            <w:r w:rsidRPr="001B1679">
              <w:rPr>
                <w:sz w:val="16"/>
                <w:szCs w:val="16"/>
              </w:rPr>
              <w:t>Yasuo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E58634" w14:textId="77777777" w:rsidR="009B546A" w:rsidRPr="001B1679" w:rsidRDefault="009B546A" w:rsidP="00C11620">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5A73C6"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184892" w14:textId="77777777" w:rsidR="009B546A" w:rsidRPr="001B1679" w:rsidRDefault="009B546A" w:rsidP="00C11620">
            <w:pPr>
              <w:pStyle w:val="TAL"/>
              <w:keepNext w:val="0"/>
              <w:rPr>
                <w:sz w:val="16"/>
                <w:szCs w:val="16"/>
              </w:rPr>
            </w:pPr>
            <w:r w:rsidRPr="001B1679">
              <w:rPr>
                <w:sz w:val="16"/>
                <w:szCs w:val="16"/>
              </w:rPr>
              <w:t>3GPPMEMBER</w:t>
            </w:r>
          </w:p>
        </w:tc>
      </w:tr>
      <w:tr w:rsidR="009B546A" w14:paraId="5AAC86D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02A1AD4"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53D7D5" w14:textId="77777777" w:rsidR="009B546A" w:rsidRPr="001B1679" w:rsidRDefault="009B546A" w:rsidP="00C11620">
            <w:pPr>
              <w:pStyle w:val="TAL"/>
              <w:keepNext w:val="0"/>
              <w:rPr>
                <w:sz w:val="16"/>
                <w:szCs w:val="16"/>
              </w:rPr>
            </w:pPr>
            <w:r w:rsidRPr="001B1679">
              <w:rPr>
                <w:sz w:val="16"/>
                <w:szCs w:val="16"/>
              </w:rPr>
              <w:t>Sultana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8BF5A6" w14:textId="77777777" w:rsidR="009B546A" w:rsidRPr="001B1679" w:rsidRDefault="009B546A" w:rsidP="00C11620">
            <w:pPr>
              <w:pStyle w:val="TAL"/>
              <w:keepNext w:val="0"/>
              <w:rPr>
                <w:sz w:val="16"/>
                <w:szCs w:val="16"/>
              </w:rPr>
            </w:pPr>
            <w:r w:rsidRPr="001B1679">
              <w:rPr>
                <w:sz w:val="16"/>
                <w:szCs w:val="16"/>
              </w:rPr>
              <w:t>Shabnam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5BBF6A" w14:textId="77777777" w:rsidR="009B546A" w:rsidRPr="001B1679" w:rsidRDefault="009B546A" w:rsidP="00C11620">
            <w:pPr>
              <w:pStyle w:val="TAL"/>
              <w:keepNext w:val="0"/>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CB24BD"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4D61C4" w14:textId="77777777" w:rsidR="009B546A" w:rsidRPr="001B1679" w:rsidRDefault="009B546A" w:rsidP="00C11620">
            <w:pPr>
              <w:pStyle w:val="TAL"/>
              <w:keepNext w:val="0"/>
              <w:rPr>
                <w:sz w:val="16"/>
                <w:szCs w:val="16"/>
              </w:rPr>
            </w:pPr>
            <w:r w:rsidRPr="001B1679">
              <w:rPr>
                <w:sz w:val="16"/>
                <w:szCs w:val="16"/>
              </w:rPr>
              <w:t>3GPPMEMBER</w:t>
            </w:r>
          </w:p>
        </w:tc>
      </w:tr>
      <w:tr w:rsidR="009B546A" w14:paraId="78BA901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BD38B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350205" w14:textId="77777777" w:rsidR="009B546A" w:rsidRPr="001B1679" w:rsidRDefault="009B546A" w:rsidP="00C11620">
            <w:pPr>
              <w:pStyle w:val="TAL"/>
              <w:keepNext w:val="0"/>
              <w:rPr>
                <w:sz w:val="16"/>
                <w:szCs w:val="16"/>
              </w:rPr>
            </w:pPr>
            <w:r w:rsidRPr="001B1679">
              <w:rPr>
                <w:sz w:val="16"/>
                <w:szCs w:val="16"/>
              </w:rPr>
              <w:t>Takahashi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9B4F3D" w14:textId="77777777" w:rsidR="009B546A" w:rsidRPr="001B1679" w:rsidRDefault="009B546A" w:rsidP="00C11620">
            <w:pPr>
              <w:pStyle w:val="TAL"/>
              <w:keepNext w:val="0"/>
              <w:rPr>
                <w:sz w:val="16"/>
                <w:szCs w:val="16"/>
              </w:rPr>
            </w:pPr>
            <w:r w:rsidRPr="001B1679">
              <w:rPr>
                <w:sz w:val="16"/>
                <w:szCs w:val="16"/>
              </w:rPr>
              <w:t>Tomohiko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3B8D56" w14:textId="77777777" w:rsidR="009B546A" w:rsidRPr="001B1679" w:rsidRDefault="009B546A" w:rsidP="00C11620">
            <w:pPr>
              <w:pStyle w:val="TAL"/>
              <w:keepNext w:val="0"/>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A9DC3B"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72A1EA" w14:textId="77777777" w:rsidR="009B546A" w:rsidRPr="001B1679" w:rsidRDefault="009B546A" w:rsidP="00C11620">
            <w:pPr>
              <w:pStyle w:val="TAL"/>
              <w:keepNext w:val="0"/>
              <w:rPr>
                <w:sz w:val="16"/>
                <w:szCs w:val="16"/>
              </w:rPr>
            </w:pPr>
            <w:r w:rsidRPr="001B1679">
              <w:rPr>
                <w:sz w:val="16"/>
                <w:szCs w:val="16"/>
              </w:rPr>
              <w:t>3GPPMEMBER</w:t>
            </w:r>
          </w:p>
        </w:tc>
      </w:tr>
      <w:tr w:rsidR="009B546A" w14:paraId="3481201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365C0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766A9D" w14:textId="77777777" w:rsidR="009B546A" w:rsidRPr="001B1679" w:rsidRDefault="009B546A" w:rsidP="00C11620">
            <w:pPr>
              <w:pStyle w:val="TAL"/>
              <w:keepNext w:val="0"/>
              <w:rPr>
                <w:sz w:val="16"/>
                <w:szCs w:val="16"/>
              </w:rPr>
            </w:pPr>
            <w:r w:rsidRPr="001B1679">
              <w:rPr>
                <w:sz w:val="16"/>
                <w:szCs w:val="16"/>
              </w:rPr>
              <w:t>Tan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E4E799" w14:textId="77777777" w:rsidR="009B546A" w:rsidRPr="001B1679" w:rsidRDefault="009B546A" w:rsidP="00C11620">
            <w:pPr>
              <w:pStyle w:val="TAL"/>
              <w:keepNext w:val="0"/>
              <w:rPr>
                <w:sz w:val="16"/>
                <w:szCs w:val="16"/>
              </w:rPr>
            </w:pPr>
            <w:r w:rsidRPr="001B1679">
              <w:rPr>
                <w:sz w:val="16"/>
                <w:szCs w:val="16"/>
              </w:rPr>
              <w:t>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9594E6" w14:textId="77777777" w:rsidR="009B546A" w:rsidRPr="001B1679" w:rsidRDefault="009B546A" w:rsidP="00C11620">
            <w:pPr>
              <w:pStyle w:val="TAL"/>
              <w:keepNext w:val="0"/>
              <w:rPr>
                <w:sz w:val="16"/>
                <w:szCs w:val="16"/>
              </w:rPr>
            </w:pPr>
            <w:r w:rsidRPr="001B1679">
              <w:rPr>
                <w:sz w:val="16"/>
                <w:szCs w:val="16"/>
              </w:rPr>
              <w:t>Hangzhou Douku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7E1DD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4C7DC0" w14:textId="77777777" w:rsidR="009B546A" w:rsidRPr="001B1679" w:rsidRDefault="009B546A" w:rsidP="00C11620">
            <w:pPr>
              <w:pStyle w:val="TAL"/>
              <w:keepNext w:val="0"/>
              <w:rPr>
                <w:sz w:val="16"/>
                <w:szCs w:val="16"/>
              </w:rPr>
            </w:pPr>
            <w:r w:rsidRPr="001B1679">
              <w:rPr>
                <w:sz w:val="16"/>
                <w:szCs w:val="16"/>
              </w:rPr>
              <w:t>3GPPMEMBER</w:t>
            </w:r>
          </w:p>
        </w:tc>
      </w:tr>
      <w:tr w:rsidR="009B546A" w14:paraId="0447A50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B9F1F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8587F8" w14:textId="77777777" w:rsidR="009B546A" w:rsidRPr="001B1679" w:rsidRDefault="009B546A" w:rsidP="00C11620">
            <w:pPr>
              <w:pStyle w:val="TAL"/>
              <w:keepNext w:val="0"/>
              <w:rPr>
                <w:sz w:val="16"/>
                <w:szCs w:val="16"/>
              </w:rPr>
            </w:pPr>
            <w:r w:rsidRPr="001B1679">
              <w:rPr>
                <w:sz w:val="16"/>
                <w:szCs w:val="16"/>
              </w:rPr>
              <w:t>Toumi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BE281C" w14:textId="77777777" w:rsidR="009B546A" w:rsidRPr="001B1679" w:rsidRDefault="009B546A" w:rsidP="00C11620">
            <w:pPr>
              <w:pStyle w:val="TAL"/>
              <w:keepNext w:val="0"/>
              <w:rPr>
                <w:sz w:val="16"/>
                <w:szCs w:val="16"/>
              </w:rPr>
            </w:pPr>
            <w:r w:rsidRPr="001B1679">
              <w:rPr>
                <w:sz w:val="16"/>
                <w:szCs w:val="16"/>
              </w:rPr>
              <w:t>Nassima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158D1F" w14:textId="77777777" w:rsidR="009B546A" w:rsidRPr="001B1679" w:rsidRDefault="009B546A" w:rsidP="00C11620">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D394A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FAEC4A" w14:textId="77777777" w:rsidR="009B546A" w:rsidRPr="001B1679" w:rsidRDefault="009B546A" w:rsidP="00C11620">
            <w:pPr>
              <w:pStyle w:val="TAL"/>
              <w:keepNext w:val="0"/>
              <w:rPr>
                <w:sz w:val="16"/>
                <w:szCs w:val="16"/>
              </w:rPr>
            </w:pPr>
            <w:r w:rsidRPr="001B1679">
              <w:rPr>
                <w:sz w:val="16"/>
                <w:szCs w:val="16"/>
              </w:rPr>
              <w:t>3GPPMEMBER</w:t>
            </w:r>
          </w:p>
        </w:tc>
      </w:tr>
      <w:tr w:rsidR="009B546A" w14:paraId="1C4FDC8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91F433"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522464" w14:textId="77777777" w:rsidR="009B546A" w:rsidRPr="001B1679" w:rsidRDefault="009B546A" w:rsidP="00C11620">
            <w:pPr>
              <w:pStyle w:val="TAL"/>
              <w:keepNext w:val="0"/>
              <w:rPr>
                <w:sz w:val="16"/>
                <w:szCs w:val="16"/>
              </w:rPr>
            </w:pPr>
            <w:r w:rsidRPr="001B1679">
              <w:rPr>
                <w:sz w:val="16"/>
                <w:szCs w:val="16"/>
              </w:rPr>
              <w:t>Wan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4ADE55" w14:textId="77777777" w:rsidR="009B546A" w:rsidRPr="001B1679" w:rsidRDefault="009B546A" w:rsidP="00C11620">
            <w:pPr>
              <w:pStyle w:val="TAL"/>
              <w:keepNext w:val="0"/>
              <w:rPr>
                <w:sz w:val="16"/>
                <w:szCs w:val="16"/>
              </w:rPr>
            </w:pPr>
            <w:r w:rsidRPr="001B1679">
              <w:rPr>
                <w:sz w:val="16"/>
                <w:szCs w:val="16"/>
              </w:rPr>
              <w:t>Qing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4019BB" w14:textId="77777777" w:rsidR="009B546A" w:rsidRPr="001B1679" w:rsidRDefault="009B546A" w:rsidP="00C11620">
            <w:pPr>
              <w:pStyle w:val="TAL"/>
              <w:keepNext w:val="0"/>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27CCE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ECE666" w14:textId="77777777" w:rsidR="009B546A" w:rsidRPr="001B1679" w:rsidRDefault="009B546A" w:rsidP="00C11620">
            <w:pPr>
              <w:pStyle w:val="TAL"/>
              <w:keepNext w:val="0"/>
              <w:rPr>
                <w:sz w:val="16"/>
                <w:szCs w:val="16"/>
              </w:rPr>
            </w:pPr>
            <w:r w:rsidRPr="001B1679">
              <w:rPr>
                <w:sz w:val="16"/>
                <w:szCs w:val="16"/>
              </w:rPr>
              <w:t>3GPPMEMBER</w:t>
            </w:r>
          </w:p>
        </w:tc>
      </w:tr>
      <w:tr w:rsidR="009B546A" w14:paraId="04483C9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CB07AC"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F21DEA"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7257FA" w14:textId="77777777" w:rsidR="009B546A" w:rsidRPr="001B1679" w:rsidRDefault="009B546A" w:rsidP="00C11620">
            <w:pPr>
              <w:pStyle w:val="TAL"/>
              <w:keepNext w:val="0"/>
              <w:rPr>
                <w:sz w:val="16"/>
                <w:szCs w:val="16"/>
              </w:rPr>
            </w:pPr>
            <w:r w:rsidRPr="001B1679">
              <w:rPr>
                <w:sz w:val="16"/>
                <w:szCs w:val="16"/>
              </w:rPr>
              <w:t>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A5CD9C" w14:textId="77777777" w:rsidR="009B546A" w:rsidRPr="001B1679" w:rsidRDefault="009B546A" w:rsidP="00C11620">
            <w:pPr>
              <w:pStyle w:val="TAL"/>
              <w:keepNext w:val="0"/>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CDD7E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E17B69" w14:textId="77777777" w:rsidR="009B546A" w:rsidRPr="001B1679" w:rsidRDefault="009B546A" w:rsidP="00C11620">
            <w:pPr>
              <w:pStyle w:val="TAL"/>
              <w:keepNext w:val="0"/>
              <w:rPr>
                <w:sz w:val="16"/>
                <w:szCs w:val="16"/>
              </w:rPr>
            </w:pPr>
            <w:r w:rsidRPr="001B1679">
              <w:rPr>
                <w:sz w:val="16"/>
                <w:szCs w:val="16"/>
              </w:rPr>
              <w:t>3GPPMEMBER</w:t>
            </w:r>
          </w:p>
        </w:tc>
      </w:tr>
      <w:tr w:rsidR="009B546A" w14:paraId="044BF2B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4957B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B66EFB"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CC5DD1" w14:textId="77777777" w:rsidR="009B546A" w:rsidRPr="001B1679" w:rsidRDefault="009B546A" w:rsidP="00C11620">
            <w:pPr>
              <w:pStyle w:val="TAL"/>
              <w:keepNext w:val="0"/>
              <w:rPr>
                <w:sz w:val="16"/>
                <w:szCs w:val="16"/>
              </w:rPr>
            </w:pPr>
            <w:r w:rsidRPr="001B1679">
              <w:rPr>
                <w:sz w:val="16"/>
                <w:szCs w:val="16"/>
              </w:rPr>
              <w:t>Hung-hsiang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37CB1C" w14:textId="77777777" w:rsidR="009B546A" w:rsidRPr="001B1679" w:rsidRDefault="009B546A" w:rsidP="00C11620">
            <w:pPr>
              <w:pStyle w:val="TAL"/>
              <w:keepNext w:val="0"/>
              <w:rPr>
                <w:sz w:val="16"/>
                <w:szCs w:val="16"/>
              </w:rPr>
            </w:pPr>
            <w:r w:rsidRPr="001B1679">
              <w:rPr>
                <w:sz w:val="16"/>
                <w:szCs w:val="16"/>
              </w:rPr>
              <w:t>ITRI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779CC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C6738F" w14:textId="77777777" w:rsidR="009B546A" w:rsidRPr="001B1679" w:rsidRDefault="009B546A" w:rsidP="00C11620">
            <w:pPr>
              <w:pStyle w:val="TAL"/>
              <w:keepNext w:val="0"/>
              <w:rPr>
                <w:sz w:val="16"/>
                <w:szCs w:val="16"/>
              </w:rPr>
            </w:pPr>
            <w:r w:rsidRPr="001B1679">
              <w:rPr>
                <w:sz w:val="16"/>
                <w:szCs w:val="16"/>
              </w:rPr>
              <w:t>3GPPMEMBER</w:t>
            </w:r>
          </w:p>
        </w:tc>
      </w:tr>
      <w:tr w:rsidR="009B546A" w14:paraId="05091A8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AA3D8D"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082E7A" w14:textId="77777777" w:rsidR="009B546A" w:rsidRPr="001B1679" w:rsidRDefault="009B546A" w:rsidP="00C11620">
            <w:pPr>
              <w:pStyle w:val="TAL"/>
              <w:keepNext w:val="0"/>
              <w:rPr>
                <w:sz w:val="16"/>
                <w:szCs w:val="16"/>
              </w:rPr>
            </w:pPr>
            <w:r w:rsidRPr="001B1679">
              <w:rPr>
                <w:sz w:val="16"/>
                <w:szCs w:val="16"/>
              </w:rPr>
              <w:t>Warren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EBD9A9" w14:textId="77777777" w:rsidR="009B546A" w:rsidRPr="001B1679" w:rsidRDefault="009B546A" w:rsidP="00C11620">
            <w:pPr>
              <w:pStyle w:val="TAL"/>
              <w:keepNext w:val="0"/>
              <w:rPr>
                <w:sz w:val="16"/>
                <w:szCs w:val="16"/>
              </w:rPr>
            </w:pPr>
            <w:r w:rsidRPr="001B1679">
              <w:rPr>
                <w:sz w:val="16"/>
                <w:szCs w:val="16"/>
              </w:rPr>
              <w:t>Denisha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9EBFB" w14:textId="77777777" w:rsidR="009B546A" w:rsidRPr="001B1679" w:rsidRDefault="009B546A" w:rsidP="00C11620">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AECFE1"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69C075" w14:textId="77777777" w:rsidR="009B546A" w:rsidRPr="001B1679" w:rsidRDefault="009B546A" w:rsidP="00C11620">
            <w:pPr>
              <w:pStyle w:val="TAL"/>
              <w:keepNext w:val="0"/>
              <w:rPr>
                <w:sz w:val="16"/>
                <w:szCs w:val="16"/>
              </w:rPr>
            </w:pPr>
            <w:r w:rsidRPr="001B1679">
              <w:rPr>
                <w:sz w:val="16"/>
                <w:szCs w:val="16"/>
              </w:rPr>
              <w:t>3GPPMEMBER</w:t>
            </w:r>
          </w:p>
        </w:tc>
      </w:tr>
      <w:tr w:rsidR="009B546A" w14:paraId="5AF0A65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4C691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687757" w14:textId="77777777" w:rsidR="009B546A" w:rsidRPr="001B1679" w:rsidRDefault="009B546A" w:rsidP="00C11620">
            <w:pPr>
              <w:pStyle w:val="TAL"/>
              <w:keepNext w:val="0"/>
              <w:rPr>
                <w:sz w:val="16"/>
                <w:szCs w:val="16"/>
              </w:rPr>
            </w:pPr>
            <w:r w:rsidRPr="001B1679">
              <w:rPr>
                <w:sz w:val="16"/>
                <w:szCs w:val="16"/>
              </w:rPr>
              <w:t>Wei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B7123C" w14:textId="77777777" w:rsidR="009B546A" w:rsidRPr="001B1679" w:rsidRDefault="009B546A" w:rsidP="00C11620">
            <w:pPr>
              <w:pStyle w:val="TAL"/>
              <w:keepNext w:val="0"/>
              <w:rPr>
                <w:sz w:val="16"/>
                <w:szCs w:val="16"/>
              </w:rPr>
            </w:pPr>
            <w:r w:rsidRPr="001B1679">
              <w:rPr>
                <w:sz w:val="16"/>
                <w:szCs w:val="16"/>
              </w:rPr>
              <w:t>Xingguang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43422A" w14:textId="77777777" w:rsidR="009B546A" w:rsidRPr="001B1679" w:rsidRDefault="009B546A" w:rsidP="00C11620">
            <w:pPr>
              <w:pStyle w:val="TAL"/>
              <w:keepNext w:val="0"/>
              <w:rPr>
                <w:sz w:val="16"/>
                <w:szCs w:val="16"/>
              </w:rPr>
            </w:pPr>
            <w:r w:rsidRPr="001B1679">
              <w:rPr>
                <w:sz w:val="16"/>
                <w:szCs w:val="16"/>
              </w:rPr>
              <w:t>Jetflow</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4E323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E8D2EE" w14:textId="77777777" w:rsidR="009B546A" w:rsidRPr="001B1679" w:rsidRDefault="009B546A" w:rsidP="00C11620">
            <w:pPr>
              <w:pStyle w:val="TAL"/>
              <w:keepNext w:val="0"/>
              <w:rPr>
                <w:sz w:val="16"/>
                <w:szCs w:val="16"/>
              </w:rPr>
            </w:pPr>
            <w:r w:rsidRPr="001B1679">
              <w:rPr>
                <w:sz w:val="16"/>
                <w:szCs w:val="16"/>
              </w:rPr>
              <w:t>3GPPMEMBER</w:t>
            </w:r>
          </w:p>
        </w:tc>
      </w:tr>
      <w:tr w:rsidR="009B546A" w14:paraId="2291530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2B2D9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8004E4" w14:textId="77777777" w:rsidR="009B546A" w:rsidRPr="001B1679" w:rsidRDefault="009B546A" w:rsidP="00C11620">
            <w:pPr>
              <w:pStyle w:val="TAL"/>
              <w:keepNext w:val="0"/>
              <w:rPr>
                <w:sz w:val="16"/>
                <w:szCs w:val="16"/>
              </w:rPr>
            </w:pPr>
            <w:r w:rsidRPr="001B1679">
              <w:rPr>
                <w:sz w:val="16"/>
                <w:szCs w:val="16"/>
              </w:rPr>
              <w:t>Wenham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488A47" w14:textId="77777777" w:rsidR="009B546A" w:rsidRPr="001B1679" w:rsidRDefault="009B546A" w:rsidP="00C11620">
            <w:pPr>
              <w:pStyle w:val="TAL"/>
              <w:keepNext w:val="0"/>
              <w:rPr>
                <w:sz w:val="16"/>
                <w:szCs w:val="16"/>
              </w:rPr>
            </w:pPr>
            <w:r w:rsidRPr="001B1679">
              <w:rPr>
                <w:sz w:val="16"/>
                <w:szCs w:val="16"/>
              </w:rPr>
              <w:t>Steven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D8B67" w14:textId="77777777" w:rsidR="009B546A" w:rsidRPr="001B1679" w:rsidRDefault="009B546A" w:rsidP="00C11620">
            <w:pPr>
              <w:pStyle w:val="TAL"/>
              <w:keepNext w:val="0"/>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09BE7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DBCE98" w14:textId="77777777" w:rsidR="009B546A" w:rsidRPr="001B1679" w:rsidRDefault="009B546A" w:rsidP="00C11620">
            <w:pPr>
              <w:pStyle w:val="TAL"/>
              <w:keepNext w:val="0"/>
              <w:rPr>
                <w:sz w:val="16"/>
                <w:szCs w:val="16"/>
              </w:rPr>
            </w:pPr>
            <w:r w:rsidRPr="001B1679">
              <w:rPr>
                <w:sz w:val="16"/>
                <w:szCs w:val="16"/>
              </w:rPr>
              <w:t>3GPPMEMBER</w:t>
            </w:r>
          </w:p>
        </w:tc>
      </w:tr>
      <w:tr w:rsidR="009B546A" w14:paraId="79A8AA9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2AAA54"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D5253E" w14:textId="77777777" w:rsidR="009B546A" w:rsidRPr="001B1679" w:rsidRDefault="009B546A" w:rsidP="00C11620">
            <w:pPr>
              <w:pStyle w:val="TAL"/>
              <w:keepNext w:val="0"/>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02955D" w14:textId="77777777" w:rsidR="009B546A" w:rsidRPr="001B1679" w:rsidRDefault="009B546A" w:rsidP="00C11620">
            <w:pPr>
              <w:pStyle w:val="TAL"/>
              <w:keepNext w:val="0"/>
              <w:rPr>
                <w:sz w:val="16"/>
                <w:szCs w:val="16"/>
              </w:rPr>
            </w:pPr>
            <w:r w:rsidRPr="001B1679">
              <w:rPr>
                <w:sz w:val="16"/>
                <w:szCs w:val="16"/>
              </w:rPr>
              <w:t>Deh-Min Richard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28E275" w14:textId="77777777" w:rsidR="009B546A" w:rsidRPr="001B1679" w:rsidRDefault="009B546A" w:rsidP="00C11620">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847BE4"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91CE6B" w14:textId="77777777" w:rsidR="009B546A" w:rsidRPr="001B1679" w:rsidRDefault="009B546A" w:rsidP="00C11620">
            <w:pPr>
              <w:pStyle w:val="TAL"/>
              <w:keepNext w:val="0"/>
              <w:rPr>
                <w:sz w:val="16"/>
                <w:szCs w:val="16"/>
              </w:rPr>
            </w:pPr>
            <w:r w:rsidRPr="001B1679">
              <w:rPr>
                <w:sz w:val="16"/>
                <w:szCs w:val="16"/>
              </w:rPr>
              <w:t>3GPPMEMBER</w:t>
            </w:r>
          </w:p>
        </w:tc>
      </w:tr>
      <w:tr w:rsidR="009B546A" w14:paraId="5811069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A6881A"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C02E7A" w14:textId="77777777" w:rsidR="009B546A" w:rsidRPr="001B1679" w:rsidRDefault="009B546A" w:rsidP="00C11620">
            <w:pPr>
              <w:pStyle w:val="TAL"/>
              <w:keepNext w:val="0"/>
              <w:rPr>
                <w:sz w:val="16"/>
                <w:szCs w:val="16"/>
              </w:rPr>
            </w:pPr>
            <w:r w:rsidRPr="001B1679">
              <w:rPr>
                <w:sz w:val="16"/>
                <w:szCs w:val="16"/>
              </w:rPr>
              <w:t>Xie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C3E0C6" w14:textId="77777777" w:rsidR="009B546A" w:rsidRPr="001B1679" w:rsidRDefault="009B546A" w:rsidP="00C11620">
            <w:pPr>
              <w:pStyle w:val="TAL"/>
              <w:keepNext w:val="0"/>
              <w:rPr>
                <w:sz w:val="16"/>
                <w:szCs w:val="16"/>
              </w:rPr>
            </w:pPr>
            <w:r w:rsidRPr="001B1679">
              <w:rPr>
                <w:sz w:val="16"/>
                <w:szCs w:val="16"/>
              </w:rPr>
              <w:t>Lifeng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2FFB1" w14:textId="77777777" w:rsidR="009B546A" w:rsidRPr="001B1679" w:rsidRDefault="009B546A" w:rsidP="00C11620">
            <w:pPr>
              <w:pStyle w:val="TAL"/>
              <w:keepNext w:val="0"/>
              <w:rPr>
                <w:sz w:val="16"/>
                <w:szCs w:val="16"/>
              </w:rPr>
            </w:pPr>
            <w:r w:rsidRPr="001B1679">
              <w:rPr>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681B7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F383B8" w14:textId="77777777" w:rsidR="009B546A" w:rsidRPr="001B1679" w:rsidRDefault="009B546A" w:rsidP="00C11620">
            <w:pPr>
              <w:pStyle w:val="TAL"/>
              <w:keepNext w:val="0"/>
              <w:rPr>
                <w:sz w:val="16"/>
                <w:szCs w:val="16"/>
              </w:rPr>
            </w:pPr>
            <w:r w:rsidRPr="001B1679">
              <w:rPr>
                <w:sz w:val="16"/>
                <w:szCs w:val="16"/>
              </w:rPr>
              <w:t>3GPPMEMBER</w:t>
            </w:r>
          </w:p>
        </w:tc>
      </w:tr>
      <w:tr w:rsidR="009B546A" w14:paraId="5FCCD03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373D34"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33C604" w14:textId="77777777" w:rsidR="009B546A" w:rsidRPr="001B1679" w:rsidRDefault="009B546A" w:rsidP="00C11620">
            <w:pPr>
              <w:pStyle w:val="TAL"/>
              <w:keepNext w:val="0"/>
              <w:rPr>
                <w:sz w:val="16"/>
                <w:szCs w:val="16"/>
              </w:rPr>
            </w:pPr>
            <w:r w:rsidRPr="001B1679">
              <w:rPr>
                <w:sz w:val="16"/>
                <w:szCs w:val="16"/>
              </w:rPr>
              <w:t>Xue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403DEE" w14:textId="77777777" w:rsidR="009B546A" w:rsidRPr="001B1679" w:rsidRDefault="009B546A" w:rsidP="00C11620">
            <w:pPr>
              <w:pStyle w:val="TAL"/>
              <w:keepNext w:val="0"/>
              <w:rPr>
                <w:sz w:val="16"/>
                <w:szCs w:val="16"/>
              </w:rPr>
            </w:pPr>
            <w:r w:rsidRPr="001B1679">
              <w:rPr>
                <w:sz w:val="16"/>
                <w:szCs w:val="16"/>
              </w:rPr>
              <w:t>Kaixin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9488F7" w14:textId="77777777" w:rsidR="009B546A" w:rsidRPr="001B1679" w:rsidRDefault="009B546A" w:rsidP="00C11620">
            <w:pPr>
              <w:pStyle w:val="TAL"/>
              <w:keepNext w:val="0"/>
              <w:rPr>
                <w:sz w:val="16"/>
                <w:szCs w:val="16"/>
              </w:rPr>
            </w:pPr>
            <w:r w:rsidRPr="001B1679">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572A5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0152A8" w14:textId="77777777" w:rsidR="009B546A" w:rsidRPr="001B1679" w:rsidRDefault="009B546A" w:rsidP="00C11620">
            <w:pPr>
              <w:pStyle w:val="TAL"/>
              <w:keepNext w:val="0"/>
              <w:rPr>
                <w:sz w:val="16"/>
                <w:szCs w:val="16"/>
              </w:rPr>
            </w:pPr>
            <w:r w:rsidRPr="001B1679">
              <w:rPr>
                <w:sz w:val="16"/>
                <w:szCs w:val="16"/>
              </w:rPr>
              <w:t>3GPPMEMBER</w:t>
            </w:r>
          </w:p>
        </w:tc>
      </w:tr>
      <w:tr w:rsidR="009B546A" w14:paraId="6D27EC4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5BEDD9"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C075F3" w14:textId="77777777" w:rsidR="009B546A" w:rsidRPr="001B1679" w:rsidRDefault="009B546A" w:rsidP="00C11620">
            <w:pPr>
              <w:pStyle w:val="TAL"/>
              <w:keepNext w:val="0"/>
              <w:rPr>
                <w:sz w:val="16"/>
                <w:szCs w:val="16"/>
              </w:rPr>
            </w:pPr>
            <w:r w:rsidRPr="001B1679">
              <w:rPr>
                <w:sz w:val="16"/>
                <w:szCs w:val="16"/>
              </w:rPr>
              <w:t>Yan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79B622" w14:textId="77777777" w:rsidR="009B546A" w:rsidRPr="001B1679" w:rsidRDefault="009B546A" w:rsidP="00C11620">
            <w:pPr>
              <w:pStyle w:val="TAL"/>
              <w:keepNext w:val="0"/>
              <w:rPr>
                <w:sz w:val="16"/>
                <w:szCs w:val="16"/>
              </w:rPr>
            </w:pPr>
            <w:r w:rsidRPr="001B1679">
              <w:rPr>
                <w:sz w:val="16"/>
                <w:szCs w:val="16"/>
              </w:rPr>
              <w:t>Zhiyu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4CFB6F" w14:textId="77777777" w:rsidR="009B546A" w:rsidRPr="001B1679" w:rsidRDefault="009B546A" w:rsidP="00C11620">
            <w:pPr>
              <w:pStyle w:val="TAL"/>
              <w:keepNext w:val="0"/>
              <w:rPr>
                <w:sz w:val="16"/>
                <w:szCs w:val="16"/>
              </w:rPr>
            </w:pPr>
            <w:r w:rsidRPr="001B1679">
              <w:rPr>
                <w:sz w:val="16"/>
                <w:szCs w:val="16"/>
              </w:rPr>
              <w:t>CCSA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56BD4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A8DCB5" w14:textId="77777777" w:rsidR="009B546A" w:rsidRPr="001B1679" w:rsidRDefault="009B546A" w:rsidP="00C11620">
            <w:pPr>
              <w:pStyle w:val="TAL"/>
              <w:keepNext w:val="0"/>
              <w:rPr>
                <w:sz w:val="16"/>
                <w:szCs w:val="16"/>
              </w:rPr>
            </w:pPr>
            <w:r w:rsidRPr="001B1679">
              <w:rPr>
                <w:sz w:val="16"/>
                <w:szCs w:val="16"/>
              </w:rPr>
              <w:t>3GPPORG_REP</w:t>
            </w:r>
          </w:p>
        </w:tc>
      </w:tr>
      <w:tr w:rsidR="009B546A" w14:paraId="0531FE4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9FB563"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FE51F0" w14:textId="77777777" w:rsidR="009B546A" w:rsidRPr="001B1679" w:rsidRDefault="009B546A" w:rsidP="00C11620">
            <w:pPr>
              <w:pStyle w:val="TAL"/>
              <w:keepNext w:val="0"/>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9A15CA" w14:textId="77777777" w:rsidR="009B546A" w:rsidRPr="001B1679" w:rsidRDefault="009B546A" w:rsidP="00C11620">
            <w:pPr>
              <w:pStyle w:val="TAL"/>
              <w:keepNext w:val="0"/>
              <w:rPr>
                <w:sz w:val="16"/>
                <w:szCs w:val="16"/>
              </w:rPr>
            </w:pPr>
            <w:r w:rsidRPr="001B1679">
              <w:rPr>
                <w:sz w:val="16"/>
                <w:szCs w:val="16"/>
              </w:rPr>
              <w:t>Wenle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42C9AA" w14:textId="77777777" w:rsidR="009B546A" w:rsidRPr="001B1679" w:rsidRDefault="009B546A" w:rsidP="00C11620">
            <w:pPr>
              <w:pStyle w:val="TAL"/>
              <w:keepNext w:val="0"/>
              <w:rPr>
                <w:sz w:val="16"/>
                <w:szCs w:val="16"/>
              </w:rPr>
            </w:pPr>
            <w:r w:rsidRPr="001B1679">
              <w:rPr>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3F4C1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56ACDA" w14:textId="77777777" w:rsidR="009B546A" w:rsidRPr="001B1679" w:rsidRDefault="009B546A" w:rsidP="00C11620">
            <w:pPr>
              <w:pStyle w:val="TAL"/>
              <w:keepNext w:val="0"/>
              <w:rPr>
                <w:sz w:val="16"/>
                <w:szCs w:val="16"/>
              </w:rPr>
            </w:pPr>
            <w:r w:rsidRPr="001B1679">
              <w:rPr>
                <w:sz w:val="16"/>
                <w:szCs w:val="16"/>
              </w:rPr>
              <w:t>3GPPMEMBER</w:t>
            </w:r>
          </w:p>
        </w:tc>
      </w:tr>
      <w:tr w:rsidR="009B546A" w14:paraId="6B7A7B6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F443BA"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D72C48" w14:textId="77777777" w:rsidR="009B546A" w:rsidRPr="001B1679" w:rsidRDefault="009B546A" w:rsidP="00C11620">
            <w:pPr>
              <w:pStyle w:val="TAL"/>
              <w:keepNext w:val="0"/>
              <w:rPr>
                <w:sz w:val="16"/>
                <w:szCs w:val="16"/>
              </w:rPr>
            </w:pPr>
            <w:r w:rsidRPr="001B1679">
              <w:rPr>
                <w:sz w:val="16"/>
                <w:szCs w:val="16"/>
              </w:rPr>
              <w:t>Yi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CAADB6" w14:textId="77777777" w:rsidR="009B546A" w:rsidRPr="001B1679" w:rsidRDefault="009B546A" w:rsidP="00C11620">
            <w:pPr>
              <w:pStyle w:val="TAL"/>
              <w:keepNext w:val="0"/>
              <w:rPr>
                <w:sz w:val="16"/>
                <w:szCs w:val="16"/>
              </w:rPr>
            </w:pPr>
            <w:r w:rsidRPr="001B1679">
              <w:rPr>
                <w:sz w:val="16"/>
                <w:szCs w:val="16"/>
              </w:rPr>
              <w:t>Haofan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76D3A4" w14:textId="77777777" w:rsidR="009B546A" w:rsidRPr="001B1679" w:rsidRDefault="009B546A" w:rsidP="00C11620">
            <w:pPr>
              <w:pStyle w:val="TAL"/>
              <w:keepNext w:val="0"/>
              <w:rPr>
                <w:sz w:val="16"/>
                <w:szCs w:val="16"/>
              </w:rPr>
            </w:pPr>
            <w:r w:rsidRPr="001B1679">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A2211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DBE8B1" w14:textId="77777777" w:rsidR="009B546A" w:rsidRPr="001B1679" w:rsidRDefault="009B546A" w:rsidP="00C11620">
            <w:pPr>
              <w:pStyle w:val="TAL"/>
              <w:keepNext w:val="0"/>
              <w:rPr>
                <w:sz w:val="16"/>
                <w:szCs w:val="16"/>
              </w:rPr>
            </w:pPr>
            <w:r w:rsidRPr="001B1679">
              <w:rPr>
                <w:sz w:val="16"/>
                <w:szCs w:val="16"/>
              </w:rPr>
              <w:t>3GPPMEMBER</w:t>
            </w:r>
          </w:p>
        </w:tc>
      </w:tr>
      <w:tr w:rsidR="009B546A" w14:paraId="17BB142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DD2BF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EC347D" w14:textId="77777777" w:rsidR="009B546A" w:rsidRPr="001B1679" w:rsidRDefault="009B546A" w:rsidP="00C11620">
            <w:pPr>
              <w:pStyle w:val="TAL"/>
              <w:keepNext w:val="0"/>
              <w:rPr>
                <w:sz w:val="16"/>
                <w:szCs w:val="16"/>
              </w:rPr>
            </w:pPr>
            <w:r w:rsidRPr="001B1679">
              <w:rPr>
                <w:sz w:val="16"/>
                <w:szCs w:val="16"/>
              </w:rPr>
              <w:t>Yokota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A67B1F" w14:textId="77777777" w:rsidR="009B546A" w:rsidRPr="001B1679" w:rsidRDefault="009B546A" w:rsidP="00C11620">
            <w:pPr>
              <w:pStyle w:val="TAL"/>
              <w:keepNext w:val="0"/>
              <w:rPr>
                <w:sz w:val="16"/>
                <w:szCs w:val="16"/>
              </w:rPr>
            </w:pPr>
            <w:r w:rsidRPr="001B1679">
              <w:rPr>
                <w:sz w:val="16"/>
                <w:szCs w:val="16"/>
              </w:rPr>
              <w:t>Daisuke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CE3AB1" w14:textId="77777777" w:rsidR="009B546A" w:rsidRPr="001B1679" w:rsidRDefault="009B546A" w:rsidP="00C11620">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AE5765"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5B6EEB" w14:textId="77777777" w:rsidR="009B546A" w:rsidRPr="001B1679" w:rsidRDefault="009B546A" w:rsidP="00C11620">
            <w:pPr>
              <w:pStyle w:val="TAL"/>
              <w:keepNext w:val="0"/>
              <w:rPr>
                <w:sz w:val="16"/>
                <w:szCs w:val="16"/>
              </w:rPr>
            </w:pPr>
            <w:r w:rsidRPr="001B1679">
              <w:rPr>
                <w:sz w:val="16"/>
                <w:szCs w:val="16"/>
              </w:rPr>
              <w:t>3GPPMEMBER</w:t>
            </w:r>
          </w:p>
        </w:tc>
      </w:tr>
      <w:tr w:rsidR="009B546A" w14:paraId="2A94E76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01BDE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DFA35C" w14:textId="77777777" w:rsidR="009B546A" w:rsidRPr="001B1679" w:rsidRDefault="009B546A" w:rsidP="00C11620">
            <w:pPr>
              <w:pStyle w:val="TAL"/>
              <w:keepNext w:val="0"/>
              <w:rPr>
                <w:sz w:val="16"/>
                <w:szCs w:val="16"/>
              </w:rPr>
            </w:pPr>
            <w:r w:rsidRPr="001B1679">
              <w:rPr>
                <w:sz w:val="16"/>
                <w:szCs w:val="16"/>
              </w:rPr>
              <w:t>Yun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8AC2E3" w14:textId="77777777" w:rsidR="009B546A" w:rsidRPr="001B1679" w:rsidRDefault="009B546A" w:rsidP="00C11620">
            <w:pPr>
              <w:pStyle w:val="TAL"/>
              <w:keepNext w:val="0"/>
              <w:rPr>
                <w:sz w:val="16"/>
                <w:szCs w:val="16"/>
              </w:rPr>
            </w:pPr>
            <w:r w:rsidRPr="001B1679">
              <w:rPr>
                <w:sz w:val="16"/>
                <w:szCs w:val="16"/>
              </w:rPr>
              <w:t>Andy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63365D" w14:textId="77777777" w:rsidR="009B546A" w:rsidRPr="001B1679" w:rsidRDefault="009B546A" w:rsidP="00C11620">
            <w:pPr>
              <w:pStyle w:val="TAL"/>
              <w:keepNext w:val="0"/>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296019"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5853D4" w14:textId="77777777" w:rsidR="009B546A" w:rsidRPr="001B1679" w:rsidRDefault="009B546A" w:rsidP="00C11620">
            <w:pPr>
              <w:pStyle w:val="TAL"/>
              <w:keepNext w:val="0"/>
              <w:rPr>
                <w:sz w:val="16"/>
                <w:szCs w:val="16"/>
              </w:rPr>
            </w:pPr>
            <w:r w:rsidRPr="001B1679">
              <w:rPr>
                <w:sz w:val="16"/>
                <w:szCs w:val="16"/>
              </w:rPr>
              <w:t>3GPPMEMBER</w:t>
            </w:r>
          </w:p>
        </w:tc>
      </w:tr>
      <w:tr w:rsidR="009B546A" w14:paraId="09C9152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7EFA5E"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57C3B5"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FBF59B" w14:textId="77777777" w:rsidR="009B546A" w:rsidRPr="001B1679" w:rsidRDefault="009B546A" w:rsidP="00C11620">
            <w:pPr>
              <w:pStyle w:val="TAL"/>
              <w:keepNext w:val="0"/>
              <w:rPr>
                <w:sz w:val="16"/>
                <w:szCs w:val="16"/>
              </w:rPr>
            </w:pPr>
            <w:r w:rsidRPr="001B1679">
              <w:rPr>
                <w:sz w:val="16"/>
                <w:szCs w:val="16"/>
              </w:rPr>
              <w:t>Jing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0A2915" w14:textId="77777777" w:rsidR="009B546A" w:rsidRPr="001B1679" w:rsidRDefault="009B546A" w:rsidP="00C11620">
            <w:pPr>
              <w:pStyle w:val="TAL"/>
              <w:keepNext w:val="0"/>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D6C22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E31C80" w14:textId="77777777" w:rsidR="009B546A" w:rsidRPr="001B1679" w:rsidRDefault="009B546A" w:rsidP="00C11620">
            <w:pPr>
              <w:pStyle w:val="TAL"/>
              <w:keepNext w:val="0"/>
              <w:rPr>
                <w:sz w:val="16"/>
                <w:szCs w:val="16"/>
              </w:rPr>
            </w:pPr>
            <w:r w:rsidRPr="001B1679">
              <w:rPr>
                <w:sz w:val="16"/>
                <w:szCs w:val="16"/>
              </w:rPr>
              <w:t>3GPPMEMBER</w:t>
            </w:r>
          </w:p>
        </w:tc>
      </w:tr>
      <w:tr w:rsidR="009B546A" w14:paraId="54237FC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3DF515"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EFCDAB"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B1E4F4" w14:textId="77777777" w:rsidR="009B546A" w:rsidRPr="001B1679" w:rsidRDefault="009B546A" w:rsidP="00C11620">
            <w:pPr>
              <w:pStyle w:val="TAL"/>
              <w:keepNext w:val="0"/>
              <w:rPr>
                <w:sz w:val="16"/>
                <w:szCs w:val="16"/>
              </w:rPr>
            </w:pPr>
            <w:r w:rsidRPr="001B1679">
              <w:rPr>
                <w:sz w:val="16"/>
                <w:szCs w:val="16"/>
              </w:rPr>
              <w:t>Ling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A9283A" w14:textId="77777777" w:rsidR="009B546A" w:rsidRPr="001B1679" w:rsidRDefault="009B546A" w:rsidP="00C11620">
            <w:pPr>
              <w:pStyle w:val="TAL"/>
              <w:keepNext w:val="0"/>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790CC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EB90EB" w14:textId="77777777" w:rsidR="009B546A" w:rsidRPr="001B1679" w:rsidRDefault="009B546A" w:rsidP="00C11620">
            <w:pPr>
              <w:pStyle w:val="TAL"/>
              <w:keepNext w:val="0"/>
              <w:rPr>
                <w:sz w:val="16"/>
                <w:szCs w:val="16"/>
              </w:rPr>
            </w:pPr>
            <w:r w:rsidRPr="001B1679">
              <w:rPr>
                <w:sz w:val="16"/>
                <w:szCs w:val="16"/>
              </w:rPr>
              <w:t>3GPPMEMBER</w:t>
            </w:r>
          </w:p>
        </w:tc>
      </w:tr>
      <w:tr w:rsidR="009B546A" w14:paraId="147620B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E9F185"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E381A9"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F22476" w14:textId="77777777" w:rsidR="009B546A" w:rsidRPr="001B1679" w:rsidRDefault="009B546A" w:rsidP="00C11620">
            <w:pPr>
              <w:pStyle w:val="TAL"/>
              <w:keepNext w:val="0"/>
              <w:rPr>
                <w:sz w:val="16"/>
                <w:szCs w:val="16"/>
              </w:rPr>
            </w:pPr>
            <w:r w:rsidRPr="001B1679">
              <w:rPr>
                <w:sz w:val="16"/>
                <w:szCs w:val="16"/>
              </w:rPr>
              <w:t>Mingzhu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6D8434" w14:textId="77777777" w:rsidR="009B546A" w:rsidRPr="001B1679" w:rsidRDefault="009B546A" w:rsidP="00C11620">
            <w:pPr>
              <w:pStyle w:val="TAL"/>
              <w:keepNext w:val="0"/>
              <w:rPr>
                <w:sz w:val="16"/>
                <w:szCs w:val="16"/>
              </w:rPr>
            </w:pPr>
            <w:r w:rsidRPr="001B1679">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75A7B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AFF5D0" w14:textId="77777777" w:rsidR="009B546A" w:rsidRPr="001B1679" w:rsidRDefault="009B546A" w:rsidP="00C11620">
            <w:pPr>
              <w:pStyle w:val="TAL"/>
              <w:keepNext w:val="0"/>
              <w:rPr>
                <w:sz w:val="16"/>
                <w:szCs w:val="16"/>
              </w:rPr>
            </w:pPr>
            <w:r w:rsidRPr="001B1679">
              <w:rPr>
                <w:sz w:val="16"/>
                <w:szCs w:val="16"/>
              </w:rPr>
              <w:t>3GPPMEMBER</w:t>
            </w:r>
          </w:p>
        </w:tc>
      </w:tr>
      <w:tr w:rsidR="009B546A" w14:paraId="109694D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D161B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9DCE5F"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02CAC9" w14:textId="77777777" w:rsidR="009B546A" w:rsidRPr="001B1679" w:rsidRDefault="009B546A" w:rsidP="00C11620">
            <w:pPr>
              <w:pStyle w:val="TAL"/>
              <w:keepNext w:val="0"/>
              <w:rPr>
                <w:sz w:val="16"/>
                <w:szCs w:val="16"/>
              </w:rPr>
            </w:pPr>
            <w:r w:rsidRPr="001B1679">
              <w:rPr>
                <w:sz w:val="16"/>
                <w:szCs w:val="16"/>
              </w:rPr>
              <w:t>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2A444F" w14:textId="77777777" w:rsidR="009B546A" w:rsidRPr="001B1679" w:rsidRDefault="009B546A" w:rsidP="00C11620">
            <w:pPr>
              <w:pStyle w:val="TAL"/>
              <w:keepNext w:val="0"/>
              <w:rPr>
                <w:sz w:val="16"/>
                <w:szCs w:val="16"/>
              </w:rPr>
            </w:pPr>
            <w:r w:rsidRPr="001B1679">
              <w:rPr>
                <w:sz w:val="16"/>
                <w:szCs w:val="16"/>
              </w:rPr>
              <w:t>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8B428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83CE85" w14:textId="77777777" w:rsidR="009B546A" w:rsidRPr="001B1679" w:rsidRDefault="009B546A" w:rsidP="00C11620">
            <w:pPr>
              <w:pStyle w:val="TAL"/>
              <w:keepNext w:val="0"/>
              <w:rPr>
                <w:sz w:val="16"/>
                <w:szCs w:val="16"/>
              </w:rPr>
            </w:pPr>
            <w:r w:rsidRPr="001B1679">
              <w:rPr>
                <w:sz w:val="16"/>
                <w:szCs w:val="16"/>
              </w:rPr>
              <w:t>3GPPMEMBER</w:t>
            </w:r>
          </w:p>
        </w:tc>
      </w:tr>
      <w:tr w:rsidR="009B546A" w14:paraId="49B54DA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D9C63C"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96F7D6"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AEB94F" w14:textId="77777777" w:rsidR="009B546A" w:rsidRPr="001B1679" w:rsidRDefault="009B546A" w:rsidP="00C11620">
            <w:pPr>
              <w:pStyle w:val="TAL"/>
              <w:keepNext w:val="0"/>
              <w:rPr>
                <w:sz w:val="16"/>
                <w:szCs w:val="16"/>
              </w:rPr>
            </w:pPr>
            <w:r w:rsidRPr="001B1679">
              <w:rPr>
                <w:sz w:val="16"/>
                <w:szCs w:val="16"/>
              </w:rPr>
              <w:t>Yuying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08138C" w14:textId="77777777" w:rsidR="009B546A" w:rsidRPr="001B1679" w:rsidRDefault="009B546A" w:rsidP="00C11620">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E2A17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5980F8" w14:textId="77777777" w:rsidR="009B546A" w:rsidRPr="001B1679" w:rsidRDefault="009B546A" w:rsidP="00C11620">
            <w:pPr>
              <w:pStyle w:val="TAL"/>
              <w:keepNext w:val="0"/>
              <w:rPr>
                <w:sz w:val="16"/>
                <w:szCs w:val="16"/>
              </w:rPr>
            </w:pPr>
            <w:r w:rsidRPr="001B1679">
              <w:rPr>
                <w:sz w:val="16"/>
                <w:szCs w:val="16"/>
              </w:rPr>
              <w:t>3GPPMEMBER</w:t>
            </w:r>
          </w:p>
        </w:tc>
      </w:tr>
      <w:tr w:rsidR="009B546A" w14:paraId="5FBB746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721721"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EE1DAF"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F5B477" w14:textId="77777777" w:rsidR="009B546A" w:rsidRPr="001B1679" w:rsidRDefault="009B546A" w:rsidP="00C11620">
            <w:pPr>
              <w:pStyle w:val="TAL"/>
              <w:keepNext w:val="0"/>
              <w:rPr>
                <w:sz w:val="16"/>
                <w:szCs w:val="16"/>
              </w:rPr>
            </w:pPr>
            <w:r w:rsidRPr="001B1679">
              <w:rPr>
                <w:sz w:val="16"/>
                <w:szCs w:val="16"/>
              </w:rPr>
              <w:t>Zhuoyun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1916AA" w14:textId="77777777" w:rsidR="009B546A" w:rsidRPr="001B1679" w:rsidRDefault="009B546A" w:rsidP="00C11620">
            <w:pPr>
              <w:pStyle w:val="TAL"/>
              <w:keepNext w:val="0"/>
              <w:rPr>
                <w:sz w:val="16"/>
                <w:szCs w:val="16"/>
              </w:rPr>
            </w:pPr>
            <w:r w:rsidRPr="001B1679">
              <w:rPr>
                <w:sz w:val="16"/>
                <w:szCs w:val="16"/>
              </w:rPr>
              <w:t>Tencent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87650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3AAAE9" w14:textId="77777777" w:rsidR="009B546A" w:rsidRPr="001B1679" w:rsidRDefault="009B546A" w:rsidP="00C11620">
            <w:pPr>
              <w:pStyle w:val="TAL"/>
              <w:keepNext w:val="0"/>
              <w:rPr>
                <w:sz w:val="16"/>
                <w:szCs w:val="16"/>
              </w:rPr>
            </w:pPr>
            <w:r w:rsidRPr="001B1679">
              <w:rPr>
                <w:sz w:val="16"/>
                <w:szCs w:val="16"/>
              </w:rPr>
              <w:t>3GPPMEMBER</w:t>
            </w:r>
          </w:p>
        </w:tc>
      </w:tr>
      <w:tr w:rsidR="009B546A" w14:paraId="127786B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6E5F5A" w14:textId="77777777" w:rsidR="009B546A" w:rsidRPr="001B1679" w:rsidRDefault="009B546A" w:rsidP="00C11620">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4CCCCB" w14:textId="77777777" w:rsidR="009B546A" w:rsidRPr="001B1679" w:rsidRDefault="009B546A" w:rsidP="00C11620">
            <w:pPr>
              <w:pStyle w:val="TAL"/>
              <w:keepNext w:val="0"/>
              <w:rPr>
                <w:sz w:val="16"/>
                <w:szCs w:val="16"/>
              </w:rPr>
            </w:pPr>
            <w:r w:rsidRPr="001B1679">
              <w:rPr>
                <w:sz w:val="16"/>
                <w:szCs w:val="16"/>
              </w:rPr>
              <w:t>Zhao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59846E" w14:textId="77777777" w:rsidR="009B546A" w:rsidRPr="001B1679" w:rsidRDefault="009B546A" w:rsidP="00C11620">
            <w:pPr>
              <w:pStyle w:val="TAL"/>
              <w:keepNext w:val="0"/>
              <w:rPr>
                <w:sz w:val="16"/>
                <w:szCs w:val="16"/>
              </w:rPr>
            </w:pPr>
            <w:r w:rsidRPr="001B1679">
              <w:rPr>
                <w:sz w:val="16"/>
                <w:szCs w:val="16"/>
              </w:rPr>
              <w:t>Liqiang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A2D08" w14:textId="77777777" w:rsidR="009B546A" w:rsidRPr="001B1679" w:rsidRDefault="009B546A" w:rsidP="00C11620">
            <w:pPr>
              <w:pStyle w:val="TAL"/>
              <w:keepNext w:val="0"/>
              <w:rPr>
                <w:sz w:val="16"/>
                <w:szCs w:val="16"/>
              </w:rPr>
            </w:pPr>
            <w:r w:rsidRPr="001B1679">
              <w:rPr>
                <w:sz w:val="16"/>
                <w:szCs w:val="16"/>
              </w:rPr>
              <w:t>Xidian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DE40C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6901D0" w14:textId="77777777" w:rsidR="009B546A" w:rsidRPr="001B1679" w:rsidRDefault="009B546A" w:rsidP="00C11620">
            <w:pPr>
              <w:pStyle w:val="TAL"/>
              <w:keepNext w:val="0"/>
              <w:rPr>
                <w:sz w:val="16"/>
                <w:szCs w:val="16"/>
              </w:rPr>
            </w:pPr>
            <w:r w:rsidRPr="001B1679">
              <w:rPr>
                <w:sz w:val="16"/>
                <w:szCs w:val="16"/>
              </w:rPr>
              <w:t>3GPPMEMBER</w:t>
            </w:r>
          </w:p>
        </w:tc>
      </w:tr>
      <w:tr w:rsidR="009B546A" w14:paraId="1C4E846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78FC5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7677B7" w14:textId="77777777" w:rsidR="009B546A" w:rsidRPr="001B1679" w:rsidRDefault="009B546A" w:rsidP="00C11620">
            <w:pPr>
              <w:pStyle w:val="TAL"/>
              <w:keepNext w:val="0"/>
              <w:rPr>
                <w:sz w:val="16"/>
                <w:szCs w:val="16"/>
              </w:rPr>
            </w:pPr>
            <w:r w:rsidRPr="001B1679">
              <w:rPr>
                <w:sz w:val="16"/>
                <w:szCs w:val="16"/>
              </w:rPr>
              <w:t>Zhong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DB91F5" w14:textId="77777777" w:rsidR="009B546A" w:rsidRPr="001B1679" w:rsidRDefault="009B546A" w:rsidP="00C11620">
            <w:pPr>
              <w:pStyle w:val="TAL"/>
              <w:keepNext w:val="0"/>
              <w:rPr>
                <w:sz w:val="16"/>
                <w:szCs w:val="16"/>
              </w:rPr>
            </w:pPr>
            <w:r w:rsidRPr="001B1679">
              <w:rPr>
                <w:sz w:val="16"/>
                <w:szCs w:val="16"/>
              </w:rPr>
              <w:t>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B1BBF" w14:textId="77777777" w:rsidR="009B546A" w:rsidRPr="001B1679" w:rsidRDefault="009B546A" w:rsidP="00C11620">
            <w:pPr>
              <w:pStyle w:val="TAL"/>
              <w:keepNext w:val="0"/>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E473FC"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425F4A" w14:textId="77777777" w:rsidR="009B546A" w:rsidRPr="001B1679" w:rsidRDefault="009B546A" w:rsidP="00C11620">
            <w:pPr>
              <w:pStyle w:val="TAL"/>
              <w:keepNext w:val="0"/>
              <w:rPr>
                <w:sz w:val="16"/>
                <w:szCs w:val="16"/>
              </w:rPr>
            </w:pPr>
            <w:r w:rsidRPr="001B1679">
              <w:rPr>
                <w:sz w:val="16"/>
                <w:szCs w:val="16"/>
              </w:rPr>
              <w:t>3GPPMEMBER</w:t>
            </w:r>
          </w:p>
        </w:tc>
      </w:tr>
      <w:tr w:rsidR="009B546A" w14:paraId="4589B4A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3B550B"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3A3BBE" w14:textId="77777777" w:rsidR="009B546A" w:rsidRPr="001B1679" w:rsidRDefault="009B546A" w:rsidP="00C11620">
            <w:pPr>
              <w:pStyle w:val="TAL"/>
              <w:keepNext w:val="0"/>
              <w:rPr>
                <w:sz w:val="16"/>
                <w:szCs w:val="16"/>
              </w:rPr>
            </w:pPr>
            <w:r w:rsidRPr="001B1679">
              <w:rPr>
                <w:sz w:val="16"/>
                <w:szCs w:val="16"/>
              </w:rPr>
              <w:t>ZHOU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12E36F" w14:textId="77777777" w:rsidR="009B546A" w:rsidRPr="001B1679" w:rsidRDefault="009B546A" w:rsidP="00C11620">
            <w:pPr>
              <w:pStyle w:val="TAL"/>
              <w:keepNext w:val="0"/>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ABD318" w14:textId="77777777" w:rsidR="009B546A" w:rsidRPr="001B1679" w:rsidRDefault="009B546A" w:rsidP="00C11620">
            <w:pPr>
              <w:pStyle w:val="TAL"/>
              <w:keepNext w:val="0"/>
              <w:rPr>
                <w:sz w:val="16"/>
                <w:szCs w:val="16"/>
              </w:rPr>
            </w:pPr>
            <w:r w:rsidRPr="001B1679">
              <w:rPr>
                <w:sz w:val="16"/>
                <w:szCs w:val="16"/>
              </w:rPr>
              <w:t>3in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CE1B4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F971A5" w14:textId="77777777" w:rsidR="009B546A" w:rsidRPr="001B1679" w:rsidRDefault="009B546A" w:rsidP="00C11620">
            <w:pPr>
              <w:pStyle w:val="TAL"/>
              <w:keepNext w:val="0"/>
              <w:rPr>
                <w:sz w:val="16"/>
                <w:szCs w:val="16"/>
              </w:rPr>
            </w:pPr>
            <w:r w:rsidRPr="001B1679">
              <w:rPr>
                <w:sz w:val="16"/>
                <w:szCs w:val="16"/>
              </w:rPr>
              <w:t>3GPPMEMBER</w:t>
            </w:r>
          </w:p>
        </w:tc>
      </w:tr>
      <w:tr w:rsidR="009B546A" w14:paraId="2612167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E3A80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B30EEF" w14:textId="77777777" w:rsidR="009B546A" w:rsidRPr="001B1679" w:rsidRDefault="009B546A" w:rsidP="00C11620">
            <w:pPr>
              <w:pStyle w:val="TAL"/>
              <w:keepNext w:val="0"/>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50A53E" w14:textId="77777777" w:rsidR="009B546A" w:rsidRPr="001B1679" w:rsidRDefault="009B546A" w:rsidP="00C11620">
            <w:pPr>
              <w:pStyle w:val="TAL"/>
              <w:keepNext w:val="0"/>
              <w:rPr>
                <w:sz w:val="16"/>
                <w:szCs w:val="16"/>
              </w:rPr>
            </w:pPr>
            <w:r w:rsidRPr="001B1679">
              <w:rPr>
                <w:sz w:val="16"/>
                <w:szCs w:val="16"/>
              </w:rPr>
              <w:t>Chunhui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DFFAC3" w14:textId="77777777" w:rsidR="009B546A" w:rsidRPr="001B1679" w:rsidRDefault="009B546A" w:rsidP="00C11620">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A3F05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4924B6" w14:textId="77777777" w:rsidR="009B546A" w:rsidRPr="001B1679" w:rsidRDefault="009B546A" w:rsidP="00C11620">
            <w:pPr>
              <w:pStyle w:val="TAL"/>
              <w:keepNext w:val="0"/>
              <w:rPr>
                <w:sz w:val="16"/>
                <w:szCs w:val="16"/>
              </w:rPr>
            </w:pPr>
            <w:r w:rsidRPr="001B1679">
              <w:rPr>
                <w:sz w:val="16"/>
                <w:szCs w:val="16"/>
              </w:rPr>
              <w:t>3GPPMEMBER</w:t>
            </w:r>
          </w:p>
        </w:tc>
      </w:tr>
      <w:tr w:rsidR="009B546A" w14:paraId="4F6F883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F382A2"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E74050" w14:textId="77777777" w:rsidR="009B546A" w:rsidRPr="001B1679" w:rsidRDefault="009B546A" w:rsidP="00C11620">
            <w:pPr>
              <w:pStyle w:val="TAL"/>
              <w:keepNext w:val="0"/>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9B3780" w14:textId="77777777" w:rsidR="009B546A" w:rsidRPr="001B1679" w:rsidRDefault="009B546A" w:rsidP="00C11620">
            <w:pPr>
              <w:pStyle w:val="TAL"/>
              <w:keepNext w:val="0"/>
              <w:rPr>
                <w:sz w:val="16"/>
                <w:szCs w:val="16"/>
              </w:rPr>
            </w:pPr>
            <w:r w:rsidRPr="001B1679">
              <w:rPr>
                <w:sz w:val="16"/>
                <w:szCs w:val="16"/>
              </w:rPr>
              <w:t>Fenqin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CD57C"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86C16E"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B74218" w14:textId="77777777" w:rsidR="009B546A" w:rsidRPr="001B1679" w:rsidRDefault="009B546A" w:rsidP="00C11620">
            <w:pPr>
              <w:pStyle w:val="TAL"/>
              <w:keepNext w:val="0"/>
              <w:rPr>
                <w:sz w:val="16"/>
                <w:szCs w:val="16"/>
              </w:rPr>
            </w:pPr>
            <w:r w:rsidRPr="001B1679">
              <w:rPr>
                <w:sz w:val="16"/>
                <w:szCs w:val="16"/>
              </w:rPr>
              <w:t>3GPPMEMBER</w:t>
            </w:r>
          </w:p>
        </w:tc>
      </w:tr>
    </w:tbl>
    <w:p w14:paraId="04C92BE7" w14:textId="77777777" w:rsidR="009B546A" w:rsidRDefault="009B546A" w:rsidP="009B546A">
      <w:r>
        <w:t>120 Entries</w:t>
      </w:r>
    </w:p>
    <w:p w14:paraId="34A5FDCF" w14:textId="77777777" w:rsidR="009B546A" w:rsidRDefault="009B546A" w:rsidP="009B546A"/>
    <w:p w14:paraId="5F06AD36" w14:textId="77777777" w:rsidR="009B546A" w:rsidRDefault="009B546A" w:rsidP="009B546A">
      <w:pPr>
        <w:spacing w:after="160" w:line="259" w:lineRule="auto"/>
      </w:pPr>
      <w:r>
        <w:br w:type="page"/>
      </w:r>
    </w:p>
    <w:p w14:paraId="1E2FE79B" w14:textId="77777777" w:rsidR="009B546A" w:rsidRDefault="009B546A" w:rsidP="009B546A">
      <w:pPr>
        <w:pStyle w:val="Heading9"/>
      </w:pPr>
      <w:bookmarkStart w:id="99" w:name="_Toc131417237"/>
      <w:r>
        <w:lastRenderedPageBreak/>
        <w:t>ANNEX D</w:t>
      </w:r>
      <w:r>
        <w:tab/>
        <w:t>Incoming and Outgoing Liaison Statements</w:t>
      </w:r>
      <w:bookmarkEnd w:id="99"/>
    </w:p>
    <w:p w14:paraId="2ED4E9DF" w14:textId="77777777" w:rsidR="009B546A" w:rsidRDefault="009B546A" w:rsidP="009B546A">
      <w:pPr>
        <w:pStyle w:val="Heading1"/>
      </w:pPr>
      <w:bookmarkStart w:id="100" w:name="_Toc131417238"/>
      <w:r>
        <w:t>D.1</w:t>
      </w:r>
      <w:r>
        <w:tab/>
        <w:t>Incoming LSs</w:t>
      </w:r>
      <w:bookmarkEnd w:id="100"/>
    </w:p>
    <w:p w14:paraId="391CCB35" w14:textId="77777777" w:rsidR="009B546A" w:rsidRDefault="009B546A" w:rsidP="009B546A">
      <w:pPr>
        <w:pStyle w:val="TH"/>
      </w:pPr>
      <w:r>
        <w:t>Table D.1: Incoming LSs</w:t>
      </w:r>
    </w:p>
    <w:tbl>
      <w:tblPr>
        <w:tblW w:w="0" w:type="auto"/>
        <w:jc w:val="center"/>
        <w:tblLayout w:type="fixed"/>
        <w:tblLook w:val="04A0" w:firstRow="1" w:lastRow="0" w:firstColumn="1" w:lastColumn="0" w:noHBand="0" w:noVBand="1"/>
      </w:tblPr>
      <w:tblGrid>
        <w:gridCol w:w="1250"/>
        <w:gridCol w:w="1500"/>
        <w:gridCol w:w="2000"/>
        <w:gridCol w:w="1500"/>
        <w:gridCol w:w="1500"/>
        <w:gridCol w:w="1500"/>
        <w:gridCol w:w="1500"/>
        <w:gridCol w:w="1250"/>
        <w:gridCol w:w="1200"/>
      </w:tblGrid>
      <w:tr w:rsidR="009B546A" w14:paraId="49DFEFBD" w14:textId="77777777" w:rsidTr="00C11620">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0AC76C3" w14:textId="77777777" w:rsidR="009B546A" w:rsidRDefault="009B546A" w:rsidP="00C11620">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54EDC2" w14:textId="77777777" w:rsidR="009B546A" w:rsidRDefault="009B546A" w:rsidP="00C11620">
            <w:pPr>
              <w:pStyle w:val="TAH"/>
              <w:keepNext w:val="0"/>
            </w:pPr>
            <w:r w:rsidRPr="00BB3F37">
              <w:t>From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C31F9ED" w14:textId="77777777" w:rsidR="009B546A" w:rsidRDefault="009B546A" w:rsidP="00C11620">
            <w:pPr>
              <w:pStyle w:val="TAH"/>
              <w:keepNext w:val="0"/>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44DD9C1" w14:textId="77777777" w:rsidR="009B546A" w:rsidRDefault="009B546A" w:rsidP="00C11620">
            <w:pPr>
              <w:pStyle w:val="TAH"/>
              <w:keepNext w:val="0"/>
            </w:pPr>
            <w:r w:rsidRPr="00BB3F37">
              <w:t>Orig_TD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9A7A718" w14:textId="77777777" w:rsidR="009B546A" w:rsidRDefault="009B546A" w:rsidP="00C11620">
            <w:pPr>
              <w:pStyle w:val="TAH"/>
              <w:keepNext w:val="0"/>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FC1FF5C" w14:textId="77777777" w:rsidR="009B546A" w:rsidRDefault="009B546A" w:rsidP="00C11620">
            <w:pPr>
              <w:pStyle w:val="TAH"/>
              <w:keepNext w:val="0"/>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6E5CBD" w14:textId="77777777" w:rsidR="009B546A" w:rsidRDefault="009B546A" w:rsidP="00C11620">
            <w:pPr>
              <w:pStyle w:val="TAH"/>
              <w:keepNext w:val="0"/>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4E8A338" w14:textId="77777777" w:rsidR="009B546A" w:rsidRDefault="009B546A" w:rsidP="00C11620">
            <w:pPr>
              <w:pStyle w:val="TAH"/>
              <w:keepNext w:val="0"/>
            </w:pPr>
            <w:r w:rsidRPr="00BB3F37">
              <w:t>Reply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BCA45AD" w14:textId="77777777" w:rsidR="009B546A" w:rsidRDefault="009B546A" w:rsidP="00C11620">
            <w:pPr>
              <w:pStyle w:val="TAH"/>
              <w:keepNext w:val="0"/>
            </w:pPr>
            <w:r w:rsidRPr="00BB3F37">
              <w:t>Status</w:t>
            </w:r>
          </w:p>
        </w:tc>
      </w:tr>
      <w:tr w:rsidR="009B546A" w14:paraId="2B116CF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FD0319" w14:textId="77777777" w:rsidR="009B546A" w:rsidRPr="001B1679" w:rsidRDefault="009B546A" w:rsidP="00C11620">
            <w:pPr>
              <w:pStyle w:val="TAL"/>
              <w:keepNext w:val="0"/>
              <w:rPr>
                <w:sz w:val="16"/>
                <w:szCs w:val="16"/>
              </w:rPr>
            </w:pPr>
            <w:r w:rsidRPr="001B1679">
              <w:rPr>
                <w:sz w:val="16"/>
                <w:szCs w:val="16"/>
              </w:rPr>
              <w:t>SP-230003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6C9CF7" w14:textId="77777777" w:rsidR="009B546A" w:rsidRPr="001B1679" w:rsidRDefault="009B546A" w:rsidP="00C11620">
            <w:pPr>
              <w:pStyle w:val="TAL"/>
              <w:keepNext w:val="0"/>
              <w:rPr>
                <w:sz w:val="16"/>
                <w:szCs w:val="16"/>
              </w:rPr>
            </w:pPr>
            <w:r w:rsidRPr="001B1679">
              <w:rPr>
                <w:sz w:val="16"/>
                <w:szCs w:val="16"/>
              </w:rPr>
              <w:t>5G ACIA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CE8320" w14:textId="77777777" w:rsidR="009B546A" w:rsidRPr="001B1679" w:rsidRDefault="009B546A" w:rsidP="00C11620">
            <w:pPr>
              <w:pStyle w:val="TAL"/>
              <w:keepNext w:val="0"/>
              <w:rPr>
                <w:sz w:val="16"/>
                <w:szCs w:val="16"/>
              </w:rPr>
            </w:pPr>
            <w:r w:rsidRPr="001B1679">
              <w:rPr>
                <w:sz w:val="16"/>
                <w:szCs w:val="16"/>
              </w:rPr>
              <w:t>LS from 5G ACIA: 5G capabilities exposure for factories of the future - identified gaps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8942D6" w14:textId="77777777" w:rsidR="009B546A" w:rsidRPr="001B1679" w:rsidRDefault="009B546A" w:rsidP="00C11620">
            <w:pPr>
              <w:pStyle w:val="TAL"/>
              <w:keepNext w:val="0"/>
              <w:rPr>
                <w:sz w:val="16"/>
                <w:szCs w:val="16"/>
              </w:rPr>
            </w:pPr>
            <w:r w:rsidRPr="001B1679">
              <w:rPr>
                <w:sz w:val="16"/>
                <w:szCs w:val="16"/>
              </w:rPr>
              <w:t>2022_09_06_5G-ACIA-LS_05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D5C7E9" w14:textId="77777777" w:rsidR="009B546A" w:rsidRPr="001B1679" w:rsidRDefault="009B546A" w:rsidP="00C11620">
            <w:pPr>
              <w:pStyle w:val="TAL"/>
              <w:keepNext w:val="0"/>
              <w:rPr>
                <w:sz w:val="16"/>
                <w:szCs w:val="16"/>
              </w:rPr>
            </w:pPr>
            <w:r w:rsidRPr="001B1679">
              <w:rPr>
                <w:sz w:val="16"/>
                <w:szCs w:val="16"/>
              </w:rPr>
              <w:t>TSG SA,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630A03" w14:textId="77777777" w:rsidR="009B546A" w:rsidRPr="001B1679" w:rsidRDefault="009B546A" w:rsidP="00C11620">
            <w:pPr>
              <w:pStyle w:val="TAL"/>
              <w:keepNext w:val="0"/>
              <w:rPr>
                <w:sz w:val="16"/>
                <w:szCs w:val="16"/>
              </w:rPr>
            </w:pPr>
            <w:r w:rsidRPr="001B1679">
              <w:rPr>
                <w:sz w:val="16"/>
                <w:szCs w:val="16"/>
              </w:rPr>
              <w:t>SA WG1, SA WG2, SA WG3, SA WG5,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840329"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7A0F38" w14:textId="77777777" w:rsidR="009B546A" w:rsidRPr="001B1679" w:rsidRDefault="009B546A" w:rsidP="00C11620">
            <w:pPr>
              <w:pStyle w:val="TAL"/>
              <w:keepNext w:val="0"/>
              <w:rPr>
                <w:sz w:val="16"/>
                <w:szCs w:val="16"/>
              </w:rPr>
            </w:pPr>
            <w:r w:rsidRPr="001B1679">
              <w:rPr>
                <w:sz w:val="16"/>
                <w:szCs w:val="16"/>
              </w:rPr>
              <w:t>SP-230384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A68A38" w14:textId="77777777" w:rsidR="009B546A" w:rsidRPr="001B1679" w:rsidRDefault="009B546A" w:rsidP="00C11620">
            <w:pPr>
              <w:pStyle w:val="TAL"/>
              <w:keepNext w:val="0"/>
              <w:rPr>
                <w:sz w:val="16"/>
                <w:szCs w:val="16"/>
              </w:rPr>
            </w:pPr>
            <w:r w:rsidRPr="001B1679">
              <w:rPr>
                <w:sz w:val="16"/>
                <w:szCs w:val="16"/>
              </w:rPr>
              <w:t>Replied to</w:t>
            </w:r>
          </w:p>
        </w:tc>
      </w:tr>
      <w:tr w:rsidR="009B546A" w14:paraId="7A1154F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8F46A1" w14:textId="77777777" w:rsidR="009B546A" w:rsidRPr="001B1679" w:rsidRDefault="009B546A" w:rsidP="00C11620">
            <w:pPr>
              <w:pStyle w:val="TAL"/>
              <w:keepNext w:val="0"/>
              <w:rPr>
                <w:sz w:val="16"/>
                <w:szCs w:val="16"/>
              </w:rPr>
            </w:pPr>
            <w:r w:rsidRPr="001B1679">
              <w:rPr>
                <w:sz w:val="16"/>
                <w:szCs w:val="16"/>
              </w:rPr>
              <w:t>SP-230004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958014" w14:textId="77777777" w:rsidR="009B546A" w:rsidRPr="001B1679" w:rsidRDefault="009B546A" w:rsidP="00C11620">
            <w:pPr>
              <w:pStyle w:val="TAL"/>
              <w:keepNext w:val="0"/>
              <w:rPr>
                <w:sz w:val="16"/>
                <w:szCs w:val="16"/>
              </w:rPr>
            </w:pPr>
            <w:r w:rsidRPr="001B1679">
              <w:rPr>
                <w:sz w:val="16"/>
                <w:szCs w:val="16"/>
              </w:rPr>
              <w:t>GSMA NRG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5F6730" w14:textId="77777777" w:rsidR="009B546A" w:rsidRPr="001B1679" w:rsidRDefault="009B546A" w:rsidP="00C11620">
            <w:pPr>
              <w:pStyle w:val="TAL"/>
              <w:keepNext w:val="0"/>
              <w:rPr>
                <w:sz w:val="16"/>
                <w:szCs w:val="16"/>
              </w:rPr>
            </w:pPr>
            <w:r w:rsidRPr="001B1679">
              <w:rPr>
                <w:sz w:val="16"/>
                <w:szCs w:val="16"/>
              </w:rPr>
              <w:t>LS from GSMA NRG: LS to SA WG3-LI on lawful interception EPS fallback for 5G inbound roamer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069A2B" w14:textId="77777777" w:rsidR="009B546A" w:rsidRPr="001B1679" w:rsidRDefault="009B546A" w:rsidP="00C11620">
            <w:pPr>
              <w:pStyle w:val="TAL"/>
              <w:keepNext w:val="0"/>
              <w:rPr>
                <w:sz w:val="16"/>
                <w:szCs w:val="16"/>
              </w:rPr>
            </w:pPr>
            <w:r w:rsidRPr="001B1679">
              <w:rPr>
                <w:sz w:val="16"/>
                <w:szCs w:val="16"/>
              </w:rPr>
              <w:t>NRG 016_206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5535AB" w14:textId="77777777" w:rsidR="009B546A" w:rsidRPr="001B1679" w:rsidRDefault="009B546A" w:rsidP="00C11620">
            <w:pPr>
              <w:pStyle w:val="TAL"/>
              <w:keepNext w:val="0"/>
              <w:rPr>
                <w:sz w:val="16"/>
                <w:szCs w:val="16"/>
              </w:rPr>
            </w:pPr>
            <w:r w:rsidRPr="001B1679">
              <w:rPr>
                <w:sz w:val="16"/>
                <w:szCs w:val="16"/>
              </w:rPr>
              <w:t>SA WG3-LI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F8B6FE" w14:textId="77777777" w:rsidR="009B546A" w:rsidRPr="001B1679" w:rsidRDefault="009B546A" w:rsidP="00C11620">
            <w:pPr>
              <w:pStyle w:val="TAL"/>
              <w:keepNext w:val="0"/>
              <w:rPr>
                <w:sz w:val="16"/>
                <w:szCs w:val="16"/>
              </w:rPr>
            </w:pPr>
            <w:r w:rsidRPr="001B1679">
              <w:rPr>
                <w:sz w:val="16"/>
                <w:szCs w:val="16"/>
              </w:rPr>
              <w:t>TSG SA,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90E7E4"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1D09D2"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0E77A9" w14:textId="77777777" w:rsidR="009B546A" w:rsidRPr="001B1679" w:rsidRDefault="009B546A" w:rsidP="00C11620">
            <w:pPr>
              <w:pStyle w:val="TAL"/>
              <w:keepNext w:val="0"/>
              <w:rPr>
                <w:sz w:val="16"/>
                <w:szCs w:val="16"/>
              </w:rPr>
            </w:pPr>
            <w:r w:rsidRPr="001B1679">
              <w:rPr>
                <w:sz w:val="16"/>
                <w:szCs w:val="16"/>
              </w:rPr>
              <w:t>Noted</w:t>
            </w:r>
          </w:p>
        </w:tc>
      </w:tr>
      <w:tr w:rsidR="009B546A" w14:paraId="79288AAA"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F5D8B6" w14:textId="77777777" w:rsidR="009B546A" w:rsidRPr="001B1679" w:rsidRDefault="009B546A" w:rsidP="00C11620">
            <w:pPr>
              <w:pStyle w:val="TAL"/>
              <w:keepNext w:val="0"/>
              <w:rPr>
                <w:sz w:val="16"/>
                <w:szCs w:val="16"/>
              </w:rPr>
            </w:pPr>
            <w:r w:rsidRPr="001B1679">
              <w:rPr>
                <w:sz w:val="16"/>
                <w:szCs w:val="16"/>
              </w:rPr>
              <w:t>SP-230005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876228" w14:textId="77777777" w:rsidR="009B546A" w:rsidRPr="001B1679" w:rsidRDefault="009B546A" w:rsidP="00C11620">
            <w:pPr>
              <w:pStyle w:val="TAL"/>
              <w:keepNext w:val="0"/>
              <w:rPr>
                <w:sz w:val="16"/>
                <w:szCs w:val="16"/>
              </w:rPr>
            </w:pPr>
            <w:r w:rsidRPr="001B1679">
              <w:rPr>
                <w:sz w:val="16"/>
                <w:szCs w:val="16"/>
              </w:rPr>
              <w:t>GSMA NRG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CD8088" w14:textId="77777777" w:rsidR="009B546A" w:rsidRPr="001B1679" w:rsidRDefault="009B546A" w:rsidP="00C11620">
            <w:pPr>
              <w:pStyle w:val="TAL"/>
              <w:keepNext w:val="0"/>
              <w:rPr>
                <w:sz w:val="16"/>
                <w:szCs w:val="16"/>
              </w:rPr>
            </w:pPr>
            <w:r w:rsidRPr="001B1679">
              <w:rPr>
                <w:sz w:val="16"/>
                <w:szCs w:val="16"/>
              </w:rPr>
              <w:t>LS from GSMA NRG: LS to SA WG3-LI on Volte roaming lawful interception - limitation to provide caller identify if caller activates OIR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C8BFBD" w14:textId="77777777" w:rsidR="009B546A" w:rsidRPr="001B1679" w:rsidRDefault="009B546A" w:rsidP="00C11620">
            <w:pPr>
              <w:pStyle w:val="TAL"/>
              <w:keepNext w:val="0"/>
              <w:rPr>
                <w:sz w:val="16"/>
                <w:szCs w:val="16"/>
              </w:rPr>
            </w:pPr>
            <w:r w:rsidRPr="001B1679">
              <w:rPr>
                <w:sz w:val="16"/>
                <w:szCs w:val="16"/>
              </w:rPr>
              <w:t>NRG 016_208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70A9CD" w14:textId="77777777" w:rsidR="009B546A" w:rsidRPr="001B1679" w:rsidRDefault="009B546A" w:rsidP="00C11620">
            <w:pPr>
              <w:pStyle w:val="TAL"/>
              <w:keepNext w:val="0"/>
              <w:rPr>
                <w:sz w:val="16"/>
                <w:szCs w:val="16"/>
              </w:rPr>
            </w:pPr>
            <w:r w:rsidRPr="001B1679">
              <w:rPr>
                <w:sz w:val="16"/>
                <w:szCs w:val="16"/>
              </w:rPr>
              <w:t>SA WG3-LI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2EE5C8" w14:textId="77777777" w:rsidR="009B546A" w:rsidRPr="001B1679" w:rsidRDefault="009B546A" w:rsidP="00C11620">
            <w:pPr>
              <w:pStyle w:val="TAL"/>
              <w:keepNext w:val="0"/>
              <w:rPr>
                <w:sz w:val="16"/>
                <w:szCs w:val="16"/>
              </w:rPr>
            </w:pPr>
            <w:r w:rsidRPr="001B1679">
              <w:rPr>
                <w:sz w:val="16"/>
                <w:szCs w:val="16"/>
              </w:rPr>
              <w:t>TSG SA, SA WG3,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31E7FF"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9E0045"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7D40B6" w14:textId="77777777" w:rsidR="009B546A" w:rsidRPr="001B1679" w:rsidRDefault="009B546A" w:rsidP="00C11620">
            <w:pPr>
              <w:pStyle w:val="TAL"/>
              <w:keepNext w:val="0"/>
              <w:rPr>
                <w:sz w:val="16"/>
                <w:szCs w:val="16"/>
              </w:rPr>
            </w:pPr>
            <w:r w:rsidRPr="001B1679">
              <w:rPr>
                <w:sz w:val="16"/>
                <w:szCs w:val="16"/>
              </w:rPr>
              <w:t>Revised</w:t>
            </w:r>
          </w:p>
        </w:tc>
      </w:tr>
      <w:tr w:rsidR="009B546A" w14:paraId="0F8EC3D7"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C8209" w14:textId="77777777" w:rsidR="009B546A" w:rsidRPr="001B1679" w:rsidRDefault="009B546A" w:rsidP="00C11620">
            <w:pPr>
              <w:pStyle w:val="TAL"/>
              <w:keepNext w:val="0"/>
              <w:rPr>
                <w:sz w:val="16"/>
                <w:szCs w:val="16"/>
              </w:rPr>
            </w:pPr>
            <w:r w:rsidRPr="001B1679">
              <w:rPr>
                <w:sz w:val="16"/>
                <w:szCs w:val="16"/>
              </w:rPr>
              <w:t>SP-230006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F56ADD" w14:textId="77777777" w:rsidR="009B546A" w:rsidRPr="001B1679" w:rsidRDefault="009B546A" w:rsidP="00C11620">
            <w:pPr>
              <w:pStyle w:val="TAL"/>
              <w:keepNext w:val="0"/>
              <w:rPr>
                <w:sz w:val="16"/>
                <w:szCs w:val="16"/>
              </w:rPr>
            </w:pPr>
            <w:r w:rsidRPr="001B1679">
              <w:rPr>
                <w:sz w:val="16"/>
                <w:szCs w:val="16"/>
              </w:rPr>
              <w:t>GSMA OPAG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1160BA" w14:textId="77777777" w:rsidR="009B546A" w:rsidRPr="001B1679" w:rsidRDefault="009B546A" w:rsidP="00C11620">
            <w:pPr>
              <w:pStyle w:val="TAL"/>
              <w:keepNext w:val="0"/>
              <w:rPr>
                <w:sz w:val="16"/>
                <w:szCs w:val="16"/>
              </w:rPr>
            </w:pPr>
            <w:r w:rsidRPr="001B1679">
              <w:rPr>
                <w:sz w:val="16"/>
                <w:szCs w:val="16"/>
              </w:rPr>
              <w:t>LS from GSMA OPAG: Reply on 3GPP TR 23.700-98 V1.2.0 Analysis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B87B23" w14:textId="77777777" w:rsidR="009B546A" w:rsidRPr="001B1679" w:rsidRDefault="009B546A" w:rsidP="00C11620">
            <w:pPr>
              <w:pStyle w:val="TAL"/>
              <w:keepNext w:val="0"/>
              <w:rPr>
                <w:sz w:val="16"/>
                <w:szCs w:val="16"/>
              </w:rPr>
            </w:pPr>
            <w:r w:rsidRPr="001B1679">
              <w:rPr>
                <w:sz w:val="16"/>
                <w:szCs w:val="16"/>
              </w:rPr>
              <w:t>OPAG_55_Doc_03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58D710" w14:textId="77777777" w:rsidR="009B546A" w:rsidRPr="001B1679" w:rsidRDefault="009B546A" w:rsidP="00C11620">
            <w:pPr>
              <w:pStyle w:val="TAL"/>
              <w:keepNext w:val="0"/>
              <w:rPr>
                <w:sz w:val="16"/>
                <w:szCs w:val="16"/>
              </w:rPr>
            </w:pPr>
            <w:r w:rsidRPr="001B1679">
              <w:rPr>
                <w:sz w:val="16"/>
                <w:szCs w:val="16"/>
              </w:rPr>
              <w:t>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3F69A3" w14:textId="77777777" w:rsidR="009B546A" w:rsidRPr="001B1679" w:rsidRDefault="009B546A" w:rsidP="00C1162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C47079"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1BBF21"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80216B" w14:textId="77777777" w:rsidR="009B546A" w:rsidRPr="001B1679" w:rsidRDefault="009B546A" w:rsidP="00C11620">
            <w:pPr>
              <w:pStyle w:val="TAL"/>
              <w:keepNext w:val="0"/>
              <w:rPr>
                <w:sz w:val="16"/>
                <w:szCs w:val="16"/>
              </w:rPr>
            </w:pPr>
            <w:r w:rsidRPr="001B1679">
              <w:rPr>
                <w:sz w:val="16"/>
                <w:szCs w:val="16"/>
              </w:rPr>
              <w:t>Noted</w:t>
            </w:r>
          </w:p>
        </w:tc>
      </w:tr>
      <w:tr w:rsidR="009B546A" w14:paraId="1F192533"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FBCAE5" w14:textId="77777777" w:rsidR="009B546A" w:rsidRPr="001B1679" w:rsidRDefault="009B546A" w:rsidP="00C11620">
            <w:pPr>
              <w:pStyle w:val="TAL"/>
              <w:keepNext w:val="0"/>
              <w:rPr>
                <w:sz w:val="16"/>
                <w:szCs w:val="16"/>
              </w:rPr>
            </w:pPr>
            <w:r w:rsidRPr="001B1679">
              <w:rPr>
                <w:sz w:val="16"/>
                <w:szCs w:val="16"/>
              </w:rPr>
              <w:t>SP-230007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A3B172" w14:textId="77777777" w:rsidR="009B546A" w:rsidRPr="001B1679" w:rsidRDefault="009B546A" w:rsidP="00C11620">
            <w:pPr>
              <w:pStyle w:val="TAL"/>
              <w:keepNext w:val="0"/>
              <w:rPr>
                <w:sz w:val="16"/>
                <w:szCs w:val="16"/>
              </w:rPr>
            </w:pPr>
            <w:r w:rsidRPr="001B1679">
              <w:rPr>
                <w:sz w:val="16"/>
                <w:szCs w:val="16"/>
              </w:rPr>
              <w:t>GSMA OPG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DB3ECD" w14:textId="77777777" w:rsidR="009B546A" w:rsidRPr="001B1679" w:rsidRDefault="009B546A" w:rsidP="00C11620">
            <w:pPr>
              <w:pStyle w:val="TAL"/>
              <w:keepNext w:val="0"/>
              <w:rPr>
                <w:sz w:val="16"/>
                <w:szCs w:val="16"/>
              </w:rPr>
            </w:pPr>
            <w:r w:rsidRPr="001B1679">
              <w:rPr>
                <w:sz w:val="16"/>
                <w:szCs w:val="16"/>
              </w:rPr>
              <w:t>LS from GSMA OPG: on Statement Title: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0516E4" w14:textId="77777777" w:rsidR="009B546A" w:rsidRPr="001B1679" w:rsidRDefault="009B546A" w:rsidP="00C11620">
            <w:pPr>
              <w:pStyle w:val="TAL"/>
              <w:keepNext w:val="0"/>
              <w:rPr>
                <w:sz w:val="16"/>
                <w:szCs w:val="16"/>
              </w:rPr>
            </w:pPr>
            <w:r w:rsidRPr="001B1679">
              <w:rPr>
                <w:sz w:val="16"/>
                <w:szCs w:val="16"/>
              </w:rPr>
              <w:t>OPG_121_Doc_04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4BE931" w14:textId="77777777" w:rsidR="009B546A" w:rsidRPr="001B1679" w:rsidRDefault="009B546A" w:rsidP="00C11620">
            <w:pPr>
              <w:pStyle w:val="TAL"/>
              <w:keepNext w:val="0"/>
              <w:rPr>
                <w:sz w:val="16"/>
                <w:szCs w:val="16"/>
              </w:rPr>
            </w:pPr>
            <w:r w:rsidRPr="001B1679">
              <w:rPr>
                <w:sz w:val="16"/>
                <w:szCs w:val="16"/>
              </w:rPr>
              <w:t>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3DD7C4" w14:textId="77777777" w:rsidR="009B546A" w:rsidRPr="001B1679" w:rsidRDefault="009B546A" w:rsidP="00C11620">
            <w:pPr>
              <w:pStyle w:val="TAL"/>
              <w:keepNext w:val="0"/>
              <w:rPr>
                <w:sz w:val="16"/>
                <w:szCs w:val="16"/>
              </w:rPr>
            </w:pPr>
            <w:r w:rsidRPr="001B1679">
              <w:rPr>
                <w:sz w:val="16"/>
                <w:szCs w:val="16"/>
              </w:rPr>
              <w:t>TSG SA,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8B4150"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555BFF"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B73FD8" w14:textId="77777777" w:rsidR="009B546A" w:rsidRPr="001B1679" w:rsidRDefault="009B546A" w:rsidP="00C11620">
            <w:pPr>
              <w:pStyle w:val="TAL"/>
              <w:keepNext w:val="0"/>
              <w:rPr>
                <w:sz w:val="16"/>
                <w:szCs w:val="16"/>
              </w:rPr>
            </w:pPr>
            <w:r w:rsidRPr="001B1679">
              <w:rPr>
                <w:sz w:val="16"/>
                <w:szCs w:val="16"/>
              </w:rPr>
              <w:t>Noted</w:t>
            </w:r>
          </w:p>
        </w:tc>
      </w:tr>
      <w:tr w:rsidR="009B546A" w14:paraId="1C63DF7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B4E64D" w14:textId="77777777" w:rsidR="009B546A" w:rsidRPr="001B1679" w:rsidRDefault="009B546A" w:rsidP="00C11620">
            <w:pPr>
              <w:pStyle w:val="TAL"/>
              <w:keepNext w:val="0"/>
              <w:rPr>
                <w:sz w:val="16"/>
                <w:szCs w:val="16"/>
              </w:rPr>
            </w:pPr>
            <w:r w:rsidRPr="001B1679">
              <w:rPr>
                <w:sz w:val="16"/>
                <w:szCs w:val="16"/>
              </w:rPr>
              <w:t>SP-230008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F3EA79" w14:textId="77777777" w:rsidR="009B546A" w:rsidRPr="001B1679" w:rsidRDefault="009B546A" w:rsidP="00C11620">
            <w:pPr>
              <w:pStyle w:val="TAL"/>
              <w:keepNext w:val="0"/>
              <w:rPr>
                <w:sz w:val="16"/>
                <w:szCs w:val="16"/>
              </w:rPr>
            </w:pPr>
            <w:r w:rsidRPr="001B1679">
              <w:rPr>
                <w:sz w:val="16"/>
                <w:szCs w:val="16"/>
              </w:rPr>
              <w:t>O-RAN WG10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76D6E8" w14:textId="77777777" w:rsidR="009B546A" w:rsidRPr="001B1679" w:rsidRDefault="009B546A" w:rsidP="00C11620">
            <w:pPr>
              <w:pStyle w:val="TAL"/>
              <w:keepNext w:val="0"/>
              <w:rPr>
                <w:sz w:val="16"/>
                <w:szCs w:val="16"/>
              </w:rPr>
            </w:pPr>
            <w:r w:rsidRPr="001B1679">
              <w:rPr>
                <w:sz w:val="16"/>
                <w:szCs w:val="16"/>
              </w:rPr>
              <w:t>LS from RAN WG10  OAM for ORAN: LS on O-RAN – Applicability of TS 32.404 in NR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1F6FE8" w14:textId="77777777" w:rsidR="009B546A" w:rsidRPr="001B1679" w:rsidRDefault="009B546A" w:rsidP="00C11620">
            <w:pPr>
              <w:pStyle w:val="TAL"/>
              <w:keepNext w:val="0"/>
              <w:rPr>
                <w:sz w:val="16"/>
                <w:szCs w:val="16"/>
              </w:rPr>
            </w:pPr>
            <w:r w:rsidRPr="001B1679">
              <w:rPr>
                <w:sz w:val="16"/>
                <w:szCs w:val="16"/>
              </w:rPr>
              <w:t>S-2023001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14C0DF" w14:textId="77777777" w:rsidR="009B546A" w:rsidRPr="001B1679" w:rsidRDefault="009B546A" w:rsidP="00C11620">
            <w:pPr>
              <w:pStyle w:val="TAL"/>
              <w:keepNext w:val="0"/>
              <w:rPr>
                <w:sz w:val="16"/>
                <w:szCs w:val="16"/>
              </w:rPr>
            </w:pPr>
            <w:r w:rsidRPr="001B1679">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37D739" w14:textId="77777777" w:rsidR="009B546A" w:rsidRPr="001B1679" w:rsidRDefault="009B546A" w:rsidP="00C11620">
            <w:pPr>
              <w:pStyle w:val="TAL"/>
              <w:keepNext w:val="0"/>
              <w:rPr>
                <w:sz w:val="16"/>
                <w:szCs w:val="16"/>
              </w:rPr>
            </w:pPr>
            <w:r w:rsidRPr="001B1679">
              <w:rPr>
                <w:sz w:val="16"/>
                <w:szCs w:val="16"/>
              </w:rPr>
              <w:t>TSG SA,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48769F"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B82E9"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D9F39F" w14:textId="77777777" w:rsidR="009B546A" w:rsidRPr="001B1679" w:rsidRDefault="009B546A" w:rsidP="00C11620">
            <w:pPr>
              <w:pStyle w:val="TAL"/>
              <w:keepNext w:val="0"/>
              <w:rPr>
                <w:sz w:val="16"/>
                <w:szCs w:val="16"/>
              </w:rPr>
            </w:pPr>
            <w:r w:rsidRPr="001B1679">
              <w:rPr>
                <w:sz w:val="16"/>
                <w:szCs w:val="16"/>
              </w:rPr>
              <w:t>Noted</w:t>
            </w:r>
          </w:p>
        </w:tc>
      </w:tr>
      <w:tr w:rsidR="009B546A" w14:paraId="7BDA4093"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0EE16" w14:textId="77777777" w:rsidR="009B546A" w:rsidRPr="001B1679" w:rsidRDefault="009B546A" w:rsidP="00C11620">
            <w:pPr>
              <w:pStyle w:val="TAL"/>
              <w:keepNext w:val="0"/>
              <w:rPr>
                <w:sz w:val="16"/>
                <w:szCs w:val="16"/>
              </w:rPr>
            </w:pPr>
            <w:r w:rsidRPr="001B1679">
              <w:rPr>
                <w:sz w:val="16"/>
                <w:szCs w:val="16"/>
              </w:rPr>
              <w:t>SP-230009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3AA69E" w14:textId="77777777" w:rsidR="009B546A" w:rsidRPr="001B1679" w:rsidRDefault="009B546A" w:rsidP="00C11620">
            <w:pPr>
              <w:pStyle w:val="TAL"/>
              <w:keepNext w:val="0"/>
              <w:rPr>
                <w:sz w:val="16"/>
                <w:szCs w:val="16"/>
              </w:rPr>
            </w:pPr>
            <w:r w:rsidRPr="001B1679">
              <w:rPr>
                <w:sz w:val="16"/>
                <w:szCs w:val="16"/>
              </w:rPr>
              <w:t>ITU-T WP1/13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16F96E" w14:textId="77777777" w:rsidR="009B546A" w:rsidRPr="001B1679" w:rsidRDefault="009B546A" w:rsidP="00C11620">
            <w:pPr>
              <w:pStyle w:val="TAL"/>
              <w:keepNext w:val="0"/>
              <w:rPr>
                <w:sz w:val="16"/>
                <w:szCs w:val="16"/>
              </w:rPr>
            </w:pPr>
            <w:r w:rsidRPr="001B1679">
              <w:rPr>
                <w:sz w:val="16"/>
                <w:szCs w:val="16"/>
              </w:rPr>
              <w:t>LS from ITU-T WP1/13: LS on the consent of draft new Recommendation ITU-T Y.3119 (ex.Y.IMT2020-DN-CCF) 'Future networks including IMT-2020: capability classification framework for dedicated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6BB885" w14:textId="77777777" w:rsidR="009B546A" w:rsidRPr="001B1679" w:rsidRDefault="009B546A" w:rsidP="00C11620">
            <w:pPr>
              <w:pStyle w:val="TAL"/>
              <w:keepNext w:val="0"/>
              <w:rPr>
                <w:sz w:val="16"/>
                <w:szCs w:val="16"/>
              </w:rPr>
            </w:pPr>
            <w:r w:rsidRPr="001B1679">
              <w:rPr>
                <w:sz w:val="16"/>
                <w:szCs w:val="16"/>
              </w:rPr>
              <w:t>SG13-LS51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928BB4" w14:textId="77777777" w:rsidR="009B546A" w:rsidRPr="001B1679" w:rsidRDefault="009B546A" w:rsidP="00C11620">
            <w:pPr>
              <w:pStyle w:val="TAL"/>
              <w:keepNext w:val="0"/>
              <w:rPr>
                <w:sz w:val="16"/>
                <w:szCs w:val="16"/>
              </w:rPr>
            </w:pPr>
            <w:r w:rsidRPr="001B1679">
              <w:rPr>
                <w:sz w:val="16"/>
                <w:szCs w:val="16"/>
              </w:rPr>
              <w:t>3GPP, 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063382"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F2E821" w14:textId="77777777" w:rsidR="009B546A" w:rsidRPr="001B1679" w:rsidRDefault="009B546A" w:rsidP="00C11620">
            <w:pPr>
              <w:pStyle w:val="TAL"/>
              <w:keepNext w:val="0"/>
              <w:rPr>
                <w:sz w:val="16"/>
                <w:szCs w:val="16"/>
              </w:rPr>
            </w:pPr>
            <w:r w:rsidRPr="001B1679">
              <w:rPr>
                <w:sz w:val="16"/>
                <w:szCs w:val="16"/>
              </w:rPr>
              <w:t>SG13-LS51_att.pdf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C01508"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F37B9F" w14:textId="77777777" w:rsidR="009B546A" w:rsidRPr="001B1679" w:rsidRDefault="009B546A" w:rsidP="00C11620">
            <w:pPr>
              <w:pStyle w:val="TAL"/>
              <w:keepNext w:val="0"/>
              <w:rPr>
                <w:sz w:val="16"/>
                <w:szCs w:val="16"/>
              </w:rPr>
            </w:pPr>
            <w:r w:rsidRPr="001B1679">
              <w:rPr>
                <w:sz w:val="16"/>
                <w:szCs w:val="16"/>
              </w:rPr>
              <w:t>Noted</w:t>
            </w:r>
          </w:p>
        </w:tc>
      </w:tr>
      <w:tr w:rsidR="009B546A" w14:paraId="069518A1"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EC41FB" w14:textId="77777777" w:rsidR="009B546A" w:rsidRPr="001B1679" w:rsidRDefault="009B546A" w:rsidP="00C11620">
            <w:pPr>
              <w:pStyle w:val="TAL"/>
              <w:keepNext w:val="0"/>
              <w:rPr>
                <w:sz w:val="16"/>
                <w:szCs w:val="16"/>
              </w:rPr>
            </w:pPr>
            <w:r w:rsidRPr="001B1679">
              <w:rPr>
                <w:sz w:val="16"/>
                <w:szCs w:val="16"/>
              </w:rPr>
              <w:t>SP-230010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AC40AE" w14:textId="77777777" w:rsidR="009B546A" w:rsidRPr="001B1679" w:rsidRDefault="009B546A" w:rsidP="00C11620">
            <w:pPr>
              <w:pStyle w:val="TAL"/>
              <w:keepNext w:val="0"/>
              <w:rPr>
                <w:sz w:val="16"/>
                <w:szCs w:val="16"/>
              </w:rPr>
            </w:pPr>
            <w:r w:rsidRPr="001B1679">
              <w:rPr>
                <w:sz w:val="16"/>
                <w:szCs w:val="16"/>
              </w:rPr>
              <w:t>ITU-T JCA-IoT and SC&amp;C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3A2EDA" w14:textId="77777777" w:rsidR="009B546A" w:rsidRPr="001B1679" w:rsidRDefault="009B546A" w:rsidP="00C11620">
            <w:pPr>
              <w:pStyle w:val="TAL"/>
              <w:keepNext w:val="0"/>
              <w:rPr>
                <w:sz w:val="16"/>
                <w:szCs w:val="16"/>
              </w:rPr>
            </w:pPr>
            <w:r w:rsidRPr="001B1679">
              <w:rPr>
                <w:sz w:val="16"/>
                <w:szCs w:val="16"/>
              </w:rPr>
              <w:t>LS from ITU-T JCA-IoT and SC&amp;C: LS on the New version 2.0 of the JCA IoT and SC&amp;C standards roadmap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241A4B" w14:textId="77777777" w:rsidR="009B546A" w:rsidRPr="001B1679" w:rsidRDefault="009B546A" w:rsidP="00C11620">
            <w:pPr>
              <w:pStyle w:val="TAL"/>
              <w:keepNext w:val="0"/>
              <w:rPr>
                <w:sz w:val="16"/>
                <w:szCs w:val="16"/>
              </w:rPr>
            </w:pPr>
            <w:r w:rsidRPr="001B1679">
              <w:rPr>
                <w:sz w:val="16"/>
                <w:szCs w:val="16"/>
              </w:rPr>
              <w:t>sp17-jca-iotandsc_c-oLS-00044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117276" w14:textId="77777777" w:rsidR="009B546A" w:rsidRPr="001B1679" w:rsidRDefault="009B546A" w:rsidP="00C11620">
            <w:pPr>
              <w:pStyle w:val="TAL"/>
              <w:keepNext w:val="0"/>
              <w:rPr>
                <w:sz w:val="16"/>
                <w:szCs w:val="16"/>
              </w:rPr>
            </w:pPr>
            <w:r w:rsidRPr="001B1679">
              <w:rPr>
                <w:sz w:val="16"/>
                <w:szCs w:val="16"/>
              </w:rPr>
              <w:t>External Bodies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60C9B9"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27822B"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B97BCC"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CF0239" w14:textId="77777777" w:rsidR="009B546A" w:rsidRPr="001B1679" w:rsidRDefault="009B546A" w:rsidP="00C11620">
            <w:pPr>
              <w:pStyle w:val="TAL"/>
              <w:keepNext w:val="0"/>
              <w:rPr>
                <w:sz w:val="16"/>
                <w:szCs w:val="16"/>
              </w:rPr>
            </w:pPr>
            <w:r w:rsidRPr="001B1679">
              <w:rPr>
                <w:sz w:val="16"/>
                <w:szCs w:val="16"/>
              </w:rPr>
              <w:t>Noted</w:t>
            </w:r>
          </w:p>
        </w:tc>
      </w:tr>
      <w:tr w:rsidR="009B546A" w14:paraId="2EF52904"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DE9CC0" w14:textId="77777777" w:rsidR="009B546A" w:rsidRPr="001B1679" w:rsidRDefault="009B546A" w:rsidP="00C11620">
            <w:pPr>
              <w:pStyle w:val="TAL"/>
              <w:keepNext w:val="0"/>
              <w:rPr>
                <w:sz w:val="16"/>
                <w:szCs w:val="16"/>
              </w:rPr>
            </w:pPr>
            <w:r w:rsidRPr="001B1679">
              <w:rPr>
                <w:sz w:val="16"/>
                <w:szCs w:val="16"/>
              </w:rPr>
              <w:lastRenderedPageBreak/>
              <w:t>SP-230011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303770" w14:textId="77777777" w:rsidR="009B546A" w:rsidRPr="001B1679" w:rsidRDefault="009B546A" w:rsidP="00C11620">
            <w:pPr>
              <w:pStyle w:val="TAL"/>
              <w:keepNext w:val="0"/>
              <w:rPr>
                <w:sz w:val="16"/>
                <w:szCs w:val="16"/>
              </w:rPr>
            </w:pPr>
            <w:r w:rsidRPr="001B1679">
              <w:rPr>
                <w:sz w:val="16"/>
                <w:szCs w:val="16"/>
              </w:rPr>
              <w:t>ITU-T SG11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CB7451" w14:textId="77777777" w:rsidR="009B546A" w:rsidRPr="001B1679" w:rsidRDefault="009B546A" w:rsidP="00C11620">
            <w:pPr>
              <w:pStyle w:val="TAL"/>
              <w:keepNext w:val="0"/>
              <w:rPr>
                <w:sz w:val="16"/>
                <w:szCs w:val="16"/>
              </w:rPr>
            </w:pPr>
            <w:r w:rsidRPr="001B1679">
              <w:rPr>
                <w:sz w:val="16"/>
                <w:szCs w:val="16"/>
              </w:rPr>
              <w:t>LS from ITU-T SG11: LS on proposed new draft Recommendation 'Requirements and framework of disaster mitigation and personnel rescue for sudden natural disasters in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A1CD8" w14:textId="77777777" w:rsidR="009B546A" w:rsidRPr="001B1679" w:rsidRDefault="009B546A" w:rsidP="00C11620">
            <w:pPr>
              <w:pStyle w:val="TAL"/>
              <w:keepNext w:val="0"/>
              <w:rPr>
                <w:sz w:val="16"/>
                <w:szCs w:val="16"/>
              </w:rPr>
            </w:pPr>
            <w:r w:rsidRPr="001B1679">
              <w:rPr>
                <w:sz w:val="16"/>
                <w:szCs w:val="16"/>
              </w:rPr>
              <w:t>SG11-LS44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716701" w14:textId="77777777" w:rsidR="009B546A" w:rsidRPr="001B1679" w:rsidRDefault="009B546A" w:rsidP="00C11620">
            <w:pPr>
              <w:pStyle w:val="TAL"/>
              <w:keepNext w:val="0"/>
              <w:rPr>
                <w:sz w:val="16"/>
                <w:szCs w:val="16"/>
              </w:rPr>
            </w:pPr>
            <w:r w:rsidRPr="001B1679">
              <w:rPr>
                <w:sz w:val="16"/>
                <w:szCs w:val="16"/>
              </w:rPr>
              <w:t>ITU-T SG2, SG16, 3GPP, GSMA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8977B7"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C2861D" w14:textId="77777777" w:rsidR="009B546A" w:rsidRPr="001B1679" w:rsidRDefault="009B546A" w:rsidP="00C11620">
            <w:pPr>
              <w:pStyle w:val="TAL"/>
              <w:keepNext w:val="0"/>
              <w:rPr>
                <w:sz w:val="16"/>
                <w:szCs w:val="16"/>
              </w:rPr>
            </w:pPr>
            <w:r w:rsidRPr="001B1679">
              <w:rPr>
                <w:sz w:val="16"/>
                <w:szCs w:val="16"/>
              </w:rPr>
              <w:t>SG11-LS44-Att1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9FF042"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D0F935" w14:textId="77777777" w:rsidR="009B546A" w:rsidRPr="001B1679" w:rsidRDefault="009B546A" w:rsidP="00C11620">
            <w:pPr>
              <w:pStyle w:val="TAL"/>
              <w:keepNext w:val="0"/>
              <w:rPr>
                <w:sz w:val="16"/>
                <w:szCs w:val="16"/>
              </w:rPr>
            </w:pPr>
            <w:r w:rsidRPr="001B1679">
              <w:rPr>
                <w:sz w:val="16"/>
                <w:szCs w:val="16"/>
              </w:rPr>
              <w:t>Noted</w:t>
            </w:r>
          </w:p>
        </w:tc>
      </w:tr>
      <w:tr w:rsidR="009B546A" w14:paraId="081E057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33523A" w14:textId="77777777" w:rsidR="009B546A" w:rsidRPr="001B1679" w:rsidRDefault="009B546A" w:rsidP="00C11620">
            <w:pPr>
              <w:pStyle w:val="TAL"/>
              <w:keepNext w:val="0"/>
              <w:rPr>
                <w:sz w:val="16"/>
                <w:szCs w:val="16"/>
              </w:rPr>
            </w:pPr>
            <w:r w:rsidRPr="001B1679">
              <w:rPr>
                <w:sz w:val="16"/>
                <w:szCs w:val="16"/>
              </w:rPr>
              <w:t>SP-230012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E63164" w14:textId="77777777" w:rsidR="009B546A" w:rsidRPr="001B1679" w:rsidRDefault="009B546A" w:rsidP="00C11620">
            <w:pPr>
              <w:pStyle w:val="TAL"/>
              <w:keepNext w:val="0"/>
              <w:rPr>
                <w:sz w:val="16"/>
                <w:szCs w:val="16"/>
              </w:rPr>
            </w:pPr>
            <w:r w:rsidRPr="001B1679">
              <w:rPr>
                <w:sz w:val="16"/>
                <w:szCs w:val="16"/>
              </w:rPr>
              <w:t>ITU-T SG12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01BD9E" w14:textId="77777777" w:rsidR="009B546A" w:rsidRPr="001B1679" w:rsidRDefault="009B546A" w:rsidP="00C11620">
            <w:pPr>
              <w:pStyle w:val="TAL"/>
              <w:keepNext w:val="0"/>
              <w:rPr>
                <w:sz w:val="16"/>
                <w:szCs w:val="16"/>
              </w:rPr>
            </w:pPr>
            <w:r w:rsidRPr="001B1679">
              <w:rPr>
                <w:sz w:val="16"/>
                <w:szCs w:val="16"/>
              </w:rPr>
              <w:t>LS from ITU-T SG12: LS on draft revised Recommendation ITU-T G.191: Software tools for speech and audio coding standardization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D42CA3" w14:textId="77777777" w:rsidR="009B546A" w:rsidRPr="001B1679" w:rsidRDefault="009B546A" w:rsidP="00C11620">
            <w:pPr>
              <w:pStyle w:val="TAL"/>
              <w:keepNext w:val="0"/>
              <w:rPr>
                <w:sz w:val="16"/>
                <w:szCs w:val="16"/>
              </w:rPr>
            </w:pPr>
            <w:r w:rsidRPr="001B1679">
              <w:rPr>
                <w:sz w:val="16"/>
                <w:szCs w:val="16"/>
              </w:rPr>
              <w:t>sp17-sg12-oLS-00023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C16C09" w14:textId="77777777" w:rsidR="009B546A" w:rsidRPr="001B1679" w:rsidRDefault="009B546A" w:rsidP="00C11620">
            <w:pPr>
              <w:pStyle w:val="TAL"/>
              <w:keepNext w:val="0"/>
              <w:rPr>
                <w:sz w:val="16"/>
                <w:szCs w:val="16"/>
              </w:rPr>
            </w:pPr>
            <w:r w:rsidRPr="001B1679">
              <w:rPr>
                <w:sz w:val="16"/>
                <w:szCs w:val="16"/>
              </w:rPr>
              <w:t>ITU-T SG16, ETSI TC STQ, SA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5A9B2A" w14:textId="77777777" w:rsidR="009B546A" w:rsidRPr="001B1679" w:rsidRDefault="009B546A" w:rsidP="00C1162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FF8ADF"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7F8D71"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61E86A" w14:textId="77777777" w:rsidR="009B546A" w:rsidRPr="001B1679" w:rsidRDefault="009B546A" w:rsidP="00C11620">
            <w:pPr>
              <w:pStyle w:val="TAL"/>
              <w:keepNext w:val="0"/>
              <w:rPr>
                <w:sz w:val="16"/>
                <w:szCs w:val="16"/>
              </w:rPr>
            </w:pPr>
            <w:r w:rsidRPr="001B1679">
              <w:rPr>
                <w:sz w:val="16"/>
                <w:szCs w:val="16"/>
              </w:rPr>
              <w:t>Noted</w:t>
            </w:r>
          </w:p>
        </w:tc>
      </w:tr>
      <w:tr w:rsidR="009B546A" w14:paraId="255D08A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4BA11" w14:textId="77777777" w:rsidR="009B546A" w:rsidRPr="001B1679" w:rsidRDefault="009B546A" w:rsidP="00C11620">
            <w:pPr>
              <w:pStyle w:val="TAL"/>
              <w:keepNext w:val="0"/>
              <w:rPr>
                <w:sz w:val="16"/>
                <w:szCs w:val="16"/>
              </w:rPr>
            </w:pPr>
            <w:r w:rsidRPr="001B1679">
              <w:rPr>
                <w:sz w:val="16"/>
                <w:szCs w:val="16"/>
              </w:rPr>
              <w:t>SP-230013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22E01D" w14:textId="77777777" w:rsidR="009B546A" w:rsidRPr="001B1679" w:rsidRDefault="009B546A" w:rsidP="00C11620">
            <w:pPr>
              <w:pStyle w:val="TAL"/>
              <w:keepNext w:val="0"/>
              <w:rPr>
                <w:sz w:val="16"/>
                <w:szCs w:val="16"/>
              </w:rPr>
            </w:pPr>
            <w:r w:rsidRPr="001B1679">
              <w:rPr>
                <w:sz w:val="16"/>
                <w:szCs w:val="16"/>
              </w:rPr>
              <w:t>ITU-T TSAG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FC8C61" w14:textId="77777777" w:rsidR="009B546A" w:rsidRPr="001B1679" w:rsidRDefault="009B546A" w:rsidP="00C11620">
            <w:pPr>
              <w:pStyle w:val="TAL"/>
              <w:keepNext w:val="0"/>
              <w:rPr>
                <w:sz w:val="16"/>
                <w:szCs w:val="16"/>
              </w:rPr>
            </w:pPr>
            <w:r w:rsidRPr="001B1679">
              <w:rPr>
                <w:sz w:val="16"/>
                <w:szCs w:val="16"/>
              </w:rPr>
              <w:t>LS from ITU-T TSAG: LS on new ITU-T Focus Group on metaverse (FG-MV)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A25FE5" w14:textId="77777777" w:rsidR="009B546A" w:rsidRPr="001B1679" w:rsidRDefault="009B546A" w:rsidP="00C11620">
            <w:pPr>
              <w:pStyle w:val="TAL"/>
              <w:keepNext w:val="0"/>
              <w:rPr>
                <w:sz w:val="16"/>
                <w:szCs w:val="16"/>
              </w:rPr>
            </w:pPr>
            <w:r w:rsidRPr="001B1679">
              <w:rPr>
                <w:sz w:val="16"/>
                <w:szCs w:val="16"/>
              </w:rPr>
              <w:t>sp17-tsag-oLS-00012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45BB4B" w14:textId="77777777" w:rsidR="009B546A" w:rsidRPr="001B1679" w:rsidRDefault="009B546A" w:rsidP="00C11620">
            <w:pPr>
              <w:pStyle w:val="TAL"/>
              <w:keepNext w:val="0"/>
              <w:rPr>
                <w:sz w:val="16"/>
                <w:szCs w:val="16"/>
              </w:rPr>
            </w:pPr>
            <w:r w:rsidRPr="001B1679">
              <w:rPr>
                <w:sz w:val="16"/>
                <w:szCs w:val="16"/>
              </w:rPr>
              <w:t>ITU-T SGs, ITU-R SG5, various External Organizations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2F03AF"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AD4FCE"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DB55CD"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774349" w14:textId="77777777" w:rsidR="009B546A" w:rsidRPr="001B1679" w:rsidRDefault="009B546A" w:rsidP="00C11620">
            <w:pPr>
              <w:pStyle w:val="TAL"/>
              <w:keepNext w:val="0"/>
              <w:rPr>
                <w:sz w:val="16"/>
                <w:szCs w:val="16"/>
              </w:rPr>
            </w:pPr>
            <w:r w:rsidRPr="001B1679">
              <w:rPr>
                <w:sz w:val="16"/>
                <w:szCs w:val="16"/>
              </w:rPr>
              <w:t>Noted</w:t>
            </w:r>
          </w:p>
        </w:tc>
      </w:tr>
      <w:tr w:rsidR="009B546A" w14:paraId="6A604ED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2102C5" w14:textId="77777777" w:rsidR="009B546A" w:rsidRPr="001B1679" w:rsidRDefault="009B546A" w:rsidP="00C11620">
            <w:pPr>
              <w:pStyle w:val="TAL"/>
              <w:keepNext w:val="0"/>
              <w:rPr>
                <w:sz w:val="16"/>
                <w:szCs w:val="16"/>
              </w:rPr>
            </w:pPr>
            <w:r w:rsidRPr="001B1679">
              <w:rPr>
                <w:sz w:val="16"/>
                <w:szCs w:val="16"/>
              </w:rPr>
              <w:t>SP-230014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742A30" w14:textId="77777777" w:rsidR="009B546A" w:rsidRPr="001B1679" w:rsidRDefault="009B546A" w:rsidP="00C11620">
            <w:pPr>
              <w:pStyle w:val="TAL"/>
              <w:keepNext w:val="0"/>
              <w:rPr>
                <w:sz w:val="16"/>
                <w:szCs w:val="16"/>
              </w:rPr>
            </w:pPr>
            <w:r w:rsidRPr="001B1679">
              <w:rPr>
                <w:sz w:val="16"/>
                <w:szCs w:val="16"/>
              </w:rPr>
              <w:t>ETSI TC MSG/TFES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835F8F" w14:textId="77777777" w:rsidR="009B546A" w:rsidRPr="001B1679" w:rsidRDefault="009B546A" w:rsidP="00C11620">
            <w:pPr>
              <w:pStyle w:val="TAL"/>
              <w:keepNext w:val="0"/>
              <w:rPr>
                <w:sz w:val="16"/>
                <w:szCs w:val="16"/>
              </w:rPr>
            </w:pPr>
            <w:r w:rsidRPr="001B1679">
              <w:rPr>
                <w:sz w:val="16"/>
                <w:szCs w:val="16"/>
              </w:rPr>
              <w:t>LS from ETSI TC MSG/TFES: LS to 3GPP on ECC request for standardisation support related to ECC Decision (22)07 on 'harmonised framework on aerial UE usage in MFCN harmonised bands'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F5CEFD" w14:textId="77777777" w:rsidR="009B546A" w:rsidRPr="001B1679" w:rsidRDefault="009B546A" w:rsidP="00C11620">
            <w:pPr>
              <w:pStyle w:val="TAL"/>
              <w:keepNext w:val="0"/>
              <w:rPr>
                <w:sz w:val="16"/>
                <w:szCs w:val="16"/>
              </w:rPr>
            </w:pPr>
            <w:r w:rsidRPr="001B1679">
              <w:rPr>
                <w:sz w:val="16"/>
                <w:szCs w:val="16"/>
              </w:rPr>
              <w:t>TFES(23)074033r1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1271CF" w14:textId="77777777" w:rsidR="009B546A" w:rsidRPr="001B1679" w:rsidRDefault="009B546A" w:rsidP="00C11620">
            <w:pPr>
              <w:pStyle w:val="TAL"/>
              <w:keepNext w:val="0"/>
              <w:rPr>
                <w:sz w:val="16"/>
                <w:szCs w:val="16"/>
              </w:rPr>
            </w:pPr>
            <w:r w:rsidRPr="001B1679">
              <w:rPr>
                <w:sz w:val="16"/>
                <w:szCs w:val="16"/>
              </w:rPr>
              <w:t>TSG RAN, TSG SA, RAN WG2, RAN WG4,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A5115A" w14:textId="77777777" w:rsidR="009B546A" w:rsidRPr="001B1679" w:rsidRDefault="009B546A" w:rsidP="00C11620">
            <w:pPr>
              <w:pStyle w:val="TAL"/>
              <w:keepNext w:val="0"/>
              <w:rPr>
                <w:sz w:val="16"/>
                <w:szCs w:val="16"/>
              </w:rPr>
            </w:pPr>
            <w:r w:rsidRPr="001B1679">
              <w:rPr>
                <w:sz w:val="16"/>
                <w:szCs w:val="16"/>
              </w:rPr>
              <w:t>ETSI TC ERM, RAN WG5, CT WG1, GSMA, ERMTG AERO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978CF9"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82026"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C616AB" w14:textId="77777777" w:rsidR="009B546A" w:rsidRPr="001B1679" w:rsidRDefault="009B546A" w:rsidP="00C11620">
            <w:pPr>
              <w:pStyle w:val="TAL"/>
              <w:keepNext w:val="0"/>
              <w:rPr>
                <w:sz w:val="16"/>
                <w:szCs w:val="16"/>
              </w:rPr>
            </w:pPr>
            <w:r w:rsidRPr="001B1679">
              <w:rPr>
                <w:sz w:val="16"/>
                <w:szCs w:val="16"/>
              </w:rPr>
              <w:t>Noted</w:t>
            </w:r>
          </w:p>
        </w:tc>
      </w:tr>
      <w:tr w:rsidR="009B546A" w14:paraId="13052071"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BCD10B" w14:textId="77777777" w:rsidR="009B546A" w:rsidRPr="001B1679" w:rsidRDefault="009B546A" w:rsidP="00C11620">
            <w:pPr>
              <w:pStyle w:val="TAL"/>
              <w:keepNext w:val="0"/>
              <w:rPr>
                <w:sz w:val="16"/>
                <w:szCs w:val="16"/>
              </w:rPr>
            </w:pPr>
            <w:r w:rsidRPr="001B1679">
              <w:rPr>
                <w:sz w:val="16"/>
                <w:szCs w:val="16"/>
              </w:rPr>
              <w:t>SP-230015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AC450C" w14:textId="77777777" w:rsidR="009B546A" w:rsidRPr="001B1679" w:rsidRDefault="009B546A" w:rsidP="00C11620">
            <w:pPr>
              <w:pStyle w:val="TAL"/>
              <w:keepNext w:val="0"/>
              <w:rPr>
                <w:sz w:val="16"/>
                <w:szCs w:val="16"/>
              </w:rPr>
            </w:pPr>
            <w:r w:rsidRPr="001B1679">
              <w:rPr>
                <w:sz w:val="16"/>
                <w:szCs w:val="16"/>
              </w:rPr>
              <w:t>ETSI TC MSG/TFES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E1C417" w14:textId="77777777" w:rsidR="009B546A" w:rsidRPr="001B1679" w:rsidRDefault="009B546A" w:rsidP="00C11620">
            <w:pPr>
              <w:pStyle w:val="TAL"/>
              <w:keepNext w:val="0"/>
              <w:rPr>
                <w:sz w:val="16"/>
                <w:szCs w:val="16"/>
              </w:rPr>
            </w:pPr>
            <w:r w:rsidRPr="001B1679">
              <w:rPr>
                <w:sz w:val="16"/>
                <w:szCs w:val="16"/>
              </w:rPr>
              <w:t>LS to GSMA on ECC request for standardisation support related to ECC Decision (22)07 on 'harmonised framework on aerial UE usage in MFCN harmonised bands'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2C5AF5" w14:textId="77777777" w:rsidR="009B546A" w:rsidRPr="001B1679" w:rsidRDefault="009B546A" w:rsidP="00C11620">
            <w:pPr>
              <w:pStyle w:val="TAL"/>
              <w:keepNext w:val="0"/>
              <w:rPr>
                <w:sz w:val="16"/>
                <w:szCs w:val="16"/>
              </w:rPr>
            </w:pPr>
            <w:r w:rsidRPr="001B1679">
              <w:rPr>
                <w:sz w:val="16"/>
                <w:szCs w:val="16"/>
              </w:rPr>
              <w:t>TFES(23)074031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AA301C" w14:textId="77777777" w:rsidR="009B546A" w:rsidRPr="001B1679" w:rsidRDefault="009B546A" w:rsidP="00C11620">
            <w:pPr>
              <w:pStyle w:val="TAL"/>
              <w:keepNext w:val="0"/>
              <w:rPr>
                <w:sz w:val="16"/>
                <w:szCs w:val="16"/>
              </w:rPr>
            </w:pPr>
            <w:r w:rsidRPr="001B1679">
              <w:rPr>
                <w:sz w:val="16"/>
                <w:szCs w:val="16"/>
              </w:rPr>
              <w:t>GSMA TSG, GSMA 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048A79" w14:textId="77777777" w:rsidR="009B546A" w:rsidRPr="001B1679" w:rsidRDefault="009B546A" w:rsidP="00C11620">
            <w:pPr>
              <w:pStyle w:val="TAL"/>
              <w:keepNext w:val="0"/>
              <w:rPr>
                <w:sz w:val="16"/>
                <w:szCs w:val="16"/>
              </w:rPr>
            </w:pPr>
            <w:r w:rsidRPr="001B1679">
              <w:rPr>
                <w:sz w:val="16"/>
                <w:szCs w:val="16"/>
              </w:rPr>
              <w:t>ETSI TC ERM, ETSI TC MSG/TFES, ETSI TG AERO, TSG RAN,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4117CD" w14:textId="77777777" w:rsidR="009B546A" w:rsidRPr="001B1679" w:rsidRDefault="009B546A" w:rsidP="00C11620">
            <w:pPr>
              <w:pStyle w:val="TAL"/>
              <w:keepNext w:val="0"/>
              <w:rPr>
                <w:sz w:val="16"/>
                <w:szCs w:val="16"/>
              </w:rPr>
            </w:pPr>
            <w:r w:rsidRPr="001B1679">
              <w:rPr>
                <w:sz w:val="16"/>
                <w:szCs w:val="16"/>
              </w:rPr>
              <w:t>ECC(22)057 Annex 07_LS from ECC to ETSI on aerial UE.pdf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3AF720"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2776CA" w14:textId="77777777" w:rsidR="009B546A" w:rsidRPr="001B1679" w:rsidRDefault="009B546A" w:rsidP="00C11620">
            <w:pPr>
              <w:pStyle w:val="TAL"/>
              <w:keepNext w:val="0"/>
              <w:rPr>
                <w:sz w:val="16"/>
                <w:szCs w:val="16"/>
              </w:rPr>
            </w:pPr>
            <w:r w:rsidRPr="001B1679">
              <w:rPr>
                <w:sz w:val="16"/>
                <w:szCs w:val="16"/>
              </w:rPr>
              <w:t>Noted</w:t>
            </w:r>
          </w:p>
        </w:tc>
      </w:tr>
      <w:tr w:rsidR="009B546A" w14:paraId="7A94DA25"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BA4898" w14:textId="77777777" w:rsidR="009B546A" w:rsidRPr="001B1679" w:rsidRDefault="009B546A" w:rsidP="00C11620">
            <w:pPr>
              <w:pStyle w:val="TAL"/>
              <w:keepNext w:val="0"/>
              <w:rPr>
                <w:sz w:val="16"/>
                <w:szCs w:val="16"/>
              </w:rPr>
            </w:pPr>
            <w:r w:rsidRPr="001B1679">
              <w:rPr>
                <w:sz w:val="16"/>
                <w:szCs w:val="16"/>
              </w:rPr>
              <w:t>SP-230016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7FDC3D" w14:textId="77777777" w:rsidR="009B546A" w:rsidRPr="001B1679" w:rsidRDefault="009B546A" w:rsidP="00C11620">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30F504" w14:textId="77777777" w:rsidR="009B546A" w:rsidRPr="001B1679" w:rsidRDefault="009B546A" w:rsidP="00C11620">
            <w:pPr>
              <w:pStyle w:val="TAL"/>
              <w:keepNext w:val="0"/>
              <w:rPr>
                <w:sz w:val="16"/>
                <w:szCs w:val="16"/>
              </w:rPr>
            </w:pPr>
            <w:r w:rsidRPr="001B1679">
              <w:rPr>
                <w:sz w:val="16"/>
                <w:szCs w:val="16"/>
              </w:rPr>
              <w:t>LS from SA WG2: Reply LS on shared NG-U Termination among gNBs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3460CF" w14:textId="77777777" w:rsidR="009B546A" w:rsidRPr="001B1679" w:rsidRDefault="009B546A" w:rsidP="00C11620">
            <w:pPr>
              <w:pStyle w:val="TAL"/>
              <w:keepNext w:val="0"/>
              <w:rPr>
                <w:sz w:val="16"/>
                <w:szCs w:val="16"/>
              </w:rPr>
            </w:pPr>
            <w:r w:rsidRPr="001B1679">
              <w:rPr>
                <w:sz w:val="16"/>
                <w:szCs w:val="16"/>
              </w:rPr>
              <w:t>S2-2302094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72D48B" w14:textId="77777777" w:rsidR="009B546A" w:rsidRPr="001B1679" w:rsidRDefault="009B546A" w:rsidP="00C11620">
            <w:pPr>
              <w:pStyle w:val="TAL"/>
              <w:keepNext w:val="0"/>
              <w:rPr>
                <w:sz w:val="16"/>
                <w:szCs w:val="16"/>
              </w:rPr>
            </w:pPr>
            <w:r w:rsidRPr="001B1679">
              <w:rPr>
                <w:sz w:val="16"/>
                <w:szCs w:val="16"/>
              </w:rPr>
              <w:t>CT WG4, RAN WG3, TSG SA,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50AF56"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636417" w14:textId="77777777" w:rsidR="009B546A" w:rsidRPr="001B1679" w:rsidRDefault="009B546A" w:rsidP="00C11620">
            <w:pPr>
              <w:pStyle w:val="TAL"/>
              <w:keepNext w:val="0"/>
              <w:rPr>
                <w:sz w:val="16"/>
                <w:szCs w:val="16"/>
              </w:rPr>
            </w:pPr>
            <w:r w:rsidRPr="001B1679">
              <w:rPr>
                <w:sz w:val="16"/>
                <w:szCs w:val="16"/>
              </w:rPr>
              <w:t>S2-2302095 (23.247 CR#0169), S2-2302096 (CR#0170) (conditionally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384C6"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095F2B" w14:textId="77777777" w:rsidR="009B546A" w:rsidRPr="001B1679" w:rsidRDefault="009B546A" w:rsidP="00C11620">
            <w:pPr>
              <w:pStyle w:val="TAL"/>
              <w:keepNext w:val="0"/>
              <w:rPr>
                <w:sz w:val="16"/>
                <w:szCs w:val="16"/>
              </w:rPr>
            </w:pPr>
            <w:r w:rsidRPr="001B1679">
              <w:rPr>
                <w:sz w:val="16"/>
                <w:szCs w:val="16"/>
              </w:rPr>
              <w:t>Noted</w:t>
            </w:r>
          </w:p>
        </w:tc>
      </w:tr>
      <w:tr w:rsidR="009B546A" w14:paraId="5DE3841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81C25D" w14:textId="77777777" w:rsidR="009B546A" w:rsidRPr="001B1679" w:rsidRDefault="009B546A" w:rsidP="00C11620">
            <w:pPr>
              <w:pStyle w:val="TAL"/>
              <w:keepNext w:val="0"/>
              <w:rPr>
                <w:sz w:val="16"/>
                <w:szCs w:val="16"/>
              </w:rPr>
            </w:pPr>
            <w:r w:rsidRPr="001B1679">
              <w:rPr>
                <w:sz w:val="16"/>
                <w:szCs w:val="16"/>
              </w:rPr>
              <w:t>SP-230017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0A4C9D" w14:textId="77777777" w:rsidR="009B546A" w:rsidRPr="001B1679" w:rsidRDefault="009B546A" w:rsidP="00C11620">
            <w:pPr>
              <w:pStyle w:val="TAL"/>
              <w:keepNext w:val="0"/>
              <w:rPr>
                <w:sz w:val="16"/>
                <w:szCs w:val="16"/>
              </w:rPr>
            </w:pPr>
            <w:r w:rsidRPr="001B1679">
              <w:rPr>
                <w:sz w:val="16"/>
                <w:szCs w:val="16"/>
              </w:rPr>
              <w:t>SA WG3LI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2A1347" w14:textId="77777777" w:rsidR="009B546A" w:rsidRPr="001B1679" w:rsidRDefault="009B546A" w:rsidP="00C11620">
            <w:pPr>
              <w:pStyle w:val="TAL"/>
              <w:keepNext w:val="0"/>
              <w:rPr>
                <w:sz w:val="16"/>
                <w:szCs w:val="16"/>
              </w:rPr>
            </w:pPr>
            <w:r w:rsidRPr="001B1679">
              <w:rPr>
                <w:sz w:val="16"/>
                <w:szCs w:val="16"/>
              </w:rPr>
              <w:t>LS from SA WG3LI: Reply LS on lawful interception EPS fallback for 5G inbound roamer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326888" w14:textId="77777777" w:rsidR="009B546A" w:rsidRPr="001B1679" w:rsidRDefault="009B546A" w:rsidP="00C11620">
            <w:pPr>
              <w:pStyle w:val="TAL"/>
              <w:keepNext w:val="0"/>
              <w:rPr>
                <w:sz w:val="16"/>
                <w:szCs w:val="16"/>
              </w:rPr>
            </w:pPr>
            <w:r w:rsidRPr="001B1679">
              <w:rPr>
                <w:sz w:val="16"/>
                <w:szCs w:val="16"/>
              </w:rPr>
              <w:t>S3i230149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E0E5CD" w14:textId="77777777" w:rsidR="009B546A" w:rsidRPr="001B1679" w:rsidRDefault="009B546A" w:rsidP="00C11620">
            <w:pPr>
              <w:pStyle w:val="TAL"/>
              <w:keepNext w:val="0"/>
              <w:rPr>
                <w:sz w:val="16"/>
                <w:szCs w:val="16"/>
              </w:rPr>
            </w:pPr>
            <w:r w:rsidRPr="001B1679">
              <w:rPr>
                <w:sz w:val="16"/>
                <w:szCs w:val="16"/>
              </w:rPr>
              <w:t>GSMA NRG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DCAC62" w14:textId="77777777" w:rsidR="009B546A" w:rsidRPr="001B1679" w:rsidRDefault="009B546A" w:rsidP="00C11620">
            <w:pPr>
              <w:pStyle w:val="TAL"/>
              <w:keepNext w:val="0"/>
              <w:rPr>
                <w:sz w:val="16"/>
                <w:szCs w:val="16"/>
              </w:rPr>
            </w:pPr>
            <w:r w:rsidRPr="001B1679">
              <w:rPr>
                <w:sz w:val="16"/>
                <w:szCs w:val="16"/>
              </w:rPr>
              <w:t>TSG SA,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CE0D4F"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E16426"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CBAE1D" w14:textId="77777777" w:rsidR="009B546A" w:rsidRPr="001B1679" w:rsidRDefault="009B546A" w:rsidP="00C11620">
            <w:pPr>
              <w:pStyle w:val="TAL"/>
              <w:keepNext w:val="0"/>
              <w:rPr>
                <w:sz w:val="16"/>
                <w:szCs w:val="16"/>
              </w:rPr>
            </w:pPr>
            <w:r w:rsidRPr="001B1679">
              <w:rPr>
                <w:sz w:val="16"/>
                <w:szCs w:val="16"/>
              </w:rPr>
              <w:t>Noted</w:t>
            </w:r>
          </w:p>
        </w:tc>
      </w:tr>
      <w:tr w:rsidR="009B546A" w14:paraId="58D67D1C"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4F9828" w14:textId="77777777" w:rsidR="009B546A" w:rsidRPr="001B1679" w:rsidRDefault="009B546A" w:rsidP="00C11620">
            <w:pPr>
              <w:pStyle w:val="TAL"/>
              <w:keepNext w:val="0"/>
              <w:rPr>
                <w:sz w:val="16"/>
                <w:szCs w:val="16"/>
              </w:rPr>
            </w:pPr>
            <w:r w:rsidRPr="001B1679">
              <w:rPr>
                <w:sz w:val="16"/>
                <w:szCs w:val="16"/>
              </w:rPr>
              <w:t>SP-230018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8D3803" w14:textId="77777777" w:rsidR="009B546A" w:rsidRPr="001B1679" w:rsidRDefault="009B546A" w:rsidP="00C11620">
            <w:pPr>
              <w:pStyle w:val="TAL"/>
              <w:keepNext w:val="0"/>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AA79C6" w14:textId="77777777" w:rsidR="009B546A" w:rsidRPr="001B1679" w:rsidRDefault="009B546A" w:rsidP="00C11620">
            <w:pPr>
              <w:pStyle w:val="TAL"/>
              <w:keepNext w:val="0"/>
              <w:rPr>
                <w:sz w:val="16"/>
                <w:szCs w:val="16"/>
              </w:rPr>
            </w:pPr>
            <w:r w:rsidRPr="001B1679">
              <w:rPr>
                <w:sz w:val="16"/>
                <w:szCs w:val="16"/>
              </w:rPr>
              <w:t>LS from SA WG6: CAPIF extensibility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0E5AA1" w14:textId="77777777" w:rsidR="009B546A" w:rsidRPr="001B1679" w:rsidRDefault="009B546A" w:rsidP="00C11620">
            <w:pPr>
              <w:pStyle w:val="TAL"/>
              <w:keepNext w:val="0"/>
              <w:rPr>
                <w:sz w:val="16"/>
                <w:szCs w:val="16"/>
              </w:rPr>
            </w:pPr>
            <w:r w:rsidRPr="001B1679">
              <w:rPr>
                <w:sz w:val="16"/>
                <w:szCs w:val="16"/>
              </w:rPr>
              <w:t>S6-230294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B780B8" w14:textId="77777777" w:rsidR="009B546A" w:rsidRPr="001B1679" w:rsidRDefault="009B546A" w:rsidP="00C11620">
            <w:pPr>
              <w:pStyle w:val="TAL"/>
              <w:keepNext w:val="0"/>
              <w:rPr>
                <w:sz w:val="16"/>
                <w:szCs w:val="16"/>
              </w:rPr>
            </w:pPr>
            <w:r w:rsidRPr="001B1679">
              <w:rPr>
                <w:sz w:val="16"/>
                <w:szCs w:val="16"/>
              </w:rPr>
              <w:t>SA WG3, CT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D1EF74" w14:textId="77777777" w:rsidR="009B546A" w:rsidRPr="001B1679" w:rsidRDefault="009B546A" w:rsidP="00C11620">
            <w:pPr>
              <w:pStyle w:val="TAL"/>
              <w:keepNext w:val="0"/>
              <w:rPr>
                <w:sz w:val="16"/>
                <w:szCs w:val="16"/>
              </w:rPr>
            </w:pPr>
            <w:r w:rsidRPr="001B1679">
              <w:rPr>
                <w:sz w:val="16"/>
                <w:szCs w:val="16"/>
              </w:rPr>
              <w:t>ETSI ISG MEC, TSG CT,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DC2276" w14:textId="77777777" w:rsidR="009B546A" w:rsidRPr="001B1679" w:rsidRDefault="009B546A" w:rsidP="00C11620">
            <w:pPr>
              <w:pStyle w:val="TAL"/>
              <w:keepNext w:val="0"/>
              <w:rPr>
                <w:sz w:val="16"/>
                <w:szCs w:val="16"/>
              </w:rPr>
            </w:pPr>
            <w:r w:rsidRPr="001B1679">
              <w:rPr>
                <w:sz w:val="16"/>
                <w:szCs w:val="16"/>
              </w:rPr>
              <w:t>S6-230291, S6-230296 (CR0099)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22E34E"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770A65" w14:textId="77777777" w:rsidR="009B546A" w:rsidRPr="001B1679" w:rsidRDefault="009B546A" w:rsidP="00C11620">
            <w:pPr>
              <w:pStyle w:val="TAL"/>
              <w:keepNext w:val="0"/>
              <w:rPr>
                <w:sz w:val="16"/>
                <w:szCs w:val="16"/>
              </w:rPr>
            </w:pPr>
            <w:r w:rsidRPr="001B1679">
              <w:rPr>
                <w:sz w:val="16"/>
                <w:szCs w:val="16"/>
              </w:rPr>
              <w:t>Noted</w:t>
            </w:r>
          </w:p>
        </w:tc>
      </w:tr>
      <w:tr w:rsidR="009B546A" w14:paraId="127057E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8A92C2" w14:textId="77777777" w:rsidR="009B546A" w:rsidRPr="001B1679" w:rsidRDefault="009B546A" w:rsidP="00C11620">
            <w:pPr>
              <w:pStyle w:val="TAL"/>
              <w:keepNext w:val="0"/>
              <w:rPr>
                <w:sz w:val="16"/>
                <w:szCs w:val="16"/>
              </w:rPr>
            </w:pPr>
            <w:r w:rsidRPr="001B1679">
              <w:rPr>
                <w:sz w:val="16"/>
                <w:szCs w:val="16"/>
              </w:rPr>
              <w:lastRenderedPageBreak/>
              <w:t>SP-230019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2CF26B" w14:textId="77777777" w:rsidR="009B546A" w:rsidRPr="001B1679" w:rsidRDefault="009B546A" w:rsidP="00C11620">
            <w:pPr>
              <w:pStyle w:val="TAL"/>
              <w:keepNext w:val="0"/>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5CD9D4" w14:textId="77777777" w:rsidR="009B546A" w:rsidRPr="001B1679" w:rsidRDefault="009B546A" w:rsidP="00C11620">
            <w:pPr>
              <w:pStyle w:val="TAL"/>
              <w:keepNext w:val="0"/>
              <w:rPr>
                <w:sz w:val="16"/>
                <w:szCs w:val="16"/>
              </w:rPr>
            </w:pPr>
            <w:r w:rsidRPr="001B1679">
              <w:rPr>
                <w:sz w:val="16"/>
                <w:szCs w:val="16"/>
              </w:rPr>
              <w:t>LS from SA WG6: LS on the consent of draft new Recommendation ITU-T Q.3647 'Signalling requirements for emergency service in IMS roaming environment'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1D3D28" w14:textId="77777777" w:rsidR="009B546A" w:rsidRPr="001B1679" w:rsidRDefault="009B546A" w:rsidP="00C11620">
            <w:pPr>
              <w:pStyle w:val="TAL"/>
              <w:keepNext w:val="0"/>
              <w:rPr>
                <w:sz w:val="16"/>
                <w:szCs w:val="16"/>
              </w:rPr>
            </w:pPr>
            <w:r w:rsidRPr="001B1679">
              <w:rPr>
                <w:sz w:val="16"/>
                <w:szCs w:val="16"/>
              </w:rPr>
              <w:t>S6-230446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C008A3" w14:textId="77777777" w:rsidR="009B546A" w:rsidRPr="001B1679" w:rsidRDefault="009B546A" w:rsidP="00C11620">
            <w:pPr>
              <w:pStyle w:val="TAL"/>
              <w:keepNext w:val="0"/>
              <w:rPr>
                <w:sz w:val="16"/>
                <w:szCs w:val="16"/>
              </w:rPr>
            </w:pPr>
            <w:r w:rsidRPr="001B1679">
              <w:rPr>
                <w:sz w:val="16"/>
                <w:szCs w:val="16"/>
              </w:rPr>
              <w:t>TSG SA, SA WG2, TSG CT, CT WG1, CT WG3,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183EA5"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27E2DC" w14:textId="77777777" w:rsidR="009B546A" w:rsidRPr="001B1679" w:rsidRDefault="009B546A" w:rsidP="00C11620">
            <w:pPr>
              <w:pStyle w:val="TAL"/>
              <w:keepNext w:val="0"/>
              <w:rPr>
                <w:sz w:val="16"/>
                <w:szCs w:val="16"/>
              </w:rPr>
            </w:pPr>
            <w:r w:rsidRPr="001B1679">
              <w:rPr>
                <w:sz w:val="16"/>
                <w:szCs w:val="16"/>
              </w:rPr>
              <w:t>S6-230283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36DE21"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F4410E" w14:textId="77777777" w:rsidR="009B546A" w:rsidRPr="001B1679" w:rsidRDefault="009B546A" w:rsidP="00C11620">
            <w:pPr>
              <w:pStyle w:val="TAL"/>
              <w:keepNext w:val="0"/>
              <w:rPr>
                <w:sz w:val="16"/>
                <w:szCs w:val="16"/>
              </w:rPr>
            </w:pPr>
            <w:r w:rsidRPr="001B1679">
              <w:rPr>
                <w:sz w:val="16"/>
                <w:szCs w:val="16"/>
              </w:rPr>
              <w:t>Noted</w:t>
            </w:r>
          </w:p>
        </w:tc>
      </w:tr>
      <w:tr w:rsidR="009B546A" w14:paraId="10F4C9D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82981" w14:textId="77777777" w:rsidR="009B546A" w:rsidRPr="001B1679" w:rsidRDefault="009B546A" w:rsidP="00C11620">
            <w:pPr>
              <w:pStyle w:val="TAL"/>
              <w:keepNext w:val="0"/>
              <w:rPr>
                <w:sz w:val="16"/>
                <w:szCs w:val="16"/>
              </w:rPr>
            </w:pPr>
            <w:r w:rsidRPr="001B1679">
              <w:rPr>
                <w:sz w:val="16"/>
                <w:szCs w:val="16"/>
              </w:rPr>
              <w:t>SP-230020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8D37BE" w14:textId="77777777" w:rsidR="009B546A" w:rsidRPr="001B1679" w:rsidRDefault="009B546A" w:rsidP="00C11620">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A053DB" w14:textId="77777777" w:rsidR="009B546A" w:rsidRPr="001B1679" w:rsidRDefault="009B546A" w:rsidP="00C11620">
            <w:pPr>
              <w:pStyle w:val="TAL"/>
              <w:keepNext w:val="0"/>
              <w:rPr>
                <w:sz w:val="16"/>
                <w:szCs w:val="16"/>
              </w:rPr>
            </w:pPr>
            <w:r w:rsidRPr="001B1679">
              <w:rPr>
                <w:sz w:val="16"/>
                <w:szCs w:val="16"/>
              </w:rPr>
              <w:t>LS from SA WG2: Reply LS on 5G capabilities exposure for factories of the future - identified gaps (5G-ACIA-LS-2022-005 / S2-2302175)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BDDE9D" w14:textId="77777777" w:rsidR="009B546A" w:rsidRPr="001B1679" w:rsidRDefault="009B546A" w:rsidP="00C11620">
            <w:pPr>
              <w:pStyle w:val="TAL"/>
              <w:keepNext w:val="0"/>
              <w:rPr>
                <w:sz w:val="16"/>
                <w:szCs w:val="16"/>
              </w:rPr>
            </w:pPr>
            <w:r w:rsidRPr="001B1679">
              <w:rPr>
                <w:sz w:val="16"/>
                <w:szCs w:val="16"/>
              </w:rPr>
              <w:t>S2-2303304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11EFA7" w14:textId="77777777" w:rsidR="009B546A" w:rsidRPr="001B1679" w:rsidRDefault="009B546A" w:rsidP="00C1162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237923" w14:textId="77777777" w:rsidR="009B546A" w:rsidRPr="001B1679" w:rsidRDefault="009B546A" w:rsidP="00C11620">
            <w:pPr>
              <w:pStyle w:val="TAL"/>
              <w:keepNext w:val="0"/>
              <w:rPr>
                <w:sz w:val="16"/>
                <w:szCs w:val="16"/>
              </w:rPr>
            </w:pPr>
            <w:r w:rsidRPr="001B1679">
              <w:rPr>
                <w:sz w:val="16"/>
                <w:szCs w:val="16"/>
              </w:rPr>
              <w:t>SA WG6, SA WG5, SA WG3, SA WG1,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EB18A6"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1D561F"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7DB77C" w14:textId="77777777" w:rsidR="009B546A" w:rsidRPr="001B1679" w:rsidRDefault="009B546A" w:rsidP="00C11620">
            <w:pPr>
              <w:pStyle w:val="TAL"/>
              <w:keepNext w:val="0"/>
              <w:rPr>
                <w:sz w:val="16"/>
                <w:szCs w:val="16"/>
              </w:rPr>
            </w:pPr>
            <w:r w:rsidRPr="001B1679">
              <w:rPr>
                <w:sz w:val="16"/>
                <w:szCs w:val="16"/>
              </w:rPr>
              <w:t>Noted</w:t>
            </w:r>
          </w:p>
        </w:tc>
      </w:tr>
      <w:tr w:rsidR="009B546A" w14:paraId="569B9D68"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EF327E" w14:textId="77777777" w:rsidR="009B546A" w:rsidRPr="001B1679" w:rsidRDefault="009B546A" w:rsidP="00C11620">
            <w:pPr>
              <w:pStyle w:val="TAL"/>
              <w:keepNext w:val="0"/>
              <w:rPr>
                <w:sz w:val="16"/>
                <w:szCs w:val="16"/>
              </w:rPr>
            </w:pPr>
            <w:r w:rsidRPr="001B1679">
              <w:rPr>
                <w:sz w:val="16"/>
                <w:szCs w:val="16"/>
              </w:rPr>
              <w:t>SP-230021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70BDE7" w14:textId="77777777" w:rsidR="009B546A" w:rsidRPr="001B1679" w:rsidRDefault="009B546A" w:rsidP="00C11620">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320E3F" w14:textId="77777777" w:rsidR="009B546A" w:rsidRPr="001B1679" w:rsidRDefault="009B546A" w:rsidP="00C11620">
            <w:pPr>
              <w:pStyle w:val="TAL"/>
              <w:keepNext w:val="0"/>
              <w:rPr>
                <w:sz w:val="16"/>
                <w:szCs w:val="16"/>
              </w:rPr>
            </w:pPr>
            <w:r w:rsidRPr="001B1679">
              <w:rPr>
                <w:sz w:val="16"/>
                <w:szCs w:val="16"/>
              </w:rPr>
              <w:t>LS from SA WG2: LS on removal of unspecified QoS monitoring control option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598417" w14:textId="77777777" w:rsidR="009B546A" w:rsidRPr="001B1679" w:rsidRDefault="009B546A" w:rsidP="00C11620">
            <w:pPr>
              <w:pStyle w:val="TAL"/>
              <w:keepNext w:val="0"/>
              <w:rPr>
                <w:sz w:val="16"/>
                <w:szCs w:val="16"/>
              </w:rPr>
            </w:pPr>
            <w:r w:rsidRPr="001B1679">
              <w:rPr>
                <w:sz w:val="16"/>
                <w:szCs w:val="16"/>
              </w:rPr>
              <w:t>S2-2303835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2D5432" w14:textId="77777777" w:rsidR="009B546A" w:rsidRPr="001B1679" w:rsidRDefault="009B546A" w:rsidP="00C11620">
            <w:pPr>
              <w:pStyle w:val="TAL"/>
              <w:keepNext w:val="0"/>
              <w:rPr>
                <w:sz w:val="16"/>
                <w:szCs w:val="16"/>
              </w:rPr>
            </w:pPr>
            <w:r w:rsidRPr="001B1679">
              <w:rPr>
                <w:sz w:val="16"/>
                <w:szCs w:val="16"/>
              </w:rPr>
              <w:t>CT WG3,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040D4E" w14:textId="77777777" w:rsidR="009B546A" w:rsidRPr="001B1679" w:rsidRDefault="009B546A" w:rsidP="00C11620">
            <w:pPr>
              <w:pStyle w:val="TAL"/>
              <w:keepNext w:val="0"/>
              <w:rPr>
                <w:sz w:val="16"/>
                <w:szCs w:val="16"/>
              </w:rPr>
            </w:pPr>
            <w:r w:rsidRPr="001B1679">
              <w:rPr>
                <w:sz w:val="16"/>
                <w:szCs w:val="16"/>
              </w:rPr>
              <w:t>TSG SA,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7F4F04" w14:textId="77777777" w:rsidR="009B546A" w:rsidRPr="001B1679" w:rsidRDefault="009B546A" w:rsidP="00C11620">
            <w:pPr>
              <w:pStyle w:val="TAL"/>
              <w:keepNext w:val="0"/>
              <w:rPr>
                <w:sz w:val="16"/>
                <w:szCs w:val="16"/>
              </w:rPr>
            </w:pPr>
            <w:r w:rsidRPr="001B1679">
              <w:rPr>
                <w:sz w:val="16"/>
                <w:szCs w:val="16"/>
              </w:rPr>
              <w:t>S2-2302555, S2-2302556, S2-2302557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712A9"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63BECD" w14:textId="77777777" w:rsidR="009B546A" w:rsidRPr="001B1679" w:rsidRDefault="009B546A" w:rsidP="00C11620">
            <w:pPr>
              <w:pStyle w:val="TAL"/>
              <w:keepNext w:val="0"/>
              <w:rPr>
                <w:sz w:val="16"/>
                <w:szCs w:val="16"/>
              </w:rPr>
            </w:pPr>
            <w:r w:rsidRPr="001B1679">
              <w:rPr>
                <w:sz w:val="16"/>
                <w:szCs w:val="16"/>
              </w:rPr>
              <w:t>Noted</w:t>
            </w:r>
          </w:p>
        </w:tc>
      </w:tr>
      <w:tr w:rsidR="009B546A" w14:paraId="1D2C581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F27DF1" w14:textId="77777777" w:rsidR="009B546A" w:rsidRPr="001B1679" w:rsidRDefault="009B546A" w:rsidP="00C11620">
            <w:pPr>
              <w:pStyle w:val="TAL"/>
              <w:keepNext w:val="0"/>
              <w:rPr>
                <w:sz w:val="16"/>
                <w:szCs w:val="16"/>
              </w:rPr>
            </w:pPr>
            <w:r w:rsidRPr="001B1679">
              <w:rPr>
                <w:sz w:val="16"/>
                <w:szCs w:val="16"/>
              </w:rPr>
              <w:t>SP-230022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D65441" w14:textId="77777777" w:rsidR="009B546A" w:rsidRPr="001B1679" w:rsidRDefault="009B546A" w:rsidP="00C11620">
            <w:pPr>
              <w:pStyle w:val="TAL"/>
              <w:keepNext w:val="0"/>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6B02F3" w14:textId="77777777" w:rsidR="009B546A" w:rsidRPr="001B1679" w:rsidRDefault="009B546A" w:rsidP="00C11620">
            <w:pPr>
              <w:pStyle w:val="TAL"/>
              <w:keepNext w:val="0"/>
              <w:rPr>
                <w:sz w:val="16"/>
                <w:szCs w:val="16"/>
              </w:rPr>
            </w:pPr>
            <w:r w:rsidRPr="001B1679">
              <w:rPr>
                <w:sz w:val="16"/>
                <w:szCs w:val="16"/>
              </w:rPr>
              <w:t>LS from SA WG3: LS reply to TSG SA on LS 5G-ACIA-LS-2022-005 on 5G capabilities exposure for factories of the future - identified gaps from 5G ACIA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5D0D1A" w14:textId="77777777" w:rsidR="009B546A" w:rsidRPr="001B1679" w:rsidRDefault="009B546A" w:rsidP="00C11620">
            <w:pPr>
              <w:pStyle w:val="TAL"/>
              <w:keepNext w:val="0"/>
              <w:rPr>
                <w:sz w:val="16"/>
                <w:szCs w:val="16"/>
              </w:rPr>
            </w:pPr>
            <w:r w:rsidRPr="001B1679">
              <w:rPr>
                <w:sz w:val="16"/>
                <w:szCs w:val="16"/>
              </w:rPr>
              <w:t>S3-231387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CC7CB4" w14:textId="77777777" w:rsidR="009B546A" w:rsidRPr="001B1679" w:rsidRDefault="009B546A" w:rsidP="00C1162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D8F290" w14:textId="77777777" w:rsidR="009B546A" w:rsidRPr="001B1679" w:rsidRDefault="009B546A" w:rsidP="00C11620">
            <w:pPr>
              <w:pStyle w:val="TAL"/>
              <w:keepNext w:val="0"/>
              <w:rPr>
                <w:sz w:val="16"/>
                <w:szCs w:val="16"/>
              </w:rPr>
            </w:pPr>
            <w:r w:rsidRPr="001B1679">
              <w:rPr>
                <w:sz w:val="16"/>
                <w:szCs w:val="16"/>
              </w:rPr>
              <w:t>SA WG1, SA WG2, SA WG5, SA WG6,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DE4ABD"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E618FD"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598410" w14:textId="77777777" w:rsidR="009B546A" w:rsidRPr="001B1679" w:rsidRDefault="009B546A" w:rsidP="00C11620">
            <w:pPr>
              <w:pStyle w:val="TAL"/>
              <w:keepNext w:val="0"/>
              <w:rPr>
                <w:sz w:val="16"/>
                <w:szCs w:val="16"/>
              </w:rPr>
            </w:pPr>
            <w:r w:rsidRPr="001B1679">
              <w:rPr>
                <w:sz w:val="16"/>
                <w:szCs w:val="16"/>
              </w:rPr>
              <w:t>Noted</w:t>
            </w:r>
          </w:p>
        </w:tc>
      </w:tr>
      <w:tr w:rsidR="009B546A" w14:paraId="64508488"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3B6090" w14:textId="77777777" w:rsidR="009B546A" w:rsidRPr="001B1679" w:rsidRDefault="009B546A" w:rsidP="00C11620">
            <w:pPr>
              <w:pStyle w:val="TAL"/>
              <w:keepNext w:val="0"/>
              <w:rPr>
                <w:sz w:val="16"/>
                <w:szCs w:val="16"/>
              </w:rPr>
            </w:pPr>
            <w:r w:rsidRPr="001B1679">
              <w:rPr>
                <w:sz w:val="16"/>
                <w:szCs w:val="16"/>
              </w:rPr>
              <w:t>SP-230023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F44CBB" w14:textId="77777777" w:rsidR="009B546A" w:rsidRPr="001B1679" w:rsidRDefault="009B546A" w:rsidP="00C11620">
            <w:pPr>
              <w:pStyle w:val="TAL"/>
              <w:keepNext w:val="0"/>
              <w:rPr>
                <w:sz w:val="16"/>
                <w:szCs w:val="16"/>
              </w:rPr>
            </w:pPr>
            <w:r w:rsidRPr="001B1679">
              <w:rPr>
                <w:sz w:val="16"/>
                <w:szCs w:val="16"/>
              </w:rPr>
              <w:t>SA WG4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30624D" w14:textId="77777777" w:rsidR="009B546A" w:rsidRPr="001B1679" w:rsidRDefault="009B546A" w:rsidP="00C11620">
            <w:pPr>
              <w:pStyle w:val="TAL"/>
              <w:keepNext w:val="0"/>
              <w:rPr>
                <w:sz w:val="16"/>
                <w:szCs w:val="16"/>
              </w:rPr>
            </w:pPr>
            <w:r w:rsidRPr="001B1679">
              <w:rPr>
                <w:sz w:val="16"/>
                <w:szCs w:val="16"/>
              </w:rPr>
              <w:t>LS from SA WG4: An Invitation to the SA WG4 Gender Diversity Committee Meetings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37D893" w14:textId="77777777" w:rsidR="009B546A" w:rsidRPr="001B1679" w:rsidRDefault="009B546A" w:rsidP="00C11620">
            <w:pPr>
              <w:pStyle w:val="TAL"/>
              <w:keepNext w:val="0"/>
              <w:rPr>
                <w:sz w:val="16"/>
                <w:szCs w:val="16"/>
              </w:rPr>
            </w:pPr>
            <w:r w:rsidRPr="001B1679">
              <w:rPr>
                <w:sz w:val="16"/>
                <w:szCs w:val="16"/>
              </w:rPr>
              <w:t>S4-230431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7C4682" w14:textId="77777777" w:rsidR="009B546A" w:rsidRPr="001B1679" w:rsidRDefault="009B546A" w:rsidP="00C11620">
            <w:pPr>
              <w:pStyle w:val="TAL"/>
              <w:keepNext w:val="0"/>
              <w:rPr>
                <w:sz w:val="16"/>
                <w:szCs w:val="16"/>
              </w:rPr>
            </w:pPr>
            <w:r w:rsidRPr="001B1679">
              <w:rPr>
                <w:sz w:val="16"/>
                <w:szCs w:val="16"/>
              </w:rPr>
              <w:t>TSG SA, SA WG1, SA WG2, SA WG3, SA WG5,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A9D187"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D7FBE3" w14:textId="77777777" w:rsidR="009B546A" w:rsidRPr="001B1679" w:rsidRDefault="009B546A" w:rsidP="00C11620">
            <w:pPr>
              <w:pStyle w:val="TAL"/>
              <w:keepNext w:val="0"/>
              <w:rPr>
                <w:sz w:val="16"/>
                <w:szCs w:val="16"/>
              </w:rPr>
            </w:pPr>
            <w:r w:rsidRPr="001B1679">
              <w:rPr>
                <w:sz w:val="16"/>
                <w:szCs w:val="16"/>
              </w:rPr>
              <w:t>S4-230406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E7171E"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6ECA36" w14:textId="77777777" w:rsidR="009B546A" w:rsidRPr="001B1679" w:rsidRDefault="009B546A" w:rsidP="00C11620">
            <w:pPr>
              <w:pStyle w:val="TAL"/>
              <w:keepNext w:val="0"/>
              <w:rPr>
                <w:sz w:val="16"/>
                <w:szCs w:val="16"/>
              </w:rPr>
            </w:pPr>
            <w:r w:rsidRPr="001B1679">
              <w:rPr>
                <w:sz w:val="16"/>
                <w:szCs w:val="16"/>
              </w:rPr>
              <w:t>Noted</w:t>
            </w:r>
          </w:p>
        </w:tc>
      </w:tr>
      <w:tr w:rsidR="009B546A" w14:paraId="221E1A04"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F94C9D" w14:textId="77777777" w:rsidR="009B546A" w:rsidRPr="001B1679" w:rsidRDefault="009B546A" w:rsidP="00C11620">
            <w:pPr>
              <w:pStyle w:val="TAL"/>
              <w:keepNext w:val="0"/>
              <w:rPr>
                <w:sz w:val="16"/>
                <w:szCs w:val="16"/>
              </w:rPr>
            </w:pPr>
            <w:r w:rsidRPr="001B1679">
              <w:rPr>
                <w:sz w:val="16"/>
                <w:szCs w:val="16"/>
              </w:rPr>
              <w:t>SP-230024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FD22DE" w14:textId="77777777" w:rsidR="009B546A" w:rsidRPr="001B1679" w:rsidRDefault="009B546A" w:rsidP="00C11620">
            <w:pPr>
              <w:pStyle w:val="TAL"/>
              <w:keepNext w:val="0"/>
              <w:rPr>
                <w:sz w:val="16"/>
                <w:szCs w:val="16"/>
              </w:rPr>
            </w:pPr>
            <w:r w:rsidRPr="001B1679">
              <w:rPr>
                <w:sz w:val="16"/>
                <w:szCs w:val="16"/>
              </w:rPr>
              <w:t>GSMA PQTN TF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2F4DA1" w14:textId="77777777" w:rsidR="009B546A" w:rsidRPr="001B1679" w:rsidRDefault="009B546A" w:rsidP="00C11620">
            <w:pPr>
              <w:pStyle w:val="TAL"/>
              <w:keepNext w:val="0"/>
              <w:rPr>
                <w:sz w:val="16"/>
                <w:szCs w:val="16"/>
              </w:rPr>
            </w:pPr>
            <w:r w:rsidRPr="001B1679">
              <w:rPr>
                <w:sz w:val="16"/>
                <w:szCs w:val="16"/>
              </w:rPr>
              <w:t>LS from GSMA PQTN TF: LS to inform about the Post Quantum Telco Network Impact Assessment Whitepaper Publication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C1EF0E" w14:textId="77777777" w:rsidR="009B546A" w:rsidRPr="001B1679" w:rsidRDefault="009B546A" w:rsidP="00C11620">
            <w:pPr>
              <w:pStyle w:val="TAL"/>
              <w:keepNext w:val="0"/>
              <w:rPr>
                <w:sz w:val="16"/>
                <w:szCs w:val="16"/>
              </w:rPr>
            </w:pPr>
            <w:r w:rsidRPr="001B1679">
              <w:rPr>
                <w:sz w:val="16"/>
                <w:szCs w:val="16"/>
              </w:rPr>
              <w:t>PQTN_14_Doc_003R01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FCD68F" w14:textId="77777777" w:rsidR="009B546A" w:rsidRPr="001B1679" w:rsidRDefault="009B546A" w:rsidP="00C11620">
            <w:pPr>
              <w:pStyle w:val="TAL"/>
              <w:keepNext w:val="0"/>
              <w:rPr>
                <w:sz w:val="16"/>
                <w:szCs w:val="16"/>
              </w:rPr>
            </w:pPr>
            <w:r w:rsidRPr="001B1679">
              <w:rPr>
                <w:sz w:val="16"/>
                <w:szCs w:val="16"/>
              </w:rPr>
              <w:t>TSG SA, SA WG3, SA WG3-LI, Other External Bodies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C00A22"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1A08D"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893822"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3B544D" w14:textId="77777777" w:rsidR="009B546A" w:rsidRPr="001B1679" w:rsidRDefault="009B546A" w:rsidP="00C11620">
            <w:pPr>
              <w:pStyle w:val="TAL"/>
              <w:keepNext w:val="0"/>
              <w:rPr>
                <w:sz w:val="16"/>
                <w:szCs w:val="16"/>
              </w:rPr>
            </w:pPr>
            <w:r w:rsidRPr="001B1679">
              <w:rPr>
                <w:sz w:val="16"/>
                <w:szCs w:val="16"/>
              </w:rPr>
              <w:t>Noted</w:t>
            </w:r>
          </w:p>
        </w:tc>
      </w:tr>
      <w:tr w:rsidR="009B546A" w14:paraId="4DB08DD0"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D8D1A8" w14:textId="77777777" w:rsidR="009B546A" w:rsidRPr="001B1679" w:rsidRDefault="009B546A" w:rsidP="00C11620">
            <w:pPr>
              <w:pStyle w:val="TAL"/>
              <w:keepNext w:val="0"/>
              <w:rPr>
                <w:sz w:val="16"/>
                <w:szCs w:val="16"/>
              </w:rPr>
            </w:pPr>
            <w:r w:rsidRPr="001B1679">
              <w:rPr>
                <w:sz w:val="16"/>
                <w:szCs w:val="16"/>
              </w:rPr>
              <w:t>SP-230025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F021CD" w14:textId="77777777" w:rsidR="009B546A" w:rsidRPr="001B1679" w:rsidRDefault="009B546A" w:rsidP="00C11620">
            <w:pPr>
              <w:pStyle w:val="TAL"/>
              <w:keepNext w:val="0"/>
              <w:rPr>
                <w:sz w:val="16"/>
                <w:szCs w:val="16"/>
              </w:rPr>
            </w:pPr>
            <w:r w:rsidRPr="001B1679">
              <w:rPr>
                <w:sz w:val="16"/>
                <w:szCs w:val="16"/>
              </w:rPr>
              <w:t>RAN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4D9468" w14:textId="77777777" w:rsidR="009B546A" w:rsidRPr="001B1679" w:rsidRDefault="009B546A" w:rsidP="00C11620">
            <w:pPr>
              <w:pStyle w:val="TAL"/>
              <w:keepNext w:val="0"/>
              <w:rPr>
                <w:sz w:val="16"/>
                <w:szCs w:val="16"/>
              </w:rPr>
            </w:pPr>
            <w:r w:rsidRPr="001B1679">
              <w:rPr>
                <w:sz w:val="16"/>
                <w:szCs w:val="16"/>
              </w:rPr>
              <w:t>LS from RAN WG3: Reply LS on shared NG-U Termination among gNBs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4338F1" w14:textId="77777777" w:rsidR="009B546A" w:rsidRPr="001B1679" w:rsidRDefault="009B546A" w:rsidP="00C11620">
            <w:pPr>
              <w:pStyle w:val="TAL"/>
              <w:keepNext w:val="0"/>
              <w:rPr>
                <w:sz w:val="16"/>
                <w:szCs w:val="16"/>
              </w:rPr>
            </w:pPr>
            <w:r w:rsidRPr="001B1679">
              <w:rPr>
                <w:sz w:val="16"/>
                <w:szCs w:val="16"/>
              </w:rPr>
              <w:t>R3-230824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EC4340" w14:textId="77777777" w:rsidR="009B546A" w:rsidRPr="001B1679" w:rsidRDefault="009B546A" w:rsidP="00C11620">
            <w:pPr>
              <w:pStyle w:val="TAL"/>
              <w:keepNext w:val="0"/>
              <w:rPr>
                <w:sz w:val="16"/>
                <w:szCs w:val="16"/>
              </w:rPr>
            </w:pPr>
            <w:r w:rsidRPr="001B1679">
              <w:rPr>
                <w:sz w:val="16"/>
                <w:szCs w:val="16"/>
              </w:rPr>
              <w:t>SA WG2,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DCD5F3" w14:textId="77777777" w:rsidR="009B546A" w:rsidRPr="001B1679" w:rsidRDefault="009B546A" w:rsidP="00C11620">
            <w:pPr>
              <w:pStyle w:val="TAL"/>
              <w:keepNext w:val="0"/>
              <w:rPr>
                <w:sz w:val="16"/>
                <w:szCs w:val="16"/>
              </w:rPr>
            </w:pPr>
            <w:r w:rsidRPr="001B1679">
              <w:rPr>
                <w:sz w:val="16"/>
                <w:szCs w:val="16"/>
              </w:rPr>
              <w:t>CT WG4,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08B41B"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F227B4"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EA1190" w14:textId="77777777" w:rsidR="009B546A" w:rsidRPr="001B1679" w:rsidRDefault="009B546A" w:rsidP="00C11620">
            <w:pPr>
              <w:pStyle w:val="TAL"/>
              <w:keepNext w:val="0"/>
              <w:rPr>
                <w:sz w:val="16"/>
                <w:szCs w:val="16"/>
              </w:rPr>
            </w:pPr>
            <w:r w:rsidRPr="001B1679">
              <w:rPr>
                <w:sz w:val="16"/>
                <w:szCs w:val="16"/>
              </w:rPr>
              <w:t>Noted</w:t>
            </w:r>
          </w:p>
        </w:tc>
      </w:tr>
      <w:tr w:rsidR="009B546A" w14:paraId="509C7AB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D4FDD" w14:textId="77777777" w:rsidR="009B546A" w:rsidRPr="001B1679" w:rsidRDefault="009B546A" w:rsidP="00C11620">
            <w:pPr>
              <w:pStyle w:val="TAL"/>
              <w:keepNext w:val="0"/>
              <w:rPr>
                <w:sz w:val="16"/>
                <w:szCs w:val="16"/>
              </w:rPr>
            </w:pPr>
            <w:r w:rsidRPr="001B1679">
              <w:rPr>
                <w:sz w:val="16"/>
                <w:szCs w:val="16"/>
              </w:rPr>
              <w:t>SP-230026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2D88F6" w14:textId="77777777" w:rsidR="009B546A" w:rsidRPr="001B1679" w:rsidRDefault="009B546A" w:rsidP="00C11620">
            <w:pPr>
              <w:pStyle w:val="TAL"/>
              <w:keepNext w:val="0"/>
              <w:rPr>
                <w:sz w:val="16"/>
                <w:szCs w:val="16"/>
              </w:rPr>
            </w:pPr>
            <w:r w:rsidRPr="001B1679">
              <w:rPr>
                <w:sz w:val="16"/>
                <w:szCs w:val="16"/>
              </w:rPr>
              <w:t>RAN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EBF745" w14:textId="77777777" w:rsidR="009B546A" w:rsidRPr="001B1679" w:rsidRDefault="009B546A" w:rsidP="00C11620">
            <w:pPr>
              <w:pStyle w:val="TAL"/>
              <w:keepNext w:val="0"/>
              <w:rPr>
                <w:sz w:val="16"/>
                <w:szCs w:val="16"/>
              </w:rPr>
            </w:pPr>
            <w:r w:rsidRPr="001B1679">
              <w:rPr>
                <w:sz w:val="16"/>
                <w:szCs w:val="16"/>
              </w:rPr>
              <w:t>LS from RAN WG3: LS on required normative work for some Rel-18 topics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79EADC" w14:textId="77777777" w:rsidR="009B546A" w:rsidRPr="001B1679" w:rsidRDefault="009B546A" w:rsidP="00C11620">
            <w:pPr>
              <w:pStyle w:val="TAL"/>
              <w:keepNext w:val="0"/>
              <w:rPr>
                <w:sz w:val="16"/>
                <w:szCs w:val="16"/>
              </w:rPr>
            </w:pPr>
            <w:r w:rsidRPr="001B1679">
              <w:rPr>
                <w:sz w:val="16"/>
                <w:szCs w:val="16"/>
              </w:rPr>
              <w:t>R3-230954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33B6C5" w14:textId="77777777" w:rsidR="009B546A" w:rsidRPr="001B1679" w:rsidRDefault="009B546A" w:rsidP="00C11620">
            <w:pPr>
              <w:pStyle w:val="TAL"/>
              <w:keepNext w:val="0"/>
              <w:rPr>
                <w:sz w:val="16"/>
                <w:szCs w:val="16"/>
              </w:rPr>
            </w:pPr>
            <w:r w:rsidRPr="001B1679">
              <w:rPr>
                <w:sz w:val="16"/>
                <w:szCs w:val="16"/>
              </w:rPr>
              <w:t>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F7438F" w14:textId="77777777" w:rsidR="009B546A" w:rsidRPr="001B1679" w:rsidRDefault="009B546A" w:rsidP="00C11620">
            <w:pPr>
              <w:pStyle w:val="TAL"/>
              <w:keepNext w:val="0"/>
              <w:rPr>
                <w:sz w:val="16"/>
                <w:szCs w:val="16"/>
              </w:rPr>
            </w:pPr>
            <w:r w:rsidRPr="001B1679">
              <w:rPr>
                <w:sz w:val="16"/>
                <w:szCs w:val="16"/>
              </w:rPr>
              <w:t>SA WG2,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E7B44B"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FC8654"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B9F944" w14:textId="77777777" w:rsidR="009B546A" w:rsidRPr="001B1679" w:rsidRDefault="009B546A" w:rsidP="00C11620">
            <w:pPr>
              <w:pStyle w:val="TAL"/>
              <w:keepNext w:val="0"/>
              <w:rPr>
                <w:sz w:val="16"/>
                <w:szCs w:val="16"/>
              </w:rPr>
            </w:pPr>
            <w:r w:rsidRPr="001B1679">
              <w:rPr>
                <w:sz w:val="16"/>
                <w:szCs w:val="16"/>
              </w:rPr>
              <w:t>Noted</w:t>
            </w:r>
          </w:p>
        </w:tc>
      </w:tr>
      <w:tr w:rsidR="009B546A" w14:paraId="702D1961"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1DD172" w14:textId="77777777" w:rsidR="009B546A" w:rsidRPr="001B1679" w:rsidRDefault="009B546A" w:rsidP="00C11620">
            <w:pPr>
              <w:pStyle w:val="TAL"/>
              <w:keepNext w:val="0"/>
              <w:rPr>
                <w:sz w:val="16"/>
                <w:szCs w:val="16"/>
              </w:rPr>
            </w:pPr>
            <w:r w:rsidRPr="001B1679">
              <w:rPr>
                <w:sz w:val="16"/>
                <w:szCs w:val="16"/>
              </w:rPr>
              <w:t>SP-230027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F8D701" w14:textId="77777777" w:rsidR="009B546A" w:rsidRPr="001B1679" w:rsidRDefault="009B546A" w:rsidP="00C11620">
            <w:pPr>
              <w:pStyle w:val="TAL"/>
              <w:keepNext w:val="0"/>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5D4456" w14:textId="77777777" w:rsidR="009B546A" w:rsidRPr="001B1679" w:rsidRDefault="009B546A" w:rsidP="00C11620">
            <w:pPr>
              <w:pStyle w:val="TAL"/>
              <w:keepNext w:val="0"/>
              <w:rPr>
                <w:sz w:val="16"/>
                <w:szCs w:val="16"/>
              </w:rPr>
            </w:pPr>
            <w:r w:rsidRPr="001B1679">
              <w:rPr>
                <w:sz w:val="16"/>
                <w:szCs w:val="16"/>
              </w:rPr>
              <w:t>LS from SA WG6: LS reply to TSG SA on LS 5G-ACIA-LS-2022-005 on 5G capabilities exposure for factories of the future – identified gaps from 5G ACIA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13848F" w14:textId="77777777" w:rsidR="009B546A" w:rsidRPr="001B1679" w:rsidRDefault="009B546A" w:rsidP="00C11620">
            <w:pPr>
              <w:pStyle w:val="TAL"/>
              <w:keepNext w:val="0"/>
              <w:rPr>
                <w:sz w:val="16"/>
                <w:szCs w:val="16"/>
              </w:rPr>
            </w:pPr>
            <w:r w:rsidRPr="001B1679">
              <w:rPr>
                <w:sz w:val="16"/>
                <w:szCs w:val="16"/>
              </w:rPr>
              <w:t>S6-231068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D162C0" w14:textId="77777777" w:rsidR="009B546A" w:rsidRPr="001B1679" w:rsidRDefault="009B546A" w:rsidP="00C1162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C642E1" w14:textId="77777777" w:rsidR="009B546A" w:rsidRPr="001B1679" w:rsidRDefault="009B546A" w:rsidP="00C11620">
            <w:pPr>
              <w:pStyle w:val="TAL"/>
              <w:keepNext w:val="0"/>
              <w:rPr>
                <w:sz w:val="16"/>
                <w:szCs w:val="16"/>
              </w:rPr>
            </w:pPr>
            <w:r w:rsidRPr="001B1679">
              <w:rPr>
                <w:sz w:val="16"/>
                <w:szCs w:val="16"/>
              </w:rPr>
              <w:t>SA WG1, SA WG2, SA WG3, SA WG5,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00977D"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C08A07"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7BEC83" w14:textId="77777777" w:rsidR="009B546A" w:rsidRPr="001B1679" w:rsidRDefault="009B546A" w:rsidP="00C11620">
            <w:pPr>
              <w:pStyle w:val="TAL"/>
              <w:keepNext w:val="0"/>
              <w:rPr>
                <w:sz w:val="16"/>
                <w:szCs w:val="16"/>
              </w:rPr>
            </w:pPr>
            <w:r w:rsidRPr="001B1679">
              <w:rPr>
                <w:sz w:val="16"/>
                <w:szCs w:val="16"/>
              </w:rPr>
              <w:t>Noted</w:t>
            </w:r>
          </w:p>
        </w:tc>
      </w:tr>
      <w:tr w:rsidR="009B546A" w14:paraId="070AEB4B"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339C7F" w14:textId="77777777" w:rsidR="009B546A" w:rsidRPr="001B1679" w:rsidRDefault="009B546A" w:rsidP="00C11620">
            <w:pPr>
              <w:pStyle w:val="TAL"/>
              <w:keepNext w:val="0"/>
              <w:rPr>
                <w:sz w:val="16"/>
                <w:szCs w:val="16"/>
              </w:rPr>
            </w:pPr>
            <w:r w:rsidRPr="001B1679">
              <w:rPr>
                <w:sz w:val="16"/>
                <w:szCs w:val="16"/>
              </w:rPr>
              <w:t>SP-230028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076A2A" w14:textId="77777777" w:rsidR="009B546A" w:rsidRPr="001B1679" w:rsidRDefault="009B546A" w:rsidP="00C11620">
            <w:pPr>
              <w:pStyle w:val="TAL"/>
              <w:keepNext w:val="0"/>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807F50" w14:textId="77777777" w:rsidR="009B546A" w:rsidRPr="001B1679" w:rsidRDefault="009B546A" w:rsidP="00C11620">
            <w:pPr>
              <w:pStyle w:val="TAL"/>
              <w:keepNext w:val="0"/>
              <w:rPr>
                <w:sz w:val="16"/>
                <w:szCs w:val="16"/>
              </w:rPr>
            </w:pPr>
            <w:r w:rsidRPr="001B1679">
              <w:rPr>
                <w:sz w:val="16"/>
                <w:szCs w:val="16"/>
              </w:rPr>
              <w:t>LS from SA WG6: LS on SA6 V2X service support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A0E06C" w14:textId="77777777" w:rsidR="009B546A" w:rsidRPr="001B1679" w:rsidRDefault="009B546A" w:rsidP="00C11620">
            <w:pPr>
              <w:pStyle w:val="TAL"/>
              <w:keepNext w:val="0"/>
              <w:rPr>
                <w:sz w:val="16"/>
                <w:szCs w:val="16"/>
              </w:rPr>
            </w:pPr>
            <w:r w:rsidRPr="001B1679">
              <w:rPr>
                <w:sz w:val="16"/>
                <w:szCs w:val="16"/>
              </w:rPr>
              <w:t>S6-231091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CE9090" w14:textId="77777777" w:rsidR="009B546A" w:rsidRPr="001B1679" w:rsidRDefault="009B546A" w:rsidP="00C1162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8CAB6C" w14:textId="77777777" w:rsidR="009B546A" w:rsidRPr="001B1679" w:rsidRDefault="009B546A" w:rsidP="00C11620">
            <w:pPr>
              <w:pStyle w:val="TAL"/>
              <w:keepNext w:val="0"/>
              <w:rPr>
                <w:sz w:val="16"/>
                <w:szCs w:val="16"/>
              </w:rPr>
            </w:pPr>
            <w:r w:rsidRPr="001B1679">
              <w:rPr>
                <w:sz w:val="16"/>
                <w:szCs w:val="16"/>
              </w:rPr>
              <w:t>SA WG1,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99102D"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0E3BD5"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1A17AB" w14:textId="77777777" w:rsidR="009B546A" w:rsidRPr="001B1679" w:rsidRDefault="009B546A" w:rsidP="00C11620">
            <w:pPr>
              <w:pStyle w:val="TAL"/>
              <w:keepNext w:val="0"/>
              <w:rPr>
                <w:sz w:val="16"/>
                <w:szCs w:val="16"/>
              </w:rPr>
            </w:pPr>
            <w:r w:rsidRPr="001B1679">
              <w:rPr>
                <w:sz w:val="16"/>
                <w:szCs w:val="16"/>
              </w:rPr>
              <w:t>Postponed</w:t>
            </w:r>
          </w:p>
        </w:tc>
      </w:tr>
      <w:tr w:rsidR="009B546A" w14:paraId="6C3941D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F14C80" w14:textId="77777777" w:rsidR="009B546A" w:rsidRPr="001B1679" w:rsidRDefault="009B546A" w:rsidP="00C11620">
            <w:pPr>
              <w:pStyle w:val="TAL"/>
              <w:keepNext w:val="0"/>
              <w:rPr>
                <w:sz w:val="16"/>
                <w:szCs w:val="16"/>
              </w:rPr>
            </w:pPr>
            <w:r w:rsidRPr="001B1679">
              <w:rPr>
                <w:sz w:val="16"/>
                <w:szCs w:val="16"/>
              </w:rPr>
              <w:lastRenderedPageBreak/>
              <w:t>SP-230029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10A370" w14:textId="77777777" w:rsidR="009B546A" w:rsidRPr="001B1679" w:rsidRDefault="009B546A" w:rsidP="00C11620">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5AF0D4" w14:textId="77777777" w:rsidR="009B546A" w:rsidRPr="001B1679" w:rsidRDefault="009B546A" w:rsidP="00C11620">
            <w:pPr>
              <w:pStyle w:val="TAL"/>
              <w:keepNext w:val="0"/>
              <w:rPr>
                <w:sz w:val="16"/>
                <w:szCs w:val="16"/>
              </w:rPr>
            </w:pPr>
            <w:r w:rsidRPr="001B1679">
              <w:rPr>
                <w:sz w:val="16"/>
                <w:szCs w:val="16"/>
              </w:rPr>
              <w:t>LS from SA WG5: LS on shared EHE and HR PDU session with SBO in V-PLMN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D5D9A6" w14:textId="77777777" w:rsidR="009B546A" w:rsidRPr="001B1679" w:rsidRDefault="009B546A" w:rsidP="00C11620">
            <w:pPr>
              <w:pStyle w:val="TAL"/>
              <w:keepNext w:val="0"/>
              <w:rPr>
                <w:sz w:val="16"/>
                <w:szCs w:val="16"/>
              </w:rPr>
            </w:pPr>
            <w:r w:rsidRPr="001B1679">
              <w:rPr>
                <w:sz w:val="16"/>
                <w:szCs w:val="16"/>
              </w:rPr>
              <w:t>S5-232734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0B669B" w14:textId="77777777" w:rsidR="009B546A" w:rsidRPr="001B1679" w:rsidRDefault="009B546A" w:rsidP="00C11620">
            <w:pPr>
              <w:pStyle w:val="TAL"/>
              <w:keepNext w:val="0"/>
              <w:rPr>
                <w:sz w:val="16"/>
                <w:szCs w:val="16"/>
              </w:rPr>
            </w:pPr>
            <w:r w:rsidRPr="001B1679">
              <w:rPr>
                <w:sz w:val="16"/>
                <w:szCs w:val="16"/>
              </w:rPr>
              <w:t>GSMA OPG,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6C3613" w14:textId="77777777" w:rsidR="009B546A" w:rsidRPr="001B1679" w:rsidRDefault="009B546A" w:rsidP="00C1162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637B14"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7571A0"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94EC48" w14:textId="77777777" w:rsidR="009B546A" w:rsidRPr="001B1679" w:rsidRDefault="009B546A" w:rsidP="00C11620">
            <w:pPr>
              <w:pStyle w:val="TAL"/>
              <w:keepNext w:val="0"/>
              <w:rPr>
                <w:sz w:val="16"/>
                <w:szCs w:val="16"/>
              </w:rPr>
            </w:pPr>
            <w:r w:rsidRPr="001B1679">
              <w:rPr>
                <w:sz w:val="16"/>
                <w:szCs w:val="16"/>
              </w:rPr>
              <w:t>Noted</w:t>
            </w:r>
          </w:p>
        </w:tc>
      </w:tr>
      <w:tr w:rsidR="009B546A" w14:paraId="6302DCB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A0FF4C" w14:textId="77777777" w:rsidR="009B546A" w:rsidRPr="001B1679" w:rsidRDefault="009B546A" w:rsidP="00C11620">
            <w:pPr>
              <w:pStyle w:val="TAL"/>
              <w:keepNext w:val="0"/>
              <w:rPr>
                <w:sz w:val="16"/>
                <w:szCs w:val="16"/>
              </w:rPr>
            </w:pPr>
            <w:r w:rsidRPr="001B1679">
              <w:rPr>
                <w:sz w:val="16"/>
                <w:szCs w:val="16"/>
              </w:rPr>
              <w:t>SP-230030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6EF295" w14:textId="77777777" w:rsidR="009B546A" w:rsidRPr="001B1679" w:rsidRDefault="009B546A" w:rsidP="00C11620">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5D0E3B" w14:textId="77777777" w:rsidR="009B546A" w:rsidRPr="001B1679" w:rsidRDefault="009B546A" w:rsidP="00C11620">
            <w:pPr>
              <w:pStyle w:val="TAL"/>
              <w:keepNext w:val="0"/>
              <w:rPr>
                <w:sz w:val="16"/>
                <w:szCs w:val="16"/>
              </w:rPr>
            </w:pPr>
            <w:r w:rsidRPr="001B1679">
              <w:rPr>
                <w:sz w:val="16"/>
                <w:szCs w:val="16"/>
              </w:rPr>
              <w:t>LS from SA WG5: Reply LS on customer acceptation of limited QoS degradation to save energy in the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F7A793" w14:textId="77777777" w:rsidR="009B546A" w:rsidRPr="001B1679" w:rsidRDefault="009B546A" w:rsidP="00C11620">
            <w:pPr>
              <w:pStyle w:val="TAL"/>
              <w:keepNext w:val="0"/>
              <w:rPr>
                <w:sz w:val="16"/>
                <w:szCs w:val="16"/>
              </w:rPr>
            </w:pPr>
            <w:r w:rsidRPr="001B1679">
              <w:rPr>
                <w:sz w:val="16"/>
                <w:szCs w:val="16"/>
              </w:rPr>
              <w:t>S5-232757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E4B0CE" w14:textId="77777777" w:rsidR="009B546A" w:rsidRPr="001B1679" w:rsidRDefault="009B546A" w:rsidP="00C11620">
            <w:pPr>
              <w:pStyle w:val="TAL"/>
              <w:keepNext w:val="0"/>
              <w:rPr>
                <w:sz w:val="16"/>
                <w:szCs w:val="16"/>
              </w:rPr>
            </w:pPr>
            <w:r w:rsidRPr="001B1679">
              <w:rPr>
                <w:sz w:val="16"/>
                <w:szCs w:val="16"/>
              </w:rPr>
              <w:t>NGMN GFN, GSMA NG ENSWI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5FB916" w14:textId="77777777" w:rsidR="009B546A" w:rsidRPr="001B1679" w:rsidRDefault="009B546A" w:rsidP="00C1162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4C4A32"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C74BC3"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B24B62" w14:textId="77777777" w:rsidR="009B546A" w:rsidRPr="001B1679" w:rsidRDefault="009B546A" w:rsidP="00C11620">
            <w:pPr>
              <w:pStyle w:val="TAL"/>
              <w:keepNext w:val="0"/>
              <w:rPr>
                <w:sz w:val="16"/>
                <w:szCs w:val="16"/>
              </w:rPr>
            </w:pPr>
            <w:r w:rsidRPr="001B1679">
              <w:rPr>
                <w:sz w:val="16"/>
                <w:szCs w:val="16"/>
              </w:rPr>
              <w:t>Noted</w:t>
            </w:r>
          </w:p>
        </w:tc>
      </w:tr>
      <w:tr w:rsidR="009B546A" w14:paraId="7DEE39E6"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B65AC" w14:textId="77777777" w:rsidR="009B546A" w:rsidRPr="001B1679" w:rsidRDefault="009B546A" w:rsidP="00C11620">
            <w:pPr>
              <w:pStyle w:val="TAL"/>
              <w:keepNext w:val="0"/>
              <w:rPr>
                <w:sz w:val="16"/>
                <w:szCs w:val="16"/>
              </w:rPr>
            </w:pPr>
            <w:r w:rsidRPr="001B1679">
              <w:rPr>
                <w:sz w:val="16"/>
                <w:szCs w:val="16"/>
              </w:rPr>
              <w:t>SP-230265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D872F8" w14:textId="77777777" w:rsidR="009B546A" w:rsidRPr="001B1679" w:rsidRDefault="009B546A" w:rsidP="00C11620">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BF54C1" w14:textId="77777777" w:rsidR="009B546A" w:rsidRPr="001B1679" w:rsidRDefault="009B546A" w:rsidP="00C11620">
            <w:pPr>
              <w:pStyle w:val="TAL"/>
              <w:keepNext w:val="0"/>
              <w:rPr>
                <w:sz w:val="16"/>
                <w:szCs w:val="16"/>
              </w:rPr>
            </w:pPr>
            <w:r w:rsidRPr="001B1679">
              <w:rPr>
                <w:sz w:val="16"/>
                <w:szCs w:val="16"/>
              </w:rPr>
              <w:t>LS from SA WG5: LS on customer acceptance of limited QoS degradation to save energy in the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2366F2" w14:textId="77777777" w:rsidR="009B546A" w:rsidRPr="001B1679" w:rsidRDefault="009B546A" w:rsidP="00C11620">
            <w:pPr>
              <w:pStyle w:val="TAL"/>
              <w:keepNext w:val="0"/>
              <w:rPr>
                <w:sz w:val="16"/>
                <w:szCs w:val="16"/>
              </w:rPr>
            </w:pPr>
            <w:r w:rsidRPr="001B1679">
              <w:rPr>
                <w:sz w:val="16"/>
                <w:szCs w:val="16"/>
              </w:rPr>
              <w:t>S5-232758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31556A" w14:textId="77777777" w:rsidR="009B546A" w:rsidRPr="001B1679" w:rsidRDefault="009B546A" w:rsidP="00C11620">
            <w:pPr>
              <w:pStyle w:val="TAL"/>
              <w:keepNext w:val="0"/>
              <w:rPr>
                <w:sz w:val="16"/>
                <w:szCs w:val="16"/>
              </w:rPr>
            </w:pPr>
            <w:r w:rsidRPr="001B1679">
              <w:rPr>
                <w:sz w:val="16"/>
                <w:szCs w:val="16"/>
              </w:rPr>
              <w:t>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A694F5" w14:textId="77777777" w:rsidR="009B546A" w:rsidRPr="001B1679" w:rsidRDefault="009B546A" w:rsidP="00C11620">
            <w:pPr>
              <w:pStyle w:val="TAL"/>
              <w:keepNext w:val="0"/>
              <w:rPr>
                <w:sz w:val="16"/>
                <w:szCs w:val="16"/>
              </w:rPr>
            </w:pPr>
            <w:r w:rsidRPr="001B1679">
              <w:rPr>
                <w:sz w:val="16"/>
                <w:szCs w:val="16"/>
              </w:rPr>
              <w:t>GSMA ENSWI,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AD3F7C"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697900"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53BFB4" w14:textId="77777777" w:rsidR="009B546A" w:rsidRPr="001B1679" w:rsidRDefault="009B546A" w:rsidP="00C11620">
            <w:pPr>
              <w:pStyle w:val="TAL"/>
              <w:keepNext w:val="0"/>
              <w:rPr>
                <w:sz w:val="16"/>
                <w:szCs w:val="16"/>
              </w:rPr>
            </w:pPr>
            <w:r w:rsidRPr="001B1679">
              <w:rPr>
                <w:sz w:val="16"/>
                <w:szCs w:val="16"/>
              </w:rPr>
              <w:t>Noted</w:t>
            </w:r>
          </w:p>
        </w:tc>
      </w:tr>
      <w:tr w:rsidR="009B546A" w14:paraId="6270BC0A"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3020C5" w14:textId="77777777" w:rsidR="009B546A" w:rsidRPr="001B1679" w:rsidRDefault="009B546A" w:rsidP="00C11620">
            <w:pPr>
              <w:pStyle w:val="TAL"/>
              <w:keepNext w:val="0"/>
              <w:rPr>
                <w:sz w:val="16"/>
                <w:szCs w:val="16"/>
              </w:rPr>
            </w:pPr>
            <w:r w:rsidRPr="001B1679">
              <w:rPr>
                <w:sz w:val="16"/>
                <w:szCs w:val="16"/>
              </w:rPr>
              <w:t>SP-230266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65F4EA" w14:textId="77777777" w:rsidR="009B546A" w:rsidRPr="001B1679" w:rsidRDefault="009B546A" w:rsidP="00C11620">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719C8E" w14:textId="77777777" w:rsidR="009B546A" w:rsidRPr="001B1679" w:rsidRDefault="009B546A" w:rsidP="00C11620">
            <w:pPr>
              <w:pStyle w:val="TAL"/>
              <w:keepNext w:val="0"/>
              <w:rPr>
                <w:sz w:val="16"/>
                <w:szCs w:val="16"/>
              </w:rPr>
            </w:pPr>
            <w:r w:rsidRPr="001B1679">
              <w:rPr>
                <w:sz w:val="16"/>
                <w:szCs w:val="16"/>
              </w:rPr>
              <w:t>LS from SA WG5: Reply LS on UE to application server latency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8FF4D6" w14:textId="77777777" w:rsidR="009B546A" w:rsidRPr="001B1679" w:rsidRDefault="009B546A" w:rsidP="00C11620">
            <w:pPr>
              <w:pStyle w:val="TAL"/>
              <w:keepNext w:val="0"/>
              <w:rPr>
                <w:sz w:val="16"/>
                <w:szCs w:val="16"/>
              </w:rPr>
            </w:pPr>
            <w:r w:rsidRPr="001B1679">
              <w:rPr>
                <w:sz w:val="16"/>
                <w:szCs w:val="16"/>
              </w:rPr>
              <w:t>S5-232759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B09C52" w14:textId="77777777" w:rsidR="009B546A" w:rsidRPr="001B1679" w:rsidRDefault="009B546A" w:rsidP="00C11620">
            <w:pPr>
              <w:pStyle w:val="TAL"/>
              <w:keepNext w:val="0"/>
              <w:rPr>
                <w:sz w:val="16"/>
                <w:szCs w:val="16"/>
              </w:rPr>
            </w:pPr>
            <w:r w:rsidRPr="001B1679">
              <w:rPr>
                <w:sz w:val="16"/>
                <w:szCs w:val="16"/>
              </w:rPr>
              <w:t>GSMA OPG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69C2D1" w14:textId="77777777" w:rsidR="009B546A" w:rsidRPr="001B1679" w:rsidRDefault="009B546A" w:rsidP="00C11620">
            <w:pPr>
              <w:pStyle w:val="TAL"/>
              <w:keepNext w:val="0"/>
              <w:rPr>
                <w:sz w:val="16"/>
                <w:szCs w:val="16"/>
              </w:rPr>
            </w:pPr>
            <w:r w:rsidRPr="001B1679">
              <w:rPr>
                <w:sz w:val="16"/>
                <w:szCs w:val="16"/>
              </w:rPr>
              <w:t>GSMA ENSWI, SA WG6,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639B46"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48B3FB"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2D7F12" w14:textId="77777777" w:rsidR="009B546A" w:rsidRPr="001B1679" w:rsidRDefault="009B546A" w:rsidP="00C11620">
            <w:pPr>
              <w:pStyle w:val="TAL"/>
              <w:keepNext w:val="0"/>
              <w:rPr>
                <w:sz w:val="16"/>
                <w:szCs w:val="16"/>
              </w:rPr>
            </w:pPr>
            <w:r w:rsidRPr="001B1679">
              <w:rPr>
                <w:sz w:val="16"/>
                <w:szCs w:val="16"/>
              </w:rPr>
              <w:t>Noted</w:t>
            </w:r>
          </w:p>
        </w:tc>
      </w:tr>
      <w:tr w:rsidR="009B546A" w14:paraId="0E8CBAB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EAB80F" w14:textId="77777777" w:rsidR="009B546A" w:rsidRPr="001B1679" w:rsidRDefault="009B546A" w:rsidP="00C11620">
            <w:pPr>
              <w:pStyle w:val="TAL"/>
              <w:keepNext w:val="0"/>
              <w:rPr>
                <w:sz w:val="16"/>
                <w:szCs w:val="16"/>
              </w:rPr>
            </w:pPr>
            <w:r w:rsidRPr="001B1679">
              <w:rPr>
                <w:sz w:val="16"/>
                <w:szCs w:val="16"/>
              </w:rPr>
              <w:t>SP-230267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A3C48E" w14:textId="77777777" w:rsidR="009B546A" w:rsidRPr="001B1679" w:rsidRDefault="009B546A" w:rsidP="00C11620">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B862C4" w14:textId="77777777" w:rsidR="009B546A" w:rsidRPr="001B1679" w:rsidRDefault="009B546A" w:rsidP="00C11620">
            <w:pPr>
              <w:pStyle w:val="TAL"/>
              <w:keepNext w:val="0"/>
              <w:rPr>
                <w:sz w:val="16"/>
                <w:szCs w:val="16"/>
              </w:rPr>
            </w:pPr>
            <w:r w:rsidRPr="001B1679">
              <w:rPr>
                <w:sz w:val="16"/>
                <w:szCs w:val="16"/>
              </w:rPr>
              <w:t>LS from SA WG5: LS reply to GSMA on E2E Network Slicing Requirements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B1B13F" w14:textId="77777777" w:rsidR="009B546A" w:rsidRPr="001B1679" w:rsidRDefault="009B546A" w:rsidP="00C11620">
            <w:pPr>
              <w:pStyle w:val="TAL"/>
              <w:keepNext w:val="0"/>
              <w:rPr>
                <w:sz w:val="16"/>
                <w:szCs w:val="16"/>
              </w:rPr>
            </w:pPr>
            <w:r w:rsidRPr="001B1679">
              <w:rPr>
                <w:sz w:val="16"/>
                <w:szCs w:val="16"/>
              </w:rPr>
              <w:t>S5-232768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E9B8FE" w14:textId="77777777" w:rsidR="009B546A" w:rsidRPr="001B1679" w:rsidRDefault="009B546A" w:rsidP="00C11620">
            <w:pPr>
              <w:pStyle w:val="TAL"/>
              <w:keepNext w:val="0"/>
              <w:rPr>
                <w:sz w:val="16"/>
                <w:szCs w:val="16"/>
              </w:rPr>
            </w:pPr>
            <w:r w:rsidRPr="001B1679">
              <w:rPr>
                <w:sz w:val="16"/>
                <w:szCs w:val="16"/>
              </w:rPr>
              <w:t>GSMA NG ENSWI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6AD2D3"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26A75D"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F9C43"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4A96EB" w14:textId="77777777" w:rsidR="009B546A" w:rsidRPr="001B1679" w:rsidRDefault="009B546A" w:rsidP="00C11620">
            <w:pPr>
              <w:pStyle w:val="TAL"/>
              <w:keepNext w:val="0"/>
              <w:rPr>
                <w:sz w:val="16"/>
                <w:szCs w:val="16"/>
              </w:rPr>
            </w:pPr>
            <w:r w:rsidRPr="001B1679">
              <w:rPr>
                <w:sz w:val="16"/>
                <w:szCs w:val="16"/>
              </w:rPr>
              <w:t>Noted</w:t>
            </w:r>
          </w:p>
        </w:tc>
      </w:tr>
      <w:tr w:rsidR="009B546A" w14:paraId="606BEAF5"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E4F127" w14:textId="77777777" w:rsidR="009B546A" w:rsidRPr="001B1679" w:rsidRDefault="009B546A" w:rsidP="00C11620">
            <w:pPr>
              <w:pStyle w:val="TAL"/>
              <w:keepNext w:val="0"/>
              <w:rPr>
                <w:sz w:val="16"/>
                <w:szCs w:val="16"/>
              </w:rPr>
            </w:pPr>
            <w:r w:rsidRPr="001B1679">
              <w:rPr>
                <w:sz w:val="16"/>
                <w:szCs w:val="16"/>
              </w:rPr>
              <w:t>SP-230268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042EC0" w14:textId="77777777" w:rsidR="009B546A" w:rsidRPr="001B1679" w:rsidRDefault="009B546A" w:rsidP="00C11620">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823D75" w14:textId="77777777" w:rsidR="009B546A" w:rsidRPr="001B1679" w:rsidRDefault="009B546A" w:rsidP="00C11620">
            <w:pPr>
              <w:pStyle w:val="TAL"/>
              <w:keepNext w:val="0"/>
              <w:rPr>
                <w:sz w:val="16"/>
                <w:szCs w:val="16"/>
              </w:rPr>
            </w:pPr>
            <w:r w:rsidRPr="001B1679">
              <w:rPr>
                <w:sz w:val="16"/>
                <w:szCs w:val="16"/>
              </w:rPr>
              <w:t>LS from SA WG5: LS on 3GPP work on Energy Efficiency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7CBD2C" w14:textId="77777777" w:rsidR="009B546A" w:rsidRPr="001B1679" w:rsidRDefault="009B546A" w:rsidP="00C11620">
            <w:pPr>
              <w:pStyle w:val="TAL"/>
              <w:keepNext w:val="0"/>
              <w:rPr>
                <w:sz w:val="16"/>
                <w:szCs w:val="16"/>
              </w:rPr>
            </w:pPr>
            <w:r w:rsidRPr="001B1679">
              <w:rPr>
                <w:sz w:val="16"/>
                <w:szCs w:val="16"/>
              </w:rPr>
              <w:t>S5-232903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720AA3" w14:textId="77777777" w:rsidR="009B546A" w:rsidRPr="001B1679" w:rsidRDefault="009B546A" w:rsidP="00C11620">
            <w:pPr>
              <w:pStyle w:val="TAL"/>
              <w:keepNext w:val="0"/>
              <w:rPr>
                <w:sz w:val="16"/>
                <w:szCs w:val="16"/>
              </w:rPr>
            </w:pPr>
            <w:r w:rsidRPr="001B1679">
              <w:rPr>
                <w:sz w:val="16"/>
                <w:szCs w:val="16"/>
              </w:rPr>
              <w:t>TSG SA, TSG RAN,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0EFE43" w14:textId="77777777" w:rsidR="009B546A" w:rsidRPr="001B1679" w:rsidRDefault="009B546A" w:rsidP="00C11620">
            <w:pPr>
              <w:pStyle w:val="TAL"/>
              <w:keepNext w:val="0"/>
              <w:rPr>
                <w:sz w:val="16"/>
                <w:szCs w:val="16"/>
              </w:rPr>
            </w:pPr>
            <w:r w:rsidRPr="001B1679">
              <w:rPr>
                <w:sz w:val="16"/>
                <w:szCs w:val="16"/>
              </w:rPr>
              <w:t>SA WG1, SA WG2, SA WG3, SA WG4, SA WG6, RAN WG1, RAN WG2, RAN WG3, RAN WG4, CT WG1, CT WG3,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3D0B50" w14:textId="77777777" w:rsidR="009B546A" w:rsidRPr="001B1679" w:rsidRDefault="009B546A" w:rsidP="00C11620">
            <w:pPr>
              <w:pStyle w:val="TAL"/>
              <w:keepNext w:val="0"/>
              <w:rPr>
                <w:sz w:val="16"/>
                <w:szCs w:val="16"/>
              </w:rPr>
            </w:pPr>
            <w:r w:rsidRPr="001B1679">
              <w:rPr>
                <w:sz w:val="16"/>
                <w:szCs w:val="16"/>
              </w:rPr>
              <w:t>S5-231149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E7ADAA"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FE360A" w14:textId="77777777" w:rsidR="009B546A" w:rsidRPr="001B1679" w:rsidRDefault="009B546A" w:rsidP="00C11620">
            <w:pPr>
              <w:pStyle w:val="TAL"/>
              <w:keepNext w:val="0"/>
              <w:rPr>
                <w:sz w:val="16"/>
                <w:szCs w:val="16"/>
              </w:rPr>
            </w:pPr>
            <w:r w:rsidRPr="001B1679">
              <w:rPr>
                <w:sz w:val="16"/>
                <w:szCs w:val="16"/>
              </w:rPr>
              <w:t>Noted</w:t>
            </w:r>
          </w:p>
        </w:tc>
      </w:tr>
      <w:tr w:rsidR="009B546A" w14:paraId="4B3FE61B"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21A43A" w14:textId="77777777" w:rsidR="009B546A" w:rsidRPr="001B1679" w:rsidRDefault="009B546A" w:rsidP="00C11620">
            <w:pPr>
              <w:pStyle w:val="TAL"/>
              <w:keepNext w:val="0"/>
              <w:rPr>
                <w:sz w:val="16"/>
                <w:szCs w:val="16"/>
              </w:rPr>
            </w:pPr>
            <w:r w:rsidRPr="001B1679">
              <w:rPr>
                <w:sz w:val="16"/>
                <w:szCs w:val="16"/>
              </w:rPr>
              <w:t>SP-230269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A61C23" w14:textId="77777777" w:rsidR="009B546A" w:rsidRPr="001B1679" w:rsidRDefault="009B546A" w:rsidP="00C11620">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92471B" w14:textId="77777777" w:rsidR="009B546A" w:rsidRPr="001B1679" w:rsidRDefault="009B546A" w:rsidP="00C11620">
            <w:pPr>
              <w:pStyle w:val="TAL"/>
              <w:keepNext w:val="0"/>
              <w:rPr>
                <w:sz w:val="16"/>
                <w:szCs w:val="16"/>
              </w:rPr>
            </w:pPr>
            <w:r w:rsidRPr="001B1679">
              <w:rPr>
                <w:sz w:val="16"/>
                <w:szCs w:val="16"/>
              </w:rPr>
              <w:t>LS from SA WG5: LS reply to Reply LS on Network federation interface for Telco edge consideration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BE88DC" w14:textId="77777777" w:rsidR="009B546A" w:rsidRPr="001B1679" w:rsidRDefault="009B546A" w:rsidP="00C11620">
            <w:pPr>
              <w:pStyle w:val="TAL"/>
              <w:keepNext w:val="0"/>
              <w:rPr>
                <w:sz w:val="16"/>
                <w:szCs w:val="16"/>
              </w:rPr>
            </w:pPr>
            <w:r w:rsidRPr="001B1679">
              <w:rPr>
                <w:sz w:val="16"/>
                <w:szCs w:val="16"/>
              </w:rPr>
              <w:t>S5-233146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9546A7" w14:textId="77777777" w:rsidR="009B546A" w:rsidRPr="001B1679" w:rsidRDefault="009B546A" w:rsidP="00C11620">
            <w:pPr>
              <w:pStyle w:val="TAL"/>
              <w:keepNext w:val="0"/>
              <w:rPr>
                <w:sz w:val="16"/>
                <w:szCs w:val="16"/>
              </w:rPr>
            </w:pPr>
            <w:r w:rsidRPr="001B1679">
              <w:rPr>
                <w:sz w:val="16"/>
                <w:szCs w:val="16"/>
              </w:rPr>
              <w:t>SA WG3,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C42959" w14:textId="77777777" w:rsidR="009B546A" w:rsidRPr="001B1679" w:rsidRDefault="009B546A" w:rsidP="00C11620">
            <w:pPr>
              <w:pStyle w:val="TAL"/>
              <w:keepNext w:val="0"/>
              <w:rPr>
                <w:sz w:val="16"/>
                <w:szCs w:val="16"/>
              </w:rPr>
            </w:pPr>
            <w:r w:rsidRPr="001B1679">
              <w:rPr>
                <w:sz w:val="16"/>
                <w:szCs w:val="16"/>
              </w:rPr>
              <w:t>SA WG2,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72E30B"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7D012D"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A30692" w14:textId="77777777" w:rsidR="009B546A" w:rsidRPr="001B1679" w:rsidRDefault="009B546A" w:rsidP="00C11620">
            <w:pPr>
              <w:pStyle w:val="TAL"/>
              <w:keepNext w:val="0"/>
              <w:rPr>
                <w:sz w:val="16"/>
                <w:szCs w:val="16"/>
              </w:rPr>
            </w:pPr>
            <w:r w:rsidRPr="001B1679">
              <w:rPr>
                <w:sz w:val="16"/>
                <w:szCs w:val="16"/>
              </w:rPr>
              <w:t>Noted</w:t>
            </w:r>
          </w:p>
        </w:tc>
      </w:tr>
      <w:tr w:rsidR="009B546A" w14:paraId="5CB45C43"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6B7631" w14:textId="77777777" w:rsidR="009B546A" w:rsidRPr="001B1679" w:rsidRDefault="009B546A" w:rsidP="00C11620">
            <w:pPr>
              <w:pStyle w:val="TAL"/>
              <w:keepNext w:val="0"/>
              <w:rPr>
                <w:sz w:val="16"/>
                <w:szCs w:val="16"/>
              </w:rPr>
            </w:pPr>
            <w:r w:rsidRPr="001B1679">
              <w:rPr>
                <w:sz w:val="16"/>
                <w:szCs w:val="16"/>
              </w:rPr>
              <w:t>SP-230270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A23494" w14:textId="77777777" w:rsidR="009B546A" w:rsidRPr="001B1679" w:rsidRDefault="009B546A" w:rsidP="00C11620">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C7F87E" w14:textId="77777777" w:rsidR="009B546A" w:rsidRPr="001B1679" w:rsidRDefault="009B546A" w:rsidP="00C11620">
            <w:pPr>
              <w:pStyle w:val="TAL"/>
              <w:keepNext w:val="0"/>
              <w:rPr>
                <w:sz w:val="16"/>
                <w:szCs w:val="16"/>
              </w:rPr>
            </w:pPr>
            <w:r w:rsidRPr="001B1679">
              <w:rPr>
                <w:sz w:val="16"/>
                <w:szCs w:val="16"/>
              </w:rPr>
              <w:t>LS from SA WG5: LS reply to Reply LS ccSA5 on Network federation interface for Telco edge consideration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94D4BC" w14:textId="77777777" w:rsidR="009B546A" w:rsidRPr="001B1679" w:rsidRDefault="009B546A" w:rsidP="00C11620">
            <w:pPr>
              <w:pStyle w:val="TAL"/>
              <w:keepNext w:val="0"/>
              <w:rPr>
                <w:sz w:val="16"/>
                <w:szCs w:val="16"/>
              </w:rPr>
            </w:pPr>
            <w:r w:rsidRPr="001B1679">
              <w:rPr>
                <w:sz w:val="16"/>
                <w:szCs w:val="16"/>
              </w:rPr>
              <w:t>S5-233147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B21DC4" w14:textId="77777777" w:rsidR="009B546A" w:rsidRPr="001B1679" w:rsidRDefault="009B546A" w:rsidP="00C1162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2CD093" w14:textId="77777777" w:rsidR="009B546A" w:rsidRPr="001B1679" w:rsidRDefault="009B546A" w:rsidP="00C11620">
            <w:pPr>
              <w:pStyle w:val="TAL"/>
              <w:keepNext w:val="0"/>
              <w:rPr>
                <w:sz w:val="16"/>
                <w:szCs w:val="16"/>
              </w:rPr>
            </w:pPr>
            <w:r w:rsidRPr="001B1679">
              <w:rPr>
                <w:sz w:val="16"/>
                <w:szCs w:val="16"/>
              </w:rPr>
              <w:t>SA WG2,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4A9894"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CC454C"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8B6526" w14:textId="77777777" w:rsidR="009B546A" w:rsidRPr="001B1679" w:rsidRDefault="009B546A" w:rsidP="00C11620">
            <w:pPr>
              <w:pStyle w:val="TAL"/>
              <w:keepNext w:val="0"/>
              <w:rPr>
                <w:sz w:val="16"/>
                <w:szCs w:val="16"/>
              </w:rPr>
            </w:pPr>
            <w:r w:rsidRPr="001B1679">
              <w:rPr>
                <w:sz w:val="16"/>
                <w:szCs w:val="16"/>
              </w:rPr>
              <w:t>Postponed</w:t>
            </w:r>
          </w:p>
        </w:tc>
      </w:tr>
      <w:tr w:rsidR="009B546A" w14:paraId="2AAE0EBC"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44611E" w14:textId="77777777" w:rsidR="009B546A" w:rsidRPr="001B1679" w:rsidRDefault="009B546A" w:rsidP="00C11620">
            <w:pPr>
              <w:pStyle w:val="TAL"/>
              <w:keepNext w:val="0"/>
              <w:rPr>
                <w:sz w:val="16"/>
                <w:szCs w:val="16"/>
              </w:rPr>
            </w:pPr>
            <w:r w:rsidRPr="001B1679">
              <w:rPr>
                <w:sz w:val="16"/>
                <w:szCs w:val="16"/>
              </w:rPr>
              <w:t>SP-230349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4E6927" w14:textId="77777777" w:rsidR="009B546A" w:rsidRPr="001B1679" w:rsidRDefault="009B546A" w:rsidP="00C11620">
            <w:pPr>
              <w:pStyle w:val="TAL"/>
              <w:keepNext w:val="0"/>
              <w:rPr>
                <w:sz w:val="16"/>
                <w:szCs w:val="16"/>
              </w:rPr>
            </w:pPr>
            <w:r w:rsidRPr="001B1679">
              <w:rPr>
                <w:sz w:val="16"/>
                <w:szCs w:val="16"/>
              </w:rPr>
              <w:t>GSMA NRG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24F249" w14:textId="77777777" w:rsidR="009B546A" w:rsidRPr="001B1679" w:rsidRDefault="009B546A" w:rsidP="00C11620">
            <w:pPr>
              <w:pStyle w:val="TAL"/>
              <w:keepNext w:val="0"/>
              <w:rPr>
                <w:sz w:val="16"/>
                <w:szCs w:val="16"/>
              </w:rPr>
            </w:pPr>
            <w:r w:rsidRPr="001B1679">
              <w:rPr>
                <w:sz w:val="16"/>
                <w:szCs w:val="16"/>
              </w:rPr>
              <w:t>LS from GSMA NRG: LS to SA WG3-LI on Volte roaming lawful interception - limitation to provide caller identify if caller activates OIR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6F8A67" w14:textId="77777777" w:rsidR="009B546A" w:rsidRPr="001B1679" w:rsidRDefault="009B546A" w:rsidP="00C11620">
            <w:pPr>
              <w:pStyle w:val="TAL"/>
              <w:keepNext w:val="0"/>
              <w:rPr>
                <w:sz w:val="16"/>
                <w:szCs w:val="16"/>
              </w:rPr>
            </w:pPr>
            <w:r w:rsidRPr="001B1679">
              <w:rPr>
                <w:sz w:val="16"/>
                <w:szCs w:val="16"/>
              </w:rPr>
              <w:t>NRG 016_208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1D4785" w14:textId="77777777" w:rsidR="009B546A" w:rsidRPr="001B1679" w:rsidRDefault="009B546A" w:rsidP="00C11620">
            <w:pPr>
              <w:pStyle w:val="TAL"/>
              <w:keepNext w:val="0"/>
              <w:rPr>
                <w:sz w:val="16"/>
                <w:szCs w:val="16"/>
              </w:rPr>
            </w:pPr>
            <w:r w:rsidRPr="001B1679">
              <w:rPr>
                <w:sz w:val="16"/>
                <w:szCs w:val="16"/>
              </w:rPr>
              <w:t>SA WG3-LI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4D7256" w14:textId="77777777" w:rsidR="009B546A" w:rsidRPr="001B1679" w:rsidRDefault="009B546A" w:rsidP="00C11620">
            <w:pPr>
              <w:pStyle w:val="TAL"/>
              <w:keepNext w:val="0"/>
              <w:rPr>
                <w:sz w:val="16"/>
                <w:szCs w:val="16"/>
              </w:rPr>
            </w:pPr>
            <w:r w:rsidRPr="001B1679">
              <w:rPr>
                <w:sz w:val="16"/>
                <w:szCs w:val="16"/>
              </w:rPr>
              <w:t>TSG SA, SA WG3,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282FDA"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C0732B"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0F2292" w14:textId="77777777" w:rsidR="009B546A" w:rsidRPr="001B1679" w:rsidRDefault="009B546A" w:rsidP="00C11620">
            <w:pPr>
              <w:pStyle w:val="TAL"/>
              <w:keepNext w:val="0"/>
              <w:rPr>
                <w:sz w:val="16"/>
                <w:szCs w:val="16"/>
              </w:rPr>
            </w:pPr>
            <w:r w:rsidRPr="001B1679">
              <w:rPr>
                <w:sz w:val="16"/>
                <w:szCs w:val="16"/>
              </w:rPr>
              <w:t>Noted</w:t>
            </w:r>
          </w:p>
        </w:tc>
      </w:tr>
      <w:tr w:rsidR="009B546A" w14:paraId="1510988B"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781803" w14:textId="77777777" w:rsidR="009B546A" w:rsidRPr="001B1679" w:rsidRDefault="009B546A" w:rsidP="00C11620">
            <w:pPr>
              <w:pStyle w:val="TAL"/>
              <w:keepNext w:val="0"/>
              <w:rPr>
                <w:sz w:val="16"/>
                <w:szCs w:val="16"/>
              </w:rPr>
            </w:pPr>
            <w:r w:rsidRPr="001B1679">
              <w:rPr>
                <w:sz w:val="16"/>
                <w:szCs w:val="16"/>
              </w:rPr>
              <w:t>SP-230350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3E2381" w14:textId="77777777" w:rsidR="009B546A" w:rsidRPr="001B1679" w:rsidRDefault="009B546A" w:rsidP="00C11620">
            <w:pPr>
              <w:pStyle w:val="TAL"/>
              <w:keepNext w:val="0"/>
              <w:rPr>
                <w:sz w:val="16"/>
                <w:szCs w:val="16"/>
              </w:rPr>
            </w:pPr>
            <w:r w:rsidRPr="001B1679">
              <w:rPr>
                <w:sz w:val="16"/>
                <w:szCs w:val="16"/>
              </w:rPr>
              <w:t>GSMA 5GMRR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E4BB71" w14:textId="77777777" w:rsidR="009B546A" w:rsidRPr="001B1679" w:rsidRDefault="009B546A" w:rsidP="00C11620">
            <w:pPr>
              <w:pStyle w:val="TAL"/>
              <w:keepNext w:val="0"/>
              <w:rPr>
                <w:sz w:val="16"/>
                <w:szCs w:val="16"/>
              </w:rPr>
            </w:pPr>
            <w:r w:rsidRPr="001B1679">
              <w:rPr>
                <w:sz w:val="16"/>
                <w:szCs w:val="16"/>
              </w:rPr>
              <w:t>LS from GSMA 5GMRR: LS to 3GPP (SA, SA1, SA2, SA3, CT4) on GSMA requirements regarding intermediaries in the roaming ecosystem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F7C502" w14:textId="77777777" w:rsidR="009B546A" w:rsidRPr="001B1679" w:rsidRDefault="009B546A" w:rsidP="00C11620">
            <w:pPr>
              <w:pStyle w:val="TAL"/>
              <w:keepNext w:val="0"/>
              <w:rPr>
                <w:sz w:val="16"/>
                <w:szCs w:val="16"/>
              </w:rPr>
            </w:pPr>
            <w:r w:rsidRPr="001B1679">
              <w:rPr>
                <w:sz w:val="16"/>
                <w:szCs w:val="16"/>
              </w:rPr>
              <w:t>5GMRR Doc 41_37r2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4D80DE" w14:textId="77777777" w:rsidR="009B546A" w:rsidRPr="001B1679" w:rsidRDefault="009B546A" w:rsidP="00C11620">
            <w:pPr>
              <w:pStyle w:val="TAL"/>
              <w:keepNext w:val="0"/>
              <w:rPr>
                <w:sz w:val="16"/>
                <w:szCs w:val="16"/>
              </w:rPr>
            </w:pPr>
            <w:r w:rsidRPr="001B1679">
              <w:rPr>
                <w:sz w:val="16"/>
                <w:szCs w:val="16"/>
              </w:rPr>
              <w:t>TSG SA, SA WG1, SA WG2,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55A5C2" w14:textId="77777777" w:rsidR="009B546A" w:rsidRPr="001B1679" w:rsidRDefault="009B546A" w:rsidP="00C11620">
            <w:pPr>
              <w:pStyle w:val="TAL"/>
              <w:keepNext w:val="0"/>
              <w:rPr>
                <w:sz w:val="16"/>
                <w:szCs w:val="16"/>
              </w:rPr>
            </w:pPr>
            <w:r w:rsidRPr="001B1679">
              <w:rPr>
                <w:sz w:val="16"/>
                <w:szCs w:val="16"/>
              </w:rPr>
              <w:t>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C4C68B"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1656A"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9C5FB7" w14:textId="77777777" w:rsidR="009B546A" w:rsidRPr="001B1679" w:rsidRDefault="009B546A" w:rsidP="00C11620">
            <w:pPr>
              <w:pStyle w:val="TAL"/>
              <w:keepNext w:val="0"/>
              <w:rPr>
                <w:sz w:val="16"/>
                <w:szCs w:val="16"/>
              </w:rPr>
            </w:pPr>
            <w:r w:rsidRPr="001B1679">
              <w:rPr>
                <w:sz w:val="16"/>
                <w:szCs w:val="16"/>
              </w:rPr>
              <w:t>Postponed</w:t>
            </w:r>
          </w:p>
        </w:tc>
      </w:tr>
      <w:tr w:rsidR="009B546A" w14:paraId="66BB5C78"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B8D4A7" w14:textId="77777777" w:rsidR="009B546A" w:rsidRPr="001B1679" w:rsidRDefault="009B546A" w:rsidP="00C11620">
            <w:pPr>
              <w:pStyle w:val="TAL"/>
              <w:keepNext w:val="0"/>
              <w:rPr>
                <w:sz w:val="16"/>
                <w:szCs w:val="16"/>
              </w:rPr>
            </w:pPr>
            <w:r w:rsidRPr="001B1679">
              <w:rPr>
                <w:sz w:val="16"/>
                <w:szCs w:val="16"/>
              </w:rPr>
              <w:lastRenderedPageBreak/>
              <w:t>SP-230351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C2E170" w14:textId="77777777" w:rsidR="009B546A" w:rsidRPr="001B1679" w:rsidRDefault="009B546A" w:rsidP="00C11620">
            <w:pPr>
              <w:pStyle w:val="TAL"/>
              <w:keepNext w:val="0"/>
              <w:rPr>
                <w:sz w:val="16"/>
                <w:szCs w:val="16"/>
              </w:rPr>
            </w:pPr>
            <w:r w:rsidRPr="001B1679">
              <w:rPr>
                <w:sz w:val="16"/>
                <w:szCs w:val="16"/>
              </w:rPr>
              <w:t>GSMA 5GMRR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4F4633" w14:textId="77777777" w:rsidR="009B546A" w:rsidRPr="001B1679" w:rsidRDefault="009B546A" w:rsidP="00C11620">
            <w:pPr>
              <w:pStyle w:val="TAL"/>
              <w:keepNext w:val="0"/>
              <w:rPr>
                <w:sz w:val="16"/>
                <w:szCs w:val="16"/>
              </w:rPr>
            </w:pPr>
            <w:r w:rsidRPr="001B1679">
              <w:rPr>
                <w:sz w:val="16"/>
                <w:szCs w:val="16"/>
              </w:rPr>
              <w:t>LS from GSMA 5GMRR: LS to 3GPP on IPX Requirements for 5GS Roaming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44FB6D" w14:textId="77777777" w:rsidR="009B546A" w:rsidRPr="001B1679" w:rsidRDefault="009B546A" w:rsidP="00C11620">
            <w:pPr>
              <w:pStyle w:val="TAL"/>
              <w:keepNext w:val="0"/>
              <w:rPr>
                <w:sz w:val="16"/>
                <w:szCs w:val="16"/>
              </w:rPr>
            </w:pPr>
            <w:r w:rsidRPr="001B1679">
              <w:rPr>
                <w:sz w:val="16"/>
                <w:szCs w:val="16"/>
              </w:rPr>
              <w:t>5GMRR Doc 41_38r2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6E69D4" w14:textId="77777777" w:rsidR="009B546A" w:rsidRPr="001B1679" w:rsidRDefault="009B546A" w:rsidP="00C11620">
            <w:pPr>
              <w:pStyle w:val="TAL"/>
              <w:keepNext w:val="0"/>
              <w:rPr>
                <w:sz w:val="16"/>
                <w:szCs w:val="16"/>
              </w:rPr>
            </w:pPr>
            <w:r w:rsidRPr="001B1679">
              <w:rPr>
                <w:sz w:val="16"/>
                <w:szCs w:val="16"/>
              </w:rPr>
              <w:t>SA WG1, SA WG2,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DEACB3" w14:textId="77777777" w:rsidR="009B546A" w:rsidRPr="001B1679" w:rsidRDefault="009B546A" w:rsidP="00C11620">
            <w:pPr>
              <w:pStyle w:val="TAL"/>
              <w:keepNext w:val="0"/>
              <w:rPr>
                <w:sz w:val="16"/>
                <w:szCs w:val="16"/>
              </w:rPr>
            </w:pPr>
            <w:r w:rsidRPr="001B1679">
              <w:rPr>
                <w:sz w:val="16"/>
                <w:szCs w:val="16"/>
              </w:rPr>
              <w:t>TSG SA,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944232"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BC329C"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EE583A" w14:textId="77777777" w:rsidR="009B546A" w:rsidRPr="001B1679" w:rsidRDefault="009B546A" w:rsidP="00C11620">
            <w:pPr>
              <w:pStyle w:val="TAL"/>
              <w:keepNext w:val="0"/>
              <w:rPr>
                <w:sz w:val="16"/>
                <w:szCs w:val="16"/>
              </w:rPr>
            </w:pPr>
            <w:r w:rsidRPr="001B1679">
              <w:rPr>
                <w:sz w:val="16"/>
                <w:szCs w:val="16"/>
              </w:rPr>
              <w:t>Noted</w:t>
            </w:r>
          </w:p>
        </w:tc>
      </w:tr>
      <w:tr w:rsidR="009B546A" w14:paraId="38478AF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D758A9" w14:textId="77777777" w:rsidR="009B546A" w:rsidRPr="001B1679" w:rsidRDefault="009B546A" w:rsidP="00C11620">
            <w:pPr>
              <w:pStyle w:val="TAL"/>
              <w:keepNext w:val="0"/>
              <w:rPr>
                <w:sz w:val="16"/>
                <w:szCs w:val="16"/>
              </w:rPr>
            </w:pPr>
            <w:r w:rsidRPr="001B1679">
              <w:rPr>
                <w:sz w:val="16"/>
                <w:szCs w:val="16"/>
              </w:rPr>
              <w:t>SP-230352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7128E8" w14:textId="77777777" w:rsidR="009B546A" w:rsidRPr="001B1679" w:rsidRDefault="009B546A" w:rsidP="00C11620">
            <w:pPr>
              <w:pStyle w:val="TAL"/>
              <w:keepNext w:val="0"/>
              <w:rPr>
                <w:sz w:val="16"/>
                <w:szCs w:val="16"/>
              </w:rPr>
            </w:pPr>
            <w:r w:rsidRPr="001B1679">
              <w:rPr>
                <w:sz w:val="16"/>
                <w:szCs w:val="16"/>
              </w:rPr>
              <w:t>GSMA 5GMRR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3B1A23" w14:textId="77777777" w:rsidR="009B546A" w:rsidRPr="001B1679" w:rsidRDefault="009B546A" w:rsidP="00C11620">
            <w:pPr>
              <w:pStyle w:val="TAL"/>
              <w:keepNext w:val="0"/>
              <w:rPr>
                <w:sz w:val="16"/>
                <w:szCs w:val="16"/>
              </w:rPr>
            </w:pPr>
            <w:r w:rsidRPr="001B1679">
              <w:rPr>
                <w:sz w:val="16"/>
                <w:szCs w:val="16"/>
              </w:rPr>
              <w:t>LS from GSMA 5GMRR: LS to 3GPP (SA1, SA2, SA3) on Roaming Value Added Services requirements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6659A0" w14:textId="77777777" w:rsidR="009B546A" w:rsidRPr="001B1679" w:rsidRDefault="009B546A" w:rsidP="00C11620">
            <w:pPr>
              <w:pStyle w:val="TAL"/>
              <w:keepNext w:val="0"/>
              <w:rPr>
                <w:sz w:val="16"/>
                <w:szCs w:val="16"/>
              </w:rPr>
            </w:pPr>
            <w:r w:rsidRPr="001B1679">
              <w:rPr>
                <w:sz w:val="16"/>
                <w:szCs w:val="16"/>
              </w:rPr>
              <w:t>5GMRR Doc 41_39r2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892FB5" w14:textId="77777777" w:rsidR="009B546A" w:rsidRPr="001B1679" w:rsidRDefault="009B546A" w:rsidP="00C11620">
            <w:pPr>
              <w:pStyle w:val="TAL"/>
              <w:keepNext w:val="0"/>
              <w:rPr>
                <w:sz w:val="16"/>
                <w:szCs w:val="16"/>
              </w:rPr>
            </w:pPr>
            <w:r w:rsidRPr="001B1679">
              <w:rPr>
                <w:sz w:val="16"/>
                <w:szCs w:val="16"/>
              </w:rPr>
              <w:t>SA WG1, SA WG2,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F811C4" w14:textId="77777777" w:rsidR="009B546A" w:rsidRPr="001B1679" w:rsidRDefault="009B546A" w:rsidP="00C11620">
            <w:pPr>
              <w:pStyle w:val="TAL"/>
              <w:keepNext w:val="0"/>
              <w:rPr>
                <w:sz w:val="16"/>
                <w:szCs w:val="16"/>
              </w:rPr>
            </w:pPr>
            <w:r w:rsidRPr="001B1679">
              <w:rPr>
                <w:sz w:val="16"/>
                <w:szCs w:val="16"/>
              </w:rPr>
              <w:t>TSG SA,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CE4BF7"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4532AD"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B5D8B7" w14:textId="77777777" w:rsidR="009B546A" w:rsidRPr="001B1679" w:rsidRDefault="009B546A" w:rsidP="00C11620">
            <w:pPr>
              <w:pStyle w:val="TAL"/>
              <w:keepNext w:val="0"/>
              <w:rPr>
                <w:sz w:val="16"/>
                <w:szCs w:val="16"/>
              </w:rPr>
            </w:pPr>
            <w:r w:rsidRPr="001B1679">
              <w:rPr>
                <w:sz w:val="16"/>
                <w:szCs w:val="16"/>
              </w:rPr>
              <w:t>Noted</w:t>
            </w:r>
          </w:p>
        </w:tc>
      </w:tr>
      <w:tr w:rsidR="009B546A" w14:paraId="7D6A9B31"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AC1A0E" w14:textId="77777777" w:rsidR="009B546A" w:rsidRPr="001B1679" w:rsidRDefault="009B546A" w:rsidP="00C11620">
            <w:pPr>
              <w:pStyle w:val="TAL"/>
              <w:keepNext w:val="0"/>
              <w:rPr>
                <w:sz w:val="16"/>
                <w:szCs w:val="16"/>
              </w:rPr>
            </w:pPr>
            <w:r w:rsidRPr="001B1679">
              <w:rPr>
                <w:sz w:val="16"/>
                <w:szCs w:val="16"/>
              </w:rPr>
              <w:t>SP-230353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704529" w14:textId="77777777" w:rsidR="009B546A" w:rsidRPr="001B1679" w:rsidRDefault="009B546A" w:rsidP="00C11620">
            <w:pPr>
              <w:pStyle w:val="TAL"/>
              <w:keepNext w:val="0"/>
              <w:rPr>
                <w:sz w:val="16"/>
                <w:szCs w:val="16"/>
              </w:rPr>
            </w:pPr>
            <w:r w:rsidRPr="001B1679">
              <w:rPr>
                <w:sz w:val="16"/>
                <w:szCs w:val="16"/>
              </w:rPr>
              <w:t>GSMA 5GMRR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19E09A" w14:textId="77777777" w:rsidR="009B546A" w:rsidRPr="001B1679" w:rsidRDefault="009B546A" w:rsidP="00C11620">
            <w:pPr>
              <w:pStyle w:val="TAL"/>
              <w:keepNext w:val="0"/>
              <w:rPr>
                <w:sz w:val="16"/>
                <w:szCs w:val="16"/>
              </w:rPr>
            </w:pPr>
            <w:r w:rsidRPr="001B1679">
              <w:rPr>
                <w:sz w:val="16"/>
                <w:szCs w:val="16"/>
              </w:rPr>
              <w:t>LS from GSMA 5GMRR: LS with Roaming Hubbing requirements and LS response to 3GPP SA3 LS (S3-214456) on 5GS Roaming Hubbing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CA6251" w14:textId="77777777" w:rsidR="009B546A" w:rsidRPr="001B1679" w:rsidRDefault="009B546A" w:rsidP="00C11620">
            <w:pPr>
              <w:pStyle w:val="TAL"/>
              <w:keepNext w:val="0"/>
              <w:rPr>
                <w:sz w:val="16"/>
                <w:szCs w:val="16"/>
              </w:rPr>
            </w:pPr>
            <w:r w:rsidRPr="001B1679">
              <w:rPr>
                <w:sz w:val="16"/>
                <w:szCs w:val="16"/>
              </w:rPr>
              <w:t>5GMRR Doc 41_40r4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2A8642" w14:textId="77777777" w:rsidR="009B546A" w:rsidRPr="001B1679" w:rsidRDefault="009B546A" w:rsidP="00C11620">
            <w:pPr>
              <w:pStyle w:val="TAL"/>
              <w:keepNext w:val="0"/>
              <w:rPr>
                <w:sz w:val="16"/>
                <w:szCs w:val="16"/>
              </w:rPr>
            </w:pPr>
            <w:r w:rsidRPr="001B1679">
              <w:rPr>
                <w:sz w:val="16"/>
                <w:szCs w:val="16"/>
              </w:rPr>
              <w:t>SA WG1, SA WG2,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6D5ABB" w14:textId="77777777" w:rsidR="009B546A" w:rsidRPr="001B1679" w:rsidRDefault="009B546A" w:rsidP="00C11620">
            <w:pPr>
              <w:pStyle w:val="TAL"/>
              <w:keepNext w:val="0"/>
              <w:rPr>
                <w:sz w:val="16"/>
                <w:szCs w:val="16"/>
              </w:rPr>
            </w:pPr>
            <w:r w:rsidRPr="001B1679">
              <w:rPr>
                <w:sz w:val="16"/>
                <w:szCs w:val="16"/>
              </w:rPr>
              <w:t>TSG SA,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3EA015"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9031E6"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D73073" w14:textId="77777777" w:rsidR="009B546A" w:rsidRPr="001B1679" w:rsidRDefault="009B546A" w:rsidP="00C11620">
            <w:pPr>
              <w:pStyle w:val="TAL"/>
              <w:keepNext w:val="0"/>
              <w:rPr>
                <w:sz w:val="16"/>
                <w:szCs w:val="16"/>
              </w:rPr>
            </w:pPr>
            <w:r w:rsidRPr="001B1679">
              <w:rPr>
                <w:sz w:val="16"/>
                <w:szCs w:val="16"/>
              </w:rPr>
              <w:t>Noted</w:t>
            </w:r>
          </w:p>
        </w:tc>
      </w:tr>
      <w:tr w:rsidR="009B546A" w14:paraId="5305939B"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D0AAE5" w14:textId="77777777" w:rsidR="009B546A" w:rsidRPr="001B1679" w:rsidRDefault="009B546A" w:rsidP="00C11620">
            <w:pPr>
              <w:pStyle w:val="TAL"/>
              <w:keepNext w:val="0"/>
              <w:rPr>
                <w:sz w:val="16"/>
                <w:szCs w:val="16"/>
              </w:rPr>
            </w:pPr>
            <w:r w:rsidRPr="001B1679">
              <w:rPr>
                <w:sz w:val="16"/>
                <w:szCs w:val="16"/>
              </w:rPr>
              <w:t>SP-230354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391C63" w14:textId="77777777" w:rsidR="009B546A" w:rsidRPr="001B1679" w:rsidRDefault="009B546A" w:rsidP="00C11620">
            <w:pPr>
              <w:pStyle w:val="TAL"/>
              <w:keepNext w:val="0"/>
              <w:rPr>
                <w:sz w:val="16"/>
                <w:szCs w:val="16"/>
              </w:rPr>
            </w:pPr>
            <w:r w:rsidRPr="001B1679">
              <w:rPr>
                <w:sz w:val="16"/>
                <w:szCs w:val="16"/>
              </w:rPr>
              <w:t>GSMA 5GMRR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02CBEC" w14:textId="77777777" w:rsidR="009B546A" w:rsidRPr="001B1679" w:rsidRDefault="009B546A" w:rsidP="00C11620">
            <w:pPr>
              <w:pStyle w:val="TAL"/>
              <w:keepNext w:val="0"/>
              <w:rPr>
                <w:sz w:val="16"/>
                <w:szCs w:val="16"/>
              </w:rPr>
            </w:pPr>
            <w:r w:rsidRPr="001B1679">
              <w:rPr>
                <w:sz w:val="16"/>
                <w:szCs w:val="16"/>
              </w:rPr>
              <w:t>LS from GSMA 5GMRR: LS on GSMA 5GMRR Working Solution Assumption L-PRINS and Data Session Control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55DAED" w14:textId="77777777" w:rsidR="009B546A" w:rsidRPr="001B1679" w:rsidRDefault="009B546A" w:rsidP="00C11620">
            <w:pPr>
              <w:pStyle w:val="TAL"/>
              <w:keepNext w:val="0"/>
              <w:rPr>
                <w:sz w:val="16"/>
                <w:szCs w:val="16"/>
              </w:rPr>
            </w:pPr>
            <w:r w:rsidRPr="001B1679">
              <w:rPr>
                <w:sz w:val="16"/>
                <w:szCs w:val="16"/>
              </w:rPr>
              <w:t>5GMRR Doc 41_41r2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BC86CC" w14:textId="77777777" w:rsidR="009B546A" w:rsidRPr="001B1679" w:rsidRDefault="009B546A" w:rsidP="00C11620">
            <w:pPr>
              <w:pStyle w:val="TAL"/>
              <w:keepNext w:val="0"/>
              <w:rPr>
                <w:sz w:val="16"/>
                <w:szCs w:val="16"/>
              </w:rPr>
            </w:pPr>
            <w:r w:rsidRPr="001B1679">
              <w:rPr>
                <w:sz w:val="16"/>
                <w:szCs w:val="16"/>
              </w:rPr>
              <w:t>SA WG2, SA WG3,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8C0BA4" w14:textId="77777777" w:rsidR="009B546A" w:rsidRPr="001B1679" w:rsidRDefault="009B546A" w:rsidP="00C11620">
            <w:pPr>
              <w:pStyle w:val="TAL"/>
              <w:keepNext w:val="0"/>
              <w:rPr>
                <w:sz w:val="16"/>
                <w:szCs w:val="16"/>
              </w:rPr>
            </w:pPr>
            <w:r w:rsidRPr="001B1679">
              <w:rPr>
                <w:sz w:val="16"/>
                <w:szCs w:val="16"/>
              </w:rPr>
              <w:t>TSG SA,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A749A6"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1528D"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88BE9F" w14:textId="77777777" w:rsidR="009B546A" w:rsidRPr="001B1679" w:rsidRDefault="009B546A" w:rsidP="00C11620">
            <w:pPr>
              <w:pStyle w:val="TAL"/>
              <w:keepNext w:val="0"/>
              <w:rPr>
                <w:sz w:val="16"/>
                <w:szCs w:val="16"/>
              </w:rPr>
            </w:pPr>
            <w:r w:rsidRPr="001B1679">
              <w:rPr>
                <w:sz w:val="16"/>
                <w:szCs w:val="16"/>
              </w:rPr>
              <w:t>Revised</w:t>
            </w:r>
          </w:p>
        </w:tc>
      </w:tr>
      <w:tr w:rsidR="009B546A" w14:paraId="61A7584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C83D8" w14:textId="77777777" w:rsidR="009B546A" w:rsidRPr="001B1679" w:rsidRDefault="009B546A" w:rsidP="00C11620">
            <w:pPr>
              <w:pStyle w:val="TAL"/>
              <w:keepNext w:val="0"/>
              <w:rPr>
                <w:sz w:val="16"/>
                <w:szCs w:val="16"/>
              </w:rPr>
            </w:pPr>
            <w:r w:rsidRPr="001B1679">
              <w:rPr>
                <w:sz w:val="16"/>
                <w:szCs w:val="16"/>
              </w:rPr>
              <w:t>SP-230376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5ABA7A" w14:textId="77777777" w:rsidR="009B546A" w:rsidRPr="001B1679" w:rsidRDefault="009B546A" w:rsidP="00C11620">
            <w:pPr>
              <w:pStyle w:val="TAL"/>
              <w:keepNext w:val="0"/>
              <w:rPr>
                <w:sz w:val="16"/>
                <w:szCs w:val="16"/>
              </w:rPr>
            </w:pPr>
            <w:r w:rsidRPr="001B1679">
              <w:rPr>
                <w:sz w:val="16"/>
                <w:szCs w:val="16"/>
              </w:rPr>
              <w:t>GSMA 5GMRR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B0BF53" w14:textId="77777777" w:rsidR="009B546A" w:rsidRPr="001B1679" w:rsidRDefault="009B546A" w:rsidP="00C11620">
            <w:pPr>
              <w:pStyle w:val="TAL"/>
              <w:keepNext w:val="0"/>
              <w:rPr>
                <w:sz w:val="16"/>
                <w:szCs w:val="16"/>
              </w:rPr>
            </w:pPr>
            <w:r w:rsidRPr="001B1679">
              <w:rPr>
                <w:sz w:val="16"/>
                <w:szCs w:val="16"/>
              </w:rPr>
              <w:t>LS from GSMA 5GMRR: LS on GSMA 5GMRR Working Solution Assumption L-PRINS and Data Session Control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A8A74D" w14:textId="77777777" w:rsidR="009B546A" w:rsidRPr="001B1679" w:rsidRDefault="009B546A" w:rsidP="00C11620">
            <w:pPr>
              <w:pStyle w:val="TAL"/>
              <w:keepNext w:val="0"/>
              <w:rPr>
                <w:sz w:val="16"/>
                <w:szCs w:val="16"/>
              </w:rPr>
            </w:pPr>
            <w:r w:rsidRPr="001B1679">
              <w:rPr>
                <w:sz w:val="16"/>
                <w:szCs w:val="16"/>
              </w:rPr>
              <w:t>5GMRR Doc 41_41r3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26E7C6" w14:textId="77777777" w:rsidR="009B546A" w:rsidRPr="001B1679" w:rsidRDefault="009B546A" w:rsidP="00C11620">
            <w:pPr>
              <w:pStyle w:val="TAL"/>
              <w:keepNext w:val="0"/>
              <w:rPr>
                <w:sz w:val="16"/>
                <w:szCs w:val="16"/>
              </w:rPr>
            </w:pPr>
            <w:r w:rsidRPr="001B1679">
              <w:rPr>
                <w:sz w:val="16"/>
                <w:szCs w:val="16"/>
              </w:rPr>
              <w:t>SA WG2, SA WG3,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96769E" w14:textId="77777777" w:rsidR="009B546A" w:rsidRPr="001B1679" w:rsidRDefault="009B546A" w:rsidP="00C11620">
            <w:pPr>
              <w:pStyle w:val="TAL"/>
              <w:keepNext w:val="0"/>
              <w:rPr>
                <w:sz w:val="16"/>
                <w:szCs w:val="16"/>
              </w:rPr>
            </w:pPr>
            <w:r w:rsidRPr="001B1679">
              <w:rPr>
                <w:sz w:val="16"/>
                <w:szCs w:val="16"/>
              </w:rPr>
              <w:t>TSG SA,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513D28" w14:textId="77777777" w:rsidR="009B546A" w:rsidRPr="001B1679" w:rsidRDefault="009B546A" w:rsidP="00C11620">
            <w:pPr>
              <w:pStyle w:val="TAL"/>
              <w:keepNext w:val="0"/>
              <w:rPr>
                <w:sz w:val="16"/>
                <w:szCs w:val="16"/>
              </w:rPr>
            </w:pPr>
            <w:r w:rsidRPr="001B1679">
              <w:rPr>
                <w:sz w:val="16"/>
                <w:szCs w:val="16"/>
              </w:rPr>
              <w:t>5GMRR Doc 41_11r2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3CC07"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D6C745" w14:textId="77777777" w:rsidR="009B546A" w:rsidRPr="001B1679" w:rsidRDefault="009B546A" w:rsidP="00C11620">
            <w:pPr>
              <w:pStyle w:val="TAL"/>
              <w:keepNext w:val="0"/>
              <w:rPr>
                <w:sz w:val="16"/>
                <w:szCs w:val="16"/>
              </w:rPr>
            </w:pPr>
            <w:r w:rsidRPr="001B1679">
              <w:rPr>
                <w:sz w:val="16"/>
                <w:szCs w:val="16"/>
              </w:rPr>
              <w:t>Noted</w:t>
            </w:r>
          </w:p>
        </w:tc>
      </w:tr>
      <w:tr w:rsidR="009B546A" w14:paraId="437DD7E7"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F3A8E4" w14:textId="77777777" w:rsidR="009B546A" w:rsidRPr="001B1679" w:rsidRDefault="009B546A" w:rsidP="00C11620">
            <w:pPr>
              <w:pStyle w:val="TAL"/>
              <w:keepNext w:val="0"/>
              <w:rPr>
                <w:sz w:val="16"/>
                <w:szCs w:val="16"/>
              </w:rPr>
            </w:pPr>
            <w:r w:rsidRPr="001B1679">
              <w:rPr>
                <w:sz w:val="16"/>
                <w:szCs w:val="16"/>
              </w:rPr>
              <w:t>SP-230378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A32F35" w14:textId="77777777" w:rsidR="009B546A" w:rsidRPr="001B1679" w:rsidRDefault="009B546A" w:rsidP="00C11620">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56F22C" w14:textId="77777777" w:rsidR="009B546A" w:rsidRPr="001B1679" w:rsidRDefault="009B546A" w:rsidP="00C11620">
            <w:pPr>
              <w:pStyle w:val="TAL"/>
              <w:keepNext w:val="0"/>
              <w:rPr>
                <w:sz w:val="16"/>
                <w:szCs w:val="16"/>
              </w:rPr>
            </w:pPr>
            <w:r w:rsidRPr="001B1679">
              <w:rPr>
                <w:sz w:val="16"/>
                <w:szCs w:val="16"/>
              </w:rPr>
              <w:t>LS from TSG RAN: LS on 3GPP submission towards IMT-2020 Satellite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956DCF" w14:textId="77777777" w:rsidR="009B546A" w:rsidRPr="001B1679" w:rsidRDefault="009B546A" w:rsidP="00C11620">
            <w:pPr>
              <w:pStyle w:val="TAL"/>
              <w:keepNext w:val="0"/>
              <w:rPr>
                <w:sz w:val="16"/>
                <w:szCs w:val="16"/>
              </w:rPr>
            </w:pPr>
            <w:r w:rsidRPr="001B1679">
              <w:rPr>
                <w:sz w:val="16"/>
                <w:szCs w:val="16"/>
              </w:rPr>
              <w:t>RP-230771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A2605D" w14:textId="77777777" w:rsidR="009B546A" w:rsidRPr="001B1679" w:rsidRDefault="009B546A" w:rsidP="00C11620">
            <w:pPr>
              <w:pStyle w:val="TAL"/>
              <w:keepNext w:val="0"/>
              <w:rPr>
                <w:sz w:val="16"/>
                <w:szCs w:val="16"/>
              </w:rPr>
            </w:pPr>
            <w:r w:rsidRPr="001B1679">
              <w:rPr>
                <w:sz w:val="16"/>
                <w:szCs w:val="16"/>
              </w:rPr>
              <w:t>TSG SA, 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57922D" w14:textId="77777777" w:rsidR="009B546A" w:rsidRPr="001B1679" w:rsidRDefault="009B546A" w:rsidP="00C11620">
            <w:pPr>
              <w:pStyle w:val="TAL"/>
              <w:keepNext w:val="0"/>
              <w:rPr>
                <w:sz w:val="16"/>
                <w:szCs w:val="16"/>
              </w:rPr>
            </w:pPr>
            <w:r w:rsidRPr="001B1679">
              <w:rPr>
                <w:sz w:val="16"/>
                <w:szCs w:val="16"/>
              </w:rPr>
              <w:t>3PP OPs (ARIB, ATIS, CCSA, ETSI, TSDSI, TTA, TTC)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8F7947" w14:textId="77777777" w:rsidR="009B546A" w:rsidRPr="001B1679" w:rsidRDefault="009B546A" w:rsidP="00C11620">
            <w:pPr>
              <w:pStyle w:val="TAL"/>
              <w:keepNext w:val="0"/>
              <w:rPr>
                <w:sz w:val="16"/>
                <w:szCs w:val="16"/>
              </w:rPr>
            </w:pPr>
            <w:r w:rsidRPr="001B1679">
              <w:rPr>
                <w:sz w:val="16"/>
                <w:szCs w:val="16"/>
              </w:rPr>
              <w:t>RP-230736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2C63B8"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FA7C43" w14:textId="77777777" w:rsidR="009B546A" w:rsidRPr="001B1679" w:rsidRDefault="009B546A" w:rsidP="00C11620">
            <w:pPr>
              <w:pStyle w:val="TAL"/>
              <w:keepNext w:val="0"/>
              <w:rPr>
                <w:sz w:val="16"/>
                <w:szCs w:val="16"/>
              </w:rPr>
            </w:pPr>
            <w:r w:rsidRPr="001B1679">
              <w:rPr>
                <w:sz w:val="16"/>
                <w:szCs w:val="16"/>
              </w:rPr>
              <w:t>Noted</w:t>
            </w:r>
          </w:p>
        </w:tc>
      </w:tr>
      <w:tr w:rsidR="009B546A" w14:paraId="45A0EBFD"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09049" w14:textId="77777777" w:rsidR="009B546A" w:rsidRPr="001B1679" w:rsidRDefault="009B546A" w:rsidP="00C11620">
            <w:pPr>
              <w:pStyle w:val="TAL"/>
              <w:keepNext w:val="0"/>
              <w:rPr>
                <w:sz w:val="16"/>
                <w:szCs w:val="16"/>
              </w:rPr>
            </w:pPr>
            <w:r w:rsidRPr="001B1679">
              <w:rPr>
                <w:sz w:val="16"/>
                <w:szCs w:val="16"/>
              </w:rPr>
              <w:t>SP-230379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3C126A" w14:textId="77777777" w:rsidR="009B546A" w:rsidRPr="001B1679" w:rsidRDefault="009B546A" w:rsidP="00C11620">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9B5ACD" w14:textId="77777777" w:rsidR="009B546A" w:rsidRPr="001B1679" w:rsidRDefault="009B546A" w:rsidP="00C11620">
            <w:pPr>
              <w:pStyle w:val="TAL"/>
              <w:keepNext w:val="0"/>
              <w:rPr>
                <w:sz w:val="16"/>
                <w:szCs w:val="16"/>
              </w:rPr>
            </w:pPr>
            <w:r w:rsidRPr="001B1679">
              <w:rPr>
                <w:sz w:val="16"/>
                <w:szCs w:val="16"/>
              </w:rPr>
              <w:t>LS from TSG RAN: Draft LS to ITU-R WP4B on 3GPP submission towards IMT-2020 Satellite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F752B2" w14:textId="77777777" w:rsidR="009B546A" w:rsidRPr="001B1679" w:rsidRDefault="009B546A" w:rsidP="00C11620">
            <w:pPr>
              <w:pStyle w:val="TAL"/>
              <w:keepNext w:val="0"/>
              <w:rPr>
                <w:sz w:val="16"/>
                <w:szCs w:val="16"/>
              </w:rPr>
            </w:pPr>
            <w:r w:rsidRPr="001B1679">
              <w:rPr>
                <w:sz w:val="16"/>
                <w:szCs w:val="16"/>
              </w:rPr>
              <w:t>RP-230772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2C69FB" w14:textId="77777777" w:rsidR="009B546A" w:rsidRPr="001B1679" w:rsidRDefault="009B546A" w:rsidP="00C1162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EA8AA4"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D581DB" w14:textId="77777777" w:rsidR="009B546A" w:rsidRPr="001B1679" w:rsidRDefault="009B546A" w:rsidP="00C11620">
            <w:pPr>
              <w:pStyle w:val="TAL"/>
              <w:keepNext w:val="0"/>
              <w:rPr>
                <w:sz w:val="16"/>
                <w:szCs w:val="16"/>
              </w:rPr>
            </w:pPr>
            <w:r w:rsidRPr="001B1679">
              <w:rPr>
                <w:sz w:val="16"/>
                <w:szCs w:val="16"/>
              </w:rPr>
              <w:t>RP-230736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E384F3"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7048AD" w14:textId="77777777" w:rsidR="009B546A" w:rsidRPr="001B1679" w:rsidRDefault="009B546A" w:rsidP="00C11620">
            <w:pPr>
              <w:pStyle w:val="TAL"/>
              <w:keepNext w:val="0"/>
              <w:rPr>
                <w:sz w:val="16"/>
                <w:szCs w:val="16"/>
              </w:rPr>
            </w:pPr>
            <w:r w:rsidRPr="001B1679">
              <w:rPr>
                <w:sz w:val="16"/>
                <w:szCs w:val="16"/>
              </w:rPr>
              <w:t>Noted</w:t>
            </w:r>
          </w:p>
        </w:tc>
      </w:tr>
      <w:tr w:rsidR="009B546A" w14:paraId="0284D715"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8A2C44" w14:textId="77777777" w:rsidR="009B546A" w:rsidRPr="001B1679" w:rsidRDefault="009B546A" w:rsidP="00C11620">
            <w:pPr>
              <w:pStyle w:val="TAL"/>
              <w:keepNext w:val="0"/>
              <w:rPr>
                <w:sz w:val="16"/>
                <w:szCs w:val="16"/>
              </w:rPr>
            </w:pPr>
            <w:r w:rsidRPr="001B1679">
              <w:rPr>
                <w:sz w:val="16"/>
                <w:szCs w:val="16"/>
              </w:rPr>
              <w:t>SP-230380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D100FF" w14:textId="77777777" w:rsidR="009B546A" w:rsidRPr="001B1679" w:rsidRDefault="009B546A" w:rsidP="00C11620">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201DBC" w14:textId="77777777" w:rsidR="009B546A" w:rsidRPr="001B1679" w:rsidRDefault="009B546A" w:rsidP="00C11620">
            <w:pPr>
              <w:pStyle w:val="TAL"/>
              <w:keepNext w:val="0"/>
              <w:rPr>
                <w:sz w:val="16"/>
                <w:szCs w:val="16"/>
              </w:rPr>
            </w:pPr>
            <w:r w:rsidRPr="001B1679">
              <w:rPr>
                <w:sz w:val="16"/>
                <w:szCs w:val="16"/>
              </w:rPr>
              <w:t>LS from TSG RAN: Draft reply LS ITU-R WP5D/TEMP/826(Rev.1) = RP-230032 on Development of a new Report ITU-R M.[IMT.MULTIMEDIA] - Capabilities of the terrestrial component of IMT-2020 for multimedia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21B319" w14:textId="77777777" w:rsidR="009B546A" w:rsidRPr="001B1679" w:rsidRDefault="009B546A" w:rsidP="00C11620">
            <w:pPr>
              <w:pStyle w:val="TAL"/>
              <w:keepNext w:val="0"/>
              <w:rPr>
                <w:sz w:val="16"/>
                <w:szCs w:val="16"/>
              </w:rPr>
            </w:pPr>
            <w:r w:rsidRPr="001B1679">
              <w:rPr>
                <w:sz w:val="16"/>
                <w:szCs w:val="16"/>
              </w:rPr>
              <w:t>RP-230773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E0C563" w14:textId="77777777" w:rsidR="009B546A" w:rsidRPr="001B1679" w:rsidRDefault="009B546A" w:rsidP="00C11620">
            <w:pPr>
              <w:pStyle w:val="TAL"/>
              <w:keepNext w:val="0"/>
              <w:rPr>
                <w:sz w:val="16"/>
                <w:szCs w:val="16"/>
              </w:rPr>
            </w:pPr>
            <w:r w:rsidRPr="001B1679">
              <w:rPr>
                <w:sz w:val="16"/>
                <w:szCs w:val="16"/>
              </w:rPr>
              <w:t>TSG SA, 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0131D2" w14:textId="77777777" w:rsidR="009B546A" w:rsidRPr="001B1679" w:rsidRDefault="009B546A" w:rsidP="00C11620">
            <w:pPr>
              <w:pStyle w:val="TAL"/>
              <w:keepNext w:val="0"/>
              <w:rPr>
                <w:sz w:val="16"/>
                <w:szCs w:val="16"/>
              </w:rPr>
            </w:pPr>
            <w:r w:rsidRPr="001B1679">
              <w:rPr>
                <w:sz w:val="16"/>
                <w:szCs w:val="16"/>
              </w:rPr>
              <w:t>3PP OPs (ARIB, ATIS, CCSA, ETSI, TSDSI, TTA, TTC)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E10A60"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57CA7C"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FFC712" w14:textId="77777777" w:rsidR="009B546A" w:rsidRPr="001B1679" w:rsidRDefault="009B546A" w:rsidP="00C11620">
            <w:pPr>
              <w:pStyle w:val="TAL"/>
              <w:keepNext w:val="0"/>
              <w:rPr>
                <w:sz w:val="16"/>
                <w:szCs w:val="16"/>
              </w:rPr>
            </w:pPr>
            <w:r w:rsidRPr="001B1679">
              <w:rPr>
                <w:sz w:val="16"/>
                <w:szCs w:val="16"/>
              </w:rPr>
              <w:t>Noted</w:t>
            </w:r>
          </w:p>
        </w:tc>
      </w:tr>
      <w:tr w:rsidR="009B546A" w14:paraId="1D27AFFE"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3BF66E" w14:textId="77777777" w:rsidR="009B546A" w:rsidRPr="001B1679" w:rsidRDefault="009B546A" w:rsidP="00C11620">
            <w:pPr>
              <w:pStyle w:val="TAL"/>
              <w:keepNext w:val="0"/>
              <w:rPr>
                <w:sz w:val="16"/>
                <w:szCs w:val="16"/>
              </w:rPr>
            </w:pPr>
            <w:r w:rsidRPr="001B1679">
              <w:rPr>
                <w:sz w:val="16"/>
                <w:szCs w:val="16"/>
              </w:rPr>
              <w:lastRenderedPageBreak/>
              <w:t>SP-230392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699D79" w14:textId="77777777" w:rsidR="009B546A" w:rsidRPr="001B1679" w:rsidRDefault="009B546A" w:rsidP="00C11620">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CB0EB0" w14:textId="77777777" w:rsidR="009B546A" w:rsidRPr="001B1679" w:rsidRDefault="009B546A" w:rsidP="00C11620">
            <w:pPr>
              <w:pStyle w:val="TAL"/>
              <w:keepNext w:val="0"/>
              <w:rPr>
                <w:sz w:val="16"/>
                <w:szCs w:val="16"/>
              </w:rPr>
            </w:pPr>
            <w:r w:rsidRPr="001B1679">
              <w:rPr>
                <w:sz w:val="16"/>
                <w:szCs w:val="16"/>
              </w:rPr>
              <w:t>LS from TSG RAN: Reply LS on use cases and requirements for industrial factory applications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FF46B6" w14:textId="77777777" w:rsidR="009B546A" w:rsidRPr="001B1679" w:rsidRDefault="009B546A" w:rsidP="00C11620">
            <w:pPr>
              <w:pStyle w:val="TAL"/>
              <w:keepNext w:val="0"/>
              <w:rPr>
                <w:sz w:val="16"/>
                <w:szCs w:val="16"/>
              </w:rPr>
            </w:pPr>
            <w:r w:rsidRPr="001B1679">
              <w:rPr>
                <w:sz w:val="16"/>
                <w:szCs w:val="16"/>
              </w:rPr>
              <w:t>RP-230724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48869D" w14:textId="77777777" w:rsidR="009B546A" w:rsidRPr="001B1679" w:rsidRDefault="009B546A" w:rsidP="00C11620">
            <w:pPr>
              <w:pStyle w:val="TAL"/>
              <w:keepNext w:val="0"/>
              <w:rPr>
                <w:sz w:val="16"/>
                <w:szCs w:val="16"/>
              </w:rPr>
            </w:pPr>
            <w:r w:rsidRPr="001B1679">
              <w:rPr>
                <w:sz w:val="16"/>
                <w:szCs w:val="16"/>
              </w:rPr>
              <w:t>5G-ACIA,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610E5A"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7059F5"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37B584"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3B548F" w14:textId="77777777" w:rsidR="009B546A" w:rsidRPr="001B1679" w:rsidRDefault="009B546A" w:rsidP="00C11620">
            <w:pPr>
              <w:pStyle w:val="TAL"/>
              <w:keepNext w:val="0"/>
              <w:rPr>
                <w:sz w:val="16"/>
                <w:szCs w:val="16"/>
              </w:rPr>
            </w:pPr>
            <w:r w:rsidRPr="001B1679">
              <w:rPr>
                <w:sz w:val="16"/>
                <w:szCs w:val="16"/>
              </w:rPr>
              <w:t>Noted</w:t>
            </w:r>
          </w:p>
        </w:tc>
      </w:tr>
    </w:tbl>
    <w:p w14:paraId="1697660A" w14:textId="77777777" w:rsidR="009B546A" w:rsidRDefault="009B546A" w:rsidP="009B546A">
      <w:r>
        <w:t>45 Entries</w:t>
      </w:r>
    </w:p>
    <w:p w14:paraId="49323B0A" w14:textId="77777777" w:rsidR="009B546A" w:rsidRDefault="009B546A" w:rsidP="009B546A"/>
    <w:p w14:paraId="270FCB52" w14:textId="77777777" w:rsidR="009B546A" w:rsidRDefault="009B546A" w:rsidP="009B546A">
      <w:pPr>
        <w:pStyle w:val="Heading1"/>
      </w:pPr>
      <w:bookmarkStart w:id="101" w:name="_Toc131417239"/>
      <w:r>
        <w:t>D.2</w:t>
      </w:r>
      <w:r>
        <w:tab/>
        <w:t>Outgoing LSs</w:t>
      </w:r>
      <w:bookmarkEnd w:id="101"/>
    </w:p>
    <w:p w14:paraId="23F7D6B7" w14:textId="77777777" w:rsidR="009B546A" w:rsidRDefault="009B546A" w:rsidP="009B546A">
      <w:pPr>
        <w:pStyle w:val="TH"/>
      </w:pPr>
      <w:r>
        <w:t>Table D.2: Outgoing LSs</w:t>
      </w:r>
    </w:p>
    <w:tbl>
      <w:tblPr>
        <w:tblW w:w="0" w:type="auto"/>
        <w:jc w:val="center"/>
        <w:tblLayout w:type="fixed"/>
        <w:tblLook w:val="04A0" w:firstRow="1" w:lastRow="0" w:firstColumn="1" w:lastColumn="0" w:noHBand="0" w:noVBand="1"/>
      </w:tblPr>
      <w:tblGrid>
        <w:gridCol w:w="1250"/>
        <w:gridCol w:w="2000"/>
        <w:gridCol w:w="1500"/>
        <w:gridCol w:w="1500"/>
        <w:gridCol w:w="1500"/>
        <w:gridCol w:w="1250"/>
        <w:gridCol w:w="1200"/>
      </w:tblGrid>
      <w:tr w:rsidR="009B546A" w14:paraId="72D3900A" w14:textId="77777777" w:rsidTr="00C11620">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F500B8" w14:textId="77777777" w:rsidR="009B546A" w:rsidRDefault="009B546A" w:rsidP="00C11620">
            <w:pPr>
              <w:pStyle w:val="TAH"/>
              <w:keepNext w:val="0"/>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32995AB" w14:textId="77777777" w:rsidR="009B546A" w:rsidRDefault="009B546A" w:rsidP="00C11620">
            <w:pPr>
              <w:pStyle w:val="TAH"/>
              <w:keepNext w:val="0"/>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D5FA0A7" w14:textId="77777777" w:rsidR="009B546A" w:rsidRDefault="009B546A" w:rsidP="00C11620">
            <w:pPr>
              <w:pStyle w:val="TAH"/>
              <w:keepNext w:val="0"/>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8A31736" w14:textId="77777777" w:rsidR="009B546A" w:rsidRDefault="009B546A" w:rsidP="00C11620">
            <w:pPr>
              <w:pStyle w:val="TAH"/>
              <w:keepNext w:val="0"/>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3BE45DE" w14:textId="77777777" w:rsidR="009B546A" w:rsidRDefault="009B546A" w:rsidP="00C11620">
            <w:pPr>
              <w:pStyle w:val="TAH"/>
              <w:keepNext w:val="0"/>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8B018F" w14:textId="77777777" w:rsidR="009B546A" w:rsidRDefault="009B546A" w:rsidP="00C11620">
            <w:pPr>
              <w:pStyle w:val="TAH"/>
              <w:keepNext w:val="0"/>
            </w:pPr>
            <w:r w:rsidRPr="00BB3F37">
              <w:t>Reply to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0C78F5C" w14:textId="77777777" w:rsidR="009B546A" w:rsidRDefault="009B546A" w:rsidP="00C11620">
            <w:pPr>
              <w:pStyle w:val="TAH"/>
              <w:keepNext w:val="0"/>
            </w:pPr>
            <w:r w:rsidRPr="00BB3F37">
              <w:t>Status</w:t>
            </w:r>
          </w:p>
        </w:tc>
      </w:tr>
      <w:tr w:rsidR="009B546A" w14:paraId="1B260B80"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49C4BF" w14:textId="77777777" w:rsidR="009B546A" w:rsidRPr="001B1679" w:rsidRDefault="009B546A" w:rsidP="00C11620">
            <w:pPr>
              <w:pStyle w:val="TAL"/>
              <w:keepNext w:val="0"/>
              <w:rPr>
                <w:sz w:val="16"/>
                <w:szCs w:val="16"/>
              </w:rPr>
            </w:pPr>
            <w:r w:rsidRPr="001B1679">
              <w:rPr>
                <w:sz w:val="16"/>
                <w:szCs w:val="16"/>
              </w:rPr>
              <w:t>SP-230359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0DA9A1" w14:textId="77777777" w:rsidR="009B546A" w:rsidRPr="001B1679" w:rsidRDefault="009B546A" w:rsidP="00C11620">
            <w:pPr>
              <w:pStyle w:val="TAL"/>
              <w:keepNext w:val="0"/>
              <w:rPr>
                <w:sz w:val="16"/>
                <w:szCs w:val="16"/>
              </w:rPr>
            </w:pPr>
            <w:r w:rsidRPr="001B1679">
              <w:rPr>
                <w:sz w:val="16"/>
                <w:szCs w:val="16"/>
              </w:rPr>
              <w:t>Incoming LSs which need an outgoing LS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3161F3" w14:textId="77777777" w:rsidR="009B546A" w:rsidRPr="001B1679" w:rsidRDefault="009B546A" w:rsidP="00C11620">
            <w:pPr>
              <w:pStyle w:val="TAL"/>
              <w:keepNext w:val="0"/>
              <w:rPr>
                <w:sz w:val="16"/>
                <w:szCs w:val="16"/>
              </w:rPr>
            </w:pPr>
            <w:r w:rsidRPr="001B1679">
              <w:rPr>
                <w:sz w:val="16"/>
                <w:szCs w:val="16"/>
              </w:rPr>
              <w:t>ITU-T Study Group 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8786A8" w14:textId="77777777" w:rsidR="009B546A" w:rsidRPr="001B1679" w:rsidRDefault="009B546A" w:rsidP="00C11620">
            <w:pPr>
              <w:pStyle w:val="TAL"/>
              <w:keepNext w:val="0"/>
              <w:rPr>
                <w:sz w:val="16"/>
                <w:szCs w:val="16"/>
              </w:rPr>
            </w:pPr>
            <w:r w:rsidRPr="001B1679">
              <w:rPr>
                <w:sz w:val="16"/>
                <w:szCs w:val="16"/>
              </w:rPr>
              <w:t>SA WG6,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45E400"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48AF56"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7B6030" w14:textId="77777777" w:rsidR="009B546A" w:rsidRPr="001B1679" w:rsidRDefault="009B546A" w:rsidP="00C11620">
            <w:pPr>
              <w:pStyle w:val="TAL"/>
              <w:keepNext w:val="0"/>
              <w:rPr>
                <w:sz w:val="16"/>
                <w:szCs w:val="16"/>
              </w:rPr>
            </w:pPr>
            <w:r w:rsidRPr="001B1679">
              <w:rPr>
                <w:sz w:val="16"/>
                <w:szCs w:val="16"/>
              </w:rPr>
              <w:t>Approved</w:t>
            </w:r>
          </w:p>
        </w:tc>
      </w:tr>
      <w:tr w:rsidR="009B546A" w14:paraId="5020A124"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3DCDB" w14:textId="77777777" w:rsidR="009B546A" w:rsidRPr="001B1679" w:rsidRDefault="009B546A" w:rsidP="00C11620">
            <w:pPr>
              <w:pStyle w:val="TAL"/>
              <w:keepNext w:val="0"/>
              <w:rPr>
                <w:sz w:val="16"/>
                <w:szCs w:val="16"/>
              </w:rPr>
            </w:pPr>
            <w:r w:rsidRPr="001B1679">
              <w:rPr>
                <w:sz w:val="16"/>
                <w:szCs w:val="16"/>
              </w:rPr>
              <w:t>SP-230384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8C8F9B" w14:textId="77777777" w:rsidR="009B546A" w:rsidRPr="001B1679" w:rsidRDefault="009B546A" w:rsidP="00C11620">
            <w:pPr>
              <w:pStyle w:val="TAL"/>
              <w:keepNext w:val="0"/>
              <w:rPr>
                <w:sz w:val="16"/>
                <w:szCs w:val="16"/>
              </w:rPr>
            </w:pPr>
            <w:r w:rsidRPr="001B1679">
              <w:rPr>
                <w:sz w:val="16"/>
                <w:szCs w:val="16"/>
              </w:rPr>
              <w:t>Incoming LSs which need an outgoing LS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6E032D" w14:textId="77777777" w:rsidR="009B546A" w:rsidRPr="001B1679" w:rsidRDefault="009B546A" w:rsidP="00C11620">
            <w:pPr>
              <w:pStyle w:val="TAL"/>
              <w:keepNext w:val="0"/>
              <w:rPr>
                <w:sz w:val="16"/>
                <w:szCs w:val="16"/>
              </w:rPr>
            </w:pPr>
            <w:r w:rsidRPr="001B1679">
              <w:rPr>
                <w:sz w:val="16"/>
                <w:szCs w:val="16"/>
              </w:rPr>
              <w:t>5G ACIA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7CB554" w14:textId="77777777" w:rsidR="009B546A" w:rsidRPr="001B1679" w:rsidRDefault="009B546A" w:rsidP="00C11620">
            <w:pPr>
              <w:pStyle w:val="TAL"/>
              <w:keepNext w:val="0"/>
              <w:rPr>
                <w:sz w:val="16"/>
                <w:szCs w:val="16"/>
              </w:rPr>
            </w:pPr>
            <w:r w:rsidRPr="001B1679">
              <w:rPr>
                <w:sz w:val="16"/>
                <w:szCs w:val="16"/>
              </w:rPr>
              <w:t>SA WG1, SA WG2, SA WG3, SA WG5, SA WG6,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454B81"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6E7499" w14:textId="77777777" w:rsidR="009B546A" w:rsidRPr="001B1679" w:rsidRDefault="009B546A" w:rsidP="00C11620">
            <w:pPr>
              <w:pStyle w:val="TAL"/>
              <w:keepNext w:val="0"/>
              <w:rPr>
                <w:sz w:val="16"/>
                <w:szCs w:val="16"/>
              </w:rPr>
            </w:pPr>
            <w:r w:rsidRPr="001B1679">
              <w:rPr>
                <w:sz w:val="16"/>
                <w:szCs w:val="16"/>
              </w:rPr>
              <w:t>SP-230003 (2022_09_06_5G-ACIA-LS_05)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7BD82A" w14:textId="77777777" w:rsidR="009B546A" w:rsidRPr="001B1679" w:rsidRDefault="009B546A" w:rsidP="00C11620">
            <w:pPr>
              <w:pStyle w:val="TAL"/>
              <w:keepNext w:val="0"/>
              <w:rPr>
                <w:sz w:val="16"/>
                <w:szCs w:val="16"/>
              </w:rPr>
            </w:pPr>
            <w:r w:rsidRPr="001B1679">
              <w:rPr>
                <w:sz w:val="16"/>
                <w:szCs w:val="16"/>
              </w:rPr>
              <w:t>Approved</w:t>
            </w:r>
          </w:p>
        </w:tc>
      </w:tr>
      <w:tr w:rsidR="009B546A" w14:paraId="1F64226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D2D2C6" w14:textId="77777777" w:rsidR="009B546A" w:rsidRPr="001B1679" w:rsidRDefault="009B546A" w:rsidP="00C11620">
            <w:pPr>
              <w:pStyle w:val="TAL"/>
              <w:keepNext w:val="0"/>
              <w:rPr>
                <w:sz w:val="16"/>
                <w:szCs w:val="16"/>
              </w:rPr>
            </w:pPr>
            <w:r w:rsidRPr="001B1679">
              <w:rPr>
                <w:sz w:val="16"/>
                <w:szCs w:val="16"/>
              </w:rPr>
              <w:t>SP-230393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ECB099" w14:textId="77777777" w:rsidR="009B546A" w:rsidRPr="001B1679" w:rsidRDefault="009B546A" w:rsidP="00C11620">
            <w:pPr>
              <w:pStyle w:val="TAL"/>
              <w:keepNext w:val="0"/>
              <w:rPr>
                <w:sz w:val="16"/>
                <w:szCs w:val="16"/>
              </w:rPr>
            </w:pPr>
            <w:r w:rsidRPr="001B1679">
              <w:rPr>
                <w:sz w:val="16"/>
                <w:szCs w:val="16"/>
              </w:rPr>
              <w:t>TSG RAN reporting and RAN ITU-R Ad Hoc Matters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3FC00A" w14:textId="77777777" w:rsidR="009B546A" w:rsidRPr="001B1679" w:rsidRDefault="009B546A" w:rsidP="00C11620">
            <w:pPr>
              <w:pStyle w:val="TAL"/>
              <w:keepNext w:val="0"/>
              <w:rPr>
                <w:sz w:val="16"/>
                <w:szCs w:val="16"/>
              </w:rPr>
            </w:pPr>
            <w:r w:rsidRPr="001B1679">
              <w:rPr>
                <w:sz w:val="16"/>
                <w:szCs w:val="16"/>
              </w:rPr>
              <w:t>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B70D09"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7BDE18"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043806"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E6414D" w14:textId="77777777" w:rsidR="009B546A" w:rsidRPr="001B1679" w:rsidRDefault="009B546A" w:rsidP="00C11620">
            <w:pPr>
              <w:pStyle w:val="TAL"/>
              <w:keepNext w:val="0"/>
              <w:rPr>
                <w:sz w:val="16"/>
                <w:szCs w:val="16"/>
              </w:rPr>
            </w:pPr>
            <w:r w:rsidRPr="001B1679">
              <w:rPr>
                <w:sz w:val="16"/>
                <w:szCs w:val="16"/>
              </w:rPr>
              <w:t>Approved</w:t>
            </w:r>
          </w:p>
        </w:tc>
      </w:tr>
      <w:tr w:rsidR="009B546A" w14:paraId="2783CC8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7C34B" w14:textId="77777777" w:rsidR="009B546A" w:rsidRPr="001B1679" w:rsidRDefault="009B546A" w:rsidP="00C11620">
            <w:pPr>
              <w:pStyle w:val="TAL"/>
              <w:keepNext w:val="0"/>
              <w:rPr>
                <w:sz w:val="16"/>
                <w:szCs w:val="16"/>
              </w:rPr>
            </w:pPr>
            <w:r w:rsidRPr="001B1679">
              <w:rPr>
                <w:sz w:val="16"/>
                <w:szCs w:val="16"/>
              </w:rPr>
              <w:t>SP-230394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5C0F33" w14:textId="77777777" w:rsidR="009B546A" w:rsidRPr="001B1679" w:rsidRDefault="009B546A" w:rsidP="00C11620">
            <w:pPr>
              <w:pStyle w:val="TAL"/>
              <w:keepNext w:val="0"/>
              <w:rPr>
                <w:sz w:val="16"/>
                <w:szCs w:val="16"/>
              </w:rPr>
            </w:pPr>
            <w:r w:rsidRPr="001B1679">
              <w:rPr>
                <w:sz w:val="16"/>
                <w:szCs w:val="16"/>
              </w:rPr>
              <w:t>Discussion papers on work in Rel-18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C01A81" w14:textId="77777777" w:rsidR="009B546A" w:rsidRPr="001B1679" w:rsidRDefault="009B546A" w:rsidP="00C11620">
            <w:pPr>
              <w:pStyle w:val="TAL"/>
              <w:keepNext w:val="0"/>
              <w:rPr>
                <w:sz w:val="16"/>
                <w:szCs w:val="16"/>
              </w:rPr>
            </w:pPr>
            <w:r w:rsidRPr="001B1679">
              <w:rPr>
                <w:sz w:val="16"/>
                <w:szCs w:val="16"/>
              </w:rPr>
              <w:t>SA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C58DD3" w14:textId="77777777" w:rsidR="009B546A" w:rsidRPr="001B1679" w:rsidRDefault="009B546A" w:rsidP="00C11620">
            <w:pPr>
              <w:pStyle w:val="TAL"/>
              <w:keepNext w:val="0"/>
              <w:rPr>
                <w:sz w:val="16"/>
                <w:szCs w:val="16"/>
              </w:rPr>
            </w:pPr>
            <w:r w:rsidRPr="001B1679">
              <w:rPr>
                <w:sz w:val="16"/>
                <w:szCs w:val="16"/>
              </w:rPr>
              <w:t>SA WG2,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DE8BA6"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A061C2"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D30C18" w14:textId="77777777" w:rsidR="009B546A" w:rsidRPr="001B1679" w:rsidRDefault="009B546A" w:rsidP="00C11620">
            <w:pPr>
              <w:pStyle w:val="TAL"/>
              <w:keepNext w:val="0"/>
              <w:rPr>
                <w:sz w:val="16"/>
                <w:szCs w:val="16"/>
              </w:rPr>
            </w:pPr>
            <w:r w:rsidRPr="001B1679">
              <w:rPr>
                <w:sz w:val="16"/>
                <w:szCs w:val="16"/>
              </w:rPr>
              <w:t>Approved</w:t>
            </w:r>
          </w:p>
        </w:tc>
      </w:tr>
    </w:tbl>
    <w:p w14:paraId="064A791E" w14:textId="77777777" w:rsidR="009B546A" w:rsidRDefault="009B546A" w:rsidP="009B546A">
      <w:r>
        <w:t>4 Entries</w:t>
      </w:r>
    </w:p>
    <w:p w14:paraId="7215231A" w14:textId="77777777" w:rsidR="009B546A" w:rsidRDefault="009B546A" w:rsidP="009B546A"/>
    <w:p w14:paraId="2FF086EB" w14:textId="77777777" w:rsidR="009B546A" w:rsidRDefault="009B546A" w:rsidP="009B546A">
      <w:pPr>
        <w:spacing w:after="160" w:line="259" w:lineRule="auto"/>
      </w:pPr>
      <w:r>
        <w:br w:type="page"/>
      </w:r>
    </w:p>
    <w:p w14:paraId="3974C38F" w14:textId="77777777" w:rsidR="009B546A" w:rsidRDefault="009B546A" w:rsidP="009B546A">
      <w:pPr>
        <w:pStyle w:val="Heading9"/>
      </w:pPr>
      <w:bookmarkStart w:id="102" w:name="_Toc131417240"/>
      <w:r>
        <w:lastRenderedPageBreak/>
        <w:t>ANNEX E</w:t>
      </w:r>
      <w:r>
        <w:tab/>
        <w:t>TS, TR, WID, SID and CR Lists</w:t>
      </w:r>
      <w:bookmarkEnd w:id="102"/>
    </w:p>
    <w:p w14:paraId="4F7F04CA" w14:textId="77777777" w:rsidR="009B546A" w:rsidRDefault="009B546A" w:rsidP="009B546A">
      <w:pPr>
        <w:pStyle w:val="Heading1"/>
      </w:pPr>
      <w:bookmarkStart w:id="103" w:name="_Toc131417241"/>
      <w:r>
        <w:t>E.1</w:t>
      </w:r>
      <w:r>
        <w:tab/>
        <w:t>Status of TSs and TRs provided for approval</w:t>
      </w:r>
      <w:bookmarkEnd w:id="103"/>
    </w:p>
    <w:p w14:paraId="56E789EE" w14:textId="77777777" w:rsidR="009B546A" w:rsidRDefault="009B546A" w:rsidP="009B546A">
      <w:pPr>
        <w:pStyle w:val="TH"/>
      </w:pPr>
      <w:r>
        <w:t>Table E.1: Status of TSs and TRs provided for approval</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9B546A" w14:paraId="5DFC623F" w14:textId="77777777" w:rsidTr="00C11620">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BA3536B" w14:textId="77777777" w:rsidR="009B546A" w:rsidRDefault="009B546A" w:rsidP="00C11620">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C3EF30" w14:textId="77777777" w:rsidR="009B546A" w:rsidRDefault="009B546A" w:rsidP="00C11620">
            <w:pPr>
              <w:pStyle w:val="TAH"/>
              <w:keepNext w:val="0"/>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EBBCA92" w14:textId="77777777" w:rsidR="009B546A" w:rsidRDefault="009B546A" w:rsidP="00C11620">
            <w:pPr>
              <w:pStyle w:val="TAH"/>
              <w:keepNext w:val="0"/>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5571D7A" w14:textId="77777777" w:rsidR="009B546A" w:rsidRDefault="009B546A" w:rsidP="00C11620">
            <w:pPr>
              <w:pStyle w:val="TAH"/>
              <w:keepNext w:val="0"/>
            </w:pPr>
            <w:r w:rsidRPr="00BB3F37">
              <w:t>Doc_For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12B460" w14:textId="77777777" w:rsidR="009B546A" w:rsidRDefault="009B546A" w:rsidP="00C11620">
            <w:pPr>
              <w:pStyle w:val="TAH"/>
              <w:keepNext w:val="0"/>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A9EA5A9" w14:textId="77777777" w:rsidR="009B546A" w:rsidRDefault="009B546A" w:rsidP="00C11620">
            <w:pPr>
              <w:pStyle w:val="TAH"/>
              <w:keepNext w:val="0"/>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346159E" w14:textId="77777777" w:rsidR="009B546A" w:rsidRDefault="009B546A" w:rsidP="00C11620">
            <w:pPr>
              <w:pStyle w:val="TAH"/>
              <w:keepNext w:val="0"/>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B82457" w14:textId="77777777" w:rsidR="009B546A" w:rsidRDefault="009B546A" w:rsidP="00C11620">
            <w:pPr>
              <w:pStyle w:val="TAH"/>
              <w:keepNext w:val="0"/>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57048F" w14:textId="77777777" w:rsidR="009B546A" w:rsidRDefault="009B546A" w:rsidP="00C11620">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56AB73" w14:textId="77777777" w:rsidR="009B546A" w:rsidRDefault="009B546A" w:rsidP="00C11620">
            <w:pPr>
              <w:pStyle w:val="TAH"/>
              <w:keepNext w:val="0"/>
            </w:pPr>
            <w:r w:rsidRPr="00BB3F37">
              <w:t>Status</w:t>
            </w:r>
          </w:p>
        </w:tc>
      </w:tr>
      <w:tr w:rsidR="009B546A" w14:paraId="7C2C3BEC"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51F450" w14:textId="77777777" w:rsidR="009B546A" w:rsidRPr="001B1679" w:rsidRDefault="009B546A" w:rsidP="00C11620">
            <w:pPr>
              <w:pStyle w:val="TAL"/>
              <w:keepNext w:val="0"/>
              <w:rPr>
                <w:sz w:val="16"/>
                <w:szCs w:val="16"/>
              </w:rPr>
            </w:pPr>
            <w:r w:rsidRPr="001B1679">
              <w:rPr>
                <w:sz w:val="16"/>
                <w:szCs w:val="16"/>
              </w:rPr>
              <w:t>SP-230082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166A59"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FA7E2C" w14:textId="77777777" w:rsidR="009B546A" w:rsidRPr="001B1679" w:rsidRDefault="009B546A" w:rsidP="00C11620">
            <w:pPr>
              <w:pStyle w:val="TAL"/>
              <w:keepNext w:val="0"/>
              <w:rPr>
                <w:sz w:val="16"/>
                <w:szCs w:val="16"/>
              </w:rPr>
            </w:pPr>
            <w:r w:rsidRPr="001B1679">
              <w:rPr>
                <w:sz w:val="16"/>
                <w:szCs w:val="16"/>
              </w:rPr>
              <w:t>Presentation of 23.700-08: Study on enhanced support of Non-Public Networks; Phase 2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C72D69"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25E8C4" w14:textId="77777777" w:rsidR="009B546A" w:rsidRPr="001B1679" w:rsidRDefault="009B546A" w:rsidP="00C11620">
            <w:pPr>
              <w:pStyle w:val="TAL"/>
              <w:keepNext w:val="0"/>
              <w:rPr>
                <w:sz w:val="16"/>
                <w:szCs w:val="16"/>
              </w:rPr>
            </w:pPr>
            <w:r w:rsidRPr="001B1679">
              <w:rPr>
                <w:sz w:val="16"/>
                <w:szCs w:val="16"/>
              </w:rPr>
              <w:t>23.700-08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05F75F4"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3CE7CE" w14:textId="77777777" w:rsidR="009B546A" w:rsidRPr="001B1679" w:rsidRDefault="009B546A" w:rsidP="00C11620">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95C5B2" w14:textId="77777777" w:rsidR="009B546A" w:rsidRPr="001B1679" w:rsidRDefault="009B546A" w:rsidP="00C11620">
            <w:pPr>
              <w:pStyle w:val="TAL"/>
              <w:keepNext w:val="0"/>
              <w:rPr>
                <w:sz w:val="16"/>
                <w:szCs w:val="16"/>
              </w:rPr>
            </w:pPr>
            <w:r w:rsidRPr="001B1679">
              <w:rPr>
                <w:sz w:val="16"/>
                <w:szCs w:val="16"/>
              </w:rPr>
              <w:t>FS_eNPN_Ph2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CDFAE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1E72F1" w14:textId="77777777" w:rsidR="009B546A" w:rsidRPr="001B1679" w:rsidRDefault="009B546A" w:rsidP="00C11620">
            <w:pPr>
              <w:pStyle w:val="TAL"/>
              <w:keepNext w:val="0"/>
              <w:rPr>
                <w:sz w:val="16"/>
                <w:szCs w:val="16"/>
              </w:rPr>
            </w:pPr>
            <w:r w:rsidRPr="001B1679">
              <w:rPr>
                <w:sz w:val="16"/>
                <w:szCs w:val="16"/>
              </w:rPr>
              <w:t>Approved</w:t>
            </w:r>
          </w:p>
        </w:tc>
      </w:tr>
      <w:tr w:rsidR="009B546A" w14:paraId="689D9946"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03CBAA" w14:textId="77777777" w:rsidR="009B546A" w:rsidRPr="001B1679" w:rsidRDefault="009B546A" w:rsidP="00C11620">
            <w:pPr>
              <w:pStyle w:val="TAL"/>
              <w:keepNext w:val="0"/>
              <w:rPr>
                <w:sz w:val="16"/>
                <w:szCs w:val="16"/>
              </w:rPr>
            </w:pPr>
            <w:r w:rsidRPr="001B1679">
              <w:rPr>
                <w:sz w:val="16"/>
                <w:szCs w:val="16"/>
              </w:rPr>
              <w:t>SP-230083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A90735"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865CE9" w14:textId="77777777" w:rsidR="009B546A" w:rsidRPr="001B1679" w:rsidRDefault="009B546A" w:rsidP="00C11620">
            <w:pPr>
              <w:pStyle w:val="TAL"/>
              <w:keepNext w:val="0"/>
              <w:rPr>
                <w:sz w:val="16"/>
                <w:szCs w:val="16"/>
              </w:rPr>
            </w:pPr>
            <w:r w:rsidRPr="001B1679">
              <w:rPr>
                <w:sz w:val="16"/>
                <w:szCs w:val="16"/>
              </w:rPr>
              <w:t>Presentation of 23.700-17: Study on Wireless and Wireline Convergence for the 5G System (5GS) (5WWC); Phase 2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A73CA0"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CD81D8" w14:textId="77777777" w:rsidR="009B546A" w:rsidRPr="001B1679" w:rsidRDefault="009B546A" w:rsidP="00C11620">
            <w:pPr>
              <w:pStyle w:val="TAL"/>
              <w:keepNext w:val="0"/>
              <w:rPr>
                <w:sz w:val="16"/>
                <w:szCs w:val="16"/>
              </w:rPr>
            </w:pPr>
            <w:r w:rsidRPr="001B1679">
              <w:rPr>
                <w:sz w:val="16"/>
                <w:szCs w:val="16"/>
              </w:rPr>
              <w:t>23.700-17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CFB0C64"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1738C3" w14:textId="77777777" w:rsidR="009B546A" w:rsidRPr="001B1679" w:rsidRDefault="009B546A" w:rsidP="00C11620">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E961E9" w14:textId="77777777" w:rsidR="009B546A" w:rsidRPr="001B1679" w:rsidRDefault="009B546A" w:rsidP="00C11620">
            <w:pPr>
              <w:pStyle w:val="TAL"/>
              <w:keepNext w:val="0"/>
              <w:rPr>
                <w:sz w:val="16"/>
                <w:szCs w:val="16"/>
              </w:rPr>
            </w:pPr>
            <w:r w:rsidRPr="001B1679">
              <w:rPr>
                <w:sz w:val="16"/>
                <w:szCs w:val="16"/>
              </w:rPr>
              <w:t>FS_5WWC_Ph2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5E160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7F6049" w14:textId="77777777" w:rsidR="009B546A" w:rsidRPr="001B1679" w:rsidRDefault="009B546A" w:rsidP="00C11620">
            <w:pPr>
              <w:pStyle w:val="TAL"/>
              <w:keepNext w:val="0"/>
              <w:rPr>
                <w:sz w:val="16"/>
                <w:szCs w:val="16"/>
              </w:rPr>
            </w:pPr>
            <w:r w:rsidRPr="001B1679">
              <w:rPr>
                <w:sz w:val="16"/>
                <w:szCs w:val="16"/>
              </w:rPr>
              <w:t>Approved</w:t>
            </w:r>
          </w:p>
        </w:tc>
      </w:tr>
      <w:tr w:rsidR="009B546A" w14:paraId="5D56AA28"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0DFA96" w14:textId="77777777" w:rsidR="009B546A" w:rsidRPr="001B1679" w:rsidRDefault="009B546A" w:rsidP="00C11620">
            <w:pPr>
              <w:pStyle w:val="TAL"/>
              <w:keepNext w:val="0"/>
              <w:rPr>
                <w:sz w:val="16"/>
                <w:szCs w:val="16"/>
              </w:rPr>
            </w:pPr>
            <w:r w:rsidRPr="001B1679">
              <w:rPr>
                <w:sz w:val="16"/>
                <w:szCs w:val="16"/>
              </w:rPr>
              <w:t>SP-230084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52EC0A"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36012B" w14:textId="77777777" w:rsidR="009B546A" w:rsidRPr="001B1679" w:rsidRDefault="009B546A" w:rsidP="00C11620">
            <w:pPr>
              <w:pStyle w:val="TAL"/>
              <w:keepNext w:val="0"/>
              <w:rPr>
                <w:sz w:val="16"/>
                <w:szCs w:val="16"/>
              </w:rPr>
            </w:pPr>
            <w:r w:rsidRPr="001B1679">
              <w:rPr>
                <w:sz w:val="16"/>
                <w:szCs w:val="16"/>
              </w:rPr>
              <w:t>Presentation of 23.700-62: Study on UPF enhancement for Exposure And SBA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D7A32E"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9BE1B2" w14:textId="77777777" w:rsidR="009B546A" w:rsidRPr="001B1679" w:rsidRDefault="009B546A" w:rsidP="00C11620">
            <w:pPr>
              <w:pStyle w:val="TAL"/>
              <w:keepNext w:val="0"/>
              <w:rPr>
                <w:sz w:val="16"/>
                <w:szCs w:val="16"/>
              </w:rPr>
            </w:pPr>
            <w:r w:rsidRPr="001B1679">
              <w:rPr>
                <w:sz w:val="16"/>
                <w:szCs w:val="16"/>
              </w:rPr>
              <w:t>23.700-62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02E362A" w14:textId="77777777" w:rsidR="009B546A" w:rsidRPr="001B1679" w:rsidRDefault="009B546A" w:rsidP="00C11620">
            <w:pPr>
              <w:pStyle w:val="TAL"/>
              <w:keepNext w:val="0"/>
              <w:rPr>
                <w:sz w:val="16"/>
                <w:szCs w:val="16"/>
              </w:rPr>
            </w:pPr>
            <w:r w:rsidRPr="001B1679">
              <w:rPr>
                <w:sz w:val="16"/>
                <w:szCs w:val="16"/>
              </w:rPr>
              <w:t>2.2.0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E0D48F" w14:textId="77777777" w:rsidR="009B546A" w:rsidRPr="001B1679" w:rsidRDefault="009B546A" w:rsidP="00C11620">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47299F" w14:textId="77777777" w:rsidR="009B546A" w:rsidRPr="001B1679" w:rsidRDefault="009B546A" w:rsidP="00C11620">
            <w:pPr>
              <w:pStyle w:val="TAL"/>
              <w:keepNext w:val="0"/>
              <w:rPr>
                <w:sz w:val="16"/>
                <w:szCs w:val="16"/>
              </w:rPr>
            </w:pPr>
            <w:r w:rsidRPr="001B1679">
              <w:rPr>
                <w:sz w:val="16"/>
                <w:szCs w:val="16"/>
              </w:rPr>
              <w:t>FS_UPEAS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14910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0C9255" w14:textId="77777777" w:rsidR="009B546A" w:rsidRPr="001B1679" w:rsidRDefault="009B546A" w:rsidP="00C11620">
            <w:pPr>
              <w:pStyle w:val="TAL"/>
              <w:keepNext w:val="0"/>
              <w:rPr>
                <w:sz w:val="16"/>
                <w:szCs w:val="16"/>
              </w:rPr>
            </w:pPr>
            <w:r w:rsidRPr="001B1679">
              <w:rPr>
                <w:sz w:val="16"/>
                <w:szCs w:val="16"/>
              </w:rPr>
              <w:t>Approved</w:t>
            </w:r>
          </w:p>
        </w:tc>
      </w:tr>
      <w:tr w:rsidR="009B546A" w14:paraId="4C80934A"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CAB438" w14:textId="77777777" w:rsidR="009B546A" w:rsidRPr="001B1679" w:rsidRDefault="009B546A" w:rsidP="00C11620">
            <w:pPr>
              <w:pStyle w:val="TAL"/>
              <w:keepNext w:val="0"/>
              <w:rPr>
                <w:sz w:val="16"/>
                <w:szCs w:val="16"/>
              </w:rPr>
            </w:pPr>
            <w:r w:rsidRPr="001B1679">
              <w:rPr>
                <w:sz w:val="16"/>
                <w:szCs w:val="16"/>
              </w:rPr>
              <w:t>SP-230085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70B391"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A598BF" w14:textId="77777777" w:rsidR="009B546A" w:rsidRPr="001B1679" w:rsidRDefault="009B546A" w:rsidP="00C11620">
            <w:pPr>
              <w:pStyle w:val="TAL"/>
              <w:keepNext w:val="0"/>
              <w:rPr>
                <w:sz w:val="16"/>
                <w:szCs w:val="16"/>
              </w:rPr>
            </w:pPr>
            <w:r w:rsidRPr="001B1679">
              <w:rPr>
                <w:sz w:val="16"/>
                <w:szCs w:val="16"/>
              </w:rPr>
              <w:t>Presentation of 23.700-74: Study on generic group management, exposure and communication enhancements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E18D69"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FACD8E" w14:textId="77777777" w:rsidR="009B546A" w:rsidRPr="001B1679" w:rsidRDefault="009B546A" w:rsidP="00C11620">
            <w:pPr>
              <w:pStyle w:val="TAL"/>
              <w:keepNext w:val="0"/>
              <w:rPr>
                <w:sz w:val="16"/>
                <w:szCs w:val="16"/>
              </w:rPr>
            </w:pPr>
            <w:r w:rsidRPr="001B1679">
              <w:rPr>
                <w:sz w:val="16"/>
                <w:szCs w:val="16"/>
              </w:rPr>
              <w:t>23.700-74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FACCDAD"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5B40E4" w14:textId="77777777" w:rsidR="009B546A" w:rsidRPr="001B1679" w:rsidRDefault="009B546A" w:rsidP="00C11620">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D5128A" w14:textId="77777777" w:rsidR="009B546A" w:rsidRPr="001B1679" w:rsidRDefault="009B546A" w:rsidP="00C11620">
            <w:pPr>
              <w:pStyle w:val="TAL"/>
              <w:keepNext w:val="0"/>
              <w:rPr>
                <w:sz w:val="16"/>
                <w:szCs w:val="16"/>
              </w:rPr>
            </w:pPr>
            <w:r w:rsidRPr="001B1679">
              <w:rPr>
                <w:sz w:val="16"/>
                <w:szCs w:val="16"/>
              </w:rPr>
              <w:t>FS_GMEC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351C5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8BFD49" w14:textId="77777777" w:rsidR="009B546A" w:rsidRPr="001B1679" w:rsidRDefault="009B546A" w:rsidP="00C11620">
            <w:pPr>
              <w:pStyle w:val="TAL"/>
              <w:keepNext w:val="0"/>
              <w:rPr>
                <w:sz w:val="16"/>
                <w:szCs w:val="16"/>
              </w:rPr>
            </w:pPr>
            <w:r w:rsidRPr="001B1679">
              <w:rPr>
                <w:sz w:val="16"/>
                <w:szCs w:val="16"/>
              </w:rPr>
              <w:t>Approved</w:t>
            </w:r>
          </w:p>
        </w:tc>
      </w:tr>
      <w:tr w:rsidR="009B546A" w14:paraId="378B15C6"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9F5971" w14:textId="77777777" w:rsidR="009B546A" w:rsidRPr="001B1679" w:rsidRDefault="009B546A" w:rsidP="00C11620">
            <w:pPr>
              <w:pStyle w:val="TAL"/>
              <w:keepNext w:val="0"/>
              <w:rPr>
                <w:sz w:val="16"/>
                <w:szCs w:val="16"/>
              </w:rPr>
            </w:pPr>
            <w:r w:rsidRPr="001B1679">
              <w:rPr>
                <w:sz w:val="16"/>
                <w:szCs w:val="16"/>
              </w:rPr>
              <w:t>SP-230086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742E8"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0E85B1" w14:textId="77777777" w:rsidR="009B546A" w:rsidRPr="001B1679" w:rsidRDefault="009B546A" w:rsidP="00C11620">
            <w:pPr>
              <w:pStyle w:val="TAL"/>
              <w:keepNext w:val="0"/>
              <w:rPr>
                <w:sz w:val="16"/>
                <w:szCs w:val="16"/>
              </w:rPr>
            </w:pPr>
            <w:r w:rsidRPr="001B1679">
              <w:rPr>
                <w:sz w:val="16"/>
                <w:szCs w:val="16"/>
              </w:rPr>
              <w:t>Presentation of 23.700-85: Study on enhancement of 5G UE Policy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2B8EC0"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101F1D" w14:textId="77777777" w:rsidR="009B546A" w:rsidRPr="001B1679" w:rsidRDefault="009B546A" w:rsidP="00C11620">
            <w:pPr>
              <w:pStyle w:val="TAL"/>
              <w:keepNext w:val="0"/>
              <w:rPr>
                <w:sz w:val="16"/>
                <w:szCs w:val="16"/>
              </w:rPr>
            </w:pPr>
            <w:r w:rsidRPr="001B1679">
              <w:rPr>
                <w:sz w:val="16"/>
                <w:szCs w:val="16"/>
              </w:rPr>
              <w:t>23.700-85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1867152"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B64E86" w14:textId="77777777" w:rsidR="009B546A" w:rsidRPr="001B1679" w:rsidRDefault="009B546A" w:rsidP="00C11620">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EF4EB5" w14:textId="77777777" w:rsidR="009B546A" w:rsidRPr="001B1679" w:rsidRDefault="009B546A" w:rsidP="00C11620">
            <w:pPr>
              <w:pStyle w:val="TAL"/>
              <w:keepNext w:val="0"/>
              <w:rPr>
                <w:sz w:val="16"/>
                <w:szCs w:val="16"/>
              </w:rPr>
            </w:pPr>
            <w:r w:rsidRPr="001B1679">
              <w:rPr>
                <w:sz w:val="16"/>
                <w:szCs w:val="16"/>
              </w:rPr>
              <w:t>FS_eUEPO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AB626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EACB6E" w14:textId="77777777" w:rsidR="009B546A" w:rsidRPr="001B1679" w:rsidRDefault="009B546A" w:rsidP="00C11620">
            <w:pPr>
              <w:pStyle w:val="TAL"/>
              <w:keepNext w:val="0"/>
              <w:rPr>
                <w:sz w:val="16"/>
                <w:szCs w:val="16"/>
              </w:rPr>
            </w:pPr>
            <w:r w:rsidRPr="001B1679">
              <w:rPr>
                <w:sz w:val="16"/>
                <w:szCs w:val="16"/>
              </w:rPr>
              <w:t>Approved</w:t>
            </w:r>
          </w:p>
        </w:tc>
      </w:tr>
      <w:tr w:rsidR="009B546A" w14:paraId="72E72BEA"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CF2C76" w14:textId="77777777" w:rsidR="009B546A" w:rsidRPr="001B1679" w:rsidRDefault="009B546A" w:rsidP="00C11620">
            <w:pPr>
              <w:pStyle w:val="TAL"/>
              <w:keepNext w:val="0"/>
              <w:rPr>
                <w:sz w:val="16"/>
                <w:szCs w:val="16"/>
              </w:rPr>
            </w:pPr>
            <w:r w:rsidRPr="001B1679">
              <w:rPr>
                <w:sz w:val="16"/>
                <w:szCs w:val="16"/>
              </w:rPr>
              <w:t>SP-230087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E99B69"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FBDE63" w14:textId="77777777" w:rsidR="009B546A" w:rsidRPr="001B1679" w:rsidRDefault="009B546A" w:rsidP="00C11620">
            <w:pPr>
              <w:pStyle w:val="TAL"/>
              <w:keepNext w:val="0"/>
              <w:rPr>
                <w:sz w:val="16"/>
                <w:szCs w:val="16"/>
              </w:rPr>
            </w:pPr>
            <w:r w:rsidRPr="001B1679">
              <w:rPr>
                <w:sz w:val="16"/>
                <w:szCs w:val="16"/>
              </w:rPr>
              <w:t>Presentation of 23.700-87: Study on system architecture enhancement for next generation real time communication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8F7499"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78FC82" w14:textId="77777777" w:rsidR="009B546A" w:rsidRPr="001B1679" w:rsidRDefault="009B546A" w:rsidP="00C11620">
            <w:pPr>
              <w:pStyle w:val="TAL"/>
              <w:keepNext w:val="0"/>
              <w:rPr>
                <w:sz w:val="16"/>
                <w:szCs w:val="16"/>
              </w:rPr>
            </w:pPr>
            <w:r w:rsidRPr="001B1679">
              <w:rPr>
                <w:sz w:val="16"/>
                <w:szCs w:val="16"/>
              </w:rPr>
              <w:t>23.700-87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A7BC280"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E14F9D" w14:textId="77777777" w:rsidR="009B546A" w:rsidRPr="001B1679" w:rsidRDefault="009B546A" w:rsidP="00C11620">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B80CD6" w14:textId="77777777" w:rsidR="009B546A" w:rsidRPr="001B1679" w:rsidRDefault="009B546A" w:rsidP="00C11620">
            <w:pPr>
              <w:pStyle w:val="TAL"/>
              <w:keepNext w:val="0"/>
              <w:rPr>
                <w:sz w:val="16"/>
                <w:szCs w:val="16"/>
              </w:rPr>
            </w:pPr>
            <w:r w:rsidRPr="001B1679">
              <w:rPr>
                <w:sz w:val="16"/>
                <w:szCs w:val="16"/>
              </w:rPr>
              <w:t>FS_NG_RTC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D11634" w14:textId="77777777" w:rsidR="009B546A" w:rsidRPr="001B1679" w:rsidRDefault="009B546A" w:rsidP="00C11620">
            <w:pPr>
              <w:pStyle w:val="TAL"/>
              <w:keepNext w:val="0"/>
              <w:rPr>
                <w:sz w:val="16"/>
                <w:szCs w:val="16"/>
              </w:rPr>
            </w:pPr>
            <w:r w:rsidRPr="001B1679">
              <w:rPr>
                <w:sz w:val="16"/>
                <w:szCs w:val="16"/>
              </w:rPr>
              <w:t>This was approved and will be updated to include the pCR in SP-230309 before publication as version 18.0.0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4DA607" w14:textId="77777777" w:rsidR="009B546A" w:rsidRPr="001B1679" w:rsidRDefault="009B546A" w:rsidP="00C11620">
            <w:pPr>
              <w:pStyle w:val="TAL"/>
              <w:keepNext w:val="0"/>
              <w:rPr>
                <w:sz w:val="16"/>
                <w:szCs w:val="16"/>
              </w:rPr>
            </w:pPr>
            <w:r w:rsidRPr="001B1679">
              <w:rPr>
                <w:sz w:val="16"/>
                <w:szCs w:val="16"/>
              </w:rPr>
              <w:t>Approved</w:t>
            </w:r>
          </w:p>
        </w:tc>
      </w:tr>
      <w:tr w:rsidR="009B546A" w14:paraId="6EB53323"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8C93E4" w14:textId="77777777" w:rsidR="009B546A" w:rsidRPr="001B1679" w:rsidRDefault="009B546A" w:rsidP="00C11620">
            <w:pPr>
              <w:pStyle w:val="TAL"/>
              <w:keepNext w:val="0"/>
              <w:rPr>
                <w:sz w:val="16"/>
                <w:szCs w:val="16"/>
              </w:rPr>
            </w:pPr>
            <w:r w:rsidRPr="001B1679">
              <w:rPr>
                <w:sz w:val="16"/>
                <w:szCs w:val="16"/>
              </w:rPr>
              <w:t>SP-230088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124A41"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B74A7A" w14:textId="77777777" w:rsidR="009B546A" w:rsidRPr="001B1679" w:rsidRDefault="009B546A" w:rsidP="00C11620">
            <w:pPr>
              <w:pStyle w:val="TAL"/>
              <w:keepNext w:val="0"/>
              <w:rPr>
                <w:sz w:val="16"/>
                <w:szCs w:val="16"/>
              </w:rPr>
            </w:pPr>
            <w:r w:rsidRPr="001B1679">
              <w:rPr>
                <w:sz w:val="16"/>
                <w:szCs w:val="16"/>
              </w:rPr>
              <w:t>Presentation of 23.700-88: Study on architecture enhancements for Personal IoT Network (PIN)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B0D9E6"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A43382" w14:textId="77777777" w:rsidR="009B546A" w:rsidRPr="001B1679" w:rsidRDefault="009B546A" w:rsidP="00C11620">
            <w:pPr>
              <w:pStyle w:val="TAL"/>
              <w:keepNext w:val="0"/>
              <w:rPr>
                <w:sz w:val="16"/>
                <w:szCs w:val="16"/>
              </w:rPr>
            </w:pPr>
            <w:r w:rsidRPr="001B1679">
              <w:rPr>
                <w:sz w:val="16"/>
                <w:szCs w:val="16"/>
              </w:rPr>
              <w:t>23.700-88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058CBBB"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8CA60B" w14:textId="77777777" w:rsidR="009B546A" w:rsidRPr="001B1679" w:rsidRDefault="009B546A" w:rsidP="00C11620">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CAB70F" w14:textId="77777777" w:rsidR="009B546A" w:rsidRPr="001B1679" w:rsidRDefault="009B546A" w:rsidP="00C11620">
            <w:pPr>
              <w:pStyle w:val="TAL"/>
              <w:keepNext w:val="0"/>
              <w:rPr>
                <w:sz w:val="16"/>
                <w:szCs w:val="16"/>
              </w:rPr>
            </w:pPr>
            <w:r w:rsidRPr="001B1679">
              <w:rPr>
                <w:sz w:val="16"/>
                <w:szCs w:val="16"/>
              </w:rPr>
              <w:t>FS_PIN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DD83B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136922" w14:textId="77777777" w:rsidR="009B546A" w:rsidRPr="001B1679" w:rsidRDefault="009B546A" w:rsidP="00C11620">
            <w:pPr>
              <w:pStyle w:val="TAL"/>
              <w:keepNext w:val="0"/>
              <w:rPr>
                <w:sz w:val="16"/>
                <w:szCs w:val="16"/>
              </w:rPr>
            </w:pPr>
            <w:r w:rsidRPr="001B1679">
              <w:rPr>
                <w:sz w:val="16"/>
                <w:szCs w:val="16"/>
              </w:rPr>
              <w:t>Approved</w:t>
            </w:r>
          </w:p>
        </w:tc>
      </w:tr>
      <w:tr w:rsidR="009B546A" w14:paraId="37AF4840"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77B43C" w14:textId="77777777" w:rsidR="009B546A" w:rsidRPr="001B1679" w:rsidRDefault="009B546A" w:rsidP="00C11620">
            <w:pPr>
              <w:pStyle w:val="TAL"/>
              <w:keepNext w:val="0"/>
              <w:rPr>
                <w:sz w:val="16"/>
                <w:szCs w:val="16"/>
              </w:rPr>
            </w:pPr>
            <w:r w:rsidRPr="001B1679">
              <w:rPr>
                <w:sz w:val="16"/>
                <w:szCs w:val="16"/>
              </w:rPr>
              <w:t>SP-230117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4A38A3"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6BB310" w14:textId="77777777" w:rsidR="009B546A" w:rsidRPr="001B1679" w:rsidRDefault="009B546A" w:rsidP="00C11620">
            <w:pPr>
              <w:pStyle w:val="TAL"/>
              <w:keepNext w:val="0"/>
              <w:rPr>
                <w:sz w:val="16"/>
                <w:szCs w:val="16"/>
              </w:rPr>
            </w:pPr>
            <w:r w:rsidRPr="001B1679">
              <w:rPr>
                <w:sz w:val="16"/>
                <w:szCs w:val="16"/>
              </w:rPr>
              <w:t>23.700-86: Study on Architecture Enhancement to support Ranging based services and sidelink positioning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C12B3B"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A435AD" w14:textId="77777777" w:rsidR="009B546A" w:rsidRPr="001B1679" w:rsidRDefault="009B546A" w:rsidP="00C11620">
            <w:pPr>
              <w:pStyle w:val="TAL"/>
              <w:keepNext w:val="0"/>
              <w:rPr>
                <w:sz w:val="16"/>
                <w:szCs w:val="16"/>
              </w:rPr>
            </w:pPr>
            <w:r w:rsidRPr="001B1679">
              <w:rPr>
                <w:sz w:val="16"/>
                <w:szCs w:val="16"/>
              </w:rPr>
              <w:t>23.700-86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2ABED04"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B06AA6" w14:textId="77777777" w:rsidR="009B546A" w:rsidRPr="001B1679" w:rsidRDefault="009B546A" w:rsidP="00C11620">
            <w:pPr>
              <w:pStyle w:val="TAL"/>
              <w:keepNext w:val="0"/>
              <w:rPr>
                <w:sz w:val="16"/>
                <w:szCs w:val="16"/>
              </w:rPr>
            </w:pPr>
            <w:r w:rsidRPr="001B1679">
              <w:rPr>
                <w:sz w:val="16"/>
                <w:szCs w:val="16"/>
              </w:rPr>
              <w:t>MCC</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F844FC" w14:textId="77777777" w:rsidR="009B546A" w:rsidRPr="001B1679" w:rsidRDefault="009B546A" w:rsidP="00C11620">
            <w:pPr>
              <w:pStyle w:val="TAL"/>
              <w:keepNext w:val="0"/>
              <w:rPr>
                <w:sz w:val="16"/>
                <w:szCs w:val="16"/>
              </w:rPr>
            </w:pPr>
            <w:r w:rsidRPr="001B1679">
              <w:rPr>
                <w:sz w:val="16"/>
                <w:szCs w:val="16"/>
              </w:rPr>
              <w:t>FS_Ranging_SL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7B59DB" w14:textId="77777777" w:rsidR="009B546A" w:rsidRPr="001B1679" w:rsidRDefault="009B546A" w:rsidP="00C11620">
            <w:pPr>
              <w:pStyle w:val="TAL"/>
              <w:keepNext w:val="0"/>
              <w:rPr>
                <w:sz w:val="16"/>
                <w:szCs w:val="16"/>
              </w:rPr>
            </w:pPr>
            <w:r w:rsidRPr="001B1679">
              <w:rPr>
                <w:sz w:val="16"/>
                <w:szCs w:val="16"/>
              </w:rPr>
              <w:t>Presentation cover sheet in SP-230124.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32E606" w14:textId="77777777" w:rsidR="009B546A" w:rsidRPr="001B1679" w:rsidRDefault="009B546A" w:rsidP="00C11620">
            <w:pPr>
              <w:pStyle w:val="TAL"/>
              <w:keepNext w:val="0"/>
              <w:rPr>
                <w:sz w:val="16"/>
                <w:szCs w:val="16"/>
              </w:rPr>
            </w:pPr>
            <w:r w:rsidRPr="001B1679">
              <w:rPr>
                <w:sz w:val="16"/>
                <w:szCs w:val="16"/>
              </w:rPr>
              <w:t>Approved</w:t>
            </w:r>
          </w:p>
        </w:tc>
      </w:tr>
      <w:tr w:rsidR="009B546A" w14:paraId="5EB9F3F3"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739172" w14:textId="77777777" w:rsidR="009B546A" w:rsidRPr="001B1679" w:rsidRDefault="009B546A" w:rsidP="00C11620">
            <w:pPr>
              <w:pStyle w:val="TAL"/>
              <w:keepNext w:val="0"/>
              <w:rPr>
                <w:sz w:val="16"/>
                <w:szCs w:val="16"/>
              </w:rPr>
            </w:pPr>
            <w:r w:rsidRPr="001B1679">
              <w:rPr>
                <w:sz w:val="16"/>
                <w:szCs w:val="16"/>
              </w:rPr>
              <w:t>SP-230118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9FA639"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B88A15" w14:textId="77777777" w:rsidR="009B546A" w:rsidRPr="001B1679" w:rsidRDefault="009B546A" w:rsidP="00C11620">
            <w:pPr>
              <w:pStyle w:val="TAL"/>
              <w:keepNext w:val="0"/>
              <w:rPr>
                <w:sz w:val="16"/>
                <w:szCs w:val="16"/>
              </w:rPr>
            </w:pPr>
            <w:r w:rsidRPr="001B1679">
              <w:rPr>
                <w:sz w:val="16"/>
                <w:szCs w:val="16"/>
              </w:rPr>
              <w:t>23.700-66: Study on DetNet Interworking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963C5E"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96BBFD" w14:textId="77777777" w:rsidR="009B546A" w:rsidRPr="001B1679" w:rsidRDefault="009B546A" w:rsidP="00C11620">
            <w:pPr>
              <w:pStyle w:val="TAL"/>
              <w:keepNext w:val="0"/>
              <w:rPr>
                <w:sz w:val="16"/>
                <w:szCs w:val="16"/>
              </w:rPr>
            </w:pPr>
            <w:r w:rsidRPr="001B1679">
              <w:rPr>
                <w:sz w:val="16"/>
                <w:szCs w:val="16"/>
              </w:rPr>
              <w:t>23.700-46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AB6AA96"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BAEF85" w14:textId="77777777" w:rsidR="009B546A" w:rsidRPr="001B1679" w:rsidRDefault="009B546A" w:rsidP="00C11620">
            <w:pPr>
              <w:pStyle w:val="TAL"/>
              <w:keepNext w:val="0"/>
              <w:rPr>
                <w:sz w:val="16"/>
                <w:szCs w:val="16"/>
              </w:rPr>
            </w:pPr>
            <w:r w:rsidRPr="001B1679">
              <w:rPr>
                <w:sz w:val="16"/>
                <w:szCs w:val="16"/>
              </w:rPr>
              <w:t>MCC</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838F8B" w14:textId="77777777" w:rsidR="009B546A" w:rsidRPr="001B1679" w:rsidRDefault="009B546A" w:rsidP="00C11620">
            <w:pPr>
              <w:pStyle w:val="TAL"/>
              <w:keepNext w:val="0"/>
              <w:rPr>
                <w:sz w:val="16"/>
                <w:szCs w:val="16"/>
              </w:rPr>
            </w:pPr>
            <w:r w:rsidRPr="001B1679">
              <w:rPr>
                <w:sz w:val="16"/>
                <w:szCs w:val="16"/>
              </w:rPr>
              <w:t>FS_DetNet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269340" w14:textId="77777777" w:rsidR="009B546A" w:rsidRPr="001B1679" w:rsidRDefault="009B546A" w:rsidP="00C11620">
            <w:pPr>
              <w:pStyle w:val="TAL"/>
              <w:keepNext w:val="0"/>
              <w:rPr>
                <w:sz w:val="16"/>
                <w:szCs w:val="16"/>
              </w:rPr>
            </w:pPr>
            <w:r w:rsidRPr="001B1679">
              <w:rPr>
                <w:sz w:val="16"/>
                <w:szCs w:val="16"/>
              </w:rPr>
              <w:t>Presentation cover sheet in SP-230123.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EBCA3A" w14:textId="77777777" w:rsidR="009B546A" w:rsidRPr="001B1679" w:rsidRDefault="009B546A" w:rsidP="00C11620">
            <w:pPr>
              <w:pStyle w:val="TAL"/>
              <w:keepNext w:val="0"/>
              <w:rPr>
                <w:sz w:val="16"/>
                <w:szCs w:val="16"/>
              </w:rPr>
            </w:pPr>
            <w:r w:rsidRPr="001B1679">
              <w:rPr>
                <w:sz w:val="16"/>
                <w:szCs w:val="16"/>
              </w:rPr>
              <w:t>Approved</w:t>
            </w:r>
          </w:p>
        </w:tc>
      </w:tr>
      <w:tr w:rsidR="009B546A" w14:paraId="0E16C842"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D0AC29" w14:textId="77777777" w:rsidR="009B546A" w:rsidRPr="001B1679" w:rsidRDefault="009B546A" w:rsidP="00C11620">
            <w:pPr>
              <w:pStyle w:val="TAL"/>
              <w:keepNext w:val="0"/>
              <w:rPr>
                <w:sz w:val="16"/>
                <w:szCs w:val="16"/>
              </w:rPr>
            </w:pPr>
            <w:r w:rsidRPr="001B1679">
              <w:rPr>
                <w:sz w:val="16"/>
                <w:szCs w:val="16"/>
              </w:rPr>
              <w:t>SP-230126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69768A"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F55736" w14:textId="77777777" w:rsidR="009B546A" w:rsidRPr="001B1679" w:rsidRDefault="009B546A" w:rsidP="00C11620">
            <w:pPr>
              <w:pStyle w:val="TAL"/>
              <w:keepNext w:val="0"/>
              <w:rPr>
                <w:sz w:val="16"/>
                <w:szCs w:val="16"/>
              </w:rPr>
            </w:pPr>
            <w:r w:rsidRPr="001B1679">
              <w:rPr>
                <w:sz w:val="16"/>
                <w:szCs w:val="16"/>
              </w:rPr>
              <w:t>TR 33.891 'Study on security of architecture enhancements for UAS, UAV and UAM'</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1F8C9C"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61F5EA" w14:textId="77777777" w:rsidR="009B546A" w:rsidRPr="001B1679" w:rsidRDefault="009B546A" w:rsidP="00C11620">
            <w:pPr>
              <w:pStyle w:val="TAL"/>
              <w:keepNext w:val="0"/>
              <w:rPr>
                <w:sz w:val="16"/>
                <w:szCs w:val="16"/>
              </w:rPr>
            </w:pPr>
            <w:r w:rsidRPr="001B1679">
              <w:rPr>
                <w:sz w:val="16"/>
                <w:szCs w:val="16"/>
              </w:rPr>
              <w:t>33.891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F240984"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8E024A"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FABC1A" w14:textId="77777777" w:rsidR="009B546A" w:rsidRPr="001B1679" w:rsidRDefault="009B546A" w:rsidP="00C11620">
            <w:pPr>
              <w:pStyle w:val="TAL"/>
              <w:keepNext w:val="0"/>
              <w:rPr>
                <w:sz w:val="16"/>
                <w:szCs w:val="16"/>
              </w:rPr>
            </w:pPr>
            <w:r w:rsidRPr="001B1679">
              <w:rPr>
                <w:sz w:val="16"/>
                <w:szCs w:val="16"/>
              </w:rPr>
              <w:t>FS_UAS_Ph2_SEC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0F2EE0" w14:textId="77777777" w:rsidR="009B546A" w:rsidRPr="001B1679" w:rsidRDefault="009B546A" w:rsidP="00C11620">
            <w:pPr>
              <w:pStyle w:val="TAL"/>
              <w:keepNext w:val="0"/>
              <w:rPr>
                <w:sz w:val="16"/>
                <w:szCs w:val="16"/>
              </w:rPr>
            </w:pPr>
            <w:r w:rsidRPr="001B1679">
              <w:rPr>
                <w:sz w:val="16"/>
                <w:szCs w:val="16"/>
              </w:rPr>
              <w:t>Wrong TS version uploaded. Revised to SP-230337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8623C3" w14:textId="77777777" w:rsidR="009B546A" w:rsidRPr="001B1679" w:rsidRDefault="009B546A" w:rsidP="00C11620">
            <w:pPr>
              <w:pStyle w:val="TAL"/>
              <w:keepNext w:val="0"/>
              <w:rPr>
                <w:sz w:val="16"/>
                <w:szCs w:val="16"/>
              </w:rPr>
            </w:pPr>
            <w:r w:rsidRPr="001B1679">
              <w:rPr>
                <w:sz w:val="16"/>
                <w:szCs w:val="16"/>
              </w:rPr>
              <w:t>Revised</w:t>
            </w:r>
          </w:p>
        </w:tc>
      </w:tr>
      <w:tr w:rsidR="009B546A" w14:paraId="77AD3A78"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0D4C58" w14:textId="77777777" w:rsidR="009B546A" w:rsidRPr="001B1679" w:rsidRDefault="009B546A" w:rsidP="00C11620">
            <w:pPr>
              <w:pStyle w:val="TAL"/>
              <w:keepNext w:val="0"/>
              <w:rPr>
                <w:sz w:val="16"/>
                <w:szCs w:val="16"/>
              </w:rPr>
            </w:pPr>
            <w:r w:rsidRPr="001B1679">
              <w:rPr>
                <w:sz w:val="16"/>
                <w:szCs w:val="16"/>
              </w:rPr>
              <w:t>SP-230127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368091"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EF2826" w14:textId="77777777" w:rsidR="009B546A" w:rsidRPr="001B1679" w:rsidRDefault="009B546A" w:rsidP="00C11620">
            <w:pPr>
              <w:pStyle w:val="TAL"/>
              <w:keepNext w:val="0"/>
              <w:rPr>
                <w:sz w:val="16"/>
                <w:szCs w:val="16"/>
              </w:rPr>
            </w:pPr>
            <w:r w:rsidRPr="001B1679">
              <w:rPr>
                <w:sz w:val="16"/>
                <w:szCs w:val="16"/>
              </w:rPr>
              <w:t>TR 33.741 'Study of home network triggered primary authentication'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E3FBBE"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3D7BDF" w14:textId="77777777" w:rsidR="009B546A" w:rsidRPr="001B1679" w:rsidRDefault="009B546A" w:rsidP="00C11620">
            <w:pPr>
              <w:pStyle w:val="TAL"/>
              <w:keepNext w:val="0"/>
              <w:rPr>
                <w:sz w:val="16"/>
                <w:szCs w:val="16"/>
              </w:rPr>
            </w:pPr>
            <w:r w:rsidRPr="001B1679">
              <w:rPr>
                <w:sz w:val="16"/>
                <w:szCs w:val="16"/>
              </w:rPr>
              <w:t>33.741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CC5D74D"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E19524"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235CB1" w14:textId="77777777" w:rsidR="009B546A" w:rsidRPr="001B1679" w:rsidRDefault="009B546A" w:rsidP="00C11620">
            <w:pPr>
              <w:pStyle w:val="TAL"/>
              <w:keepNext w:val="0"/>
              <w:rPr>
                <w:sz w:val="16"/>
                <w:szCs w:val="16"/>
              </w:rPr>
            </w:pPr>
            <w:r w:rsidRPr="001B1679">
              <w:rPr>
                <w:sz w:val="16"/>
                <w:szCs w:val="16"/>
              </w:rPr>
              <w:t>FS_HN_Auth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A7F19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EC9215" w14:textId="77777777" w:rsidR="009B546A" w:rsidRPr="001B1679" w:rsidRDefault="009B546A" w:rsidP="00C11620">
            <w:pPr>
              <w:pStyle w:val="TAL"/>
              <w:keepNext w:val="0"/>
              <w:rPr>
                <w:sz w:val="16"/>
                <w:szCs w:val="16"/>
              </w:rPr>
            </w:pPr>
            <w:r w:rsidRPr="001B1679">
              <w:rPr>
                <w:sz w:val="16"/>
                <w:szCs w:val="16"/>
              </w:rPr>
              <w:t>Approved</w:t>
            </w:r>
          </w:p>
        </w:tc>
      </w:tr>
      <w:tr w:rsidR="009B546A" w14:paraId="51EE827B"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A8FDC3" w14:textId="77777777" w:rsidR="009B546A" w:rsidRPr="001B1679" w:rsidRDefault="009B546A" w:rsidP="00C11620">
            <w:pPr>
              <w:pStyle w:val="TAL"/>
              <w:keepNext w:val="0"/>
              <w:rPr>
                <w:sz w:val="16"/>
                <w:szCs w:val="16"/>
              </w:rPr>
            </w:pPr>
            <w:r w:rsidRPr="001B1679">
              <w:rPr>
                <w:sz w:val="16"/>
                <w:szCs w:val="16"/>
              </w:rPr>
              <w:lastRenderedPageBreak/>
              <w:t>SP-230129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1BF889" w14:textId="77777777" w:rsidR="009B546A" w:rsidRPr="001B1679" w:rsidRDefault="009B546A" w:rsidP="00C11620">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1A5951" w14:textId="77777777" w:rsidR="009B546A" w:rsidRPr="001B1679" w:rsidRDefault="009B546A" w:rsidP="00C11620">
            <w:pPr>
              <w:pStyle w:val="TAL"/>
              <w:keepNext w:val="0"/>
              <w:rPr>
                <w:sz w:val="16"/>
                <w:szCs w:val="16"/>
              </w:rPr>
            </w:pPr>
            <w:r w:rsidRPr="001B1679">
              <w:rPr>
                <w:sz w:val="16"/>
                <w:szCs w:val="16"/>
              </w:rPr>
              <w:t>TS 33.537 'Security Assurance Specification (SCAS) for the Authentication and Key Management for Applications (AKMA) Anchor Function Function (AAnF)'</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E13F14"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3DED7C" w14:textId="77777777" w:rsidR="009B546A" w:rsidRPr="001B1679" w:rsidRDefault="009B546A" w:rsidP="00C11620">
            <w:pPr>
              <w:pStyle w:val="TAL"/>
              <w:keepNext w:val="0"/>
              <w:rPr>
                <w:sz w:val="16"/>
                <w:szCs w:val="16"/>
              </w:rPr>
            </w:pPr>
            <w:r w:rsidRPr="001B1679">
              <w:rPr>
                <w:sz w:val="16"/>
                <w:szCs w:val="16"/>
              </w:rPr>
              <w:t>33.537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CCC7468"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9A82C4"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974988" w14:textId="77777777" w:rsidR="009B546A" w:rsidRPr="001B1679" w:rsidRDefault="009B546A" w:rsidP="00C11620">
            <w:pPr>
              <w:pStyle w:val="TAL"/>
              <w:keepNext w:val="0"/>
              <w:rPr>
                <w:sz w:val="16"/>
                <w:szCs w:val="16"/>
              </w:rPr>
            </w:pPr>
            <w:r w:rsidRPr="001B1679">
              <w:rPr>
                <w:sz w:val="16"/>
                <w:szCs w:val="16"/>
              </w:rPr>
              <w:t>SCAS_5G_AAnF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ECC65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80D816" w14:textId="77777777" w:rsidR="009B546A" w:rsidRPr="001B1679" w:rsidRDefault="009B546A" w:rsidP="00C11620">
            <w:pPr>
              <w:pStyle w:val="TAL"/>
              <w:keepNext w:val="0"/>
              <w:rPr>
                <w:sz w:val="16"/>
                <w:szCs w:val="16"/>
              </w:rPr>
            </w:pPr>
            <w:r w:rsidRPr="001B1679">
              <w:rPr>
                <w:sz w:val="16"/>
                <w:szCs w:val="16"/>
              </w:rPr>
              <w:t>Approved</w:t>
            </w:r>
          </w:p>
        </w:tc>
      </w:tr>
      <w:tr w:rsidR="009B546A" w14:paraId="5702F155"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109541" w14:textId="77777777" w:rsidR="009B546A" w:rsidRPr="001B1679" w:rsidRDefault="009B546A" w:rsidP="00C11620">
            <w:pPr>
              <w:pStyle w:val="TAL"/>
              <w:keepNext w:val="0"/>
              <w:rPr>
                <w:sz w:val="16"/>
                <w:szCs w:val="16"/>
              </w:rPr>
            </w:pPr>
            <w:r w:rsidRPr="001B1679">
              <w:rPr>
                <w:sz w:val="16"/>
                <w:szCs w:val="16"/>
              </w:rPr>
              <w:t>SP-230130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3AC006"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E55EC0" w14:textId="77777777" w:rsidR="009B546A" w:rsidRPr="001B1679" w:rsidRDefault="009B546A" w:rsidP="00C11620">
            <w:pPr>
              <w:pStyle w:val="TAL"/>
              <w:keepNext w:val="0"/>
              <w:rPr>
                <w:sz w:val="16"/>
                <w:szCs w:val="16"/>
              </w:rPr>
            </w:pPr>
            <w:r w:rsidRPr="001B1679">
              <w:rPr>
                <w:sz w:val="16"/>
                <w:szCs w:val="16"/>
              </w:rPr>
              <w:t>TR 33.927 'Security Assurance Specification (SCAS) threats and critical assets in 3GPP virtualized network product classes'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70CAE9"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251A59" w14:textId="77777777" w:rsidR="009B546A" w:rsidRPr="001B1679" w:rsidRDefault="009B546A" w:rsidP="00C11620">
            <w:pPr>
              <w:pStyle w:val="TAL"/>
              <w:keepNext w:val="0"/>
              <w:rPr>
                <w:sz w:val="16"/>
                <w:szCs w:val="16"/>
              </w:rPr>
            </w:pPr>
            <w:r w:rsidRPr="001B1679">
              <w:rPr>
                <w:sz w:val="16"/>
                <w:szCs w:val="16"/>
              </w:rPr>
              <w:t>33.927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B7089AB"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5E4DF2"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E11B2D" w14:textId="77777777" w:rsidR="009B546A" w:rsidRPr="001B1679" w:rsidRDefault="009B546A" w:rsidP="00C11620">
            <w:pPr>
              <w:pStyle w:val="TAL"/>
              <w:keepNext w:val="0"/>
              <w:rPr>
                <w:sz w:val="16"/>
                <w:szCs w:val="16"/>
              </w:rPr>
            </w:pPr>
            <w:r w:rsidRPr="001B1679">
              <w:rPr>
                <w:sz w:val="16"/>
                <w:szCs w:val="16"/>
              </w:rPr>
              <w:t>VNP_SECAM_SCAS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DC542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954EF6" w14:textId="77777777" w:rsidR="009B546A" w:rsidRPr="001B1679" w:rsidRDefault="009B546A" w:rsidP="00C11620">
            <w:pPr>
              <w:pStyle w:val="TAL"/>
              <w:keepNext w:val="0"/>
              <w:rPr>
                <w:sz w:val="16"/>
                <w:szCs w:val="16"/>
              </w:rPr>
            </w:pPr>
            <w:r w:rsidRPr="001B1679">
              <w:rPr>
                <w:sz w:val="16"/>
                <w:szCs w:val="16"/>
              </w:rPr>
              <w:t>Approved</w:t>
            </w:r>
          </w:p>
        </w:tc>
      </w:tr>
      <w:tr w:rsidR="009B546A" w14:paraId="3A71340C"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F12C09" w14:textId="77777777" w:rsidR="009B546A" w:rsidRPr="001B1679" w:rsidRDefault="009B546A" w:rsidP="00C11620">
            <w:pPr>
              <w:pStyle w:val="TAL"/>
              <w:keepNext w:val="0"/>
              <w:rPr>
                <w:sz w:val="16"/>
                <w:szCs w:val="16"/>
              </w:rPr>
            </w:pPr>
            <w:r w:rsidRPr="001B1679">
              <w:rPr>
                <w:sz w:val="16"/>
                <w:szCs w:val="16"/>
              </w:rPr>
              <w:t>SP-230131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332D2A"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585A34" w14:textId="77777777" w:rsidR="009B546A" w:rsidRPr="001B1679" w:rsidRDefault="009B546A" w:rsidP="00C11620">
            <w:pPr>
              <w:pStyle w:val="TAL"/>
              <w:keepNext w:val="0"/>
              <w:rPr>
                <w:sz w:val="16"/>
                <w:szCs w:val="16"/>
              </w:rPr>
            </w:pPr>
            <w:r w:rsidRPr="001B1679">
              <w:rPr>
                <w:sz w:val="16"/>
                <w:szCs w:val="16"/>
              </w:rPr>
              <w:t>TR 33.936 'Security Assurance Methodology (SECAM) for 3GPP virtualized network products'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8974B3"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4EE1F3" w14:textId="77777777" w:rsidR="009B546A" w:rsidRPr="001B1679" w:rsidRDefault="009B546A" w:rsidP="00C11620">
            <w:pPr>
              <w:pStyle w:val="TAL"/>
              <w:keepNext w:val="0"/>
              <w:rPr>
                <w:sz w:val="16"/>
                <w:szCs w:val="16"/>
              </w:rPr>
            </w:pPr>
            <w:r w:rsidRPr="001B1679">
              <w:rPr>
                <w:sz w:val="16"/>
                <w:szCs w:val="16"/>
              </w:rPr>
              <w:t>33.936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43F08E8"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45A01E"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1C980F" w14:textId="77777777" w:rsidR="009B546A" w:rsidRPr="001B1679" w:rsidRDefault="009B546A" w:rsidP="00C11620">
            <w:pPr>
              <w:pStyle w:val="TAL"/>
              <w:keepNext w:val="0"/>
              <w:rPr>
                <w:sz w:val="16"/>
                <w:szCs w:val="16"/>
              </w:rPr>
            </w:pPr>
            <w:r w:rsidRPr="001B1679">
              <w:rPr>
                <w:sz w:val="16"/>
                <w:szCs w:val="16"/>
              </w:rPr>
              <w:t>VNP_SECAM_SCAS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02464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4EC892" w14:textId="77777777" w:rsidR="009B546A" w:rsidRPr="001B1679" w:rsidRDefault="009B546A" w:rsidP="00C11620">
            <w:pPr>
              <w:pStyle w:val="TAL"/>
              <w:keepNext w:val="0"/>
              <w:rPr>
                <w:sz w:val="16"/>
                <w:szCs w:val="16"/>
              </w:rPr>
            </w:pPr>
            <w:r w:rsidRPr="001B1679">
              <w:rPr>
                <w:sz w:val="16"/>
                <w:szCs w:val="16"/>
              </w:rPr>
              <w:t>Approved</w:t>
            </w:r>
          </w:p>
        </w:tc>
      </w:tr>
      <w:tr w:rsidR="009B546A" w14:paraId="738BD985"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E6943E" w14:textId="77777777" w:rsidR="009B546A" w:rsidRPr="001B1679" w:rsidRDefault="009B546A" w:rsidP="00C11620">
            <w:pPr>
              <w:pStyle w:val="TAL"/>
              <w:keepNext w:val="0"/>
              <w:rPr>
                <w:sz w:val="16"/>
                <w:szCs w:val="16"/>
              </w:rPr>
            </w:pPr>
            <w:r w:rsidRPr="001B1679">
              <w:rPr>
                <w:sz w:val="16"/>
                <w:szCs w:val="16"/>
              </w:rPr>
              <w:t>SP-230136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D1C6DE"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C72345" w14:textId="77777777" w:rsidR="009B546A" w:rsidRPr="001B1679" w:rsidRDefault="009B546A" w:rsidP="00C11620">
            <w:pPr>
              <w:pStyle w:val="TAL"/>
              <w:keepNext w:val="0"/>
              <w:rPr>
                <w:sz w:val="16"/>
                <w:szCs w:val="16"/>
              </w:rPr>
            </w:pPr>
            <w:r w:rsidRPr="001B1679">
              <w:rPr>
                <w:sz w:val="16"/>
                <w:szCs w:val="16"/>
              </w:rPr>
              <w:t>TR 33.875 'Study on enhanced security aspects of the 5G Service Based Architecture (eSBA)'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A0C1C5"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3662C7" w14:textId="77777777" w:rsidR="009B546A" w:rsidRPr="001B1679" w:rsidRDefault="009B546A" w:rsidP="00C11620">
            <w:pPr>
              <w:pStyle w:val="TAL"/>
              <w:keepNext w:val="0"/>
              <w:rPr>
                <w:sz w:val="16"/>
                <w:szCs w:val="16"/>
              </w:rPr>
            </w:pPr>
            <w:r w:rsidRPr="001B1679">
              <w:rPr>
                <w:sz w:val="16"/>
                <w:szCs w:val="16"/>
              </w:rPr>
              <w:t>33.875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E785FAF"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FB8BEC"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33C448" w14:textId="77777777" w:rsidR="009B546A" w:rsidRPr="001B1679" w:rsidRDefault="009B546A" w:rsidP="00C11620">
            <w:pPr>
              <w:pStyle w:val="TAL"/>
              <w:keepNext w:val="0"/>
              <w:rPr>
                <w:sz w:val="16"/>
                <w:szCs w:val="16"/>
              </w:rPr>
            </w:pPr>
            <w:r w:rsidRPr="001B1679">
              <w:rPr>
                <w:sz w:val="16"/>
                <w:szCs w:val="16"/>
              </w:rPr>
              <w:t>FS_eSBA_SEC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FDFF6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3C1F5C" w14:textId="77777777" w:rsidR="009B546A" w:rsidRPr="001B1679" w:rsidRDefault="009B546A" w:rsidP="00C11620">
            <w:pPr>
              <w:pStyle w:val="TAL"/>
              <w:keepNext w:val="0"/>
              <w:rPr>
                <w:sz w:val="16"/>
                <w:szCs w:val="16"/>
              </w:rPr>
            </w:pPr>
            <w:r w:rsidRPr="001B1679">
              <w:rPr>
                <w:sz w:val="16"/>
                <w:szCs w:val="16"/>
              </w:rPr>
              <w:t>Approved</w:t>
            </w:r>
          </w:p>
        </w:tc>
      </w:tr>
      <w:tr w:rsidR="009B546A" w14:paraId="77D96418"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24BFFF" w14:textId="77777777" w:rsidR="009B546A" w:rsidRPr="001B1679" w:rsidRDefault="009B546A" w:rsidP="00C11620">
            <w:pPr>
              <w:pStyle w:val="TAL"/>
              <w:keepNext w:val="0"/>
              <w:rPr>
                <w:sz w:val="16"/>
                <w:szCs w:val="16"/>
              </w:rPr>
            </w:pPr>
            <w:r w:rsidRPr="001B1679">
              <w:rPr>
                <w:sz w:val="16"/>
                <w:szCs w:val="16"/>
              </w:rPr>
              <w:t>SP-230186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E67D11"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58D071" w14:textId="77777777" w:rsidR="009B546A" w:rsidRPr="001B1679" w:rsidRDefault="009B546A" w:rsidP="00C11620">
            <w:pPr>
              <w:pStyle w:val="TAL"/>
              <w:keepNext w:val="0"/>
              <w:rPr>
                <w:sz w:val="16"/>
                <w:szCs w:val="16"/>
              </w:rPr>
            </w:pPr>
            <w:r w:rsidRPr="001B1679">
              <w:rPr>
                <w:sz w:val="16"/>
                <w:szCs w:val="16"/>
              </w:rPr>
              <w:t>TR 28.907 'Study on enhancement of management of non-public networks'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413BAC"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9AE6F1" w14:textId="77777777" w:rsidR="009B546A" w:rsidRPr="001B1679" w:rsidRDefault="009B546A" w:rsidP="00C11620">
            <w:pPr>
              <w:pStyle w:val="TAL"/>
              <w:keepNext w:val="0"/>
              <w:rPr>
                <w:sz w:val="16"/>
                <w:szCs w:val="16"/>
              </w:rPr>
            </w:pPr>
            <w:r w:rsidRPr="001B1679">
              <w:rPr>
                <w:sz w:val="16"/>
                <w:szCs w:val="16"/>
              </w:rPr>
              <w:t>28.907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89A5A87"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8FE8FA" w14:textId="77777777" w:rsidR="009B546A" w:rsidRPr="001B1679" w:rsidRDefault="009B546A" w:rsidP="00C11620">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E982EF" w14:textId="77777777" w:rsidR="009B546A" w:rsidRPr="001B1679" w:rsidRDefault="009B546A" w:rsidP="00C11620">
            <w:pPr>
              <w:pStyle w:val="TAL"/>
              <w:keepNext w:val="0"/>
              <w:rPr>
                <w:sz w:val="16"/>
                <w:szCs w:val="16"/>
              </w:rPr>
            </w:pPr>
            <w:r w:rsidRPr="001B1679">
              <w:rPr>
                <w:sz w:val="16"/>
                <w:szCs w:val="16"/>
              </w:rPr>
              <w:t>FS_OAM_eNPN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50C29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453A46" w14:textId="77777777" w:rsidR="009B546A" w:rsidRPr="001B1679" w:rsidRDefault="009B546A" w:rsidP="00C11620">
            <w:pPr>
              <w:pStyle w:val="TAL"/>
              <w:keepNext w:val="0"/>
              <w:rPr>
                <w:sz w:val="16"/>
                <w:szCs w:val="16"/>
              </w:rPr>
            </w:pPr>
            <w:r w:rsidRPr="001B1679">
              <w:rPr>
                <w:sz w:val="16"/>
                <w:szCs w:val="16"/>
              </w:rPr>
              <w:t>Approved</w:t>
            </w:r>
          </w:p>
        </w:tc>
      </w:tr>
      <w:tr w:rsidR="009B546A" w14:paraId="2DB2F335"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E1F6A9" w14:textId="77777777" w:rsidR="009B546A" w:rsidRPr="001B1679" w:rsidRDefault="009B546A" w:rsidP="00C11620">
            <w:pPr>
              <w:pStyle w:val="TAL"/>
              <w:keepNext w:val="0"/>
              <w:rPr>
                <w:sz w:val="16"/>
                <w:szCs w:val="16"/>
              </w:rPr>
            </w:pPr>
            <w:r w:rsidRPr="001B1679">
              <w:rPr>
                <w:sz w:val="16"/>
                <w:szCs w:val="16"/>
              </w:rPr>
              <w:t>SP-230187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C09AAC"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FA73D4" w14:textId="77777777" w:rsidR="009B546A" w:rsidRPr="001B1679" w:rsidRDefault="009B546A" w:rsidP="00C11620">
            <w:pPr>
              <w:pStyle w:val="TAL"/>
              <w:keepNext w:val="0"/>
              <w:rPr>
                <w:sz w:val="16"/>
                <w:szCs w:val="16"/>
              </w:rPr>
            </w:pPr>
            <w:r w:rsidRPr="001B1679">
              <w:rPr>
                <w:sz w:val="16"/>
                <w:szCs w:val="16"/>
              </w:rPr>
              <w:t>TR 28.828 'Study on charging aspects for enhanced support of non-public networks'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3A6075"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935D8C" w14:textId="77777777" w:rsidR="009B546A" w:rsidRPr="001B1679" w:rsidRDefault="009B546A" w:rsidP="00C11620">
            <w:pPr>
              <w:pStyle w:val="TAL"/>
              <w:keepNext w:val="0"/>
              <w:rPr>
                <w:sz w:val="16"/>
                <w:szCs w:val="16"/>
              </w:rPr>
            </w:pPr>
            <w:r w:rsidRPr="001B1679">
              <w:rPr>
                <w:sz w:val="16"/>
                <w:szCs w:val="16"/>
              </w:rPr>
              <w:t>28.828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C786CB3"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EEC248" w14:textId="77777777" w:rsidR="009B546A" w:rsidRPr="001B1679" w:rsidRDefault="009B546A" w:rsidP="00C11620">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A000ED" w14:textId="77777777" w:rsidR="009B546A" w:rsidRPr="001B1679" w:rsidRDefault="009B546A" w:rsidP="00C11620">
            <w:pPr>
              <w:pStyle w:val="TAL"/>
              <w:keepNext w:val="0"/>
              <w:rPr>
                <w:sz w:val="16"/>
                <w:szCs w:val="16"/>
              </w:rPr>
            </w:pPr>
            <w:r w:rsidRPr="001B1679">
              <w:rPr>
                <w:sz w:val="16"/>
                <w:szCs w:val="16"/>
              </w:rPr>
              <w:t>FS_eNPN_CH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50437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39F684" w14:textId="77777777" w:rsidR="009B546A" w:rsidRPr="001B1679" w:rsidRDefault="009B546A" w:rsidP="00C11620">
            <w:pPr>
              <w:pStyle w:val="TAL"/>
              <w:keepNext w:val="0"/>
              <w:rPr>
                <w:sz w:val="16"/>
                <w:szCs w:val="16"/>
              </w:rPr>
            </w:pPr>
            <w:r w:rsidRPr="001B1679">
              <w:rPr>
                <w:sz w:val="16"/>
                <w:szCs w:val="16"/>
              </w:rPr>
              <w:t>Approved</w:t>
            </w:r>
          </w:p>
        </w:tc>
      </w:tr>
      <w:tr w:rsidR="009B546A" w14:paraId="117C16EC"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28F625" w14:textId="77777777" w:rsidR="009B546A" w:rsidRPr="001B1679" w:rsidRDefault="009B546A" w:rsidP="00C11620">
            <w:pPr>
              <w:pStyle w:val="TAL"/>
              <w:keepNext w:val="0"/>
              <w:rPr>
                <w:sz w:val="16"/>
                <w:szCs w:val="16"/>
              </w:rPr>
            </w:pPr>
            <w:r w:rsidRPr="001B1679">
              <w:rPr>
                <w:sz w:val="16"/>
                <w:szCs w:val="16"/>
              </w:rPr>
              <w:t>SP-230188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77C4A1"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BF3080" w14:textId="77777777" w:rsidR="009B546A" w:rsidRPr="001B1679" w:rsidRDefault="009B546A" w:rsidP="00C11620">
            <w:pPr>
              <w:pStyle w:val="TAL"/>
              <w:keepNext w:val="0"/>
              <w:rPr>
                <w:sz w:val="16"/>
                <w:szCs w:val="16"/>
              </w:rPr>
            </w:pPr>
            <w:r w:rsidRPr="001B1679">
              <w:rPr>
                <w:sz w:val="16"/>
                <w:szCs w:val="16"/>
              </w:rPr>
              <w:t>TR 28.833 'Study on management aspects of 5GLAN'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B47A71"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C9EFA9" w14:textId="77777777" w:rsidR="009B546A" w:rsidRPr="001B1679" w:rsidRDefault="009B546A" w:rsidP="00C11620">
            <w:pPr>
              <w:pStyle w:val="TAL"/>
              <w:keepNext w:val="0"/>
              <w:rPr>
                <w:sz w:val="16"/>
                <w:szCs w:val="16"/>
              </w:rPr>
            </w:pPr>
            <w:r w:rsidRPr="001B1679">
              <w:rPr>
                <w:sz w:val="16"/>
                <w:szCs w:val="16"/>
              </w:rPr>
              <w:t>28.833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4FBD91F"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C569F8" w14:textId="77777777" w:rsidR="009B546A" w:rsidRPr="001B1679" w:rsidRDefault="009B546A" w:rsidP="00C11620">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7F396B" w14:textId="77777777" w:rsidR="009B546A" w:rsidRPr="001B1679" w:rsidRDefault="009B546A" w:rsidP="00C11620">
            <w:pPr>
              <w:pStyle w:val="TAL"/>
              <w:keepNext w:val="0"/>
              <w:rPr>
                <w:sz w:val="16"/>
                <w:szCs w:val="16"/>
              </w:rPr>
            </w:pPr>
            <w:r w:rsidRPr="001B1679">
              <w:rPr>
                <w:sz w:val="16"/>
                <w:szCs w:val="16"/>
              </w:rPr>
              <w:t>FS_5GLAN_Mgt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CA8E1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BB0358" w14:textId="77777777" w:rsidR="009B546A" w:rsidRPr="001B1679" w:rsidRDefault="009B546A" w:rsidP="00C11620">
            <w:pPr>
              <w:pStyle w:val="TAL"/>
              <w:keepNext w:val="0"/>
              <w:rPr>
                <w:sz w:val="16"/>
                <w:szCs w:val="16"/>
              </w:rPr>
            </w:pPr>
            <w:r w:rsidRPr="001B1679">
              <w:rPr>
                <w:sz w:val="16"/>
                <w:szCs w:val="16"/>
              </w:rPr>
              <w:t>Approved</w:t>
            </w:r>
          </w:p>
        </w:tc>
      </w:tr>
      <w:tr w:rsidR="009B546A" w14:paraId="50C37A47"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8807F1" w14:textId="77777777" w:rsidR="009B546A" w:rsidRPr="001B1679" w:rsidRDefault="009B546A" w:rsidP="00C11620">
            <w:pPr>
              <w:pStyle w:val="TAL"/>
              <w:keepNext w:val="0"/>
              <w:rPr>
                <w:sz w:val="16"/>
                <w:szCs w:val="16"/>
              </w:rPr>
            </w:pPr>
            <w:r w:rsidRPr="001B1679">
              <w:rPr>
                <w:sz w:val="16"/>
                <w:szCs w:val="16"/>
              </w:rPr>
              <w:t>SP-230192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A588D5"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7F3CE1" w14:textId="77777777" w:rsidR="009B546A" w:rsidRPr="001B1679" w:rsidRDefault="009B546A" w:rsidP="00C11620">
            <w:pPr>
              <w:pStyle w:val="TAL"/>
              <w:keepNext w:val="0"/>
              <w:rPr>
                <w:sz w:val="16"/>
                <w:szCs w:val="16"/>
              </w:rPr>
            </w:pPr>
            <w:r w:rsidRPr="001B1679">
              <w:rPr>
                <w:sz w:val="16"/>
                <w:szCs w:val="16"/>
              </w:rPr>
              <w:t>TR 32.847 'Study on Charging Aspects for Network Slicing Phase 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4F53FC"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55D8FE" w14:textId="77777777" w:rsidR="009B546A" w:rsidRPr="001B1679" w:rsidRDefault="009B546A" w:rsidP="00C11620">
            <w:pPr>
              <w:pStyle w:val="TAL"/>
              <w:keepNext w:val="0"/>
              <w:rPr>
                <w:sz w:val="16"/>
                <w:szCs w:val="16"/>
              </w:rPr>
            </w:pPr>
            <w:r w:rsidRPr="001B1679">
              <w:rPr>
                <w:sz w:val="16"/>
                <w:szCs w:val="16"/>
              </w:rPr>
              <w:t>32.847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4725812"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A99589" w14:textId="77777777" w:rsidR="009B546A" w:rsidRPr="001B1679" w:rsidRDefault="009B546A" w:rsidP="00C11620">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DA914C" w14:textId="77777777" w:rsidR="009B546A" w:rsidRPr="001B1679" w:rsidRDefault="009B546A" w:rsidP="00C11620">
            <w:pPr>
              <w:pStyle w:val="TAL"/>
              <w:keepNext w:val="0"/>
              <w:rPr>
                <w:sz w:val="16"/>
                <w:szCs w:val="16"/>
              </w:rPr>
            </w:pPr>
            <w:r w:rsidRPr="001B1679">
              <w:rPr>
                <w:sz w:val="16"/>
                <w:szCs w:val="16"/>
              </w:rPr>
              <w:t>FS_NETSLICE_CH_Ph2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04D31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2237CD" w14:textId="77777777" w:rsidR="009B546A" w:rsidRPr="001B1679" w:rsidRDefault="009B546A" w:rsidP="00C11620">
            <w:pPr>
              <w:pStyle w:val="TAL"/>
              <w:keepNext w:val="0"/>
              <w:rPr>
                <w:sz w:val="16"/>
                <w:szCs w:val="16"/>
              </w:rPr>
            </w:pPr>
            <w:r w:rsidRPr="001B1679">
              <w:rPr>
                <w:sz w:val="16"/>
                <w:szCs w:val="16"/>
              </w:rPr>
              <w:t>Approved</w:t>
            </w:r>
          </w:p>
        </w:tc>
      </w:tr>
      <w:tr w:rsidR="009B546A" w14:paraId="3D08734E"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36E895" w14:textId="77777777" w:rsidR="009B546A" w:rsidRPr="001B1679" w:rsidRDefault="009B546A" w:rsidP="00C11620">
            <w:pPr>
              <w:pStyle w:val="TAL"/>
              <w:keepNext w:val="0"/>
              <w:rPr>
                <w:sz w:val="16"/>
                <w:szCs w:val="16"/>
              </w:rPr>
            </w:pPr>
            <w:r w:rsidRPr="001B1679">
              <w:rPr>
                <w:sz w:val="16"/>
                <w:szCs w:val="16"/>
              </w:rPr>
              <w:t>SP-230274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858075"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9DEABD" w14:textId="77777777" w:rsidR="009B546A" w:rsidRPr="001B1679" w:rsidRDefault="009B546A" w:rsidP="00C11620">
            <w:pPr>
              <w:pStyle w:val="TAL"/>
              <w:keepNext w:val="0"/>
              <w:rPr>
                <w:sz w:val="16"/>
                <w:szCs w:val="16"/>
              </w:rPr>
            </w:pPr>
            <w:r w:rsidRPr="001B1679">
              <w:rPr>
                <w:sz w:val="16"/>
                <w:szCs w:val="16"/>
              </w:rPr>
              <w:t>Presentation of TR 23.700-97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430D27"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5C8FB9" w14:textId="77777777" w:rsidR="009B546A" w:rsidRPr="001B1679" w:rsidRDefault="009B546A" w:rsidP="00C11620">
            <w:pPr>
              <w:pStyle w:val="TAL"/>
              <w:keepNext w:val="0"/>
              <w:rPr>
                <w:sz w:val="16"/>
                <w:szCs w:val="16"/>
              </w:rPr>
            </w:pPr>
            <w:r w:rsidRPr="001B1679">
              <w:rPr>
                <w:sz w:val="16"/>
                <w:szCs w:val="16"/>
              </w:rPr>
              <w:t>23.700-97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1027E1C"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AC99BD" w14:textId="77777777" w:rsidR="009B546A" w:rsidRPr="001B1679" w:rsidRDefault="009B546A" w:rsidP="00C11620">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92CFE4" w14:textId="77777777" w:rsidR="009B546A" w:rsidRPr="001B1679" w:rsidRDefault="009B546A" w:rsidP="00C11620">
            <w:pPr>
              <w:pStyle w:val="TAL"/>
              <w:keepNext w:val="0"/>
              <w:rPr>
                <w:sz w:val="16"/>
                <w:szCs w:val="16"/>
              </w:rPr>
            </w:pPr>
            <w:r w:rsidRPr="001B1679">
              <w:rPr>
                <w:sz w:val="16"/>
                <w:szCs w:val="16"/>
              </w:rPr>
              <w:t>FS_ACE_IOT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3E0FC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F13199" w14:textId="77777777" w:rsidR="009B546A" w:rsidRPr="001B1679" w:rsidRDefault="009B546A" w:rsidP="00C11620">
            <w:pPr>
              <w:pStyle w:val="TAL"/>
              <w:keepNext w:val="0"/>
              <w:rPr>
                <w:sz w:val="16"/>
                <w:szCs w:val="16"/>
              </w:rPr>
            </w:pPr>
            <w:r w:rsidRPr="001B1679">
              <w:rPr>
                <w:sz w:val="16"/>
                <w:szCs w:val="16"/>
              </w:rPr>
              <w:t>Approved</w:t>
            </w:r>
          </w:p>
        </w:tc>
      </w:tr>
      <w:tr w:rsidR="009B546A" w14:paraId="5FD61059"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3C5513" w14:textId="77777777" w:rsidR="009B546A" w:rsidRPr="001B1679" w:rsidRDefault="009B546A" w:rsidP="00C11620">
            <w:pPr>
              <w:pStyle w:val="TAL"/>
              <w:keepNext w:val="0"/>
              <w:rPr>
                <w:sz w:val="16"/>
                <w:szCs w:val="16"/>
              </w:rPr>
            </w:pPr>
            <w:r w:rsidRPr="001B1679">
              <w:rPr>
                <w:sz w:val="16"/>
                <w:szCs w:val="16"/>
              </w:rPr>
              <w:t>SP-230337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98764C"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FF0486" w14:textId="77777777" w:rsidR="009B546A" w:rsidRPr="001B1679" w:rsidRDefault="009B546A" w:rsidP="00C11620">
            <w:pPr>
              <w:pStyle w:val="TAL"/>
              <w:keepNext w:val="0"/>
              <w:rPr>
                <w:sz w:val="16"/>
                <w:szCs w:val="16"/>
              </w:rPr>
            </w:pPr>
            <w:r w:rsidRPr="001B1679">
              <w:rPr>
                <w:sz w:val="16"/>
                <w:szCs w:val="16"/>
              </w:rPr>
              <w:t>TR 33.891 'Study on security of architecture enhancements for UAS, UAV and UAM'</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5D4406"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076E9F" w14:textId="77777777" w:rsidR="009B546A" w:rsidRPr="001B1679" w:rsidRDefault="009B546A" w:rsidP="00C11620">
            <w:pPr>
              <w:pStyle w:val="TAL"/>
              <w:keepNext w:val="0"/>
              <w:rPr>
                <w:sz w:val="16"/>
                <w:szCs w:val="16"/>
              </w:rPr>
            </w:pPr>
            <w:r w:rsidRPr="001B1679">
              <w:rPr>
                <w:sz w:val="16"/>
                <w:szCs w:val="16"/>
              </w:rPr>
              <w:t>33.891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72BBECD" w14:textId="77777777" w:rsidR="009B546A" w:rsidRPr="001B1679" w:rsidRDefault="009B546A" w:rsidP="00C11620">
            <w:pPr>
              <w:pStyle w:val="TAL"/>
              <w:keepNext w:val="0"/>
              <w:rPr>
                <w:sz w:val="16"/>
                <w:szCs w:val="16"/>
              </w:rPr>
            </w:pPr>
            <w:r w:rsidRPr="001B1679">
              <w:rPr>
                <w:sz w:val="16"/>
                <w:szCs w:val="16"/>
              </w:rPr>
              <w:t>1.1.0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438DD3"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A498D7" w14:textId="77777777" w:rsidR="009B546A" w:rsidRPr="001B1679" w:rsidRDefault="009B546A" w:rsidP="00C11620">
            <w:pPr>
              <w:pStyle w:val="TAL"/>
              <w:keepNext w:val="0"/>
              <w:rPr>
                <w:sz w:val="16"/>
                <w:szCs w:val="16"/>
              </w:rPr>
            </w:pPr>
            <w:r w:rsidRPr="001B1679">
              <w:rPr>
                <w:sz w:val="16"/>
                <w:szCs w:val="16"/>
              </w:rPr>
              <w:t>FS_UAS_Ph2_SEC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884AFD" w14:textId="77777777" w:rsidR="009B546A" w:rsidRPr="001B1679" w:rsidRDefault="009B546A" w:rsidP="00C11620">
            <w:pPr>
              <w:pStyle w:val="TAL"/>
              <w:keepNext w:val="0"/>
              <w:rPr>
                <w:sz w:val="16"/>
                <w:szCs w:val="16"/>
              </w:rPr>
            </w:pPr>
            <w:r w:rsidRPr="001B1679">
              <w:rPr>
                <w:sz w:val="16"/>
                <w:szCs w:val="16"/>
              </w:rPr>
              <w:t>Revision of SP-230126 due to wrong version of the specification uploaded.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B1D8C7" w14:textId="77777777" w:rsidR="009B546A" w:rsidRPr="001B1679" w:rsidRDefault="009B546A" w:rsidP="00C11620">
            <w:pPr>
              <w:pStyle w:val="TAL"/>
              <w:keepNext w:val="0"/>
              <w:rPr>
                <w:sz w:val="16"/>
                <w:szCs w:val="16"/>
              </w:rPr>
            </w:pPr>
            <w:r w:rsidRPr="001B1679">
              <w:rPr>
                <w:sz w:val="16"/>
                <w:szCs w:val="16"/>
              </w:rPr>
              <w:t>Approved</w:t>
            </w:r>
          </w:p>
        </w:tc>
      </w:tr>
    </w:tbl>
    <w:p w14:paraId="323E202B" w14:textId="77777777" w:rsidR="009B546A" w:rsidRDefault="009B546A" w:rsidP="009B546A">
      <w:r>
        <w:t>21 Entries</w:t>
      </w:r>
    </w:p>
    <w:p w14:paraId="1464D270" w14:textId="77777777" w:rsidR="009B546A" w:rsidRDefault="009B546A" w:rsidP="009B546A"/>
    <w:p w14:paraId="7AE9CABB" w14:textId="77777777" w:rsidR="009B546A" w:rsidRDefault="009B546A" w:rsidP="009B546A">
      <w:pPr>
        <w:pStyle w:val="Heading1"/>
      </w:pPr>
      <w:bookmarkStart w:id="104" w:name="_Toc131417242"/>
      <w:r>
        <w:t>E.2</w:t>
      </w:r>
      <w:r>
        <w:tab/>
        <w:t>Status of TSs and TRs provided for information</w:t>
      </w:r>
      <w:bookmarkEnd w:id="104"/>
    </w:p>
    <w:p w14:paraId="7613630A" w14:textId="77777777" w:rsidR="009B546A" w:rsidRDefault="009B546A" w:rsidP="009B546A">
      <w:pPr>
        <w:pStyle w:val="TH"/>
      </w:pPr>
      <w:r>
        <w:t>Table E.2: Status of TSs and TRs provided for information</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9B546A" w14:paraId="5B2B2F29" w14:textId="77777777" w:rsidTr="00C11620">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CB6141" w14:textId="77777777" w:rsidR="009B546A" w:rsidRDefault="009B546A" w:rsidP="00C11620">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5EE6BB" w14:textId="77777777" w:rsidR="009B546A" w:rsidRDefault="009B546A" w:rsidP="00C11620">
            <w:pPr>
              <w:pStyle w:val="TAH"/>
              <w:keepNext w:val="0"/>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4C69842" w14:textId="77777777" w:rsidR="009B546A" w:rsidRDefault="009B546A" w:rsidP="00C11620">
            <w:pPr>
              <w:pStyle w:val="TAH"/>
              <w:keepNext w:val="0"/>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1CBED6C" w14:textId="77777777" w:rsidR="009B546A" w:rsidRDefault="009B546A" w:rsidP="00C11620">
            <w:pPr>
              <w:pStyle w:val="TAH"/>
              <w:keepNext w:val="0"/>
            </w:pPr>
            <w:r w:rsidRPr="00BB3F37">
              <w:t>Doc_For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7603314" w14:textId="77777777" w:rsidR="009B546A" w:rsidRDefault="009B546A" w:rsidP="00C11620">
            <w:pPr>
              <w:pStyle w:val="TAH"/>
              <w:keepNext w:val="0"/>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0948737" w14:textId="77777777" w:rsidR="009B546A" w:rsidRDefault="009B546A" w:rsidP="00C11620">
            <w:pPr>
              <w:pStyle w:val="TAH"/>
              <w:keepNext w:val="0"/>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1439FA" w14:textId="77777777" w:rsidR="009B546A" w:rsidRDefault="009B546A" w:rsidP="00C11620">
            <w:pPr>
              <w:pStyle w:val="TAH"/>
              <w:keepNext w:val="0"/>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C00DBFF" w14:textId="77777777" w:rsidR="009B546A" w:rsidRDefault="009B546A" w:rsidP="00C11620">
            <w:pPr>
              <w:pStyle w:val="TAH"/>
              <w:keepNext w:val="0"/>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804BDF9" w14:textId="77777777" w:rsidR="009B546A" w:rsidRDefault="009B546A" w:rsidP="00C11620">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8F8C85B" w14:textId="77777777" w:rsidR="009B546A" w:rsidRDefault="009B546A" w:rsidP="00C11620">
            <w:pPr>
              <w:pStyle w:val="TAH"/>
              <w:keepNext w:val="0"/>
            </w:pPr>
            <w:r w:rsidRPr="00BB3F37">
              <w:t>Status</w:t>
            </w:r>
          </w:p>
        </w:tc>
      </w:tr>
      <w:tr w:rsidR="009B546A" w14:paraId="2FF0EF56"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BD2B83" w14:textId="77777777" w:rsidR="009B546A" w:rsidRPr="001B1679" w:rsidRDefault="009B546A" w:rsidP="00C11620">
            <w:pPr>
              <w:pStyle w:val="TAL"/>
              <w:keepNext w:val="0"/>
              <w:rPr>
                <w:sz w:val="16"/>
                <w:szCs w:val="16"/>
              </w:rPr>
            </w:pPr>
            <w:r w:rsidRPr="001B1679">
              <w:rPr>
                <w:sz w:val="16"/>
                <w:szCs w:val="16"/>
              </w:rPr>
              <w:t>SP-230125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3AFE7B" w14:textId="77777777" w:rsidR="009B546A" w:rsidRPr="001B1679" w:rsidRDefault="009B546A" w:rsidP="00C11620">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418FDF" w14:textId="77777777" w:rsidR="009B546A" w:rsidRPr="001B1679" w:rsidRDefault="009B546A" w:rsidP="00C11620">
            <w:pPr>
              <w:pStyle w:val="TAL"/>
              <w:keepNext w:val="0"/>
              <w:rPr>
                <w:sz w:val="16"/>
                <w:szCs w:val="16"/>
              </w:rPr>
            </w:pPr>
            <w:r w:rsidRPr="001B1679">
              <w:rPr>
                <w:sz w:val="16"/>
                <w:szCs w:val="16"/>
              </w:rPr>
              <w:t>TS 33.526 'Security Assurance Specification for Management Function (MnF)'</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393A07"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73D41E" w14:textId="77777777" w:rsidR="009B546A" w:rsidRPr="001B1679" w:rsidRDefault="009B546A" w:rsidP="00C11620">
            <w:pPr>
              <w:pStyle w:val="TAL"/>
              <w:keepNext w:val="0"/>
              <w:rPr>
                <w:sz w:val="16"/>
                <w:szCs w:val="16"/>
              </w:rPr>
            </w:pPr>
            <w:r w:rsidRPr="001B1679">
              <w:rPr>
                <w:sz w:val="16"/>
                <w:szCs w:val="16"/>
              </w:rPr>
              <w:t>33.526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29D57DD"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40B8BE"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FC0373" w14:textId="77777777" w:rsidR="009B546A" w:rsidRPr="001B1679" w:rsidRDefault="009B546A" w:rsidP="00C11620">
            <w:pPr>
              <w:pStyle w:val="TAL"/>
              <w:keepNext w:val="0"/>
              <w:rPr>
                <w:sz w:val="16"/>
                <w:szCs w:val="16"/>
              </w:rPr>
            </w:pPr>
            <w:r w:rsidRPr="001B1679">
              <w:rPr>
                <w:sz w:val="16"/>
                <w:szCs w:val="16"/>
              </w:rPr>
              <w:t>SCAS_5G_MF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1D35FB"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ACCAE7" w14:textId="77777777" w:rsidR="009B546A" w:rsidRPr="001B1679" w:rsidRDefault="009B546A" w:rsidP="00C11620">
            <w:pPr>
              <w:pStyle w:val="TAL"/>
              <w:keepNext w:val="0"/>
              <w:rPr>
                <w:sz w:val="16"/>
                <w:szCs w:val="16"/>
              </w:rPr>
            </w:pPr>
            <w:r w:rsidRPr="001B1679">
              <w:rPr>
                <w:sz w:val="16"/>
                <w:szCs w:val="16"/>
              </w:rPr>
              <w:t>Noted</w:t>
            </w:r>
          </w:p>
        </w:tc>
      </w:tr>
      <w:tr w:rsidR="009B546A" w14:paraId="4BDF1391"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1A93FA" w14:textId="77777777" w:rsidR="009B546A" w:rsidRPr="001B1679" w:rsidRDefault="009B546A" w:rsidP="00C11620">
            <w:pPr>
              <w:pStyle w:val="TAL"/>
              <w:keepNext w:val="0"/>
              <w:rPr>
                <w:sz w:val="16"/>
                <w:szCs w:val="16"/>
              </w:rPr>
            </w:pPr>
            <w:r w:rsidRPr="001B1679">
              <w:rPr>
                <w:sz w:val="16"/>
                <w:szCs w:val="16"/>
              </w:rPr>
              <w:t>SP-230128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ABC094" w14:textId="77777777" w:rsidR="009B546A" w:rsidRPr="001B1679" w:rsidRDefault="009B546A" w:rsidP="00C11620">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07B0AE" w14:textId="77777777" w:rsidR="009B546A" w:rsidRPr="001B1679" w:rsidRDefault="009B546A" w:rsidP="00C11620">
            <w:pPr>
              <w:pStyle w:val="TAL"/>
              <w:keepNext w:val="0"/>
              <w:rPr>
                <w:sz w:val="16"/>
                <w:szCs w:val="16"/>
              </w:rPr>
            </w:pPr>
            <w:r w:rsidRPr="001B1679">
              <w:rPr>
                <w:sz w:val="16"/>
                <w:szCs w:val="16"/>
              </w:rPr>
              <w:t>TS 33.523 '5G Security Assurance Specification (SCAS); Split gNB product classes'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11BE8D"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C82207" w14:textId="77777777" w:rsidR="009B546A" w:rsidRPr="001B1679" w:rsidRDefault="009B546A" w:rsidP="00C11620">
            <w:pPr>
              <w:pStyle w:val="TAL"/>
              <w:keepNext w:val="0"/>
              <w:rPr>
                <w:sz w:val="16"/>
                <w:szCs w:val="16"/>
              </w:rPr>
            </w:pPr>
            <w:r w:rsidRPr="001B1679">
              <w:rPr>
                <w:sz w:val="16"/>
                <w:szCs w:val="16"/>
              </w:rPr>
              <w:t>33.523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4CE5BA9"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9F1232"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8A0406" w14:textId="77777777" w:rsidR="009B546A" w:rsidRPr="001B1679" w:rsidRDefault="009B546A" w:rsidP="00C11620">
            <w:pPr>
              <w:pStyle w:val="TAL"/>
              <w:keepNext w:val="0"/>
              <w:rPr>
                <w:sz w:val="16"/>
                <w:szCs w:val="16"/>
              </w:rPr>
            </w:pPr>
            <w:r w:rsidRPr="001B1679">
              <w:rPr>
                <w:sz w:val="16"/>
                <w:szCs w:val="16"/>
              </w:rPr>
              <w:t>SCAS_5G_split_gNB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C91765"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9366E4" w14:textId="77777777" w:rsidR="009B546A" w:rsidRPr="001B1679" w:rsidRDefault="009B546A" w:rsidP="00C11620">
            <w:pPr>
              <w:pStyle w:val="TAL"/>
              <w:keepNext w:val="0"/>
              <w:rPr>
                <w:sz w:val="16"/>
                <w:szCs w:val="16"/>
              </w:rPr>
            </w:pPr>
            <w:r w:rsidRPr="001B1679">
              <w:rPr>
                <w:sz w:val="16"/>
                <w:szCs w:val="16"/>
              </w:rPr>
              <w:t>Noted</w:t>
            </w:r>
          </w:p>
        </w:tc>
      </w:tr>
      <w:tr w:rsidR="009B546A" w14:paraId="11DA2E3F"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FE7A3E" w14:textId="77777777" w:rsidR="009B546A" w:rsidRPr="001B1679" w:rsidRDefault="009B546A" w:rsidP="00C11620">
            <w:pPr>
              <w:pStyle w:val="TAL"/>
              <w:keepNext w:val="0"/>
              <w:rPr>
                <w:sz w:val="16"/>
                <w:szCs w:val="16"/>
              </w:rPr>
            </w:pPr>
            <w:r w:rsidRPr="001B1679">
              <w:rPr>
                <w:sz w:val="16"/>
                <w:szCs w:val="16"/>
              </w:rPr>
              <w:lastRenderedPageBreak/>
              <w:t>SP-230132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A46AD4"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A2F360" w14:textId="77777777" w:rsidR="009B546A" w:rsidRPr="001B1679" w:rsidRDefault="009B546A" w:rsidP="00C11620">
            <w:pPr>
              <w:pStyle w:val="TAL"/>
              <w:keepNext w:val="0"/>
              <w:rPr>
                <w:sz w:val="16"/>
                <w:szCs w:val="16"/>
              </w:rPr>
            </w:pPr>
            <w:r w:rsidRPr="001B1679">
              <w:rPr>
                <w:sz w:val="16"/>
                <w:szCs w:val="16"/>
              </w:rPr>
              <w:t>TR 33.738 'Study on security aspects of enablers for network automation for the 5G system Phase 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5F71BB"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9AF430" w14:textId="77777777" w:rsidR="009B546A" w:rsidRPr="001B1679" w:rsidRDefault="009B546A" w:rsidP="00C11620">
            <w:pPr>
              <w:pStyle w:val="TAL"/>
              <w:keepNext w:val="0"/>
              <w:rPr>
                <w:sz w:val="16"/>
                <w:szCs w:val="16"/>
              </w:rPr>
            </w:pPr>
            <w:r w:rsidRPr="001B1679">
              <w:rPr>
                <w:sz w:val="16"/>
                <w:szCs w:val="16"/>
              </w:rPr>
              <w:t>33.738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F96CCCD"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3B9596"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E66F6A" w14:textId="77777777" w:rsidR="009B546A" w:rsidRPr="001B1679" w:rsidRDefault="009B546A" w:rsidP="00C11620">
            <w:pPr>
              <w:pStyle w:val="TAL"/>
              <w:keepNext w:val="0"/>
              <w:rPr>
                <w:sz w:val="16"/>
                <w:szCs w:val="16"/>
              </w:rPr>
            </w:pPr>
            <w:r w:rsidRPr="001B1679">
              <w:rPr>
                <w:sz w:val="16"/>
                <w:szCs w:val="16"/>
              </w:rPr>
              <w:t>FS_eNA_SEC_Ph3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4CF9C5"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16C03F" w14:textId="77777777" w:rsidR="009B546A" w:rsidRPr="001B1679" w:rsidRDefault="009B546A" w:rsidP="00C11620">
            <w:pPr>
              <w:pStyle w:val="TAL"/>
              <w:keepNext w:val="0"/>
              <w:rPr>
                <w:sz w:val="16"/>
                <w:szCs w:val="16"/>
              </w:rPr>
            </w:pPr>
            <w:r w:rsidRPr="001B1679">
              <w:rPr>
                <w:sz w:val="16"/>
                <w:szCs w:val="16"/>
              </w:rPr>
              <w:t>Noted</w:t>
            </w:r>
          </w:p>
        </w:tc>
      </w:tr>
      <w:tr w:rsidR="009B546A" w14:paraId="3E0E846B"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2CD5F0" w14:textId="77777777" w:rsidR="009B546A" w:rsidRPr="001B1679" w:rsidRDefault="009B546A" w:rsidP="00C11620">
            <w:pPr>
              <w:pStyle w:val="TAL"/>
              <w:keepNext w:val="0"/>
              <w:rPr>
                <w:sz w:val="16"/>
                <w:szCs w:val="16"/>
              </w:rPr>
            </w:pPr>
            <w:r w:rsidRPr="001B1679">
              <w:rPr>
                <w:sz w:val="16"/>
                <w:szCs w:val="16"/>
              </w:rPr>
              <w:t>SP-230133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185B17"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6B416C" w14:textId="77777777" w:rsidR="009B546A" w:rsidRPr="001B1679" w:rsidRDefault="009B546A" w:rsidP="00C11620">
            <w:pPr>
              <w:pStyle w:val="TAL"/>
              <w:keepNext w:val="0"/>
              <w:rPr>
                <w:sz w:val="16"/>
                <w:szCs w:val="16"/>
              </w:rPr>
            </w:pPr>
            <w:r w:rsidRPr="001B1679">
              <w:rPr>
                <w:sz w:val="16"/>
                <w:szCs w:val="16"/>
              </w:rPr>
              <w:t>TR 33.884 'Study on application enablement aspects for subscriber-aware northbound API access'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B98B53"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22C6BF" w14:textId="77777777" w:rsidR="009B546A" w:rsidRPr="001B1679" w:rsidRDefault="009B546A" w:rsidP="00C11620">
            <w:pPr>
              <w:pStyle w:val="TAL"/>
              <w:keepNext w:val="0"/>
              <w:rPr>
                <w:sz w:val="16"/>
                <w:szCs w:val="16"/>
              </w:rPr>
            </w:pPr>
            <w:r w:rsidRPr="001B1679">
              <w:rPr>
                <w:sz w:val="16"/>
                <w:szCs w:val="16"/>
              </w:rPr>
              <w:t>33.884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52F4DD3"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C97995"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4A327A" w14:textId="77777777" w:rsidR="009B546A" w:rsidRPr="001B1679" w:rsidRDefault="009B546A" w:rsidP="00C11620">
            <w:pPr>
              <w:pStyle w:val="TAL"/>
              <w:keepNext w:val="0"/>
              <w:rPr>
                <w:sz w:val="16"/>
                <w:szCs w:val="16"/>
              </w:rPr>
            </w:pPr>
            <w:r w:rsidRPr="001B1679">
              <w:rPr>
                <w:sz w:val="16"/>
                <w:szCs w:val="16"/>
              </w:rPr>
              <w:t>FS_SNAAPPY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7F5AFF"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D2B8F5" w14:textId="77777777" w:rsidR="009B546A" w:rsidRPr="001B1679" w:rsidRDefault="009B546A" w:rsidP="00C11620">
            <w:pPr>
              <w:pStyle w:val="TAL"/>
              <w:keepNext w:val="0"/>
              <w:rPr>
                <w:sz w:val="16"/>
                <w:szCs w:val="16"/>
              </w:rPr>
            </w:pPr>
            <w:r w:rsidRPr="001B1679">
              <w:rPr>
                <w:sz w:val="16"/>
                <w:szCs w:val="16"/>
              </w:rPr>
              <w:t>Noted</w:t>
            </w:r>
          </w:p>
        </w:tc>
      </w:tr>
      <w:tr w:rsidR="009B546A" w14:paraId="177B6754"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FAC88C" w14:textId="77777777" w:rsidR="009B546A" w:rsidRPr="001B1679" w:rsidRDefault="009B546A" w:rsidP="00C11620">
            <w:pPr>
              <w:pStyle w:val="TAL"/>
              <w:keepNext w:val="0"/>
              <w:rPr>
                <w:sz w:val="16"/>
                <w:szCs w:val="16"/>
              </w:rPr>
            </w:pPr>
            <w:r w:rsidRPr="001B1679">
              <w:rPr>
                <w:sz w:val="16"/>
                <w:szCs w:val="16"/>
              </w:rPr>
              <w:t>SP-230134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EC8E3C"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195271" w14:textId="77777777" w:rsidR="009B546A" w:rsidRPr="001B1679" w:rsidRDefault="009B546A" w:rsidP="00C11620">
            <w:pPr>
              <w:pStyle w:val="TAL"/>
              <w:keepNext w:val="0"/>
              <w:rPr>
                <w:sz w:val="16"/>
                <w:szCs w:val="16"/>
              </w:rPr>
            </w:pPr>
            <w:r w:rsidRPr="001B1679">
              <w:rPr>
                <w:sz w:val="16"/>
                <w:szCs w:val="16"/>
              </w:rPr>
              <w:t>TR 33.858 'Study on security aspects of enhanced support of Non-Public Networks (NPN) phase 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7C66D4"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81D28C" w14:textId="77777777" w:rsidR="009B546A" w:rsidRPr="001B1679" w:rsidRDefault="009B546A" w:rsidP="00C11620">
            <w:pPr>
              <w:pStyle w:val="TAL"/>
              <w:keepNext w:val="0"/>
              <w:rPr>
                <w:sz w:val="16"/>
                <w:szCs w:val="16"/>
              </w:rPr>
            </w:pPr>
            <w:r w:rsidRPr="001B1679">
              <w:rPr>
                <w:sz w:val="16"/>
                <w:szCs w:val="16"/>
              </w:rPr>
              <w:t>33.858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676FE2D"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0202D3"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3349DF" w14:textId="77777777" w:rsidR="009B546A" w:rsidRPr="001B1679" w:rsidRDefault="009B546A" w:rsidP="00C11620">
            <w:pPr>
              <w:pStyle w:val="TAL"/>
              <w:keepNext w:val="0"/>
              <w:rPr>
                <w:sz w:val="16"/>
                <w:szCs w:val="16"/>
              </w:rPr>
            </w:pPr>
            <w:r w:rsidRPr="001B1679">
              <w:rPr>
                <w:sz w:val="16"/>
                <w:szCs w:val="16"/>
              </w:rPr>
              <w:t>FS_eNPN_Ph2_SEC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A5B518"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2145B2" w14:textId="77777777" w:rsidR="009B546A" w:rsidRPr="001B1679" w:rsidRDefault="009B546A" w:rsidP="00C11620">
            <w:pPr>
              <w:pStyle w:val="TAL"/>
              <w:keepNext w:val="0"/>
              <w:rPr>
                <w:sz w:val="16"/>
                <w:szCs w:val="16"/>
              </w:rPr>
            </w:pPr>
            <w:r w:rsidRPr="001B1679">
              <w:rPr>
                <w:sz w:val="16"/>
                <w:szCs w:val="16"/>
              </w:rPr>
              <w:t>Noted</w:t>
            </w:r>
          </w:p>
        </w:tc>
      </w:tr>
      <w:tr w:rsidR="009B546A" w14:paraId="24CC44B6"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37B4B1" w14:textId="77777777" w:rsidR="009B546A" w:rsidRPr="001B1679" w:rsidRDefault="009B546A" w:rsidP="00C11620">
            <w:pPr>
              <w:pStyle w:val="TAL"/>
              <w:keepNext w:val="0"/>
              <w:rPr>
                <w:sz w:val="16"/>
                <w:szCs w:val="16"/>
              </w:rPr>
            </w:pPr>
            <w:r w:rsidRPr="001B1679">
              <w:rPr>
                <w:sz w:val="16"/>
                <w:szCs w:val="16"/>
              </w:rPr>
              <w:t>SP-230135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1BD4D5"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C0B608" w14:textId="77777777" w:rsidR="009B546A" w:rsidRPr="001B1679" w:rsidRDefault="009B546A" w:rsidP="00C11620">
            <w:pPr>
              <w:pStyle w:val="TAL"/>
              <w:keepNext w:val="0"/>
              <w:rPr>
                <w:sz w:val="16"/>
                <w:szCs w:val="16"/>
              </w:rPr>
            </w:pPr>
            <w:r w:rsidRPr="001B1679">
              <w:rPr>
                <w:sz w:val="16"/>
                <w:szCs w:val="16"/>
              </w:rPr>
              <w:t>TR 33.892 'Study on URSP rules to securely identify applications'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145C20"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1EFDFC" w14:textId="77777777" w:rsidR="009B546A" w:rsidRPr="001B1679" w:rsidRDefault="009B546A" w:rsidP="00C11620">
            <w:pPr>
              <w:pStyle w:val="TAL"/>
              <w:keepNext w:val="0"/>
              <w:rPr>
                <w:sz w:val="16"/>
                <w:szCs w:val="16"/>
              </w:rPr>
            </w:pPr>
            <w:r w:rsidRPr="001B1679">
              <w:rPr>
                <w:sz w:val="16"/>
                <w:szCs w:val="16"/>
              </w:rPr>
              <w:t>33.892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A027588"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6392BC"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011634" w14:textId="77777777" w:rsidR="009B546A" w:rsidRPr="001B1679" w:rsidRDefault="009B546A" w:rsidP="00C11620">
            <w:pPr>
              <w:pStyle w:val="TAL"/>
              <w:keepNext w:val="0"/>
              <w:rPr>
                <w:sz w:val="16"/>
                <w:szCs w:val="16"/>
              </w:rPr>
            </w:pPr>
            <w:r w:rsidRPr="001B1679">
              <w:rPr>
                <w:sz w:val="16"/>
                <w:szCs w:val="16"/>
              </w:rPr>
              <w:t>FS_USIA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BDB5E9"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F8907F" w14:textId="77777777" w:rsidR="009B546A" w:rsidRPr="001B1679" w:rsidRDefault="009B546A" w:rsidP="00C11620">
            <w:pPr>
              <w:pStyle w:val="TAL"/>
              <w:keepNext w:val="0"/>
              <w:rPr>
                <w:sz w:val="16"/>
                <w:szCs w:val="16"/>
              </w:rPr>
            </w:pPr>
            <w:r w:rsidRPr="001B1679">
              <w:rPr>
                <w:sz w:val="16"/>
                <w:szCs w:val="16"/>
              </w:rPr>
              <w:t>Noted</w:t>
            </w:r>
          </w:p>
        </w:tc>
      </w:tr>
      <w:tr w:rsidR="009B546A" w14:paraId="41C7E3CD"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74B529" w14:textId="77777777" w:rsidR="009B546A" w:rsidRPr="001B1679" w:rsidRDefault="009B546A" w:rsidP="00C11620">
            <w:pPr>
              <w:pStyle w:val="TAL"/>
              <w:keepNext w:val="0"/>
              <w:rPr>
                <w:sz w:val="16"/>
                <w:szCs w:val="16"/>
              </w:rPr>
            </w:pPr>
            <w:r w:rsidRPr="001B1679">
              <w:rPr>
                <w:sz w:val="16"/>
                <w:szCs w:val="16"/>
              </w:rPr>
              <w:t>SP-230189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56C4D4"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C9D82D" w14:textId="77777777" w:rsidR="009B546A" w:rsidRPr="001B1679" w:rsidRDefault="009B546A" w:rsidP="00C11620">
            <w:pPr>
              <w:pStyle w:val="TAL"/>
              <w:keepNext w:val="0"/>
              <w:rPr>
                <w:sz w:val="16"/>
                <w:szCs w:val="16"/>
              </w:rPr>
            </w:pPr>
            <w:r w:rsidRPr="001B1679">
              <w:rPr>
                <w:sz w:val="16"/>
                <w:szCs w:val="16"/>
              </w:rPr>
              <w:t>TR 28.864 'Study on Enhancement of the management aspects related to NetWork Data Analytics Functions (NWDAF)'</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77040C"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E32810" w14:textId="77777777" w:rsidR="009B546A" w:rsidRPr="001B1679" w:rsidRDefault="009B546A" w:rsidP="00C11620">
            <w:pPr>
              <w:pStyle w:val="TAL"/>
              <w:keepNext w:val="0"/>
              <w:rPr>
                <w:sz w:val="16"/>
                <w:szCs w:val="16"/>
              </w:rPr>
            </w:pPr>
            <w:r w:rsidRPr="001B1679">
              <w:rPr>
                <w:sz w:val="16"/>
                <w:szCs w:val="16"/>
              </w:rPr>
              <w:t>28.864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D84B047"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6B4BB1" w14:textId="77777777" w:rsidR="009B546A" w:rsidRPr="001B1679" w:rsidRDefault="009B546A" w:rsidP="00C11620">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438C1C" w14:textId="77777777" w:rsidR="009B546A" w:rsidRPr="001B1679" w:rsidRDefault="009B546A" w:rsidP="00C11620">
            <w:pPr>
              <w:pStyle w:val="TAL"/>
              <w:keepNext w:val="0"/>
              <w:rPr>
                <w:sz w:val="16"/>
                <w:szCs w:val="16"/>
              </w:rPr>
            </w:pPr>
            <w:r w:rsidRPr="001B1679">
              <w:rPr>
                <w:sz w:val="16"/>
                <w:szCs w:val="16"/>
              </w:rPr>
              <w:t>FS_MANWDAF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62DA9A"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6903E9" w14:textId="77777777" w:rsidR="009B546A" w:rsidRPr="001B1679" w:rsidRDefault="009B546A" w:rsidP="00C11620">
            <w:pPr>
              <w:pStyle w:val="TAL"/>
              <w:keepNext w:val="0"/>
              <w:rPr>
                <w:sz w:val="16"/>
                <w:szCs w:val="16"/>
              </w:rPr>
            </w:pPr>
            <w:r w:rsidRPr="001B1679">
              <w:rPr>
                <w:sz w:val="16"/>
                <w:szCs w:val="16"/>
              </w:rPr>
              <w:t>Noted</w:t>
            </w:r>
          </w:p>
        </w:tc>
      </w:tr>
      <w:tr w:rsidR="009B546A" w14:paraId="3806F769"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7B0784" w14:textId="77777777" w:rsidR="009B546A" w:rsidRPr="001B1679" w:rsidRDefault="009B546A" w:rsidP="00C11620">
            <w:pPr>
              <w:pStyle w:val="TAL"/>
              <w:keepNext w:val="0"/>
              <w:rPr>
                <w:sz w:val="16"/>
                <w:szCs w:val="16"/>
              </w:rPr>
            </w:pPr>
            <w:r w:rsidRPr="001B1679">
              <w:rPr>
                <w:sz w:val="16"/>
                <w:szCs w:val="16"/>
              </w:rPr>
              <w:t>SP-230190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DC16D8"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64FF4F" w14:textId="77777777" w:rsidR="009B546A" w:rsidRPr="001B1679" w:rsidRDefault="009B546A" w:rsidP="00C11620">
            <w:pPr>
              <w:pStyle w:val="TAL"/>
              <w:keepNext w:val="0"/>
              <w:rPr>
                <w:sz w:val="16"/>
                <w:szCs w:val="16"/>
              </w:rPr>
            </w:pPr>
            <w:r w:rsidRPr="001B1679">
              <w:rPr>
                <w:sz w:val="16"/>
                <w:szCs w:val="16"/>
              </w:rPr>
              <w:t>TR 28.834 'Study on management of cloud-native Virtualized Network Functions (VNF)'</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A3654B"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71E828" w14:textId="77777777" w:rsidR="009B546A" w:rsidRPr="001B1679" w:rsidRDefault="009B546A" w:rsidP="00C11620">
            <w:pPr>
              <w:pStyle w:val="TAL"/>
              <w:keepNext w:val="0"/>
              <w:rPr>
                <w:sz w:val="16"/>
                <w:szCs w:val="16"/>
              </w:rPr>
            </w:pPr>
            <w:r w:rsidRPr="001B1679">
              <w:rPr>
                <w:sz w:val="16"/>
                <w:szCs w:val="16"/>
              </w:rPr>
              <w:t>28.834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0E40E63"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08CD3A" w14:textId="77777777" w:rsidR="009B546A" w:rsidRPr="001B1679" w:rsidRDefault="009B546A" w:rsidP="00C11620">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B5D4B4" w14:textId="77777777" w:rsidR="009B546A" w:rsidRPr="001B1679" w:rsidRDefault="009B546A" w:rsidP="00C11620">
            <w:pPr>
              <w:pStyle w:val="TAL"/>
              <w:keepNext w:val="0"/>
              <w:rPr>
                <w:sz w:val="16"/>
                <w:szCs w:val="16"/>
              </w:rPr>
            </w:pPr>
            <w:r w:rsidRPr="001B1679">
              <w:rPr>
                <w:sz w:val="16"/>
                <w:szCs w:val="16"/>
              </w:rPr>
              <w:t>FS_MCVNF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ADE4CA"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2F0CB2" w14:textId="77777777" w:rsidR="009B546A" w:rsidRPr="001B1679" w:rsidRDefault="009B546A" w:rsidP="00C11620">
            <w:pPr>
              <w:pStyle w:val="TAL"/>
              <w:keepNext w:val="0"/>
              <w:rPr>
                <w:sz w:val="16"/>
                <w:szCs w:val="16"/>
              </w:rPr>
            </w:pPr>
            <w:r w:rsidRPr="001B1679">
              <w:rPr>
                <w:sz w:val="16"/>
                <w:szCs w:val="16"/>
              </w:rPr>
              <w:t>Noted</w:t>
            </w:r>
          </w:p>
        </w:tc>
      </w:tr>
      <w:tr w:rsidR="009B546A" w14:paraId="464C7283"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4E3C73" w14:textId="77777777" w:rsidR="009B546A" w:rsidRPr="001B1679" w:rsidRDefault="009B546A" w:rsidP="00C11620">
            <w:pPr>
              <w:pStyle w:val="TAL"/>
              <w:keepNext w:val="0"/>
              <w:rPr>
                <w:sz w:val="16"/>
                <w:szCs w:val="16"/>
              </w:rPr>
            </w:pPr>
            <w:r w:rsidRPr="001B1679">
              <w:rPr>
                <w:sz w:val="16"/>
                <w:szCs w:val="16"/>
              </w:rPr>
              <w:t>SP-230191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7208A8"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C2D8B2" w14:textId="77777777" w:rsidR="009B546A" w:rsidRPr="001B1679" w:rsidRDefault="009B546A" w:rsidP="00C11620">
            <w:pPr>
              <w:pStyle w:val="TAL"/>
              <w:keepNext w:val="0"/>
              <w:rPr>
                <w:sz w:val="16"/>
                <w:szCs w:val="16"/>
              </w:rPr>
            </w:pPr>
            <w:r w:rsidRPr="001B1679">
              <w:rPr>
                <w:sz w:val="16"/>
                <w:szCs w:val="16"/>
              </w:rPr>
              <w:t>TR 28.829 'Study on network and service operations for energy utilities'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FFD8F8"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334D53" w14:textId="77777777" w:rsidR="009B546A" w:rsidRPr="001B1679" w:rsidRDefault="009B546A" w:rsidP="00C11620">
            <w:pPr>
              <w:pStyle w:val="TAL"/>
              <w:keepNext w:val="0"/>
              <w:rPr>
                <w:sz w:val="16"/>
                <w:szCs w:val="16"/>
              </w:rPr>
            </w:pPr>
            <w:r w:rsidRPr="001B1679">
              <w:rPr>
                <w:sz w:val="16"/>
                <w:szCs w:val="16"/>
              </w:rPr>
              <w:t>28.829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92A61EF"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FC0689" w14:textId="77777777" w:rsidR="009B546A" w:rsidRPr="001B1679" w:rsidRDefault="009B546A" w:rsidP="00C11620">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938125" w14:textId="77777777" w:rsidR="009B546A" w:rsidRPr="001B1679" w:rsidRDefault="009B546A" w:rsidP="00C11620">
            <w:pPr>
              <w:pStyle w:val="TAL"/>
              <w:keepNext w:val="0"/>
              <w:rPr>
                <w:sz w:val="16"/>
                <w:szCs w:val="16"/>
              </w:rPr>
            </w:pPr>
            <w:r w:rsidRPr="001B1679">
              <w:rPr>
                <w:sz w:val="16"/>
                <w:szCs w:val="16"/>
              </w:rPr>
              <w:t>FS_NSOEU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CE5E4F"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04A576" w14:textId="77777777" w:rsidR="009B546A" w:rsidRPr="001B1679" w:rsidRDefault="009B546A" w:rsidP="00C11620">
            <w:pPr>
              <w:pStyle w:val="TAL"/>
              <w:keepNext w:val="0"/>
              <w:rPr>
                <w:sz w:val="16"/>
                <w:szCs w:val="16"/>
              </w:rPr>
            </w:pPr>
            <w:r w:rsidRPr="001B1679">
              <w:rPr>
                <w:sz w:val="16"/>
                <w:szCs w:val="16"/>
              </w:rPr>
              <w:t>Noted</w:t>
            </w:r>
          </w:p>
        </w:tc>
      </w:tr>
      <w:tr w:rsidR="009B546A" w14:paraId="5104A812"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D1F2D6" w14:textId="77777777" w:rsidR="009B546A" w:rsidRPr="001B1679" w:rsidRDefault="009B546A" w:rsidP="00C11620">
            <w:pPr>
              <w:pStyle w:val="TAL"/>
              <w:keepNext w:val="0"/>
              <w:rPr>
                <w:sz w:val="16"/>
                <w:szCs w:val="16"/>
              </w:rPr>
            </w:pPr>
            <w:r w:rsidRPr="001B1679">
              <w:rPr>
                <w:sz w:val="16"/>
                <w:szCs w:val="16"/>
              </w:rPr>
              <w:t>SP-230219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5E077B"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51F0C0" w14:textId="77777777" w:rsidR="009B546A" w:rsidRPr="001B1679" w:rsidRDefault="009B546A" w:rsidP="00C11620">
            <w:pPr>
              <w:pStyle w:val="TAL"/>
              <w:keepNext w:val="0"/>
              <w:rPr>
                <w:sz w:val="16"/>
                <w:szCs w:val="16"/>
              </w:rPr>
            </w:pPr>
            <w:r w:rsidRPr="001B1679">
              <w:rPr>
                <w:sz w:val="16"/>
                <w:szCs w:val="16"/>
              </w:rPr>
              <w:t>TR 22.837 on 'Study on Integrated Sensing and Communication (FS_Sensing)'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8D9AFD"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7FC051" w14:textId="77777777" w:rsidR="009B546A" w:rsidRPr="001B1679" w:rsidRDefault="009B546A" w:rsidP="00C11620">
            <w:pPr>
              <w:pStyle w:val="TAL"/>
              <w:keepNext w:val="0"/>
              <w:rPr>
                <w:sz w:val="16"/>
                <w:szCs w:val="16"/>
              </w:rPr>
            </w:pPr>
            <w:r w:rsidRPr="001B1679">
              <w:rPr>
                <w:sz w:val="16"/>
                <w:szCs w:val="16"/>
              </w:rPr>
              <w:t>22.837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D01A62F"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515334" w14:textId="77777777" w:rsidR="009B546A" w:rsidRPr="001B1679" w:rsidRDefault="009B546A" w:rsidP="00C11620">
            <w:pPr>
              <w:pStyle w:val="TAL"/>
              <w:keepNext w:val="0"/>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F1F518" w14:textId="77777777" w:rsidR="009B546A" w:rsidRPr="001B1679" w:rsidRDefault="009B546A" w:rsidP="00C11620">
            <w:pPr>
              <w:pStyle w:val="TAL"/>
              <w:keepNext w:val="0"/>
              <w:rPr>
                <w:sz w:val="16"/>
                <w:szCs w:val="16"/>
              </w:rPr>
            </w:pPr>
            <w:r w:rsidRPr="001B1679">
              <w:rPr>
                <w:sz w:val="16"/>
                <w:szCs w:val="16"/>
              </w:rPr>
              <w:t>FS_Sensing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544F4C"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72C537" w14:textId="77777777" w:rsidR="009B546A" w:rsidRPr="001B1679" w:rsidRDefault="009B546A" w:rsidP="00C11620">
            <w:pPr>
              <w:pStyle w:val="TAL"/>
              <w:keepNext w:val="0"/>
              <w:rPr>
                <w:sz w:val="16"/>
                <w:szCs w:val="16"/>
              </w:rPr>
            </w:pPr>
            <w:r w:rsidRPr="001B1679">
              <w:rPr>
                <w:sz w:val="16"/>
                <w:szCs w:val="16"/>
              </w:rPr>
              <w:t>Noted</w:t>
            </w:r>
          </w:p>
        </w:tc>
      </w:tr>
      <w:tr w:rsidR="009B546A" w14:paraId="08227657"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B09341" w14:textId="77777777" w:rsidR="009B546A" w:rsidRPr="001B1679" w:rsidRDefault="009B546A" w:rsidP="00C11620">
            <w:pPr>
              <w:pStyle w:val="TAL"/>
              <w:keepNext w:val="0"/>
              <w:rPr>
                <w:sz w:val="16"/>
                <w:szCs w:val="16"/>
              </w:rPr>
            </w:pPr>
            <w:r w:rsidRPr="001B1679">
              <w:rPr>
                <w:sz w:val="16"/>
                <w:szCs w:val="16"/>
              </w:rPr>
              <w:t>SP-230220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0E00DA"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4375AC" w14:textId="77777777" w:rsidR="009B546A" w:rsidRPr="001B1679" w:rsidRDefault="009B546A" w:rsidP="00C11620">
            <w:pPr>
              <w:pStyle w:val="TAL"/>
              <w:keepNext w:val="0"/>
              <w:rPr>
                <w:sz w:val="16"/>
                <w:szCs w:val="16"/>
              </w:rPr>
            </w:pPr>
            <w:r w:rsidRPr="001B1679">
              <w:rPr>
                <w:sz w:val="16"/>
                <w:szCs w:val="16"/>
              </w:rPr>
              <w:t>TR 22.841on 'Study on Upper layer traffic steering, switching and split over dual 3GPP access (FS_DualSteer)'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063675"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63DA6F" w14:textId="77777777" w:rsidR="009B546A" w:rsidRPr="001B1679" w:rsidRDefault="009B546A" w:rsidP="00C11620">
            <w:pPr>
              <w:pStyle w:val="TAL"/>
              <w:keepNext w:val="0"/>
              <w:rPr>
                <w:sz w:val="16"/>
                <w:szCs w:val="16"/>
              </w:rPr>
            </w:pPr>
            <w:r w:rsidRPr="001B1679">
              <w:rPr>
                <w:sz w:val="16"/>
                <w:szCs w:val="16"/>
              </w:rPr>
              <w:t>22.841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CBF8315"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147D4A" w14:textId="77777777" w:rsidR="009B546A" w:rsidRPr="001B1679" w:rsidRDefault="009B546A" w:rsidP="00C11620">
            <w:pPr>
              <w:pStyle w:val="TAL"/>
              <w:keepNext w:val="0"/>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1776B7" w14:textId="77777777" w:rsidR="009B546A" w:rsidRPr="001B1679" w:rsidRDefault="009B546A" w:rsidP="00C11620">
            <w:pPr>
              <w:pStyle w:val="TAL"/>
              <w:keepNext w:val="0"/>
              <w:rPr>
                <w:sz w:val="16"/>
                <w:szCs w:val="16"/>
              </w:rPr>
            </w:pPr>
            <w:r w:rsidRPr="001B1679">
              <w:rPr>
                <w:sz w:val="16"/>
                <w:szCs w:val="16"/>
              </w:rPr>
              <w:t>FS_DualSteer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324DFB"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667A2" w14:textId="77777777" w:rsidR="009B546A" w:rsidRPr="001B1679" w:rsidRDefault="009B546A" w:rsidP="00C11620">
            <w:pPr>
              <w:pStyle w:val="TAL"/>
              <w:keepNext w:val="0"/>
              <w:rPr>
                <w:sz w:val="16"/>
                <w:szCs w:val="16"/>
              </w:rPr>
            </w:pPr>
            <w:r w:rsidRPr="001B1679">
              <w:rPr>
                <w:sz w:val="16"/>
                <w:szCs w:val="16"/>
              </w:rPr>
              <w:t>Noted</w:t>
            </w:r>
          </w:p>
        </w:tc>
      </w:tr>
      <w:tr w:rsidR="009B546A" w14:paraId="58834F83"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229BD5" w14:textId="77777777" w:rsidR="009B546A" w:rsidRPr="001B1679" w:rsidRDefault="009B546A" w:rsidP="00C11620">
            <w:pPr>
              <w:pStyle w:val="TAL"/>
              <w:keepNext w:val="0"/>
              <w:rPr>
                <w:sz w:val="16"/>
                <w:szCs w:val="16"/>
              </w:rPr>
            </w:pPr>
            <w:r w:rsidRPr="001B1679">
              <w:rPr>
                <w:sz w:val="16"/>
                <w:szCs w:val="16"/>
              </w:rPr>
              <w:t>SP-230221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C10502"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E9F445" w14:textId="77777777" w:rsidR="009B546A" w:rsidRPr="001B1679" w:rsidRDefault="009B546A" w:rsidP="00C11620">
            <w:pPr>
              <w:pStyle w:val="TAL"/>
              <w:keepNext w:val="0"/>
              <w:rPr>
                <w:sz w:val="16"/>
                <w:szCs w:val="16"/>
              </w:rPr>
            </w:pPr>
            <w:r w:rsidRPr="001B1679">
              <w:rPr>
                <w:sz w:val="16"/>
                <w:szCs w:val="16"/>
              </w:rPr>
              <w:t>TR 22.843 on 'Study on UAV Phase 3 (FS_UAV_Ph3)'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4CCD0A"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62C789" w14:textId="77777777" w:rsidR="009B546A" w:rsidRPr="001B1679" w:rsidRDefault="009B546A" w:rsidP="00C11620">
            <w:pPr>
              <w:pStyle w:val="TAL"/>
              <w:keepNext w:val="0"/>
              <w:rPr>
                <w:sz w:val="16"/>
                <w:szCs w:val="16"/>
              </w:rPr>
            </w:pPr>
            <w:r w:rsidRPr="001B1679">
              <w:rPr>
                <w:sz w:val="16"/>
                <w:szCs w:val="16"/>
              </w:rPr>
              <w:t>22.843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18D9083"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EDBED7" w14:textId="77777777" w:rsidR="009B546A" w:rsidRPr="001B1679" w:rsidRDefault="009B546A" w:rsidP="00C11620">
            <w:pPr>
              <w:pStyle w:val="TAL"/>
              <w:keepNext w:val="0"/>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BF225D" w14:textId="77777777" w:rsidR="009B546A" w:rsidRPr="001B1679" w:rsidRDefault="009B546A" w:rsidP="00C11620">
            <w:pPr>
              <w:pStyle w:val="TAL"/>
              <w:keepNext w:val="0"/>
              <w:rPr>
                <w:sz w:val="16"/>
                <w:szCs w:val="16"/>
              </w:rPr>
            </w:pPr>
            <w:r w:rsidRPr="001B1679">
              <w:rPr>
                <w:sz w:val="16"/>
                <w:szCs w:val="16"/>
              </w:rPr>
              <w:t>FS_UAV_Ph3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95FE9B"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5582AF" w14:textId="77777777" w:rsidR="009B546A" w:rsidRPr="001B1679" w:rsidRDefault="009B546A" w:rsidP="00C11620">
            <w:pPr>
              <w:pStyle w:val="TAL"/>
              <w:keepNext w:val="0"/>
              <w:rPr>
                <w:sz w:val="16"/>
                <w:szCs w:val="16"/>
              </w:rPr>
            </w:pPr>
            <w:r w:rsidRPr="001B1679">
              <w:rPr>
                <w:sz w:val="16"/>
                <w:szCs w:val="16"/>
              </w:rPr>
              <w:t>Noted</w:t>
            </w:r>
          </w:p>
        </w:tc>
      </w:tr>
      <w:tr w:rsidR="009B546A" w14:paraId="0C4D268F"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8E298F" w14:textId="77777777" w:rsidR="009B546A" w:rsidRPr="001B1679" w:rsidRDefault="009B546A" w:rsidP="00C11620">
            <w:pPr>
              <w:pStyle w:val="TAL"/>
              <w:keepNext w:val="0"/>
              <w:rPr>
                <w:sz w:val="16"/>
                <w:szCs w:val="16"/>
              </w:rPr>
            </w:pPr>
            <w:r w:rsidRPr="001B1679">
              <w:rPr>
                <w:sz w:val="16"/>
                <w:szCs w:val="16"/>
              </w:rPr>
              <w:t>SP-230223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DD2C0A"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EF5459" w14:textId="77777777" w:rsidR="009B546A" w:rsidRPr="001B1679" w:rsidRDefault="009B546A" w:rsidP="00C11620">
            <w:pPr>
              <w:pStyle w:val="TAL"/>
              <w:keepNext w:val="0"/>
              <w:rPr>
                <w:sz w:val="16"/>
                <w:szCs w:val="16"/>
              </w:rPr>
            </w:pPr>
            <w:r w:rsidRPr="001B1679">
              <w:rPr>
                <w:sz w:val="16"/>
                <w:szCs w:val="16"/>
              </w:rPr>
              <w:t>TR 22.856 on 'Study on Localized Mobile Metaverse Services (FS_Metaverse)'</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83B692"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FFC985" w14:textId="77777777" w:rsidR="009B546A" w:rsidRPr="001B1679" w:rsidRDefault="009B546A" w:rsidP="00C11620">
            <w:pPr>
              <w:pStyle w:val="TAL"/>
              <w:keepNext w:val="0"/>
              <w:rPr>
                <w:sz w:val="16"/>
                <w:szCs w:val="16"/>
              </w:rPr>
            </w:pPr>
            <w:r w:rsidRPr="001B1679">
              <w:rPr>
                <w:sz w:val="16"/>
                <w:szCs w:val="16"/>
              </w:rPr>
              <w:t>22.856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5E2BBED"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5026F4" w14:textId="77777777" w:rsidR="009B546A" w:rsidRPr="001B1679" w:rsidRDefault="009B546A" w:rsidP="00C11620">
            <w:pPr>
              <w:pStyle w:val="TAL"/>
              <w:keepNext w:val="0"/>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F3066D" w14:textId="77777777" w:rsidR="009B546A" w:rsidRPr="001B1679" w:rsidRDefault="009B546A" w:rsidP="00C11620">
            <w:pPr>
              <w:pStyle w:val="TAL"/>
              <w:keepNext w:val="0"/>
              <w:rPr>
                <w:sz w:val="16"/>
                <w:szCs w:val="16"/>
              </w:rPr>
            </w:pPr>
            <w:r w:rsidRPr="001B1679">
              <w:rPr>
                <w:sz w:val="16"/>
                <w:szCs w:val="16"/>
              </w:rPr>
              <w:t>FS_Metaverse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4A6EBF"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87657C" w14:textId="77777777" w:rsidR="009B546A" w:rsidRPr="001B1679" w:rsidRDefault="009B546A" w:rsidP="00C11620">
            <w:pPr>
              <w:pStyle w:val="TAL"/>
              <w:keepNext w:val="0"/>
              <w:rPr>
                <w:sz w:val="16"/>
                <w:szCs w:val="16"/>
              </w:rPr>
            </w:pPr>
            <w:r w:rsidRPr="001B1679">
              <w:rPr>
                <w:sz w:val="16"/>
                <w:szCs w:val="16"/>
              </w:rPr>
              <w:t>Noted</w:t>
            </w:r>
          </w:p>
        </w:tc>
      </w:tr>
      <w:tr w:rsidR="009B546A" w14:paraId="5FED4A51"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CCEDA1" w14:textId="77777777" w:rsidR="009B546A" w:rsidRPr="001B1679" w:rsidRDefault="009B546A" w:rsidP="00C11620">
            <w:pPr>
              <w:pStyle w:val="TAL"/>
              <w:keepNext w:val="0"/>
              <w:rPr>
                <w:sz w:val="16"/>
                <w:szCs w:val="16"/>
              </w:rPr>
            </w:pPr>
            <w:r w:rsidRPr="001B1679">
              <w:rPr>
                <w:sz w:val="16"/>
                <w:szCs w:val="16"/>
              </w:rPr>
              <w:t>SP-230224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C4FD5F"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391514" w14:textId="77777777" w:rsidR="009B546A" w:rsidRPr="001B1679" w:rsidRDefault="009B546A" w:rsidP="00C11620">
            <w:pPr>
              <w:pStyle w:val="TAL"/>
              <w:keepNext w:val="0"/>
              <w:rPr>
                <w:sz w:val="16"/>
                <w:szCs w:val="16"/>
              </w:rPr>
            </w:pPr>
            <w:r w:rsidRPr="001B1679">
              <w:rPr>
                <w:sz w:val="16"/>
                <w:szCs w:val="16"/>
              </w:rPr>
              <w:t>TR 22.865 on 'Study on Satellite Access Phase 3 (FS_5GSAT_Ph3)'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EA8BF0"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0750B3" w14:textId="77777777" w:rsidR="009B546A" w:rsidRPr="001B1679" w:rsidRDefault="009B546A" w:rsidP="00C11620">
            <w:pPr>
              <w:pStyle w:val="TAL"/>
              <w:keepNext w:val="0"/>
              <w:rPr>
                <w:sz w:val="16"/>
                <w:szCs w:val="16"/>
              </w:rPr>
            </w:pPr>
            <w:r w:rsidRPr="001B1679">
              <w:rPr>
                <w:sz w:val="16"/>
                <w:szCs w:val="16"/>
              </w:rPr>
              <w:t>22.865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6AFCD0D"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5A4664" w14:textId="77777777" w:rsidR="009B546A" w:rsidRPr="001B1679" w:rsidRDefault="009B546A" w:rsidP="00C11620">
            <w:pPr>
              <w:pStyle w:val="TAL"/>
              <w:keepNext w:val="0"/>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4B1590" w14:textId="77777777" w:rsidR="009B546A" w:rsidRPr="001B1679" w:rsidRDefault="009B546A" w:rsidP="00C11620">
            <w:pPr>
              <w:pStyle w:val="TAL"/>
              <w:keepNext w:val="0"/>
              <w:rPr>
                <w:sz w:val="16"/>
                <w:szCs w:val="16"/>
              </w:rPr>
            </w:pPr>
            <w:r w:rsidRPr="001B1679">
              <w:rPr>
                <w:sz w:val="16"/>
                <w:szCs w:val="16"/>
              </w:rPr>
              <w:t>FS_5GSAT_Ph3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8707BD"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4089A4" w14:textId="77777777" w:rsidR="009B546A" w:rsidRPr="001B1679" w:rsidRDefault="009B546A" w:rsidP="00C11620">
            <w:pPr>
              <w:pStyle w:val="TAL"/>
              <w:keepNext w:val="0"/>
              <w:rPr>
                <w:sz w:val="16"/>
                <w:szCs w:val="16"/>
              </w:rPr>
            </w:pPr>
            <w:r w:rsidRPr="001B1679">
              <w:rPr>
                <w:sz w:val="16"/>
                <w:szCs w:val="16"/>
              </w:rPr>
              <w:t>Noted</w:t>
            </w:r>
          </w:p>
        </w:tc>
      </w:tr>
      <w:tr w:rsidR="009B546A" w14:paraId="5B3F2409"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48FB70" w14:textId="77777777" w:rsidR="009B546A" w:rsidRPr="001B1679" w:rsidRDefault="009B546A" w:rsidP="00C11620">
            <w:pPr>
              <w:pStyle w:val="TAL"/>
              <w:keepNext w:val="0"/>
              <w:rPr>
                <w:sz w:val="16"/>
                <w:szCs w:val="16"/>
              </w:rPr>
            </w:pPr>
            <w:r w:rsidRPr="001B1679">
              <w:rPr>
                <w:sz w:val="16"/>
                <w:szCs w:val="16"/>
              </w:rPr>
              <w:t>SP-230225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E2D4BF"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089428" w14:textId="77777777" w:rsidR="009B546A" w:rsidRPr="001B1679" w:rsidRDefault="009B546A" w:rsidP="00C11620">
            <w:pPr>
              <w:pStyle w:val="TAL"/>
              <w:keepNext w:val="0"/>
              <w:rPr>
                <w:sz w:val="16"/>
                <w:szCs w:val="16"/>
              </w:rPr>
            </w:pPr>
            <w:r w:rsidRPr="001B1679">
              <w:rPr>
                <w:sz w:val="16"/>
                <w:szCs w:val="16"/>
              </w:rPr>
              <w:t>TR 22.876 on 'Study on AI/ML Model Transfer_Phase2 (FS_AIML_MT_Ph2)'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28842B"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6343F5" w14:textId="77777777" w:rsidR="009B546A" w:rsidRPr="001B1679" w:rsidRDefault="009B546A" w:rsidP="00C11620">
            <w:pPr>
              <w:pStyle w:val="TAL"/>
              <w:keepNext w:val="0"/>
              <w:rPr>
                <w:sz w:val="16"/>
                <w:szCs w:val="16"/>
              </w:rPr>
            </w:pPr>
            <w:r w:rsidRPr="001B1679">
              <w:rPr>
                <w:sz w:val="16"/>
                <w:szCs w:val="16"/>
              </w:rPr>
              <w:t>22.876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832DBC8"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264FF6" w14:textId="77777777" w:rsidR="009B546A" w:rsidRPr="001B1679" w:rsidRDefault="009B546A" w:rsidP="00C11620">
            <w:pPr>
              <w:pStyle w:val="TAL"/>
              <w:keepNext w:val="0"/>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D67512" w14:textId="77777777" w:rsidR="009B546A" w:rsidRPr="001B1679" w:rsidRDefault="009B546A" w:rsidP="00C11620">
            <w:pPr>
              <w:pStyle w:val="TAL"/>
              <w:keepNext w:val="0"/>
              <w:rPr>
                <w:sz w:val="16"/>
                <w:szCs w:val="16"/>
              </w:rPr>
            </w:pPr>
            <w:r w:rsidRPr="001B1679">
              <w:rPr>
                <w:sz w:val="16"/>
                <w:szCs w:val="16"/>
              </w:rPr>
              <w:t>FS_AIML_MT_Ph2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56122D"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040BA2" w14:textId="77777777" w:rsidR="009B546A" w:rsidRPr="001B1679" w:rsidRDefault="009B546A" w:rsidP="00C11620">
            <w:pPr>
              <w:pStyle w:val="TAL"/>
              <w:keepNext w:val="0"/>
              <w:rPr>
                <w:sz w:val="16"/>
                <w:szCs w:val="16"/>
              </w:rPr>
            </w:pPr>
            <w:r w:rsidRPr="001B1679">
              <w:rPr>
                <w:sz w:val="16"/>
                <w:szCs w:val="16"/>
              </w:rPr>
              <w:t>Noted</w:t>
            </w:r>
          </w:p>
        </w:tc>
      </w:tr>
      <w:tr w:rsidR="009B546A" w14:paraId="063E6757"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565379" w14:textId="77777777" w:rsidR="009B546A" w:rsidRPr="001B1679" w:rsidRDefault="009B546A" w:rsidP="00C11620">
            <w:pPr>
              <w:pStyle w:val="TAL"/>
              <w:keepNext w:val="0"/>
              <w:rPr>
                <w:sz w:val="16"/>
                <w:szCs w:val="16"/>
              </w:rPr>
            </w:pPr>
            <w:r w:rsidRPr="001B1679">
              <w:rPr>
                <w:sz w:val="16"/>
                <w:szCs w:val="16"/>
              </w:rPr>
              <w:t>SP-230226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CD1982"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584DD2" w14:textId="77777777" w:rsidR="009B546A" w:rsidRPr="001B1679" w:rsidRDefault="009B546A" w:rsidP="00C11620">
            <w:pPr>
              <w:pStyle w:val="TAL"/>
              <w:keepNext w:val="0"/>
              <w:rPr>
                <w:sz w:val="16"/>
                <w:szCs w:val="16"/>
              </w:rPr>
            </w:pPr>
            <w:r w:rsidRPr="001B1679">
              <w:rPr>
                <w:sz w:val="16"/>
                <w:szCs w:val="16"/>
              </w:rPr>
              <w:t>TR 22.882 on 'Study on Energy Efficiency as service criteria (FS_EnergyServ)'</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AE309A"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8B7072" w14:textId="77777777" w:rsidR="009B546A" w:rsidRPr="001B1679" w:rsidRDefault="009B546A" w:rsidP="00C11620">
            <w:pPr>
              <w:pStyle w:val="TAL"/>
              <w:keepNext w:val="0"/>
              <w:rPr>
                <w:sz w:val="16"/>
                <w:szCs w:val="16"/>
              </w:rPr>
            </w:pPr>
            <w:r w:rsidRPr="001B1679">
              <w:rPr>
                <w:sz w:val="16"/>
                <w:szCs w:val="16"/>
              </w:rPr>
              <w:t>22.882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465797D"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F29378" w14:textId="77777777" w:rsidR="009B546A" w:rsidRPr="001B1679" w:rsidRDefault="009B546A" w:rsidP="00C11620">
            <w:pPr>
              <w:pStyle w:val="TAL"/>
              <w:keepNext w:val="0"/>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101B05" w14:textId="77777777" w:rsidR="009B546A" w:rsidRPr="001B1679" w:rsidRDefault="009B546A" w:rsidP="00C11620">
            <w:pPr>
              <w:pStyle w:val="TAL"/>
              <w:keepNext w:val="0"/>
              <w:rPr>
                <w:sz w:val="16"/>
                <w:szCs w:val="16"/>
              </w:rPr>
            </w:pPr>
            <w:r w:rsidRPr="001B1679">
              <w:rPr>
                <w:sz w:val="16"/>
                <w:szCs w:val="16"/>
              </w:rPr>
              <w:t>FS_EnergyServ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E939AC"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5677CA" w14:textId="77777777" w:rsidR="009B546A" w:rsidRPr="001B1679" w:rsidRDefault="009B546A" w:rsidP="00C11620">
            <w:pPr>
              <w:pStyle w:val="TAL"/>
              <w:keepNext w:val="0"/>
              <w:rPr>
                <w:sz w:val="16"/>
                <w:szCs w:val="16"/>
              </w:rPr>
            </w:pPr>
            <w:r w:rsidRPr="001B1679">
              <w:rPr>
                <w:sz w:val="16"/>
                <w:szCs w:val="16"/>
              </w:rPr>
              <w:t>Noted</w:t>
            </w:r>
          </w:p>
        </w:tc>
      </w:tr>
      <w:tr w:rsidR="009B546A" w14:paraId="6057E153"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0F17E6" w14:textId="77777777" w:rsidR="009B546A" w:rsidRPr="001B1679" w:rsidRDefault="009B546A" w:rsidP="00C11620">
            <w:pPr>
              <w:pStyle w:val="TAL"/>
              <w:keepNext w:val="0"/>
              <w:rPr>
                <w:sz w:val="16"/>
                <w:szCs w:val="16"/>
              </w:rPr>
            </w:pPr>
            <w:r w:rsidRPr="001B1679">
              <w:rPr>
                <w:sz w:val="16"/>
                <w:szCs w:val="16"/>
              </w:rPr>
              <w:t>SP-230273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149B3D" w14:textId="77777777" w:rsidR="009B546A" w:rsidRPr="001B1679" w:rsidRDefault="009B546A" w:rsidP="00C11620">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942DFA" w14:textId="77777777" w:rsidR="009B546A" w:rsidRPr="001B1679" w:rsidRDefault="009B546A" w:rsidP="00C11620">
            <w:pPr>
              <w:pStyle w:val="TAL"/>
              <w:keepNext w:val="0"/>
              <w:rPr>
                <w:sz w:val="16"/>
                <w:szCs w:val="16"/>
              </w:rPr>
            </w:pPr>
            <w:r w:rsidRPr="001B1679">
              <w:rPr>
                <w:sz w:val="16"/>
                <w:szCs w:val="16"/>
              </w:rPr>
              <w:t>Presentation of TS 23.436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B4C037"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3EC324" w14:textId="77777777" w:rsidR="009B546A" w:rsidRPr="001B1679" w:rsidRDefault="009B546A" w:rsidP="00C11620">
            <w:pPr>
              <w:pStyle w:val="TAL"/>
              <w:keepNext w:val="0"/>
              <w:rPr>
                <w:sz w:val="16"/>
                <w:szCs w:val="16"/>
              </w:rPr>
            </w:pPr>
            <w:r w:rsidRPr="001B1679">
              <w:rPr>
                <w:sz w:val="16"/>
                <w:szCs w:val="16"/>
              </w:rPr>
              <w:t>23.436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0D108A7"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45E0F0" w14:textId="77777777" w:rsidR="009B546A" w:rsidRPr="001B1679" w:rsidRDefault="009B546A" w:rsidP="00C11620">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D30ACF" w14:textId="77777777" w:rsidR="009B546A" w:rsidRPr="001B1679" w:rsidRDefault="009B546A" w:rsidP="00C11620">
            <w:pPr>
              <w:pStyle w:val="TAL"/>
              <w:keepNext w:val="0"/>
              <w:rPr>
                <w:sz w:val="16"/>
                <w:szCs w:val="16"/>
              </w:rPr>
            </w:pPr>
            <w:r w:rsidRPr="001B1679">
              <w:rPr>
                <w:sz w:val="16"/>
                <w:szCs w:val="16"/>
              </w:rPr>
              <w:t>ADAES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52AD2C"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CA4221" w14:textId="77777777" w:rsidR="009B546A" w:rsidRPr="001B1679" w:rsidRDefault="009B546A" w:rsidP="00C11620">
            <w:pPr>
              <w:pStyle w:val="TAL"/>
              <w:keepNext w:val="0"/>
              <w:rPr>
                <w:sz w:val="16"/>
                <w:szCs w:val="16"/>
              </w:rPr>
            </w:pPr>
            <w:r w:rsidRPr="001B1679">
              <w:rPr>
                <w:sz w:val="16"/>
                <w:szCs w:val="16"/>
              </w:rPr>
              <w:t>Noted</w:t>
            </w:r>
          </w:p>
        </w:tc>
      </w:tr>
      <w:tr w:rsidR="009B546A" w14:paraId="68EDEC71"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6C1860" w14:textId="77777777" w:rsidR="009B546A" w:rsidRPr="001B1679" w:rsidRDefault="009B546A" w:rsidP="00C11620">
            <w:pPr>
              <w:pStyle w:val="TAL"/>
              <w:keepNext w:val="0"/>
              <w:rPr>
                <w:sz w:val="16"/>
                <w:szCs w:val="16"/>
              </w:rPr>
            </w:pPr>
            <w:r w:rsidRPr="001B1679">
              <w:rPr>
                <w:sz w:val="16"/>
                <w:szCs w:val="16"/>
              </w:rPr>
              <w:t>SP-230346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EFF1F2" w14:textId="77777777" w:rsidR="009B546A" w:rsidRPr="001B1679" w:rsidRDefault="009B546A" w:rsidP="00C11620">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2186F0" w14:textId="77777777" w:rsidR="009B546A" w:rsidRPr="001B1679" w:rsidRDefault="009B546A" w:rsidP="00C11620">
            <w:pPr>
              <w:pStyle w:val="TAL"/>
              <w:keepNext w:val="0"/>
              <w:rPr>
                <w:sz w:val="16"/>
                <w:szCs w:val="16"/>
              </w:rPr>
            </w:pPr>
            <w:r w:rsidRPr="001B1679">
              <w:rPr>
                <w:sz w:val="16"/>
                <w:szCs w:val="16"/>
              </w:rPr>
              <w:t>Presentation of TS 23.435 v1.1.0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427D9B"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D963AD" w14:textId="77777777" w:rsidR="009B546A" w:rsidRPr="001B1679" w:rsidRDefault="009B546A" w:rsidP="00C11620">
            <w:pPr>
              <w:pStyle w:val="TAL"/>
              <w:keepNext w:val="0"/>
              <w:rPr>
                <w:sz w:val="16"/>
                <w:szCs w:val="16"/>
              </w:rPr>
            </w:pPr>
            <w:r w:rsidRPr="001B1679">
              <w:rPr>
                <w:sz w:val="16"/>
                <w:szCs w:val="16"/>
              </w:rPr>
              <w:t>23.435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FD19873" w14:textId="77777777" w:rsidR="009B546A" w:rsidRPr="001B1679" w:rsidRDefault="009B546A" w:rsidP="00C11620">
            <w:pPr>
              <w:pStyle w:val="TAL"/>
              <w:keepNext w:val="0"/>
              <w:rPr>
                <w:sz w:val="16"/>
                <w:szCs w:val="16"/>
              </w:rPr>
            </w:pPr>
            <w:r w:rsidRPr="001B1679">
              <w:rPr>
                <w:sz w:val="16"/>
                <w:szCs w:val="16"/>
              </w:rPr>
              <w:t>1.1.0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D23AE2" w14:textId="77777777" w:rsidR="009B546A" w:rsidRPr="001B1679" w:rsidRDefault="009B546A" w:rsidP="00C11620">
            <w:pPr>
              <w:pStyle w:val="TAL"/>
              <w:keepNext w:val="0"/>
              <w:rPr>
                <w:sz w:val="16"/>
                <w:szCs w:val="16"/>
              </w:rPr>
            </w:pPr>
            <w:r w:rsidRPr="001B1679">
              <w:rPr>
                <w:sz w:val="16"/>
                <w:szCs w:val="16"/>
              </w:rPr>
              <w:t>SA WG6 Secretary</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29D868" w14:textId="77777777" w:rsidR="009B546A" w:rsidRPr="001B1679" w:rsidRDefault="009B546A" w:rsidP="00C11620">
            <w:pPr>
              <w:pStyle w:val="TAL"/>
              <w:keepNext w:val="0"/>
              <w:rPr>
                <w:sz w:val="16"/>
                <w:szCs w:val="16"/>
              </w:rPr>
            </w:pPr>
            <w:r w:rsidRPr="001B1679">
              <w:rPr>
                <w:sz w:val="16"/>
                <w:szCs w:val="16"/>
              </w:rPr>
              <w:t>NSCALE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5FBB44" w14:textId="77777777" w:rsidR="009B546A" w:rsidRPr="001B1679" w:rsidRDefault="009B546A" w:rsidP="00C11620">
            <w:pPr>
              <w:pStyle w:val="TAL"/>
              <w:keepNext w:val="0"/>
              <w:rPr>
                <w:sz w:val="16"/>
                <w:szCs w:val="16"/>
              </w:rPr>
            </w:pPr>
            <w:r w:rsidRPr="001B1679">
              <w:rPr>
                <w:sz w:val="16"/>
                <w:szCs w:val="16"/>
              </w:rPr>
              <w:t>Revision of SP-230272.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9FDCFF" w14:textId="77777777" w:rsidR="009B546A" w:rsidRPr="001B1679" w:rsidRDefault="009B546A" w:rsidP="00C11620">
            <w:pPr>
              <w:pStyle w:val="TAL"/>
              <w:keepNext w:val="0"/>
              <w:rPr>
                <w:sz w:val="16"/>
                <w:szCs w:val="16"/>
              </w:rPr>
            </w:pPr>
            <w:r w:rsidRPr="001B1679">
              <w:rPr>
                <w:sz w:val="16"/>
                <w:szCs w:val="16"/>
              </w:rPr>
              <w:t>Noted</w:t>
            </w:r>
          </w:p>
        </w:tc>
      </w:tr>
    </w:tbl>
    <w:p w14:paraId="0A9498AD" w14:textId="77777777" w:rsidR="009B546A" w:rsidRDefault="009B546A" w:rsidP="009B546A">
      <w:r>
        <w:t>18 Entries</w:t>
      </w:r>
    </w:p>
    <w:p w14:paraId="01B1CE5D" w14:textId="77777777" w:rsidR="009B546A" w:rsidRDefault="009B546A" w:rsidP="009B546A"/>
    <w:p w14:paraId="1D466B07" w14:textId="77777777" w:rsidR="009B546A" w:rsidRDefault="009B546A" w:rsidP="009B546A">
      <w:pPr>
        <w:pStyle w:val="Heading1"/>
      </w:pPr>
      <w:bookmarkStart w:id="105" w:name="_Toc131417243"/>
      <w:r>
        <w:lastRenderedPageBreak/>
        <w:t>E.3</w:t>
      </w:r>
      <w:r>
        <w:tab/>
        <w:t>List of CR Packs Status</w:t>
      </w:r>
      <w:bookmarkEnd w:id="105"/>
    </w:p>
    <w:p w14:paraId="3184A996" w14:textId="77777777" w:rsidR="009B546A" w:rsidRDefault="009B546A" w:rsidP="009B546A">
      <w:pPr>
        <w:pStyle w:val="TH"/>
      </w:pPr>
      <w:r>
        <w:t>Table E.3: List of CR Packs Status</w:t>
      </w:r>
    </w:p>
    <w:tbl>
      <w:tblPr>
        <w:tblW w:w="0" w:type="auto"/>
        <w:jc w:val="center"/>
        <w:tblLayout w:type="fixed"/>
        <w:tblLook w:val="04A0" w:firstRow="1" w:lastRow="0" w:firstColumn="1" w:lastColumn="0" w:noHBand="0" w:noVBand="1"/>
      </w:tblPr>
      <w:tblGrid>
        <w:gridCol w:w="1200"/>
        <w:gridCol w:w="2000"/>
        <w:gridCol w:w="1000"/>
        <w:gridCol w:w="3641"/>
        <w:gridCol w:w="2694"/>
        <w:gridCol w:w="1572"/>
      </w:tblGrid>
      <w:tr w:rsidR="009B546A" w14:paraId="17E87165" w14:textId="77777777" w:rsidTr="00C11620">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6AB942" w14:textId="77777777" w:rsidR="009B546A" w:rsidRDefault="009B546A" w:rsidP="00C11620">
            <w:pPr>
              <w:pStyle w:val="TAH"/>
            </w:pPr>
            <w:r w:rsidRPr="00BB3F37">
              <w:lastRenderedPageBreak/>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E51E3AF" w14:textId="77777777" w:rsidR="009B546A" w:rsidRDefault="009B546A" w:rsidP="00C11620">
            <w:pPr>
              <w:pStyle w:val="TAH"/>
            </w:pPr>
            <w:r w:rsidRPr="00BB3F37">
              <w:t>Subject</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9867B9" w14:textId="77777777" w:rsidR="009B546A" w:rsidRDefault="009B546A" w:rsidP="00C11620">
            <w:pPr>
              <w:pStyle w:val="TAH"/>
            </w:pPr>
            <w:r w:rsidRPr="00BB3F37">
              <w:t>Source</w:t>
            </w:r>
          </w:p>
        </w:tc>
        <w:tc>
          <w:tcPr>
            <w:tcW w:w="364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FCFF20E" w14:textId="77777777" w:rsidR="009B546A" w:rsidRDefault="009B546A" w:rsidP="00C11620">
            <w:pPr>
              <w:pStyle w:val="TAH"/>
            </w:pPr>
            <w:r w:rsidRPr="00BB3F37">
              <w:t>Content</w:t>
            </w:r>
          </w:p>
        </w:tc>
        <w:tc>
          <w:tcPr>
            <w:tcW w:w="269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85F8B9" w14:textId="77777777" w:rsidR="009B546A" w:rsidRDefault="009B546A" w:rsidP="00C11620">
            <w:pPr>
              <w:pStyle w:val="TAH"/>
            </w:pPr>
            <w:r w:rsidRPr="00BB3F37">
              <w:t>Comment</w:t>
            </w:r>
          </w:p>
        </w:tc>
        <w:tc>
          <w:tcPr>
            <w:tcW w:w="157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A3B1C9" w14:textId="77777777" w:rsidR="009B546A" w:rsidRDefault="009B546A" w:rsidP="00C11620">
            <w:pPr>
              <w:pStyle w:val="TAH"/>
            </w:pPr>
            <w:r w:rsidRPr="00BB3F37">
              <w:t>Status</w:t>
            </w:r>
          </w:p>
        </w:tc>
      </w:tr>
      <w:tr w:rsidR="009B546A" w14:paraId="022320A7"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B52EF74" w14:textId="77777777" w:rsidR="009B546A" w:rsidRPr="001B1679" w:rsidRDefault="009B546A" w:rsidP="00C11620">
            <w:pPr>
              <w:pStyle w:val="TAL"/>
              <w:rPr>
                <w:sz w:val="16"/>
                <w:szCs w:val="16"/>
              </w:rPr>
            </w:pPr>
            <w:r w:rsidRPr="001B12C5">
              <w:rPr>
                <w:sz w:val="16"/>
                <w:szCs w:val="16"/>
              </w:rPr>
              <w:t>SP-230239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7B92515" w14:textId="77777777" w:rsidR="009B546A" w:rsidRPr="001B1679" w:rsidRDefault="009B546A" w:rsidP="00C11620">
            <w:pPr>
              <w:pStyle w:val="TAL"/>
              <w:rPr>
                <w:sz w:val="16"/>
                <w:szCs w:val="16"/>
              </w:rPr>
            </w:pPr>
            <w:r w:rsidRPr="001B12C5">
              <w:rPr>
                <w:sz w:val="16"/>
                <w:szCs w:val="16"/>
              </w:rPr>
              <w:t>Rel-17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4D07EB5" w14:textId="77777777" w:rsidR="009B546A" w:rsidRPr="001B1679" w:rsidRDefault="009B546A" w:rsidP="00C11620">
            <w:pPr>
              <w:pStyle w:val="TAL"/>
              <w:rPr>
                <w:sz w:val="16"/>
                <w:szCs w:val="16"/>
              </w:rPr>
            </w:pPr>
            <w:r w:rsidRPr="001B12C5">
              <w:rPr>
                <w:sz w:val="16"/>
                <w:szCs w:val="16"/>
              </w:rPr>
              <w:t>SA WG3-LI</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D99A4B1" w14:textId="77777777" w:rsidR="009B546A" w:rsidRPr="001B1679" w:rsidRDefault="009B546A" w:rsidP="00C11620">
            <w:pPr>
              <w:pStyle w:val="TAL"/>
              <w:rPr>
                <w:sz w:val="16"/>
                <w:szCs w:val="16"/>
              </w:rPr>
            </w:pPr>
            <w:r w:rsidRPr="001B12C5">
              <w:rPr>
                <w:sz w:val="16"/>
                <w:szCs w:val="16"/>
              </w:rPr>
              <w:t>33.128 CR0467; 33.128 CR0471; 33.128 CR0473; 33.127 CR0197R1; 33.128 CR0493R1; 33.128 CR0481R1; 33.127 CR0202R1; 33.127 CR0204R1; 33.128 CR0464R1; 33.128 CR0468R1; 33.128 CR0478R1; 33.128 CR0487R1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A500A52" w14:textId="77777777" w:rsidR="009B546A" w:rsidRPr="001B1679"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BA8B48C" w14:textId="77777777" w:rsidR="009B546A" w:rsidRPr="001B1679" w:rsidRDefault="009B546A" w:rsidP="00C11620">
            <w:pPr>
              <w:pStyle w:val="TAL"/>
              <w:rPr>
                <w:sz w:val="16"/>
                <w:szCs w:val="16"/>
              </w:rPr>
            </w:pPr>
            <w:r w:rsidRPr="001B12C5">
              <w:rPr>
                <w:sz w:val="16"/>
                <w:szCs w:val="16"/>
              </w:rPr>
              <w:t>Approved</w:t>
            </w:r>
          </w:p>
        </w:tc>
      </w:tr>
      <w:tr w:rsidR="009B546A" w14:paraId="3E0D830E"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8A84637" w14:textId="77777777" w:rsidR="009B546A" w:rsidRPr="001B1679" w:rsidRDefault="009B546A" w:rsidP="00C11620">
            <w:pPr>
              <w:pStyle w:val="TAL"/>
              <w:rPr>
                <w:sz w:val="16"/>
                <w:szCs w:val="16"/>
              </w:rPr>
            </w:pPr>
            <w:r w:rsidRPr="001B12C5">
              <w:rPr>
                <w:sz w:val="16"/>
                <w:szCs w:val="16"/>
              </w:rPr>
              <w:t>SP-230137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A9A7185" w14:textId="77777777" w:rsidR="009B546A" w:rsidRPr="001B1679" w:rsidRDefault="009B546A" w:rsidP="00C11620">
            <w:pPr>
              <w:pStyle w:val="TAL"/>
              <w:rPr>
                <w:sz w:val="16"/>
                <w:szCs w:val="16"/>
              </w:rPr>
            </w:pPr>
            <w:r w:rsidRPr="001B12C5">
              <w:rPr>
                <w:sz w:val="16"/>
                <w:szCs w:val="16"/>
              </w:rPr>
              <w:t>Rel-17 CRs on Security Assurance Specification for 5G (eSCAS_5G)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01B502" w14:textId="77777777" w:rsidR="009B546A" w:rsidRPr="001B1679"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68A08AE" w14:textId="77777777" w:rsidR="009B546A" w:rsidRPr="001B1679" w:rsidRDefault="009B546A" w:rsidP="00C11620">
            <w:pPr>
              <w:pStyle w:val="TAL"/>
              <w:rPr>
                <w:sz w:val="16"/>
                <w:szCs w:val="16"/>
              </w:rPr>
            </w:pPr>
            <w:r w:rsidRPr="001B12C5">
              <w:rPr>
                <w:sz w:val="16"/>
                <w:szCs w:val="16"/>
              </w:rPr>
              <w:t>33.117 CR0098R1; 33.117 CR0099R1; 33.117 CR0101R1; 33.117 CR0102R1; 33.117 CR0103R1; 33.117 CR0105R1; 33.117 CR0106R2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87BFE30" w14:textId="77777777" w:rsidR="009B546A" w:rsidRPr="001B1679"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7D33E65" w14:textId="77777777" w:rsidR="009B546A" w:rsidRPr="001B1679" w:rsidRDefault="009B546A" w:rsidP="00C11620">
            <w:pPr>
              <w:pStyle w:val="TAL"/>
              <w:rPr>
                <w:sz w:val="16"/>
                <w:szCs w:val="16"/>
              </w:rPr>
            </w:pPr>
            <w:r w:rsidRPr="001B12C5">
              <w:rPr>
                <w:sz w:val="16"/>
                <w:szCs w:val="16"/>
              </w:rPr>
              <w:t>Approved</w:t>
            </w:r>
          </w:p>
        </w:tc>
      </w:tr>
      <w:tr w:rsidR="009B546A" w14:paraId="35C19506"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7698C2D" w14:textId="77777777" w:rsidR="009B546A" w:rsidRPr="001B12C5" w:rsidRDefault="009B546A" w:rsidP="00C11620">
            <w:pPr>
              <w:pStyle w:val="TAL"/>
              <w:rPr>
                <w:sz w:val="16"/>
                <w:szCs w:val="16"/>
              </w:rPr>
            </w:pPr>
            <w:r w:rsidRPr="001B12C5">
              <w:rPr>
                <w:sz w:val="16"/>
                <w:szCs w:val="16"/>
              </w:rPr>
              <w:t>SP-230251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73356E4" w14:textId="77777777" w:rsidR="009B546A" w:rsidRPr="001B12C5" w:rsidRDefault="009B546A" w:rsidP="00C11620">
            <w:pPr>
              <w:pStyle w:val="TAL"/>
              <w:rPr>
                <w:sz w:val="16"/>
                <w:szCs w:val="16"/>
              </w:rPr>
            </w:pPr>
            <w:r w:rsidRPr="001B12C5">
              <w:rPr>
                <w:sz w:val="16"/>
                <w:szCs w:val="16"/>
              </w:rPr>
              <w:t>CR Pack on WI 5GMS_Audio_Ph2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79939AD"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C467B50" w14:textId="77777777" w:rsidR="009B546A" w:rsidRPr="001B12C5" w:rsidRDefault="009B546A" w:rsidP="00C11620">
            <w:pPr>
              <w:pStyle w:val="TAL"/>
              <w:rPr>
                <w:sz w:val="16"/>
                <w:szCs w:val="16"/>
              </w:rPr>
            </w:pPr>
            <w:r w:rsidRPr="001B12C5">
              <w:rPr>
                <w:sz w:val="16"/>
                <w:szCs w:val="16"/>
              </w:rPr>
              <w:t>26.117 CR0001R4; 26.511 CR0008R2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6F58141"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36C889C" w14:textId="77777777" w:rsidR="009B546A" w:rsidRPr="001B12C5" w:rsidRDefault="009B546A" w:rsidP="00C11620">
            <w:pPr>
              <w:pStyle w:val="TAL"/>
              <w:rPr>
                <w:sz w:val="16"/>
                <w:szCs w:val="16"/>
              </w:rPr>
            </w:pPr>
            <w:r w:rsidRPr="001B12C5">
              <w:rPr>
                <w:sz w:val="16"/>
                <w:szCs w:val="16"/>
              </w:rPr>
              <w:t>Approved</w:t>
            </w:r>
          </w:p>
        </w:tc>
      </w:tr>
      <w:tr w:rsidR="009B546A" w14:paraId="67B9C2E2"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E7EE48A" w14:textId="77777777" w:rsidR="009B546A" w:rsidRPr="001B12C5" w:rsidRDefault="009B546A" w:rsidP="00C11620">
            <w:pPr>
              <w:pStyle w:val="TAL"/>
              <w:rPr>
                <w:sz w:val="16"/>
                <w:szCs w:val="16"/>
              </w:rPr>
            </w:pPr>
            <w:r w:rsidRPr="001B12C5">
              <w:rPr>
                <w:sz w:val="16"/>
                <w:szCs w:val="16"/>
              </w:rPr>
              <w:t>SP-230250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5126869" w14:textId="77777777" w:rsidR="009B546A" w:rsidRPr="001B12C5" w:rsidRDefault="009B546A" w:rsidP="00C11620">
            <w:pPr>
              <w:pStyle w:val="TAL"/>
              <w:rPr>
                <w:sz w:val="16"/>
                <w:szCs w:val="16"/>
              </w:rPr>
            </w:pPr>
            <w:r w:rsidRPr="001B12C5">
              <w:rPr>
                <w:sz w:val="16"/>
                <w:szCs w:val="16"/>
              </w:rPr>
              <w:t>CR Pack on QOED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E3C5BA9"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C95423B" w14:textId="77777777" w:rsidR="009B546A" w:rsidRPr="001B12C5" w:rsidRDefault="009B546A" w:rsidP="00C11620">
            <w:pPr>
              <w:pStyle w:val="TAL"/>
              <w:rPr>
                <w:sz w:val="16"/>
                <w:szCs w:val="16"/>
              </w:rPr>
            </w:pPr>
            <w:r w:rsidRPr="001B12C5">
              <w:rPr>
                <w:sz w:val="16"/>
                <w:szCs w:val="16"/>
              </w:rPr>
              <w:t>26.114 CR0542; 26.114 CR0543; 26.114 CR0544</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51A9133"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7411B1C" w14:textId="77777777" w:rsidR="009B546A" w:rsidRPr="001B12C5" w:rsidRDefault="009B546A" w:rsidP="00C11620">
            <w:pPr>
              <w:pStyle w:val="TAL"/>
              <w:rPr>
                <w:sz w:val="16"/>
                <w:szCs w:val="16"/>
              </w:rPr>
            </w:pPr>
            <w:r w:rsidRPr="001B12C5">
              <w:rPr>
                <w:sz w:val="16"/>
                <w:szCs w:val="16"/>
              </w:rPr>
              <w:t>Approved</w:t>
            </w:r>
          </w:p>
        </w:tc>
      </w:tr>
      <w:tr w:rsidR="009B546A" w14:paraId="498D907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C763D67" w14:textId="77777777" w:rsidR="009B546A" w:rsidRPr="001B12C5" w:rsidRDefault="009B546A" w:rsidP="00C11620">
            <w:pPr>
              <w:pStyle w:val="TAL"/>
              <w:rPr>
                <w:sz w:val="16"/>
                <w:szCs w:val="16"/>
              </w:rPr>
            </w:pPr>
            <w:r w:rsidRPr="001B12C5">
              <w:rPr>
                <w:sz w:val="16"/>
                <w:szCs w:val="16"/>
              </w:rPr>
              <w:t>SP-230249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F1E8870" w14:textId="77777777" w:rsidR="009B546A" w:rsidRPr="001B12C5" w:rsidRDefault="009B546A" w:rsidP="00C11620">
            <w:pPr>
              <w:pStyle w:val="TAL"/>
              <w:rPr>
                <w:sz w:val="16"/>
                <w:szCs w:val="16"/>
              </w:rPr>
            </w:pPr>
            <w:r w:rsidRPr="001B12C5">
              <w:rPr>
                <w:sz w:val="16"/>
                <w:szCs w:val="16"/>
              </w:rPr>
              <w:t>CR Pack on WIs eDASH, QOED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164F95F"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9BF6C54" w14:textId="77777777" w:rsidR="009B546A" w:rsidRPr="001B12C5" w:rsidRDefault="009B546A" w:rsidP="00C11620">
            <w:pPr>
              <w:pStyle w:val="TAL"/>
              <w:rPr>
                <w:sz w:val="16"/>
                <w:szCs w:val="16"/>
              </w:rPr>
            </w:pPr>
            <w:r w:rsidRPr="001B12C5">
              <w:rPr>
                <w:sz w:val="16"/>
                <w:szCs w:val="16"/>
              </w:rPr>
              <w:t>26.247 CR0177; 26.247 CR0178</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FABC2E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B6129CE" w14:textId="77777777" w:rsidR="009B546A" w:rsidRPr="001B12C5" w:rsidRDefault="009B546A" w:rsidP="00C11620">
            <w:pPr>
              <w:pStyle w:val="TAL"/>
              <w:rPr>
                <w:sz w:val="16"/>
                <w:szCs w:val="16"/>
              </w:rPr>
            </w:pPr>
            <w:r w:rsidRPr="001B12C5">
              <w:rPr>
                <w:sz w:val="16"/>
                <w:szCs w:val="16"/>
              </w:rPr>
              <w:t>Approved</w:t>
            </w:r>
          </w:p>
        </w:tc>
      </w:tr>
      <w:tr w:rsidR="009B546A" w14:paraId="06EF9D23"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6ECDE48" w14:textId="77777777" w:rsidR="009B546A" w:rsidRPr="001B12C5" w:rsidRDefault="009B546A" w:rsidP="00C11620">
            <w:pPr>
              <w:pStyle w:val="TAL"/>
              <w:rPr>
                <w:sz w:val="16"/>
                <w:szCs w:val="16"/>
              </w:rPr>
            </w:pPr>
            <w:r w:rsidRPr="001B12C5">
              <w:rPr>
                <w:sz w:val="16"/>
                <w:szCs w:val="16"/>
              </w:rPr>
              <w:t>SP-230247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81845F3" w14:textId="77777777" w:rsidR="009B546A" w:rsidRPr="001B12C5" w:rsidRDefault="009B546A" w:rsidP="00C11620">
            <w:pPr>
              <w:pStyle w:val="TAL"/>
              <w:rPr>
                <w:sz w:val="16"/>
                <w:szCs w:val="16"/>
              </w:rPr>
            </w:pPr>
            <w:r w:rsidRPr="001B12C5">
              <w:rPr>
                <w:sz w:val="16"/>
                <w:szCs w:val="16"/>
              </w:rPr>
              <w:t>CRs on XRM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640544B"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CEE92FE" w14:textId="77777777" w:rsidR="009B546A" w:rsidRPr="001B12C5" w:rsidRDefault="009B546A" w:rsidP="00C11620">
            <w:pPr>
              <w:pStyle w:val="TAL"/>
              <w:rPr>
                <w:sz w:val="16"/>
                <w:szCs w:val="16"/>
              </w:rPr>
            </w:pPr>
            <w:r w:rsidRPr="001B12C5">
              <w:rPr>
                <w:sz w:val="16"/>
                <w:szCs w:val="16"/>
              </w:rPr>
              <w:t>23.502 CR3734R1; 23.502 CR3738R1; 23.502 CR3736R1; 23.501 CR3864R5; 23.503 CR0835R7; 23.501 CR3792R7; 23.503 CR0825R3; 23.501 CR3887R6; 23.501 CR4046R12; 23.501 CR3896R12; 23.501 CR3919R7; 23.501 CR3875R14; 23.501 CR3855R11; 23.501 CR3759R7; 23.501 CR3923R10; 23.503 CR0878R9</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789FAA2" w14:textId="77777777" w:rsidR="009B546A" w:rsidRPr="001B12C5" w:rsidRDefault="009B546A" w:rsidP="00C11620">
            <w:pPr>
              <w:pStyle w:val="TAL"/>
              <w:rPr>
                <w:sz w:val="16"/>
                <w:szCs w:val="16"/>
              </w:rPr>
            </w:pPr>
            <w:r w:rsidRPr="001B12C5">
              <w:rPr>
                <w:sz w:val="16"/>
                <w:szCs w:val="16"/>
              </w:rPr>
              <w:t>Missing CRs from SP-230079 added. 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360E2F5" w14:textId="77777777" w:rsidR="009B546A" w:rsidRPr="001B12C5" w:rsidRDefault="009B546A" w:rsidP="00C11620">
            <w:pPr>
              <w:pStyle w:val="TAL"/>
              <w:rPr>
                <w:sz w:val="16"/>
                <w:szCs w:val="16"/>
              </w:rPr>
            </w:pPr>
            <w:r w:rsidRPr="001B12C5">
              <w:rPr>
                <w:sz w:val="16"/>
                <w:szCs w:val="16"/>
              </w:rPr>
              <w:t>Approved</w:t>
            </w:r>
          </w:p>
        </w:tc>
      </w:tr>
      <w:tr w:rsidR="009B546A" w14:paraId="3D1D5332"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16BE9CF" w14:textId="77777777" w:rsidR="009B546A" w:rsidRPr="001B12C5" w:rsidRDefault="009B546A" w:rsidP="00C11620">
            <w:pPr>
              <w:pStyle w:val="TAL"/>
              <w:rPr>
                <w:sz w:val="16"/>
                <w:szCs w:val="16"/>
              </w:rPr>
            </w:pPr>
            <w:r w:rsidRPr="001B12C5">
              <w:rPr>
                <w:sz w:val="16"/>
                <w:szCs w:val="16"/>
              </w:rPr>
              <w:t>SP-230244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3F5767B" w14:textId="77777777" w:rsidR="009B546A" w:rsidRPr="001B12C5" w:rsidRDefault="009B546A" w:rsidP="00C11620">
            <w:pPr>
              <w:pStyle w:val="TAL"/>
              <w:rPr>
                <w:sz w:val="16"/>
                <w:szCs w:val="16"/>
              </w:rPr>
            </w:pPr>
            <w:r w:rsidRPr="001B12C5">
              <w:rPr>
                <w:sz w:val="16"/>
                <w:szCs w:val="16"/>
              </w:rPr>
              <w:t>Rel-17 CRs on Enhancements of 5G performance measurements and KPIs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ACEFCB6"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1C1BC85" w14:textId="77777777" w:rsidR="009B546A" w:rsidRPr="001B12C5" w:rsidRDefault="009B546A" w:rsidP="00C11620">
            <w:pPr>
              <w:pStyle w:val="TAL"/>
              <w:rPr>
                <w:sz w:val="16"/>
                <w:szCs w:val="16"/>
              </w:rPr>
            </w:pPr>
            <w:r w:rsidRPr="001B12C5">
              <w:rPr>
                <w:sz w:val="16"/>
                <w:szCs w:val="16"/>
              </w:rPr>
              <w:t>28.552 CR0407; 28.552 CR0408; 28.552 CR0405R1; 28.552 CR0406R1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069EB1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A6CDB13" w14:textId="77777777" w:rsidR="009B546A" w:rsidRPr="001B12C5" w:rsidRDefault="009B546A" w:rsidP="00C11620">
            <w:pPr>
              <w:pStyle w:val="TAL"/>
              <w:rPr>
                <w:sz w:val="16"/>
                <w:szCs w:val="16"/>
              </w:rPr>
            </w:pPr>
            <w:r w:rsidRPr="001B12C5">
              <w:rPr>
                <w:sz w:val="16"/>
                <w:szCs w:val="16"/>
              </w:rPr>
              <w:t>Approved</w:t>
            </w:r>
          </w:p>
        </w:tc>
      </w:tr>
      <w:tr w:rsidR="009B546A" w14:paraId="7FE226A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90D7304" w14:textId="77777777" w:rsidR="009B546A" w:rsidRPr="001B12C5" w:rsidRDefault="009B546A" w:rsidP="00C11620">
            <w:pPr>
              <w:pStyle w:val="TAL"/>
              <w:rPr>
                <w:sz w:val="16"/>
                <w:szCs w:val="16"/>
              </w:rPr>
            </w:pPr>
            <w:r w:rsidRPr="001B12C5">
              <w:rPr>
                <w:sz w:val="16"/>
                <w:szCs w:val="16"/>
              </w:rPr>
              <w:t>SP-230253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4022FBB" w14:textId="77777777" w:rsidR="009B546A" w:rsidRPr="001B12C5" w:rsidRDefault="009B546A" w:rsidP="00C11620">
            <w:pPr>
              <w:pStyle w:val="TAL"/>
              <w:rPr>
                <w:sz w:val="16"/>
                <w:szCs w:val="16"/>
              </w:rPr>
            </w:pPr>
            <w:r w:rsidRPr="001B12C5">
              <w:rPr>
                <w:sz w:val="16"/>
                <w:szCs w:val="16"/>
              </w:rPr>
              <w:t>CR Pack on WI 5GMS3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EDD327"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8CA5E2D" w14:textId="77777777" w:rsidR="009B546A" w:rsidRPr="001B12C5" w:rsidRDefault="009B546A" w:rsidP="00C11620">
            <w:pPr>
              <w:pStyle w:val="TAL"/>
              <w:rPr>
                <w:sz w:val="16"/>
                <w:szCs w:val="16"/>
              </w:rPr>
            </w:pPr>
            <w:r w:rsidRPr="001B12C5">
              <w:rPr>
                <w:sz w:val="16"/>
                <w:szCs w:val="16"/>
              </w:rPr>
              <w:t>26.512 CR0031R1; 26.512 CR0032R1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68BCA7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BE373E7" w14:textId="77777777" w:rsidR="009B546A" w:rsidRPr="001B12C5" w:rsidRDefault="009B546A" w:rsidP="00C11620">
            <w:pPr>
              <w:pStyle w:val="TAL"/>
              <w:rPr>
                <w:sz w:val="16"/>
                <w:szCs w:val="16"/>
              </w:rPr>
            </w:pPr>
            <w:r w:rsidRPr="001B12C5">
              <w:rPr>
                <w:sz w:val="16"/>
                <w:szCs w:val="16"/>
              </w:rPr>
              <w:t>Approved</w:t>
            </w:r>
          </w:p>
        </w:tc>
      </w:tr>
      <w:tr w:rsidR="009B546A" w14:paraId="3225B01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1F0D3CB" w14:textId="77777777" w:rsidR="009B546A" w:rsidRPr="001B12C5" w:rsidRDefault="009B546A" w:rsidP="00C11620">
            <w:pPr>
              <w:pStyle w:val="TAL"/>
              <w:rPr>
                <w:sz w:val="16"/>
                <w:szCs w:val="16"/>
              </w:rPr>
            </w:pPr>
            <w:r w:rsidRPr="001B12C5">
              <w:rPr>
                <w:sz w:val="16"/>
                <w:szCs w:val="16"/>
              </w:rPr>
              <w:t>SP-230240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EF9DC67" w14:textId="77777777" w:rsidR="009B546A" w:rsidRPr="001B12C5" w:rsidRDefault="009B546A" w:rsidP="00C11620">
            <w:pPr>
              <w:pStyle w:val="TAL"/>
              <w:rPr>
                <w:sz w:val="16"/>
                <w:szCs w:val="16"/>
              </w:rPr>
            </w:pPr>
            <w:r w:rsidRPr="001B12C5">
              <w:rPr>
                <w:sz w:val="16"/>
                <w:szCs w:val="16"/>
              </w:rPr>
              <w:t>Rel-18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2892419" w14:textId="77777777" w:rsidR="009B546A" w:rsidRPr="001B12C5" w:rsidRDefault="009B546A" w:rsidP="00C11620">
            <w:pPr>
              <w:pStyle w:val="TAL"/>
              <w:rPr>
                <w:sz w:val="16"/>
                <w:szCs w:val="16"/>
              </w:rPr>
            </w:pPr>
            <w:r w:rsidRPr="001B12C5">
              <w:rPr>
                <w:sz w:val="16"/>
                <w:szCs w:val="16"/>
              </w:rPr>
              <w:t>SA WG3-LI</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23AB444" w14:textId="77777777" w:rsidR="009B546A" w:rsidRPr="001B12C5" w:rsidRDefault="009B546A" w:rsidP="00C11620">
            <w:pPr>
              <w:pStyle w:val="TAL"/>
              <w:rPr>
                <w:sz w:val="16"/>
                <w:szCs w:val="16"/>
              </w:rPr>
            </w:pPr>
            <w:r w:rsidRPr="001B12C5">
              <w:rPr>
                <w:sz w:val="16"/>
                <w:szCs w:val="16"/>
              </w:rPr>
              <w:t>33.128 CR0459; 33.127 CR0194; 33.127 CR0199; 33.128 CR0463; 33.127 CR0201; 33.128 CR0465; 33.128 CR0466; 33.127 CR0203; 33.128 CR0472; 33.127 CR0198R1; 33.127 CR0192R2; 33.127 CR0193R2; 33.128 CR0460R2; 33.128 CR0461R2; 33.128 CR0494R1; 33.128 CR0482R1; 33.127 CR0205R1; 33.127 CR0196R1; 33.127 CR0195R1; 33.127 CR0200R1; 33.128 CR0475R1; 33.128 CR0469R1; 33.128 CR0479R1; 33.128 CR0488R1; 33.128 CR0462R1; 33.128 CR0498; 33.128 CR0497R1; 33.128 CR0496R1; 33.128 CR0477R3; 33.128 CR0495R1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1225EBC"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E991774" w14:textId="77777777" w:rsidR="009B546A" w:rsidRPr="001B12C5" w:rsidRDefault="009B546A" w:rsidP="00C11620">
            <w:pPr>
              <w:pStyle w:val="TAL"/>
              <w:rPr>
                <w:sz w:val="16"/>
                <w:szCs w:val="16"/>
              </w:rPr>
            </w:pPr>
            <w:r w:rsidRPr="001B12C5">
              <w:rPr>
                <w:sz w:val="16"/>
                <w:szCs w:val="16"/>
              </w:rPr>
              <w:t>Approved</w:t>
            </w:r>
          </w:p>
        </w:tc>
      </w:tr>
      <w:tr w:rsidR="009B546A" w14:paraId="7AA04E3B"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AE0E187" w14:textId="77777777" w:rsidR="009B546A" w:rsidRPr="001B12C5" w:rsidRDefault="009B546A" w:rsidP="00C11620">
            <w:pPr>
              <w:pStyle w:val="TAL"/>
              <w:rPr>
                <w:sz w:val="16"/>
                <w:szCs w:val="16"/>
              </w:rPr>
            </w:pPr>
            <w:r w:rsidRPr="001B12C5">
              <w:rPr>
                <w:sz w:val="16"/>
                <w:szCs w:val="16"/>
              </w:rPr>
              <w:t>SP-230254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038F852" w14:textId="77777777" w:rsidR="009B546A" w:rsidRPr="001B12C5" w:rsidRDefault="009B546A" w:rsidP="00C11620">
            <w:pPr>
              <w:pStyle w:val="TAL"/>
              <w:rPr>
                <w:sz w:val="16"/>
                <w:szCs w:val="16"/>
              </w:rPr>
            </w:pPr>
            <w:r w:rsidRPr="001B12C5">
              <w:rPr>
                <w:sz w:val="16"/>
                <w:szCs w:val="16"/>
              </w:rPr>
              <w:t>CR Pack on WI 5MBP3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49B3A6E"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21D633B" w14:textId="77777777" w:rsidR="009B546A" w:rsidRPr="001B12C5" w:rsidRDefault="009B546A" w:rsidP="00C11620">
            <w:pPr>
              <w:pStyle w:val="TAL"/>
              <w:rPr>
                <w:sz w:val="16"/>
                <w:szCs w:val="16"/>
              </w:rPr>
            </w:pPr>
            <w:r w:rsidRPr="001B12C5">
              <w:rPr>
                <w:sz w:val="16"/>
                <w:szCs w:val="16"/>
              </w:rPr>
              <w:t>26.517 CR0006R1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C749D0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0B92A81" w14:textId="77777777" w:rsidR="009B546A" w:rsidRPr="001B12C5" w:rsidRDefault="009B546A" w:rsidP="00C11620">
            <w:pPr>
              <w:pStyle w:val="TAL"/>
              <w:rPr>
                <w:sz w:val="16"/>
                <w:szCs w:val="16"/>
              </w:rPr>
            </w:pPr>
            <w:r w:rsidRPr="001B12C5">
              <w:rPr>
                <w:sz w:val="16"/>
                <w:szCs w:val="16"/>
              </w:rPr>
              <w:t>Approved</w:t>
            </w:r>
          </w:p>
        </w:tc>
      </w:tr>
      <w:tr w:rsidR="009B546A" w14:paraId="2DB07082"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2E6368D" w14:textId="77777777" w:rsidR="009B546A" w:rsidRPr="001B12C5" w:rsidRDefault="009B546A" w:rsidP="00C11620">
            <w:pPr>
              <w:pStyle w:val="TAL"/>
              <w:rPr>
                <w:sz w:val="16"/>
                <w:szCs w:val="16"/>
              </w:rPr>
            </w:pPr>
            <w:r w:rsidRPr="001B12C5">
              <w:rPr>
                <w:sz w:val="16"/>
                <w:szCs w:val="16"/>
              </w:rPr>
              <w:t>SP-230238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4C7A8A7" w14:textId="77777777" w:rsidR="009B546A" w:rsidRPr="001B12C5" w:rsidRDefault="009B546A" w:rsidP="00C11620">
            <w:pPr>
              <w:pStyle w:val="TAL"/>
              <w:rPr>
                <w:sz w:val="16"/>
                <w:szCs w:val="16"/>
              </w:rPr>
            </w:pPr>
            <w:r w:rsidRPr="001B12C5">
              <w:rPr>
                <w:sz w:val="16"/>
                <w:szCs w:val="16"/>
              </w:rPr>
              <w:t>Rel-16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A9DB1A8" w14:textId="77777777" w:rsidR="009B546A" w:rsidRPr="001B12C5" w:rsidRDefault="009B546A" w:rsidP="00C11620">
            <w:pPr>
              <w:pStyle w:val="TAL"/>
              <w:rPr>
                <w:sz w:val="16"/>
                <w:szCs w:val="16"/>
              </w:rPr>
            </w:pPr>
            <w:r w:rsidRPr="001B12C5">
              <w:rPr>
                <w:sz w:val="16"/>
                <w:szCs w:val="16"/>
              </w:rPr>
              <w:t>SA WG3-LI</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EB57391" w14:textId="77777777" w:rsidR="009B546A" w:rsidRPr="001B12C5" w:rsidRDefault="009B546A" w:rsidP="00C11620">
            <w:pPr>
              <w:pStyle w:val="TAL"/>
              <w:rPr>
                <w:sz w:val="16"/>
                <w:szCs w:val="16"/>
              </w:rPr>
            </w:pPr>
            <w:r w:rsidRPr="001B12C5">
              <w:rPr>
                <w:sz w:val="16"/>
                <w:szCs w:val="16"/>
              </w:rPr>
              <w:t>33.128 CR0480R1; 33.128 CR0486R1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21F4D20"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5DEC174" w14:textId="77777777" w:rsidR="009B546A" w:rsidRPr="001B12C5" w:rsidRDefault="009B546A" w:rsidP="00C11620">
            <w:pPr>
              <w:pStyle w:val="TAL"/>
              <w:rPr>
                <w:sz w:val="16"/>
                <w:szCs w:val="16"/>
              </w:rPr>
            </w:pPr>
            <w:r w:rsidRPr="001B12C5">
              <w:rPr>
                <w:sz w:val="16"/>
                <w:szCs w:val="16"/>
              </w:rPr>
              <w:t>Approved</w:t>
            </w:r>
          </w:p>
        </w:tc>
      </w:tr>
      <w:tr w:rsidR="009B546A" w14:paraId="4D2FA941"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4D8FE3F" w14:textId="77777777" w:rsidR="009B546A" w:rsidRPr="001B12C5" w:rsidRDefault="009B546A" w:rsidP="00C11620">
            <w:pPr>
              <w:pStyle w:val="TAL"/>
              <w:rPr>
                <w:sz w:val="16"/>
                <w:szCs w:val="16"/>
              </w:rPr>
            </w:pPr>
            <w:r w:rsidRPr="001B12C5">
              <w:rPr>
                <w:sz w:val="16"/>
                <w:szCs w:val="16"/>
              </w:rPr>
              <w:t>SP-230237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39E9A9D" w14:textId="77777777" w:rsidR="009B546A" w:rsidRPr="001B12C5" w:rsidRDefault="009B546A" w:rsidP="00C11620">
            <w:pPr>
              <w:pStyle w:val="TAL"/>
              <w:rPr>
                <w:sz w:val="16"/>
                <w:szCs w:val="16"/>
              </w:rPr>
            </w:pPr>
            <w:r w:rsidRPr="001B12C5">
              <w:rPr>
                <w:sz w:val="16"/>
                <w:szCs w:val="16"/>
              </w:rPr>
              <w:t>Rel-15 CR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69E702C" w14:textId="77777777" w:rsidR="009B546A" w:rsidRPr="001B12C5" w:rsidRDefault="009B546A" w:rsidP="00C11620">
            <w:pPr>
              <w:pStyle w:val="TAL"/>
              <w:rPr>
                <w:sz w:val="16"/>
                <w:szCs w:val="16"/>
              </w:rPr>
            </w:pPr>
            <w:r w:rsidRPr="001B12C5">
              <w:rPr>
                <w:sz w:val="16"/>
                <w:szCs w:val="16"/>
              </w:rPr>
              <w:t>SA WG3-LI</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7421AA2" w14:textId="77777777" w:rsidR="009B546A" w:rsidRPr="001B12C5" w:rsidRDefault="009B546A" w:rsidP="00C11620">
            <w:pPr>
              <w:pStyle w:val="TAL"/>
              <w:rPr>
                <w:sz w:val="16"/>
                <w:szCs w:val="16"/>
              </w:rPr>
            </w:pPr>
            <w:r w:rsidRPr="001B12C5">
              <w:rPr>
                <w:sz w:val="16"/>
                <w:szCs w:val="16"/>
              </w:rPr>
              <w:t>33.128 CR0485R1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E0479BE" w14:textId="77777777" w:rsidR="009B546A" w:rsidRPr="001B12C5" w:rsidRDefault="009B546A" w:rsidP="00C11620">
            <w:pPr>
              <w:pStyle w:val="TAL"/>
              <w:rPr>
                <w:sz w:val="16"/>
                <w:szCs w:val="16"/>
              </w:rPr>
            </w:pPr>
            <w:r w:rsidRPr="001B12C5">
              <w:rPr>
                <w:sz w:val="16"/>
                <w:szCs w:val="16"/>
              </w:rPr>
              <w:t>Rel-16 mirror CR in SP-230238, Rel-17 mirror CR in SP-230239, Rel-18 mirror CR in SP-230240. This CR PACK was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CBF2D09" w14:textId="77777777" w:rsidR="009B546A" w:rsidRPr="001B12C5" w:rsidRDefault="009B546A" w:rsidP="00C11620">
            <w:pPr>
              <w:pStyle w:val="TAL"/>
              <w:rPr>
                <w:sz w:val="16"/>
                <w:szCs w:val="16"/>
              </w:rPr>
            </w:pPr>
            <w:r w:rsidRPr="001B12C5">
              <w:rPr>
                <w:sz w:val="16"/>
                <w:szCs w:val="16"/>
              </w:rPr>
              <w:t>Approved</w:t>
            </w:r>
          </w:p>
        </w:tc>
      </w:tr>
      <w:tr w:rsidR="009B546A" w14:paraId="73E512C9"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87D0D89" w14:textId="77777777" w:rsidR="009B546A" w:rsidRPr="001B12C5" w:rsidRDefault="009B546A" w:rsidP="00C11620">
            <w:pPr>
              <w:pStyle w:val="TAL"/>
              <w:rPr>
                <w:sz w:val="16"/>
                <w:szCs w:val="16"/>
              </w:rPr>
            </w:pPr>
            <w:r w:rsidRPr="001B12C5">
              <w:rPr>
                <w:sz w:val="16"/>
                <w:szCs w:val="16"/>
              </w:rPr>
              <w:t>SP-230234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07D2254" w14:textId="77777777" w:rsidR="009B546A" w:rsidRPr="001B12C5" w:rsidRDefault="009B546A" w:rsidP="00C11620">
            <w:pPr>
              <w:pStyle w:val="TAL"/>
              <w:rPr>
                <w:sz w:val="16"/>
                <w:szCs w:val="16"/>
              </w:rPr>
            </w:pPr>
            <w:r w:rsidRPr="001B12C5">
              <w:rPr>
                <w:sz w:val="16"/>
                <w:szCs w:val="16"/>
              </w:rPr>
              <w:t>Stage 1 CRs on XRMobility</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B9AB706" w14:textId="77777777" w:rsidR="009B546A" w:rsidRPr="001B12C5" w:rsidRDefault="009B546A" w:rsidP="00C11620">
            <w:pPr>
              <w:pStyle w:val="TAL"/>
              <w:rPr>
                <w:sz w:val="16"/>
                <w:szCs w:val="16"/>
              </w:rPr>
            </w:pPr>
            <w:r w:rsidRPr="001B12C5">
              <w:rPr>
                <w:sz w:val="16"/>
                <w:szCs w:val="16"/>
              </w:rPr>
              <w:t>SA WG1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96C381A" w14:textId="77777777" w:rsidR="009B546A" w:rsidRPr="001B12C5" w:rsidRDefault="009B546A" w:rsidP="00C11620">
            <w:pPr>
              <w:pStyle w:val="TAL"/>
              <w:rPr>
                <w:sz w:val="16"/>
                <w:szCs w:val="16"/>
              </w:rPr>
            </w:pPr>
            <w:r w:rsidRPr="001B12C5">
              <w:rPr>
                <w:sz w:val="16"/>
                <w:szCs w:val="16"/>
              </w:rPr>
              <w:t>22.261 CR0677R3</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7B0E58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8627310" w14:textId="77777777" w:rsidR="009B546A" w:rsidRPr="001B12C5" w:rsidRDefault="009B546A" w:rsidP="00C11620">
            <w:pPr>
              <w:pStyle w:val="TAL"/>
              <w:rPr>
                <w:sz w:val="16"/>
                <w:szCs w:val="16"/>
              </w:rPr>
            </w:pPr>
            <w:r w:rsidRPr="001B12C5">
              <w:rPr>
                <w:sz w:val="16"/>
                <w:szCs w:val="16"/>
              </w:rPr>
              <w:t>Approved</w:t>
            </w:r>
          </w:p>
        </w:tc>
      </w:tr>
      <w:tr w:rsidR="009B546A" w14:paraId="5EADB2B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60EB177" w14:textId="77777777" w:rsidR="009B546A" w:rsidRPr="001B12C5" w:rsidRDefault="009B546A" w:rsidP="00C11620">
            <w:pPr>
              <w:pStyle w:val="TAL"/>
              <w:rPr>
                <w:sz w:val="16"/>
                <w:szCs w:val="16"/>
              </w:rPr>
            </w:pPr>
            <w:r w:rsidRPr="001B12C5">
              <w:rPr>
                <w:sz w:val="16"/>
                <w:szCs w:val="16"/>
              </w:rPr>
              <w:lastRenderedPageBreak/>
              <w:t>SP-230232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CBAF33A" w14:textId="77777777" w:rsidR="009B546A" w:rsidRPr="001B12C5" w:rsidRDefault="009B546A" w:rsidP="00C11620">
            <w:pPr>
              <w:pStyle w:val="TAL"/>
              <w:rPr>
                <w:sz w:val="16"/>
                <w:szCs w:val="16"/>
              </w:rPr>
            </w:pPr>
            <w:r w:rsidRPr="001B12C5">
              <w:rPr>
                <w:sz w:val="16"/>
                <w:szCs w:val="16"/>
              </w:rPr>
              <w:t>Stage 1 CRs on RVAS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B11DF78" w14:textId="77777777" w:rsidR="009B546A" w:rsidRPr="001B12C5" w:rsidRDefault="009B546A" w:rsidP="00C11620">
            <w:pPr>
              <w:pStyle w:val="TAL"/>
              <w:rPr>
                <w:sz w:val="16"/>
                <w:szCs w:val="16"/>
              </w:rPr>
            </w:pPr>
            <w:r w:rsidRPr="001B12C5">
              <w:rPr>
                <w:sz w:val="16"/>
                <w:szCs w:val="16"/>
              </w:rPr>
              <w:t>SA WG1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7B6F1E8" w14:textId="77777777" w:rsidR="009B546A" w:rsidRPr="001B12C5" w:rsidRDefault="009B546A" w:rsidP="00C11620">
            <w:pPr>
              <w:pStyle w:val="TAL"/>
              <w:rPr>
                <w:sz w:val="16"/>
                <w:szCs w:val="16"/>
              </w:rPr>
            </w:pPr>
            <w:r w:rsidRPr="001B12C5">
              <w:rPr>
                <w:sz w:val="16"/>
                <w:szCs w:val="16"/>
              </w:rPr>
              <w:t>22.261 CR0668R3</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06B4007" w14:textId="77777777" w:rsidR="009B546A" w:rsidRPr="001B12C5" w:rsidRDefault="009B546A" w:rsidP="00C11620">
            <w:pPr>
              <w:pStyle w:val="TAL"/>
              <w:rPr>
                <w:sz w:val="16"/>
                <w:szCs w:val="16"/>
              </w:rPr>
            </w:pPr>
            <w:r w:rsidRPr="001B12C5">
              <w:rPr>
                <w:sz w:val="16"/>
                <w:szCs w:val="16"/>
              </w:rPr>
              <w:t>This CR PACK was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D8411DA" w14:textId="77777777" w:rsidR="009B546A" w:rsidRPr="001B12C5" w:rsidRDefault="009B546A" w:rsidP="00C11620">
            <w:pPr>
              <w:pStyle w:val="TAL"/>
              <w:rPr>
                <w:sz w:val="16"/>
                <w:szCs w:val="16"/>
              </w:rPr>
            </w:pPr>
            <w:r w:rsidRPr="001B12C5">
              <w:rPr>
                <w:sz w:val="16"/>
                <w:szCs w:val="16"/>
              </w:rPr>
              <w:t>Approved</w:t>
            </w:r>
          </w:p>
        </w:tc>
      </w:tr>
      <w:tr w:rsidR="009B546A" w14:paraId="512DA374"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8ADB3C7" w14:textId="77777777" w:rsidR="009B546A" w:rsidRPr="001B12C5" w:rsidRDefault="009B546A" w:rsidP="00C11620">
            <w:pPr>
              <w:pStyle w:val="TAL"/>
              <w:rPr>
                <w:sz w:val="16"/>
                <w:szCs w:val="16"/>
              </w:rPr>
            </w:pPr>
            <w:r w:rsidRPr="001B12C5">
              <w:rPr>
                <w:sz w:val="16"/>
                <w:szCs w:val="16"/>
              </w:rPr>
              <w:t>SP-230230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AD6B3F5" w14:textId="77777777" w:rsidR="009B546A" w:rsidRPr="001B12C5" w:rsidRDefault="009B546A" w:rsidP="00C11620">
            <w:pPr>
              <w:pStyle w:val="TAL"/>
              <w:rPr>
                <w:sz w:val="16"/>
                <w:szCs w:val="16"/>
              </w:rPr>
            </w:pPr>
            <w:r w:rsidRPr="001B12C5">
              <w:rPr>
                <w:sz w:val="16"/>
                <w:szCs w:val="16"/>
              </w:rPr>
              <w:t>Stage 1 CRs on EDGINDUS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9C28F9A" w14:textId="77777777" w:rsidR="009B546A" w:rsidRPr="001B12C5" w:rsidRDefault="009B546A" w:rsidP="00C11620">
            <w:pPr>
              <w:pStyle w:val="TAL"/>
              <w:rPr>
                <w:sz w:val="16"/>
                <w:szCs w:val="16"/>
              </w:rPr>
            </w:pPr>
            <w:r w:rsidRPr="001B12C5">
              <w:rPr>
                <w:sz w:val="16"/>
                <w:szCs w:val="16"/>
              </w:rPr>
              <w:t>SA WG1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80BD95E" w14:textId="77777777" w:rsidR="009B546A" w:rsidRPr="001B12C5" w:rsidRDefault="009B546A" w:rsidP="00C11620">
            <w:pPr>
              <w:pStyle w:val="TAL"/>
              <w:rPr>
                <w:sz w:val="16"/>
                <w:szCs w:val="16"/>
              </w:rPr>
            </w:pPr>
            <w:r w:rsidRPr="001B12C5">
              <w:rPr>
                <w:sz w:val="16"/>
                <w:szCs w:val="16"/>
              </w:rPr>
              <w:t>22.104 CR0093R3; 22.104 CR0094R4</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99EBD7E"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9D87C85" w14:textId="77777777" w:rsidR="009B546A" w:rsidRPr="001B12C5" w:rsidRDefault="009B546A" w:rsidP="00C11620">
            <w:pPr>
              <w:pStyle w:val="TAL"/>
              <w:rPr>
                <w:sz w:val="16"/>
                <w:szCs w:val="16"/>
              </w:rPr>
            </w:pPr>
            <w:r w:rsidRPr="001B12C5">
              <w:rPr>
                <w:sz w:val="16"/>
                <w:szCs w:val="16"/>
              </w:rPr>
              <w:t>Approved</w:t>
            </w:r>
          </w:p>
        </w:tc>
      </w:tr>
      <w:tr w:rsidR="009B546A" w14:paraId="13F67D14"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EE46843" w14:textId="77777777" w:rsidR="009B546A" w:rsidRPr="001B12C5" w:rsidRDefault="009B546A" w:rsidP="00C11620">
            <w:pPr>
              <w:pStyle w:val="TAL"/>
              <w:rPr>
                <w:sz w:val="16"/>
                <w:szCs w:val="16"/>
              </w:rPr>
            </w:pPr>
            <w:r w:rsidRPr="001B12C5">
              <w:rPr>
                <w:sz w:val="16"/>
                <w:szCs w:val="16"/>
              </w:rPr>
              <w:t>SP-230228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B80CB59" w14:textId="77777777" w:rsidR="009B546A" w:rsidRPr="001B12C5" w:rsidRDefault="009B546A" w:rsidP="00C11620">
            <w:pPr>
              <w:pStyle w:val="TAL"/>
              <w:rPr>
                <w:sz w:val="16"/>
                <w:szCs w:val="16"/>
              </w:rPr>
            </w:pPr>
            <w:r w:rsidRPr="001B12C5">
              <w:rPr>
                <w:sz w:val="16"/>
                <w:szCs w:val="16"/>
              </w:rPr>
              <w:t>Stage 1 CRs on IMSDCDataOff</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705FC96" w14:textId="77777777" w:rsidR="009B546A" w:rsidRPr="001B12C5" w:rsidRDefault="009B546A" w:rsidP="00C11620">
            <w:pPr>
              <w:pStyle w:val="TAL"/>
              <w:rPr>
                <w:sz w:val="16"/>
                <w:szCs w:val="16"/>
              </w:rPr>
            </w:pPr>
            <w:r w:rsidRPr="001B12C5">
              <w:rPr>
                <w:sz w:val="16"/>
                <w:szCs w:val="16"/>
              </w:rPr>
              <w:t>SA WG1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BB7C5A8" w14:textId="77777777" w:rsidR="009B546A" w:rsidRPr="001B12C5" w:rsidRDefault="009B546A" w:rsidP="00C11620">
            <w:pPr>
              <w:pStyle w:val="TAL"/>
              <w:rPr>
                <w:sz w:val="16"/>
                <w:szCs w:val="16"/>
              </w:rPr>
            </w:pPr>
            <w:r w:rsidRPr="001B12C5">
              <w:rPr>
                <w:sz w:val="16"/>
                <w:szCs w:val="16"/>
              </w:rPr>
              <w:t>22.011 CR0348R3</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4269C9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8522F89" w14:textId="77777777" w:rsidR="009B546A" w:rsidRPr="001B12C5" w:rsidRDefault="009B546A" w:rsidP="00C11620">
            <w:pPr>
              <w:pStyle w:val="TAL"/>
              <w:rPr>
                <w:sz w:val="16"/>
                <w:szCs w:val="16"/>
              </w:rPr>
            </w:pPr>
            <w:r w:rsidRPr="001B12C5">
              <w:rPr>
                <w:sz w:val="16"/>
                <w:szCs w:val="16"/>
              </w:rPr>
              <w:t>Approved</w:t>
            </w:r>
          </w:p>
        </w:tc>
      </w:tr>
      <w:tr w:rsidR="009B546A" w14:paraId="0450E541"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22927BA" w14:textId="77777777" w:rsidR="009B546A" w:rsidRPr="001B12C5" w:rsidRDefault="009B546A" w:rsidP="00C11620">
            <w:pPr>
              <w:pStyle w:val="TAL"/>
              <w:rPr>
                <w:sz w:val="16"/>
                <w:szCs w:val="16"/>
              </w:rPr>
            </w:pPr>
            <w:r w:rsidRPr="001B12C5">
              <w:rPr>
                <w:sz w:val="16"/>
                <w:szCs w:val="16"/>
              </w:rPr>
              <w:t>SP-230243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FE60501" w14:textId="77777777" w:rsidR="009B546A" w:rsidRPr="001B12C5" w:rsidRDefault="009B546A" w:rsidP="00C11620">
            <w:pPr>
              <w:pStyle w:val="TAL"/>
              <w:rPr>
                <w:sz w:val="16"/>
                <w:szCs w:val="16"/>
              </w:rPr>
            </w:pPr>
            <w:r w:rsidRPr="001B12C5">
              <w:rPr>
                <w:sz w:val="16"/>
                <w:szCs w:val="16"/>
              </w:rPr>
              <w:t>REl-18 CRs on Enhancements of EE for 5G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65AC9B6"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3F91680" w14:textId="77777777" w:rsidR="009B546A" w:rsidRPr="001B12C5" w:rsidRDefault="009B546A" w:rsidP="00C11620">
            <w:pPr>
              <w:pStyle w:val="TAL"/>
              <w:rPr>
                <w:sz w:val="16"/>
                <w:szCs w:val="16"/>
              </w:rPr>
            </w:pPr>
            <w:r w:rsidRPr="001B12C5">
              <w:rPr>
                <w:sz w:val="16"/>
                <w:szCs w:val="16"/>
              </w:rPr>
              <w:t>28.310 CR0027R1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5E0D5A4"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D709D57" w14:textId="77777777" w:rsidR="009B546A" w:rsidRPr="001B12C5" w:rsidRDefault="009B546A" w:rsidP="00C11620">
            <w:pPr>
              <w:pStyle w:val="TAL"/>
              <w:rPr>
                <w:sz w:val="16"/>
                <w:szCs w:val="16"/>
              </w:rPr>
            </w:pPr>
            <w:r w:rsidRPr="001B12C5">
              <w:rPr>
                <w:sz w:val="16"/>
                <w:szCs w:val="16"/>
              </w:rPr>
              <w:t>Approved</w:t>
            </w:r>
          </w:p>
        </w:tc>
      </w:tr>
      <w:tr w:rsidR="009B546A" w14:paraId="02A9E82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E77AF81" w14:textId="77777777" w:rsidR="009B546A" w:rsidRPr="001B12C5" w:rsidRDefault="009B546A" w:rsidP="00C11620">
            <w:pPr>
              <w:pStyle w:val="TAL"/>
              <w:rPr>
                <w:sz w:val="16"/>
                <w:szCs w:val="16"/>
              </w:rPr>
            </w:pPr>
            <w:r w:rsidRPr="001B12C5">
              <w:rPr>
                <w:sz w:val="16"/>
                <w:szCs w:val="16"/>
              </w:rPr>
              <w:t>SP-230261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094A6E1" w14:textId="77777777" w:rsidR="009B546A" w:rsidRPr="001B12C5" w:rsidRDefault="009B546A" w:rsidP="00C11620">
            <w:pPr>
              <w:pStyle w:val="TAL"/>
              <w:rPr>
                <w:sz w:val="16"/>
                <w:szCs w:val="16"/>
              </w:rPr>
            </w:pPr>
            <w:r w:rsidRPr="001B12C5">
              <w:rPr>
                <w:sz w:val="16"/>
                <w:szCs w:val="16"/>
              </w:rPr>
              <w:t>CR Pack on WI ITT4RT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1D2D65D"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0767259" w14:textId="77777777" w:rsidR="009B546A" w:rsidRPr="001B12C5" w:rsidRDefault="009B546A" w:rsidP="00C11620">
            <w:pPr>
              <w:pStyle w:val="TAL"/>
              <w:rPr>
                <w:sz w:val="16"/>
                <w:szCs w:val="16"/>
              </w:rPr>
            </w:pPr>
            <w:r w:rsidRPr="001B12C5">
              <w:rPr>
                <w:sz w:val="16"/>
                <w:szCs w:val="16"/>
              </w:rPr>
              <w:t>26.114 CR0547R1; 26.114 CR0548R1; 26.114 CR0541R2; 26.114 CR0549R1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B0D7B86"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F48B08D" w14:textId="77777777" w:rsidR="009B546A" w:rsidRPr="001B12C5" w:rsidRDefault="009B546A" w:rsidP="00C11620">
            <w:pPr>
              <w:pStyle w:val="TAL"/>
              <w:rPr>
                <w:sz w:val="16"/>
                <w:szCs w:val="16"/>
              </w:rPr>
            </w:pPr>
            <w:r w:rsidRPr="001B12C5">
              <w:rPr>
                <w:sz w:val="16"/>
                <w:szCs w:val="16"/>
              </w:rPr>
              <w:t>Approved</w:t>
            </w:r>
          </w:p>
        </w:tc>
      </w:tr>
      <w:tr w:rsidR="009B546A" w14:paraId="1CE9540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B3B7B87" w14:textId="77777777" w:rsidR="009B546A" w:rsidRPr="001B12C5" w:rsidRDefault="009B546A" w:rsidP="00C11620">
            <w:pPr>
              <w:pStyle w:val="TAL"/>
              <w:rPr>
                <w:sz w:val="16"/>
                <w:szCs w:val="16"/>
              </w:rPr>
            </w:pPr>
            <w:r w:rsidRPr="001B12C5">
              <w:rPr>
                <w:sz w:val="16"/>
                <w:szCs w:val="16"/>
              </w:rPr>
              <w:t>SP-230281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3FECAB4" w14:textId="77777777" w:rsidR="009B546A" w:rsidRPr="001B12C5" w:rsidRDefault="009B546A" w:rsidP="00C11620">
            <w:pPr>
              <w:pStyle w:val="TAL"/>
              <w:rPr>
                <w:sz w:val="16"/>
                <w:szCs w:val="16"/>
              </w:rPr>
            </w:pPr>
            <w:r w:rsidRPr="001B12C5">
              <w:rPr>
                <w:sz w:val="16"/>
                <w:szCs w:val="16"/>
              </w:rPr>
              <w:t>Rel-18 CRs to TR23700-95 for FS_SNAAPP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0B33203"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5924FAB" w14:textId="77777777" w:rsidR="009B546A" w:rsidRPr="001B12C5" w:rsidRDefault="009B546A" w:rsidP="00C11620">
            <w:pPr>
              <w:pStyle w:val="TAL"/>
              <w:rPr>
                <w:sz w:val="16"/>
                <w:szCs w:val="16"/>
              </w:rPr>
            </w:pPr>
            <w:r w:rsidRPr="001B12C5">
              <w:rPr>
                <w:sz w:val="16"/>
                <w:szCs w:val="16"/>
              </w:rPr>
              <w:t>23.700-95 CR0001R1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9071DE7"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112E509" w14:textId="77777777" w:rsidR="009B546A" w:rsidRPr="001B12C5" w:rsidRDefault="009B546A" w:rsidP="00C11620">
            <w:pPr>
              <w:pStyle w:val="TAL"/>
              <w:rPr>
                <w:sz w:val="16"/>
                <w:szCs w:val="16"/>
              </w:rPr>
            </w:pPr>
            <w:r w:rsidRPr="001B12C5">
              <w:rPr>
                <w:sz w:val="16"/>
                <w:szCs w:val="16"/>
              </w:rPr>
              <w:t>Approved</w:t>
            </w:r>
          </w:p>
        </w:tc>
      </w:tr>
      <w:tr w:rsidR="009B546A" w14:paraId="421C1D7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E4853A6" w14:textId="77777777" w:rsidR="009B546A" w:rsidRPr="001B12C5" w:rsidRDefault="009B546A" w:rsidP="00C11620">
            <w:pPr>
              <w:pStyle w:val="TAL"/>
              <w:rPr>
                <w:sz w:val="16"/>
                <w:szCs w:val="16"/>
              </w:rPr>
            </w:pPr>
            <w:r w:rsidRPr="001B12C5">
              <w:rPr>
                <w:sz w:val="16"/>
                <w:szCs w:val="16"/>
              </w:rPr>
              <w:t>SP-230280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7BDE45D" w14:textId="77777777" w:rsidR="009B546A" w:rsidRPr="001B12C5" w:rsidRDefault="009B546A" w:rsidP="00C11620">
            <w:pPr>
              <w:pStyle w:val="TAL"/>
              <w:rPr>
                <w:sz w:val="16"/>
                <w:szCs w:val="16"/>
              </w:rPr>
            </w:pPr>
            <w:r w:rsidRPr="001B12C5">
              <w:rPr>
                <w:sz w:val="16"/>
                <w:szCs w:val="16"/>
              </w:rPr>
              <w:t>Rel-18 CRs to TR23700-78 for FS_PINAPP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AEEB48D"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2916D4C" w14:textId="77777777" w:rsidR="009B546A" w:rsidRPr="001B12C5" w:rsidRDefault="009B546A" w:rsidP="00C11620">
            <w:pPr>
              <w:pStyle w:val="TAL"/>
              <w:rPr>
                <w:sz w:val="16"/>
                <w:szCs w:val="16"/>
              </w:rPr>
            </w:pPr>
            <w:r w:rsidRPr="001B12C5">
              <w:rPr>
                <w:sz w:val="16"/>
                <w:szCs w:val="16"/>
              </w:rPr>
              <w:t>23.700-78 CR0001; 23.700-78 CR0002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01AE1E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25997AB" w14:textId="77777777" w:rsidR="009B546A" w:rsidRPr="001B12C5" w:rsidRDefault="009B546A" w:rsidP="00C11620">
            <w:pPr>
              <w:pStyle w:val="TAL"/>
              <w:rPr>
                <w:sz w:val="16"/>
                <w:szCs w:val="16"/>
              </w:rPr>
            </w:pPr>
            <w:r w:rsidRPr="001B12C5">
              <w:rPr>
                <w:sz w:val="16"/>
                <w:szCs w:val="16"/>
              </w:rPr>
              <w:t>Approved</w:t>
            </w:r>
          </w:p>
        </w:tc>
      </w:tr>
      <w:tr w:rsidR="009B546A" w14:paraId="73BDC3E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BA232DF" w14:textId="77777777" w:rsidR="009B546A" w:rsidRPr="001B12C5" w:rsidRDefault="009B546A" w:rsidP="00C11620">
            <w:pPr>
              <w:pStyle w:val="TAL"/>
              <w:rPr>
                <w:sz w:val="16"/>
                <w:szCs w:val="16"/>
              </w:rPr>
            </w:pPr>
            <w:r w:rsidRPr="001B12C5">
              <w:rPr>
                <w:sz w:val="16"/>
                <w:szCs w:val="16"/>
              </w:rPr>
              <w:t>SP-230279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886760C" w14:textId="77777777" w:rsidR="009B546A" w:rsidRPr="001B12C5" w:rsidRDefault="009B546A" w:rsidP="00C11620">
            <w:pPr>
              <w:pStyle w:val="TAL"/>
              <w:rPr>
                <w:sz w:val="16"/>
                <w:szCs w:val="16"/>
              </w:rPr>
            </w:pPr>
            <w:r w:rsidRPr="001B12C5">
              <w:rPr>
                <w:sz w:val="16"/>
                <w:szCs w:val="16"/>
              </w:rPr>
              <w:t>Rel-18 CRs to TR23700-34 for FS_SEALDD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96B6674"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8463D8B" w14:textId="77777777" w:rsidR="009B546A" w:rsidRPr="001B12C5" w:rsidRDefault="009B546A" w:rsidP="00C11620">
            <w:pPr>
              <w:pStyle w:val="TAL"/>
              <w:rPr>
                <w:sz w:val="16"/>
                <w:szCs w:val="16"/>
              </w:rPr>
            </w:pPr>
            <w:r w:rsidRPr="001B12C5">
              <w:rPr>
                <w:sz w:val="16"/>
                <w:szCs w:val="16"/>
              </w:rPr>
              <w:t>23.700-34 CR0002; 23.700-34 CR0001R1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9B3C952"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13F481A" w14:textId="77777777" w:rsidR="009B546A" w:rsidRPr="001B12C5" w:rsidRDefault="009B546A" w:rsidP="00C11620">
            <w:pPr>
              <w:pStyle w:val="TAL"/>
              <w:rPr>
                <w:sz w:val="16"/>
                <w:szCs w:val="16"/>
              </w:rPr>
            </w:pPr>
            <w:r w:rsidRPr="001B12C5">
              <w:rPr>
                <w:sz w:val="16"/>
                <w:szCs w:val="16"/>
              </w:rPr>
              <w:t>Approved</w:t>
            </w:r>
          </w:p>
        </w:tc>
      </w:tr>
      <w:tr w:rsidR="009B546A" w14:paraId="5F47832C"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211EA3C" w14:textId="77777777" w:rsidR="009B546A" w:rsidRPr="001B12C5" w:rsidRDefault="009B546A" w:rsidP="00C11620">
            <w:pPr>
              <w:pStyle w:val="TAL"/>
              <w:rPr>
                <w:sz w:val="16"/>
                <w:szCs w:val="16"/>
              </w:rPr>
            </w:pPr>
            <w:r w:rsidRPr="001B12C5">
              <w:rPr>
                <w:sz w:val="16"/>
                <w:szCs w:val="16"/>
              </w:rPr>
              <w:t>SP-230278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453D957" w14:textId="77777777" w:rsidR="009B546A" w:rsidRPr="001B12C5" w:rsidRDefault="009B546A" w:rsidP="00C11620">
            <w:pPr>
              <w:pStyle w:val="TAL"/>
              <w:rPr>
                <w:sz w:val="16"/>
                <w:szCs w:val="16"/>
              </w:rPr>
            </w:pPr>
            <w:r w:rsidRPr="001B12C5">
              <w:rPr>
                <w:sz w:val="16"/>
                <w:szCs w:val="16"/>
              </w:rPr>
              <w:t>Rel-17 CRs to TS23558 for EDGEAPP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FC59467"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9DB1D4C" w14:textId="77777777" w:rsidR="009B546A" w:rsidRPr="001B12C5" w:rsidRDefault="009B546A" w:rsidP="00C11620">
            <w:pPr>
              <w:pStyle w:val="TAL"/>
              <w:rPr>
                <w:sz w:val="16"/>
                <w:szCs w:val="16"/>
              </w:rPr>
            </w:pPr>
            <w:r w:rsidRPr="001B12C5">
              <w:rPr>
                <w:sz w:val="16"/>
                <w:szCs w:val="16"/>
              </w:rPr>
              <w:t>23.558 CR0160; 23.558 CR0161; 23.558 CR0162; 23.558 CR0163; 23.558 CR0212R1; 23.558 CR0213R1; 23.558 CR0115R6; 23.558 CR0141R3; 23.558 CR0245; 23.558 CR0246; 23.558 CR0226R2; 23.558 CR0251R2; 23.558 CR0252R2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5FF930C"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8B9142B" w14:textId="77777777" w:rsidR="009B546A" w:rsidRPr="001B12C5" w:rsidRDefault="009B546A" w:rsidP="00C11620">
            <w:pPr>
              <w:pStyle w:val="TAL"/>
              <w:rPr>
                <w:sz w:val="16"/>
                <w:szCs w:val="16"/>
              </w:rPr>
            </w:pPr>
            <w:r w:rsidRPr="001B12C5">
              <w:rPr>
                <w:sz w:val="16"/>
                <w:szCs w:val="16"/>
              </w:rPr>
              <w:t>Approved</w:t>
            </w:r>
          </w:p>
        </w:tc>
      </w:tr>
      <w:tr w:rsidR="009B546A" w14:paraId="4B0994B2"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58008BF" w14:textId="77777777" w:rsidR="009B546A" w:rsidRPr="001B12C5" w:rsidRDefault="009B546A" w:rsidP="00C11620">
            <w:pPr>
              <w:pStyle w:val="TAL"/>
              <w:rPr>
                <w:sz w:val="16"/>
                <w:szCs w:val="16"/>
              </w:rPr>
            </w:pPr>
            <w:r w:rsidRPr="001B12C5">
              <w:rPr>
                <w:sz w:val="16"/>
                <w:szCs w:val="16"/>
              </w:rPr>
              <w:t>SP-230277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BDC7874" w14:textId="77777777" w:rsidR="009B546A" w:rsidRPr="001B12C5" w:rsidRDefault="009B546A" w:rsidP="00C11620">
            <w:pPr>
              <w:pStyle w:val="TAL"/>
              <w:rPr>
                <w:sz w:val="16"/>
                <w:szCs w:val="16"/>
              </w:rPr>
            </w:pPr>
            <w:r w:rsidRPr="001B12C5">
              <w:rPr>
                <w:sz w:val="16"/>
                <w:szCs w:val="16"/>
              </w:rPr>
              <w:t>Rel-17 CRs to TS23255 for UASAPP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405D7A7"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F2EEF85" w14:textId="77777777" w:rsidR="009B546A" w:rsidRPr="001B12C5" w:rsidRDefault="009B546A" w:rsidP="00C11620">
            <w:pPr>
              <w:pStyle w:val="TAL"/>
              <w:rPr>
                <w:sz w:val="16"/>
                <w:szCs w:val="16"/>
              </w:rPr>
            </w:pPr>
            <w:r w:rsidRPr="001B12C5">
              <w:rPr>
                <w:sz w:val="16"/>
                <w:szCs w:val="16"/>
              </w:rPr>
              <w:t>23.255 CR0032R2; 23.255 CR0033R2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6A79097"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562D170" w14:textId="77777777" w:rsidR="009B546A" w:rsidRPr="001B12C5" w:rsidRDefault="009B546A" w:rsidP="00C11620">
            <w:pPr>
              <w:pStyle w:val="TAL"/>
              <w:rPr>
                <w:sz w:val="16"/>
                <w:szCs w:val="16"/>
              </w:rPr>
            </w:pPr>
            <w:r w:rsidRPr="001B12C5">
              <w:rPr>
                <w:sz w:val="16"/>
                <w:szCs w:val="16"/>
              </w:rPr>
              <w:t>Approved</w:t>
            </w:r>
          </w:p>
        </w:tc>
      </w:tr>
      <w:tr w:rsidR="009B546A" w14:paraId="12BD382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99A56CB" w14:textId="77777777" w:rsidR="009B546A" w:rsidRPr="001B12C5" w:rsidRDefault="009B546A" w:rsidP="00C11620">
            <w:pPr>
              <w:pStyle w:val="TAL"/>
              <w:rPr>
                <w:sz w:val="16"/>
                <w:szCs w:val="16"/>
              </w:rPr>
            </w:pPr>
            <w:r w:rsidRPr="001B12C5">
              <w:rPr>
                <w:sz w:val="16"/>
                <w:szCs w:val="16"/>
              </w:rPr>
              <w:t>SP-230264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1007353" w14:textId="77777777" w:rsidR="009B546A" w:rsidRPr="001B12C5" w:rsidRDefault="009B546A" w:rsidP="00C11620">
            <w:pPr>
              <w:pStyle w:val="TAL"/>
              <w:rPr>
                <w:sz w:val="16"/>
                <w:szCs w:val="16"/>
              </w:rPr>
            </w:pPr>
            <w:r w:rsidRPr="001B12C5">
              <w:rPr>
                <w:sz w:val="16"/>
                <w:szCs w:val="16"/>
              </w:rPr>
              <w:t>CR Pack on WI VRStream,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9551F3A"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19BD95F" w14:textId="77777777" w:rsidR="009B546A" w:rsidRPr="001B12C5" w:rsidRDefault="009B546A" w:rsidP="00C11620">
            <w:pPr>
              <w:pStyle w:val="TAL"/>
              <w:rPr>
                <w:sz w:val="16"/>
                <w:szCs w:val="16"/>
              </w:rPr>
            </w:pPr>
            <w:r w:rsidRPr="001B12C5">
              <w:rPr>
                <w:sz w:val="16"/>
                <w:szCs w:val="16"/>
              </w:rPr>
              <w:t>26.118 CR0011R2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2EF018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61A8717" w14:textId="77777777" w:rsidR="009B546A" w:rsidRPr="001B12C5" w:rsidRDefault="009B546A" w:rsidP="00C11620">
            <w:pPr>
              <w:pStyle w:val="TAL"/>
              <w:rPr>
                <w:sz w:val="16"/>
                <w:szCs w:val="16"/>
              </w:rPr>
            </w:pPr>
            <w:r w:rsidRPr="001B12C5">
              <w:rPr>
                <w:sz w:val="16"/>
                <w:szCs w:val="16"/>
              </w:rPr>
              <w:t>Approved</w:t>
            </w:r>
          </w:p>
        </w:tc>
      </w:tr>
      <w:tr w:rsidR="009B546A" w14:paraId="3392996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020E062" w14:textId="77777777" w:rsidR="009B546A" w:rsidRPr="001B12C5" w:rsidRDefault="009B546A" w:rsidP="00C11620">
            <w:pPr>
              <w:pStyle w:val="TAL"/>
              <w:rPr>
                <w:sz w:val="16"/>
                <w:szCs w:val="16"/>
              </w:rPr>
            </w:pPr>
            <w:r w:rsidRPr="001B12C5">
              <w:rPr>
                <w:sz w:val="16"/>
                <w:szCs w:val="16"/>
              </w:rPr>
              <w:t>SP-230252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84CAE67" w14:textId="77777777" w:rsidR="009B546A" w:rsidRPr="001B12C5" w:rsidRDefault="009B546A" w:rsidP="00C11620">
            <w:pPr>
              <w:pStyle w:val="TAL"/>
              <w:rPr>
                <w:sz w:val="16"/>
                <w:szCs w:val="16"/>
              </w:rPr>
            </w:pPr>
            <w:r w:rsidRPr="001B12C5">
              <w:rPr>
                <w:sz w:val="16"/>
                <w:szCs w:val="16"/>
              </w:rPr>
              <w:t>CR Pack on WI 5GMS_Ph2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0CB4BA3"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2216022" w14:textId="77777777" w:rsidR="009B546A" w:rsidRPr="001B12C5" w:rsidRDefault="009B546A" w:rsidP="00C11620">
            <w:pPr>
              <w:pStyle w:val="TAL"/>
              <w:rPr>
                <w:sz w:val="16"/>
                <w:szCs w:val="16"/>
              </w:rPr>
            </w:pPr>
            <w:r w:rsidRPr="001B12C5">
              <w:rPr>
                <w:sz w:val="16"/>
                <w:szCs w:val="16"/>
              </w:rPr>
              <w:t>26.501 CR0050; 26.501 CR0052; 26.501 CR0051R1; 26.501 CR0055R1; 26.501 CR0046R4</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571BE37"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79B1573" w14:textId="77777777" w:rsidR="009B546A" w:rsidRPr="001B12C5" w:rsidRDefault="009B546A" w:rsidP="00C11620">
            <w:pPr>
              <w:pStyle w:val="TAL"/>
              <w:rPr>
                <w:sz w:val="16"/>
                <w:szCs w:val="16"/>
              </w:rPr>
            </w:pPr>
            <w:r w:rsidRPr="001B12C5">
              <w:rPr>
                <w:sz w:val="16"/>
                <w:szCs w:val="16"/>
              </w:rPr>
              <w:t>Approved</w:t>
            </w:r>
          </w:p>
        </w:tc>
      </w:tr>
      <w:tr w:rsidR="009B546A" w14:paraId="250B1AC4"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A138F83" w14:textId="77777777" w:rsidR="009B546A" w:rsidRPr="001B12C5" w:rsidRDefault="009B546A" w:rsidP="00C11620">
            <w:pPr>
              <w:pStyle w:val="TAL"/>
              <w:rPr>
                <w:sz w:val="16"/>
                <w:szCs w:val="16"/>
              </w:rPr>
            </w:pPr>
            <w:r w:rsidRPr="001B12C5">
              <w:rPr>
                <w:sz w:val="16"/>
                <w:szCs w:val="16"/>
              </w:rPr>
              <w:t>SP-230262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B754391" w14:textId="77777777" w:rsidR="009B546A" w:rsidRPr="001B12C5" w:rsidRDefault="009B546A" w:rsidP="00C11620">
            <w:pPr>
              <w:pStyle w:val="TAL"/>
              <w:rPr>
                <w:sz w:val="16"/>
                <w:szCs w:val="16"/>
              </w:rPr>
            </w:pPr>
            <w:r w:rsidRPr="001B12C5">
              <w:rPr>
                <w:sz w:val="16"/>
                <w:szCs w:val="16"/>
              </w:rPr>
              <w:t>CR Pack on WI NR_QoE-Core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CAE0D9B"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C4CDDEF" w14:textId="77777777" w:rsidR="009B546A" w:rsidRPr="001B12C5" w:rsidRDefault="009B546A" w:rsidP="00C11620">
            <w:pPr>
              <w:pStyle w:val="TAL"/>
              <w:rPr>
                <w:sz w:val="16"/>
                <w:szCs w:val="16"/>
              </w:rPr>
            </w:pPr>
            <w:r w:rsidRPr="001B12C5">
              <w:rPr>
                <w:sz w:val="16"/>
                <w:szCs w:val="16"/>
              </w:rPr>
              <w:t>26.247 CR0179R1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BEADF82"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C8D5539" w14:textId="77777777" w:rsidR="009B546A" w:rsidRPr="001B12C5" w:rsidRDefault="009B546A" w:rsidP="00C11620">
            <w:pPr>
              <w:pStyle w:val="TAL"/>
              <w:rPr>
                <w:sz w:val="16"/>
                <w:szCs w:val="16"/>
              </w:rPr>
            </w:pPr>
            <w:r w:rsidRPr="001B12C5">
              <w:rPr>
                <w:sz w:val="16"/>
                <w:szCs w:val="16"/>
              </w:rPr>
              <w:t>Approved</w:t>
            </w:r>
          </w:p>
        </w:tc>
      </w:tr>
      <w:tr w:rsidR="009B546A" w14:paraId="245C62C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60E8761" w14:textId="77777777" w:rsidR="009B546A" w:rsidRPr="001B12C5" w:rsidRDefault="009B546A" w:rsidP="00C11620">
            <w:pPr>
              <w:pStyle w:val="TAL"/>
              <w:rPr>
                <w:sz w:val="16"/>
                <w:szCs w:val="16"/>
              </w:rPr>
            </w:pPr>
            <w:r w:rsidRPr="001B12C5">
              <w:rPr>
                <w:sz w:val="16"/>
                <w:szCs w:val="16"/>
              </w:rPr>
              <w:t>SP-230216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66C543A" w14:textId="77777777" w:rsidR="009B546A" w:rsidRPr="001B12C5" w:rsidRDefault="009B546A" w:rsidP="00C11620">
            <w:pPr>
              <w:pStyle w:val="TAL"/>
              <w:rPr>
                <w:sz w:val="16"/>
                <w:szCs w:val="16"/>
              </w:rPr>
            </w:pPr>
            <w:r w:rsidRPr="001B12C5">
              <w:rPr>
                <w:sz w:val="16"/>
                <w:szCs w:val="16"/>
              </w:rPr>
              <w:t>Stage 1 CRs on PALS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4E8138E" w14:textId="77777777" w:rsidR="009B546A" w:rsidRPr="001B12C5" w:rsidRDefault="009B546A" w:rsidP="00C11620">
            <w:pPr>
              <w:pStyle w:val="TAL"/>
              <w:rPr>
                <w:sz w:val="16"/>
                <w:szCs w:val="16"/>
              </w:rPr>
            </w:pPr>
            <w:r w:rsidRPr="001B12C5">
              <w:rPr>
                <w:sz w:val="16"/>
                <w:szCs w:val="16"/>
              </w:rPr>
              <w:t>SA WG1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6430A4D" w14:textId="77777777" w:rsidR="009B546A" w:rsidRPr="001B12C5" w:rsidRDefault="009B546A" w:rsidP="00C11620">
            <w:pPr>
              <w:pStyle w:val="TAL"/>
              <w:rPr>
                <w:sz w:val="16"/>
                <w:szCs w:val="16"/>
              </w:rPr>
            </w:pPr>
            <w:r w:rsidRPr="001B12C5">
              <w:rPr>
                <w:sz w:val="16"/>
                <w:szCs w:val="16"/>
              </w:rPr>
              <w:t>22.261 CR0673R1; 22.261 CR0674R1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4EEEC0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CE1FABA" w14:textId="77777777" w:rsidR="009B546A" w:rsidRPr="001B12C5" w:rsidRDefault="009B546A" w:rsidP="00C11620">
            <w:pPr>
              <w:pStyle w:val="TAL"/>
              <w:rPr>
                <w:sz w:val="16"/>
                <w:szCs w:val="16"/>
              </w:rPr>
            </w:pPr>
            <w:r w:rsidRPr="001B12C5">
              <w:rPr>
                <w:sz w:val="16"/>
                <w:szCs w:val="16"/>
              </w:rPr>
              <w:t>Approved</w:t>
            </w:r>
          </w:p>
        </w:tc>
      </w:tr>
      <w:tr w:rsidR="009B546A" w14:paraId="7EDCE7B2"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74712EA" w14:textId="77777777" w:rsidR="009B546A" w:rsidRPr="001B12C5" w:rsidRDefault="009B546A" w:rsidP="00C11620">
            <w:pPr>
              <w:pStyle w:val="TAL"/>
              <w:rPr>
                <w:sz w:val="16"/>
                <w:szCs w:val="16"/>
              </w:rPr>
            </w:pPr>
            <w:r w:rsidRPr="001B12C5">
              <w:rPr>
                <w:sz w:val="16"/>
                <w:szCs w:val="16"/>
              </w:rPr>
              <w:t>SP-230260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CAD5693" w14:textId="77777777" w:rsidR="009B546A" w:rsidRPr="001B12C5" w:rsidRDefault="009B546A" w:rsidP="00C11620">
            <w:pPr>
              <w:pStyle w:val="TAL"/>
              <w:rPr>
                <w:sz w:val="16"/>
                <w:szCs w:val="16"/>
              </w:rPr>
            </w:pPr>
            <w:r w:rsidRPr="001B12C5">
              <w:rPr>
                <w:sz w:val="16"/>
                <w:szCs w:val="16"/>
              </w:rPr>
              <w:t>CR Pack on WI FS_5GXR</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0DF2EC1"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D11646C" w14:textId="77777777" w:rsidR="009B546A" w:rsidRPr="001B12C5" w:rsidRDefault="009B546A" w:rsidP="00C11620">
            <w:pPr>
              <w:pStyle w:val="TAL"/>
              <w:rPr>
                <w:sz w:val="16"/>
                <w:szCs w:val="16"/>
              </w:rPr>
            </w:pPr>
            <w:r w:rsidRPr="001B12C5">
              <w:rPr>
                <w:sz w:val="16"/>
                <w:szCs w:val="16"/>
              </w:rPr>
              <w:t>26.928 CR0002R5</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F4679EC"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DC021C8" w14:textId="77777777" w:rsidR="009B546A" w:rsidRPr="001B12C5" w:rsidRDefault="009B546A" w:rsidP="00C11620">
            <w:pPr>
              <w:pStyle w:val="TAL"/>
              <w:rPr>
                <w:sz w:val="16"/>
                <w:szCs w:val="16"/>
              </w:rPr>
            </w:pPr>
            <w:r w:rsidRPr="001B12C5">
              <w:rPr>
                <w:sz w:val="16"/>
                <w:szCs w:val="16"/>
              </w:rPr>
              <w:t>Approved</w:t>
            </w:r>
          </w:p>
        </w:tc>
      </w:tr>
      <w:tr w:rsidR="009B546A" w14:paraId="76900C7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BB1832F" w14:textId="77777777" w:rsidR="009B546A" w:rsidRPr="001B12C5" w:rsidRDefault="009B546A" w:rsidP="00C11620">
            <w:pPr>
              <w:pStyle w:val="TAL"/>
              <w:rPr>
                <w:sz w:val="16"/>
                <w:szCs w:val="16"/>
              </w:rPr>
            </w:pPr>
            <w:r w:rsidRPr="001B12C5">
              <w:rPr>
                <w:sz w:val="16"/>
                <w:szCs w:val="16"/>
              </w:rPr>
              <w:t>SP-230259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4029516" w14:textId="77777777" w:rsidR="009B546A" w:rsidRPr="001B12C5" w:rsidRDefault="009B546A" w:rsidP="00C11620">
            <w:pPr>
              <w:pStyle w:val="TAL"/>
              <w:rPr>
                <w:sz w:val="16"/>
                <w:szCs w:val="16"/>
              </w:rPr>
            </w:pPr>
            <w:r w:rsidRPr="001B12C5">
              <w:rPr>
                <w:sz w:val="16"/>
                <w:szCs w:val="16"/>
              </w:rPr>
              <w:t>CR Pack on WI FS_5GMS_EXT,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21E664D"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34774BB" w14:textId="77777777" w:rsidR="009B546A" w:rsidRPr="001B12C5" w:rsidRDefault="009B546A" w:rsidP="00C11620">
            <w:pPr>
              <w:pStyle w:val="TAL"/>
              <w:rPr>
                <w:sz w:val="16"/>
                <w:szCs w:val="16"/>
              </w:rPr>
            </w:pPr>
            <w:r w:rsidRPr="001B12C5">
              <w:rPr>
                <w:sz w:val="16"/>
                <w:szCs w:val="16"/>
              </w:rPr>
              <w:t>26.804 CR0003R7; 26.804 CR0004R5</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7562532"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EDD9AFF" w14:textId="77777777" w:rsidR="009B546A" w:rsidRPr="001B12C5" w:rsidRDefault="009B546A" w:rsidP="00C11620">
            <w:pPr>
              <w:pStyle w:val="TAL"/>
              <w:rPr>
                <w:sz w:val="16"/>
                <w:szCs w:val="16"/>
              </w:rPr>
            </w:pPr>
            <w:r w:rsidRPr="001B12C5">
              <w:rPr>
                <w:sz w:val="16"/>
                <w:szCs w:val="16"/>
              </w:rPr>
              <w:t>Approved</w:t>
            </w:r>
          </w:p>
        </w:tc>
      </w:tr>
      <w:tr w:rsidR="009B546A" w14:paraId="130F2119"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F3A22CC" w14:textId="77777777" w:rsidR="009B546A" w:rsidRPr="001B12C5" w:rsidRDefault="009B546A" w:rsidP="00C11620">
            <w:pPr>
              <w:pStyle w:val="TAL"/>
              <w:rPr>
                <w:sz w:val="16"/>
                <w:szCs w:val="16"/>
              </w:rPr>
            </w:pPr>
            <w:r w:rsidRPr="001B12C5">
              <w:rPr>
                <w:sz w:val="16"/>
                <w:szCs w:val="16"/>
              </w:rPr>
              <w:t>SP-230258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4559432" w14:textId="77777777" w:rsidR="009B546A" w:rsidRPr="001B12C5" w:rsidRDefault="009B546A" w:rsidP="00C11620">
            <w:pPr>
              <w:pStyle w:val="TAL"/>
              <w:rPr>
                <w:sz w:val="16"/>
                <w:szCs w:val="16"/>
              </w:rPr>
            </w:pPr>
            <w:r w:rsidRPr="001B12C5">
              <w:rPr>
                <w:sz w:val="16"/>
                <w:szCs w:val="16"/>
              </w:rPr>
              <w:t>CR Pack on WI ART_LTE-UED, TEI17</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22322D3"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8FBB844" w14:textId="77777777" w:rsidR="009B546A" w:rsidRPr="001B12C5" w:rsidRDefault="009B546A" w:rsidP="00C11620">
            <w:pPr>
              <w:pStyle w:val="TAL"/>
              <w:rPr>
                <w:sz w:val="16"/>
                <w:szCs w:val="16"/>
              </w:rPr>
            </w:pPr>
            <w:r w:rsidRPr="001B12C5">
              <w:rPr>
                <w:sz w:val="16"/>
                <w:szCs w:val="16"/>
              </w:rPr>
              <w:t>26.132 CR0108R1; 26.132 CR0109</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BD8EAB6"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BB11212" w14:textId="77777777" w:rsidR="009B546A" w:rsidRPr="001B12C5" w:rsidRDefault="009B546A" w:rsidP="00C11620">
            <w:pPr>
              <w:pStyle w:val="TAL"/>
              <w:rPr>
                <w:sz w:val="16"/>
                <w:szCs w:val="16"/>
              </w:rPr>
            </w:pPr>
            <w:r w:rsidRPr="001B12C5">
              <w:rPr>
                <w:sz w:val="16"/>
                <w:szCs w:val="16"/>
              </w:rPr>
              <w:t>Approved</w:t>
            </w:r>
          </w:p>
        </w:tc>
      </w:tr>
      <w:tr w:rsidR="009B546A" w14:paraId="39568A5E"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675666B" w14:textId="77777777" w:rsidR="009B546A" w:rsidRPr="001B12C5" w:rsidRDefault="009B546A" w:rsidP="00C11620">
            <w:pPr>
              <w:pStyle w:val="TAL"/>
              <w:rPr>
                <w:sz w:val="16"/>
                <w:szCs w:val="16"/>
              </w:rPr>
            </w:pPr>
            <w:r w:rsidRPr="001B12C5">
              <w:rPr>
                <w:sz w:val="16"/>
                <w:szCs w:val="16"/>
              </w:rPr>
              <w:t>SP-230257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0E6E267" w14:textId="77777777" w:rsidR="009B546A" w:rsidRPr="001B12C5" w:rsidRDefault="009B546A" w:rsidP="00C11620">
            <w:pPr>
              <w:pStyle w:val="TAL"/>
              <w:rPr>
                <w:sz w:val="16"/>
                <w:szCs w:val="16"/>
              </w:rPr>
            </w:pPr>
            <w:r w:rsidRPr="001B12C5">
              <w:rPr>
                <w:sz w:val="16"/>
                <w:szCs w:val="16"/>
              </w:rPr>
              <w:t>CR Pack on WI AMRWB</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488407D"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A1EE8A9" w14:textId="77777777" w:rsidR="009B546A" w:rsidRPr="001B12C5" w:rsidRDefault="009B546A" w:rsidP="00C11620">
            <w:pPr>
              <w:pStyle w:val="TAL"/>
              <w:rPr>
                <w:sz w:val="16"/>
                <w:szCs w:val="16"/>
              </w:rPr>
            </w:pPr>
            <w:r w:rsidRPr="001B12C5">
              <w:rPr>
                <w:sz w:val="16"/>
                <w:szCs w:val="16"/>
              </w:rPr>
              <w:t>26.173 CR0036; 26.174 CR0007</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ED0486D"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7775DCD" w14:textId="77777777" w:rsidR="009B546A" w:rsidRPr="001B12C5" w:rsidRDefault="009B546A" w:rsidP="00C11620">
            <w:pPr>
              <w:pStyle w:val="TAL"/>
              <w:rPr>
                <w:sz w:val="16"/>
                <w:szCs w:val="16"/>
              </w:rPr>
            </w:pPr>
            <w:r w:rsidRPr="001B12C5">
              <w:rPr>
                <w:sz w:val="16"/>
                <w:szCs w:val="16"/>
              </w:rPr>
              <w:t>Approved</w:t>
            </w:r>
          </w:p>
        </w:tc>
      </w:tr>
      <w:tr w:rsidR="009B546A" w14:paraId="49BC4ED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8070C98" w14:textId="77777777" w:rsidR="009B546A" w:rsidRPr="001B12C5" w:rsidRDefault="009B546A" w:rsidP="00C11620">
            <w:pPr>
              <w:pStyle w:val="TAL"/>
              <w:rPr>
                <w:sz w:val="16"/>
                <w:szCs w:val="16"/>
              </w:rPr>
            </w:pPr>
            <w:r w:rsidRPr="001B12C5">
              <w:rPr>
                <w:sz w:val="16"/>
                <w:szCs w:val="16"/>
              </w:rPr>
              <w:t>SP-230256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17AF1E5" w14:textId="77777777" w:rsidR="009B546A" w:rsidRPr="001B12C5" w:rsidRDefault="009B546A" w:rsidP="00C11620">
            <w:pPr>
              <w:pStyle w:val="TAL"/>
              <w:rPr>
                <w:sz w:val="16"/>
                <w:szCs w:val="16"/>
              </w:rPr>
            </w:pPr>
            <w:r w:rsidRPr="001B12C5">
              <w:rPr>
                <w:sz w:val="16"/>
                <w:szCs w:val="16"/>
              </w:rPr>
              <w:t>CR Pack on WI AE_enTV-S4, TEI17</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49EAD63"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66EAEF2" w14:textId="77777777" w:rsidR="009B546A" w:rsidRPr="001B12C5" w:rsidRDefault="009B546A" w:rsidP="00C11620">
            <w:pPr>
              <w:pStyle w:val="TAL"/>
              <w:rPr>
                <w:sz w:val="16"/>
                <w:szCs w:val="16"/>
              </w:rPr>
            </w:pPr>
            <w:r w:rsidRPr="001B12C5">
              <w:rPr>
                <w:sz w:val="16"/>
                <w:szCs w:val="16"/>
              </w:rPr>
              <w:t>26.346 CR0668R1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F3A36AE"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75096F6" w14:textId="77777777" w:rsidR="009B546A" w:rsidRPr="001B12C5" w:rsidRDefault="009B546A" w:rsidP="00C11620">
            <w:pPr>
              <w:pStyle w:val="TAL"/>
              <w:rPr>
                <w:sz w:val="16"/>
                <w:szCs w:val="16"/>
              </w:rPr>
            </w:pPr>
            <w:r w:rsidRPr="001B12C5">
              <w:rPr>
                <w:sz w:val="16"/>
                <w:szCs w:val="16"/>
              </w:rPr>
              <w:t>Approved</w:t>
            </w:r>
          </w:p>
        </w:tc>
      </w:tr>
      <w:tr w:rsidR="009B546A" w14:paraId="593CE974"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82917B2" w14:textId="77777777" w:rsidR="009B546A" w:rsidRPr="001B12C5" w:rsidRDefault="009B546A" w:rsidP="00C11620">
            <w:pPr>
              <w:pStyle w:val="TAL"/>
              <w:rPr>
                <w:sz w:val="16"/>
                <w:szCs w:val="16"/>
              </w:rPr>
            </w:pPr>
            <w:r w:rsidRPr="001B12C5">
              <w:rPr>
                <w:sz w:val="16"/>
                <w:szCs w:val="16"/>
              </w:rPr>
              <w:t>SP-230255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B7EEB18" w14:textId="77777777" w:rsidR="009B546A" w:rsidRPr="001B12C5" w:rsidRDefault="009B546A" w:rsidP="00C11620">
            <w:pPr>
              <w:pStyle w:val="TAL"/>
              <w:rPr>
                <w:sz w:val="16"/>
                <w:szCs w:val="16"/>
              </w:rPr>
            </w:pPr>
            <w:r w:rsidRPr="001B12C5">
              <w:rPr>
                <w:sz w:val="16"/>
                <w:szCs w:val="16"/>
              </w:rPr>
              <w:t>CR Pack on WI 5MBUSA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F0DD2FC"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063CA2B" w14:textId="77777777" w:rsidR="009B546A" w:rsidRPr="001B12C5" w:rsidRDefault="009B546A" w:rsidP="00C11620">
            <w:pPr>
              <w:pStyle w:val="TAL"/>
              <w:rPr>
                <w:sz w:val="16"/>
                <w:szCs w:val="16"/>
              </w:rPr>
            </w:pPr>
            <w:r w:rsidRPr="001B12C5">
              <w:rPr>
                <w:sz w:val="16"/>
                <w:szCs w:val="16"/>
              </w:rPr>
              <w:t>26.501 CR0049R2; 26.501 CR0058R1; 26.502 CR0017R1; 26.502 CR0009R4; 26.502 CR0014R2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F4F8513"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8B0FF40" w14:textId="77777777" w:rsidR="009B546A" w:rsidRPr="001B12C5" w:rsidRDefault="009B546A" w:rsidP="00C11620">
            <w:pPr>
              <w:pStyle w:val="TAL"/>
              <w:rPr>
                <w:sz w:val="16"/>
                <w:szCs w:val="16"/>
              </w:rPr>
            </w:pPr>
            <w:r w:rsidRPr="001B12C5">
              <w:rPr>
                <w:sz w:val="16"/>
                <w:szCs w:val="16"/>
              </w:rPr>
              <w:t>Approved</w:t>
            </w:r>
          </w:p>
        </w:tc>
      </w:tr>
      <w:tr w:rsidR="009B546A" w14:paraId="69CE930B"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0D4F19E" w14:textId="77777777" w:rsidR="009B546A" w:rsidRPr="001B12C5" w:rsidRDefault="009B546A" w:rsidP="00C11620">
            <w:pPr>
              <w:pStyle w:val="TAL"/>
              <w:rPr>
                <w:sz w:val="16"/>
                <w:szCs w:val="16"/>
              </w:rPr>
            </w:pPr>
            <w:r w:rsidRPr="001B12C5">
              <w:rPr>
                <w:sz w:val="16"/>
                <w:szCs w:val="16"/>
              </w:rPr>
              <w:t>SP-230263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445F225" w14:textId="77777777" w:rsidR="009B546A" w:rsidRPr="001B12C5" w:rsidRDefault="009B546A" w:rsidP="00C11620">
            <w:pPr>
              <w:pStyle w:val="TAL"/>
              <w:rPr>
                <w:sz w:val="16"/>
                <w:szCs w:val="16"/>
              </w:rPr>
            </w:pPr>
            <w:r w:rsidRPr="001B12C5">
              <w:rPr>
                <w:sz w:val="16"/>
                <w:szCs w:val="16"/>
              </w:rPr>
              <w:t>CR Pack on WI TEI17</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A6754AE"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9284585" w14:textId="77777777" w:rsidR="009B546A" w:rsidRPr="001B12C5" w:rsidRDefault="009B546A" w:rsidP="00C11620">
            <w:pPr>
              <w:pStyle w:val="TAL"/>
              <w:rPr>
                <w:sz w:val="16"/>
                <w:szCs w:val="16"/>
              </w:rPr>
            </w:pPr>
            <w:r w:rsidRPr="001B12C5">
              <w:rPr>
                <w:sz w:val="16"/>
                <w:szCs w:val="16"/>
              </w:rPr>
              <w:t>26.204 CR0022R2; 26.173 CR0035R2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8FFBC8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5F0969B" w14:textId="77777777" w:rsidR="009B546A" w:rsidRPr="001B12C5" w:rsidRDefault="009B546A" w:rsidP="00C11620">
            <w:pPr>
              <w:pStyle w:val="TAL"/>
              <w:rPr>
                <w:sz w:val="16"/>
                <w:szCs w:val="16"/>
              </w:rPr>
            </w:pPr>
            <w:r w:rsidRPr="001B12C5">
              <w:rPr>
                <w:sz w:val="16"/>
                <w:szCs w:val="16"/>
              </w:rPr>
              <w:t>Approved</w:t>
            </w:r>
          </w:p>
        </w:tc>
      </w:tr>
      <w:tr w:rsidR="009B546A" w14:paraId="74B7FF99"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4EC0BED" w14:textId="77777777" w:rsidR="009B546A" w:rsidRPr="001B12C5" w:rsidRDefault="009B546A" w:rsidP="00C11620">
            <w:pPr>
              <w:pStyle w:val="TAL"/>
              <w:rPr>
                <w:sz w:val="16"/>
                <w:szCs w:val="16"/>
              </w:rPr>
            </w:pPr>
            <w:r w:rsidRPr="001B12C5">
              <w:rPr>
                <w:sz w:val="16"/>
                <w:szCs w:val="16"/>
              </w:rPr>
              <w:t>SP-230144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E925165" w14:textId="77777777" w:rsidR="009B546A" w:rsidRPr="001B12C5" w:rsidRDefault="009B546A" w:rsidP="00C11620">
            <w:pPr>
              <w:pStyle w:val="TAL"/>
              <w:rPr>
                <w:sz w:val="16"/>
                <w:szCs w:val="16"/>
              </w:rPr>
            </w:pPr>
            <w:r w:rsidRPr="001B12C5">
              <w:rPr>
                <w:sz w:val="16"/>
                <w:szCs w:val="16"/>
              </w:rPr>
              <w:t>Rel-17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E4988C7" w14:textId="77777777" w:rsidR="009B546A" w:rsidRPr="001B12C5"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6110226" w14:textId="77777777" w:rsidR="009B546A" w:rsidRPr="001B12C5" w:rsidRDefault="009B546A" w:rsidP="00C11620">
            <w:pPr>
              <w:pStyle w:val="TAL"/>
              <w:rPr>
                <w:sz w:val="16"/>
                <w:szCs w:val="16"/>
              </w:rPr>
            </w:pPr>
            <w:r w:rsidRPr="001B12C5">
              <w:rPr>
                <w:sz w:val="16"/>
                <w:szCs w:val="16"/>
              </w:rPr>
              <w:t>33.503 CR0092; 33.501 CR1561R1; 33.501 CR1599; 33.501 CR1562R2; 33.501 CR1600; 33.501 CR1576R1; 33.501 CR1577R1; 33.503 CR0087R1; 33.501 CR1547R1; 33.501 CR1548R1; 33.501 CR1572R1; 33.501 CR1573R1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58C4D0F"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2752FCF" w14:textId="77777777" w:rsidR="009B546A" w:rsidRPr="001B12C5" w:rsidRDefault="009B546A" w:rsidP="00C11620">
            <w:pPr>
              <w:pStyle w:val="TAL"/>
              <w:rPr>
                <w:sz w:val="16"/>
                <w:szCs w:val="16"/>
              </w:rPr>
            </w:pPr>
            <w:r w:rsidRPr="001B12C5">
              <w:rPr>
                <w:sz w:val="16"/>
                <w:szCs w:val="16"/>
              </w:rPr>
              <w:t>Approved</w:t>
            </w:r>
          </w:p>
        </w:tc>
      </w:tr>
      <w:tr w:rsidR="009B546A" w14:paraId="2A33A437"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1D583E5" w14:textId="77777777" w:rsidR="009B546A" w:rsidRPr="001B12C5" w:rsidRDefault="009B546A" w:rsidP="00C11620">
            <w:pPr>
              <w:pStyle w:val="TAL"/>
              <w:rPr>
                <w:sz w:val="16"/>
                <w:szCs w:val="16"/>
              </w:rPr>
            </w:pPr>
            <w:r w:rsidRPr="001B12C5">
              <w:rPr>
                <w:sz w:val="16"/>
                <w:szCs w:val="16"/>
              </w:rPr>
              <w:lastRenderedPageBreak/>
              <w:t>SP-230197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731D704" w14:textId="77777777" w:rsidR="009B546A" w:rsidRPr="001B12C5" w:rsidRDefault="009B546A" w:rsidP="00C11620">
            <w:pPr>
              <w:pStyle w:val="TAL"/>
              <w:rPr>
                <w:sz w:val="16"/>
                <w:szCs w:val="16"/>
              </w:rPr>
            </w:pPr>
            <w:r w:rsidRPr="001B12C5">
              <w:rPr>
                <w:sz w:val="16"/>
                <w:szCs w:val="16"/>
              </w:rPr>
              <w:t>Rel-17 CRs on TEI Batch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E125A5F"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1219E8A" w14:textId="77777777" w:rsidR="009B546A" w:rsidRPr="001B12C5" w:rsidRDefault="009B546A" w:rsidP="00C11620">
            <w:pPr>
              <w:pStyle w:val="TAL"/>
              <w:rPr>
                <w:sz w:val="16"/>
                <w:szCs w:val="16"/>
              </w:rPr>
            </w:pPr>
            <w:r w:rsidRPr="001B12C5">
              <w:rPr>
                <w:sz w:val="16"/>
                <w:szCs w:val="16"/>
              </w:rPr>
              <w:t>32.160 CR0033; 32.160 CR0034; 32.422 CR0408; 32.240 CR0455; 32.240 CR0456; 32.291 CR0463; 32.291 CR0464; 32.291 CR0456R1; 32.291 CR0465; 32.291 CR0457R1; 32.255 CR0415R1; 32.291 CR0459R1; 32.291 CR0460R1; 32.298 CR0927R1; 32.298 CR0928R1; 32.255 CR0416R1; 32.240 CR0453R1; 32.240 CR0454R1; 32.298 CR0925R1; 32.298 CR0926R1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1CBFE8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9F07E8C" w14:textId="77777777" w:rsidR="009B546A" w:rsidRPr="001B12C5" w:rsidRDefault="009B546A" w:rsidP="00C11620">
            <w:pPr>
              <w:pStyle w:val="TAL"/>
              <w:rPr>
                <w:sz w:val="16"/>
                <w:szCs w:val="16"/>
              </w:rPr>
            </w:pPr>
            <w:r w:rsidRPr="001B12C5">
              <w:rPr>
                <w:sz w:val="16"/>
                <w:szCs w:val="16"/>
              </w:rPr>
              <w:t>Approved</w:t>
            </w:r>
          </w:p>
        </w:tc>
      </w:tr>
      <w:tr w:rsidR="009B546A" w14:paraId="01A25CA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A2FA647" w14:textId="77777777" w:rsidR="009B546A" w:rsidRPr="001B12C5" w:rsidRDefault="009B546A" w:rsidP="00C11620">
            <w:pPr>
              <w:pStyle w:val="TAL"/>
              <w:rPr>
                <w:sz w:val="16"/>
                <w:szCs w:val="16"/>
              </w:rPr>
            </w:pPr>
            <w:r w:rsidRPr="001B12C5">
              <w:rPr>
                <w:sz w:val="16"/>
                <w:szCs w:val="16"/>
              </w:rPr>
              <w:t>SP-230196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10AB288" w14:textId="77777777" w:rsidR="009B546A" w:rsidRPr="001B12C5" w:rsidRDefault="009B546A" w:rsidP="00C11620">
            <w:pPr>
              <w:pStyle w:val="TAL"/>
              <w:rPr>
                <w:sz w:val="16"/>
                <w:szCs w:val="16"/>
              </w:rPr>
            </w:pPr>
            <w:r w:rsidRPr="001B12C5">
              <w:rPr>
                <w:sz w:val="16"/>
                <w:szCs w:val="16"/>
              </w:rPr>
              <w:t>Rel-17 CRs on TEI Batch 1</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26FE2DA"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95E77B3" w14:textId="77777777" w:rsidR="009B546A" w:rsidRPr="001B12C5" w:rsidRDefault="009B546A" w:rsidP="00C11620">
            <w:pPr>
              <w:pStyle w:val="TAL"/>
              <w:rPr>
                <w:sz w:val="16"/>
                <w:szCs w:val="16"/>
              </w:rPr>
            </w:pPr>
            <w:r w:rsidRPr="001B12C5">
              <w:rPr>
                <w:sz w:val="16"/>
                <w:szCs w:val="16"/>
              </w:rPr>
              <w:t>28.541 CR0854; 28.541 CR0855; 28.541 CR0856; 28.541 CR0857; 28.531 CR0164; 28.538 CR0028; 28.538 CR0029; 28.536 CR0057; 28.541 CR0869R1; 28.312 CR0018R1; 28.535 CR0068; 28.535 CR0069; 32.130 CR0023; 28.557 CR0001; 28.312 CR0026R3; 28.541 CR0870R1; 28.532 CR0244R1; 28.541 CR0889R2; 28.541 CR0890R2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822D1D7" w14:textId="77777777" w:rsidR="009B546A" w:rsidRPr="001B12C5" w:rsidRDefault="009B546A" w:rsidP="00C11620">
            <w:pPr>
              <w:pStyle w:val="TAL"/>
              <w:rPr>
                <w:sz w:val="16"/>
                <w:szCs w:val="16"/>
              </w:rPr>
            </w:pPr>
            <w:r w:rsidRPr="001B12C5">
              <w:rPr>
                <w:sz w:val="16"/>
                <w:szCs w:val="16"/>
              </w:rPr>
              <w:t>TS 28.531 CR 0164 (Rel-17): There is no Rel-18 mirror CR for this, as this is already removed in Rel-18. 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AD8FE58" w14:textId="77777777" w:rsidR="009B546A" w:rsidRPr="001B12C5" w:rsidRDefault="009B546A" w:rsidP="00C11620">
            <w:pPr>
              <w:pStyle w:val="TAL"/>
              <w:rPr>
                <w:sz w:val="16"/>
                <w:szCs w:val="16"/>
              </w:rPr>
            </w:pPr>
            <w:r w:rsidRPr="001B12C5">
              <w:rPr>
                <w:sz w:val="16"/>
                <w:szCs w:val="16"/>
              </w:rPr>
              <w:t>Approved</w:t>
            </w:r>
          </w:p>
        </w:tc>
      </w:tr>
      <w:tr w:rsidR="009B546A" w14:paraId="3B00936F"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CC813C2" w14:textId="77777777" w:rsidR="009B546A" w:rsidRPr="001B12C5" w:rsidRDefault="009B546A" w:rsidP="00C11620">
            <w:pPr>
              <w:pStyle w:val="TAL"/>
              <w:rPr>
                <w:sz w:val="16"/>
                <w:szCs w:val="16"/>
              </w:rPr>
            </w:pPr>
            <w:r w:rsidRPr="001B12C5">
              <w:rPr>
                <w:sz w:val="16"/>
                <w:szCs w:val="16"/>
              </w:rPr>
              <w:t>SP-230195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2AAC4B5" w14:textId="77777777" w:rsidR="009B546A" w:rsidRPr="001B12C5" w:rsidRDefault="009B546A" w:rsidP="00C11620">
            <w:pPr>
              <w:pStyle w:val="TAL"/>
              <w:rPr>
                <w:sz w:val="16"/>
                <w:szCs w:val="16"/>
              </w:rPr>
            </w:pPr>
            <w:r w:rsidRPr="001B12C5">
              <w:rPr>
                <w:sz w:val="16"/>
                <w:szCs w:val="16"/>
              </w:rPr>
              <w:t>Rel-17 CRs on Intent driven management service for mobile network</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C4920C7"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C7B6800" w14:textId="77777777" w:rsidR="009B546A" w:rsidRPr="001B12C5" w:rsidRDefault="009B546A" w:rsidP="00C11620">
            <w:pPr>
              <w:pStyle w:val="TAL"/>
              <w:rPr>
                <w:sz w:val="16"/>
                <w:szCs w:val="16"/>
              </w:rPr>
            </w:pPr>
            <w:r w:rsidRPr="001B12C5">
              <w:rPr>
                <w:sz w:val="16"/>
                <w:szCs w:val="16"/>
              </w:rPr>
              <w:t>28.312 CR0020; 28.312 CR0021; 28.312 CR0023; 28.312 CR0024; 28.312 CR0015R1; 28.312 CR0016R1; 28.312 CR0017R1; 28.312 CR0019R1; 28.312 CR0022R1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551D5EB"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F884D0C" w14:textId="77777777" w:rsidR="009B546A" w:rsidRPr="001B12C5" w:rsidRDefault="009B546A" w:rsidP="00C11620">
            <w:pPr>
              <w:pStyle w:val="TAL"/>
              <w:rPr>
                <w:sz w:val="16"/>
                <w:szCs w:val="16"/>
              </w:rPr>
            </w:pPr>
            <w:r w:rsidRPr="001B12C5">
              <w:rPr>
                <w:sz w:val="16"/>
                <w:szCs w:val="16"/>
              </w:rPr>
              <w:t>Approved</w:t>
            </w:r>
          </w:p>
        </w:tc>
      </w:tr>
      <w:tr w:rsidR="009B546A" w14:paraId="1E00ECA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024ED81" w14:textId="77777777" w:rsidR="009B546A" w:rsidRPr="001B12C5" w:rsidRDefault="009B546A" w:rsidP="00C11620">
            <w:pPr>
              <w:pStyle w:val="TAL"/>
              <w:rPr>
                <w:sz w:val="16"/>
                <w:szCs w:val="16"/>
              </w:rPr>
            </w:pPr>
            <w:r w:rsidRPr="001B12C5">
              <w:rPr>
                <w:sz w:val="16"/>
                <w:szCs w:val="16"/>
              </w:rPr>
              <w:t>SP-230194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3B84215" w14:textId="77777777" w:rsidR="009B546A" w:rsidRPr="001B12C5" w:rsidRDefault="009B546A" w:rsidP="00C11620">
            <w:pPr>
              <w:pStyle w:val="TAL"/>
              <w:rPr>
                <w:sz w:val="16"/>
                <w:szCs w:val="16"/>
              </w:rPr>
            </w:pPr>
            <w:r w:rsidRPr="001B12C5">
              <w:rPr>
                <w:sz w:val="16"/>
                <w:szCs w:val="16"/>
              </w:rPr>
              <w:t>Rel-17 CRs on Enhancements on EE for 5G networks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CBFFC4"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31FB767" w14:textId="77777777" w:rsidR="009B546A" w:rsidRPr="001B12C5" w:rsidRDefault="009B546A" w:rsidP="00C11620">
            <w:pPr>
              <w:pStyle w:val="TAL"/>
              <w:rPr>
                <w:sz w:val="16"/>
                <w:szCs w:val="16"/>
              </w:rPr>
            </w:pPr>
            <w:r w:rsidRPr="001B12C5">
              <w:rPr>
                <w:sz w:val="16"/>
                <w:szCs w:val="16"/>
              </w:rPr>
              <w:t>28.310 CR0023; 28.310 CR0024; 28.310 CR0025; 28.310 CR0026; 28.554 CR0108; 28.554 CR0109</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2CBC2E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E012BFA" w14:textId="77777777" w:rsidR="009B546A" w:rsidRPr="001B12C5" w:rsidRDefault="009B546A" w:rsidP="00C11620">
            <w:pPr>
              <w:pStyle w:val="TAL"/>
              <w:rPr>
                <w:sz w:val="16"/>
                <w:szCs w:val="16"/>
              </w:rPr>
            </w:pPr>
            <w:r w:rsidRPr="001B12C5">
              <w:rPr>
                <w:sz w:val="16"/>
                <w:szCs w:val="16"/>
              </w:rPr>
              <w:t>Approved</w:t>
            </w:r>
          </w:p>
        </w:tc>
      </w:tr>
      <w:tr w:rsidR="009B546A" w14:paraId="4505F858"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483FD3E" w14:textId="77777777" w:rsidR="009B546A" w:rsidRPr="001B12C5" w:rsidRDefault="009B546A" w:rsidP="00C11620">
            <w:pPr>
              <w:pStyle w:val="TAL"/>
              <w:rPr>
                <w:sz w:val="16"/>
                <w:szCs w:val="16"/>
              </w:rPr>
            </w:pPr>
            <w:r w:rsidRPr="001B12C5">
              <w:rPr>
                <w:sz w:val="16"/>
                <w:szCs w:val="16"/>
              </w:rPr>
              <w:t>SP-230193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696F1F0" w14:textId="77777777" w:rsidR="009B546A" w:rsidRPr="001B12C5" w:rsidRDefault="009B546A" w:rsidP="00C11620">
            <w:pPr>
              <w:pStyle w:val="TAL"/>
              <w:rPr>
                <w:sz w:val="16"/>
                <w:szCs w:val="16"/>
              </w:rPr>
            </w:pPr>
            <w:r w:rsidRPr="001B12C5">
              <w:rPr>
                <w:sz w:val="16"/>
                <w:szCs w:val="16"/>
              </w:rPr>
              <w:t>Rel-17 CRs on Enhancements of Management Data Analytics Service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7CC69CB"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8034FEA" w14:textId="77777777" w:rsidR="009B546A" w:rsidRPr="001B12C5" w:rsidRDefault="009B546A" w:rsidP="00C11620">
            <w:pPr>
              <w:pStyle w:val="TAL"/>
              <w:rPr>
                <w:sz w:val="16"/>
                <w:szCs w:val="16"/>
              </w:rPr>
            </w:pPr>
            <w:r w:rsidRPr="001B12C5">
              <w:rPr>
                <w:sz w:val="16"/>
                <w:szCs w:val="16"/>
              </w:rPr>
              <w:t>28.104 CR0030; 28.105 CR0011; 28.104 CR0031; 28.104 CR0033; 28.104 CR0034; 28.104 CR0040; 28.104 CR0041R1; 28.105 CR0014R1; 28.105 CR0015R1; 28.105 CR0017R1; 28.105 CR0013R1; 28.105 CR0018R1; 28.105 CR0019R1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21D7C34"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032B992" w14:textId="77777777" w:rsidR="009B546A" w:rsidRPr="001B12C5" w:rsidRDefault="009B546A" w:rsidP="00C11620">
            <w:pPr>
              <w:pStyle w:val="TAL"/>
              <w:rPr>
                <w:sz w:val="16"/>
                <w:szCs w:val="16"/>
              </w:rPr>
            </w:pPr>
            <w:r w:rsidRPr="001B12C5">
              <w:rPr>
                <w:sz w:val="16"/>
                <w:szCs w:val="16"/>
              </w:rPr>
              <w:t>Approved</w:t>
            </w:r>
          </w:p>
        </w:tc>
      </w:tr>
      <w:tr w:rsidR="009B546A" w14:paraId="772AEE6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1152DCD" w14:textId="77777777" w:rsidR="009B546A" w:rsidRPr="001B12C5" w:rsidRDefault="009B546A" w:rsidP="00C11620">
            <w:pPr>
              <w:pStyle w:val="TAL"/>
              <w:rPr>
                <w:sz w:val="16"/>
                <w:szCs w:val="16"/>
              </w:rPr>
            </w:pPr>
            <w:r w:rsidRPr="001B12C5">
              <w:rPr>
                <w:sz w:val="16"/>
                <w:szCs w:val="16"/>
              </w:rPr>
              <w:t>SP-230147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48ABF2D" w14:textId="77777777" w:rsidR="009B546A" w:rsidRPr="001B12C5" w:rsidRDefault="009B546A" w:rsidP="00C11620">
            <w:pPr>
              <w:pStyle w:val="TAL"/>
              <w:rPr>
                <w:sz w:val="16"/>
                <w:szCs w:val="16"/>
              </w:rPr>
            </w:pPr>
            <w:r w:rsidRPr="001B12C5">
              <w:rPr>
                <w:sz w:val="16"/>
                <w:szCs w:val="16"/>
              </w:rPr>
              <w:t>Rel-17 CRs on SA WG3 aspects of AKMA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9D519E9" w14:textId="77777777" w:rsidR="009B546A" w:rsidRPr="001B12C5"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F4FBD29" w14:textId="77777777" w:rsidR="009B546A" w:rsidRPr="001B12C5" w:rsidRDefault="009B546A" w:rsidP="00C11620">
            <w:pPr>
              <w:pStyle w:val="TAL"/>
              <w:rPr>
                <w:sz w:val="16"/>
                <w:szCs w:val="16"/>
              </w:rPr>
            </w:pPr>
            <w:r w:rsidRPr="001B12C5">
              <w:rPr>
                <w:sz w:val="16"/>
                <w:szCs w:val="16"/>
              </w:rPr>
              <w:t>33.535 CR0147; 33.535 CR0151R1; 33.535 CR0148R1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118AC9B"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AA2808F" w14:textId="77777777" w:rsidR="009B546A" w:rsidRPr="001B12C5" w:rsidRDefault="009B546A" w:rsidP="00C11620">
            <w:pPr>
              <w:pStyle w:val="TAL"/>
              <w:rPr>
                <w:sz w:val="16"/>
                <w:szCs w:val="16"/>
              </w:rPr>
            </w:pPr>
            <w:r w:rsidRPr="001B12C5">
              <w:rPr>
                <w:sz w:val="16"/>
                <w:szCs w:val="16"/>
              </w:rPr>
              <w:t>Approved</w:t>
            </w:r>
          </w:p>
        </w:tc>
      </w:tr>
      <w:tr w:rsidR="009B546A" w14:paraId="5C090948"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507BF74" w14:textId="77777777" w:rsidR="009B546A" w:rsidRPr="001B12C5" w:rsidRDefault="009B546A" w:rsidP="00C11620">
            <w:pPr>
              <w:pStyle w:val="TAL"/>
              <w:rPr>
                <w:sz w:val="16"/>
                <w:szCs w:val="16"/>
              </w:rPr>
            </w:pPr>
            <w:r w:rsidRPr="001B12C5">
              <w:rPr>
                <w:sz w:val="16"/>
                <w:szCs w:val="16"/>
              </w:rPr>
              <w:t>SP-230218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548923E" w14:textId="77777777" w:rsidR="009B546A" w:rsidRPr="001B12C5" w:rsidRDefault="009B546A" w:rsidP="00C11620">
            <w:pPr>
              <w:pStyle w:val="TAL"/>
              <w:rPr>
                <w:sz w:val="16"/>
                <w:szCs w:val="16"/>
              </w:rPr>
            </w:pPr>
            <w:r w:rsidRPr="001B12C5">
              <w:rPr>
                <w:sz w:val="16"/>
                <w:szCs w:val="16"/>
              </w:rPr>
              <w:t>Stage 1 CRs on AHGC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C1F2AD7" w14:textId="77777777" w:rsidR="009B546A" w:rsidRPr="001B12C5" w:rsidRDefault="009B546A" w:rsidP="00C11620">
            <w:pPr>
              <w:pStyle w:val="TAL"/>
              <w:rPr>
                <w:sz w:val="16"/>
                <w:szCs w:val="16"/>
              </w:rPr>
            </w:pPr>
            <w:r w:rsidRPr="001B12C5">
              <w:rPr>
                <w:sz w:val="16"/>
                <w:szCs w:val="16"/>
              </w:rPr>
              <w:t>SA WG1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2BB5D89" w14:textId="77777777" w:rsidR="009B546A" w:rsidRPr="001B12C5" w:rsidRDefault="009B546A" w:rsidP="00C11620">
            <w:pPr>
              <w:pStyle w:val="TAL"/>
              <w:rPr>
                <w:sz w:val="16"/>
                <w:szCs w:val="16"/>
              </w:rPr>
            </w:pPr>
            <w:r w:rsidRPr="001B12C5">
              <w:rPr>
                <w:sz w:val="16"/>
                <w:szCs w:val="16"/>
              </w:rPr>
              <w:t>22.280 CR0158R1; 22.280 CR0159R1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9002C0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6A611E2" w14:textId="77777777" w:rsidR="009B546A" w:rsidRPr="001B12C5" w:rsidRDefault="009B546A" w:rsidP="00C11620">
            <w:pPr>
              <w:pStyle w:val="TAL"/>
              <w:rPr>
                <w:sz w:val="16"/>
                <w:szCs w:val="16"/>
              </w:rPr>
            </w:pPr>
            <w:r w:rsidRPr="001B12C5">
              <w:rPr>
                <w:sz w:val="16"/>
                <w:szCs w:val="16"/>
              </w:rPr>
              <w:t>Approved</w:t>
            </w:r>
          </w:p>
        </w:tc>
      </w:tr>
      <w:tr w:rsidR="009B546A" w14:paraId="6B83EFE1"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1B5E47F" w14:textId="77777777" w:rsidR="009B546A" w:rsidRPr="001B12C5" w:rsidRDefault="009B546A" w:rsidP="00C11620">
            <w:pPr>
              <w:pStyle w:val="TAL"/>
              <w:rPr>
                <w:sz w:val="16"/>
                <w:szCs w:val="16"/>
              </w:rPr>
            </w:pPr>
            <w:r w:rsidRPr="001B12C5">
              <w:rPr>
                <w:sz w:val="16"/>
                <w:szCs w:val="16"/>
              </w:rPr>
              <w:t>SP-230145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A0BD812" w14:textId="77777777" w:rsidR="009B546A" w:rsidRPr="001B12C5" w:rsidRDefault="009B546A" w:rsidP="00C11620">
            <w:pPr>
              <w:pStyle w:val="TAL"/>
              <w:rPr>
                <w:sz w:val="16"/>
                <w:szCs w:val="16"/>
              </w:rPr>
            </w:pPr>
            <w:r w:rsidRPr="001B12C5">
              <w:rPr>
                <w:sz w:val="16"/>
                <w:szCs w:val="16"/>
              </w:rPr>
              <w:t>Rel-18 CRs on security aspects of MSGin5G 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36CEEA6" w14:textId="77777777" w:rsidR="009B546A" w:rsidRPr="001B12C5"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50C346B" w14:textId="77777777" w:rsidR="009B546A" w:rsidRPr="001B12C5" w:rsidRDefault="009B546A" w:rsidP="00C11620">
            <w:pPr>
              <w:pStyle w:val="TAL"/>
              <w:rPr>
                <w:sz w:val="16"/>
                <w:szCs w:val="16"/>
              </w:rPr>
            </w:pPr>
            <w:r w:rsidRPr="001B12C5">
              <w:rPr>
                <w:sz w:val="16"/>
                <w:szCs w:val="16"/>
              </w:rPr>
              <w:t>33.501 CR1565R1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043A5BF"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E3A3EB2" w14:textId="77777777" w:rsidR="009B546A" w:rsidRPr="001B12C5" w:rsidRDefault="009B546A" w:rsidP="00C11620">
            <w:pPr>
              <w:pStyle w:val="TAL"/>
              <w:rPr>
                <w:sz w:val="16"/>
                <w:szCs w:val="16"/>
              </w:rPr>
            </w:pPr>
            <w:r w:rsidRPr="001B12C5">
              <w:rPr>
                <w:sz w:val="16"/>
                <w:szCs w:val="16"/>
              </w:rPr>
              <w:t>Approved</w:t>
            </w:r>
          </w:p>
        </w:tc>
      </w:tr>
      <w:tr w:rsidR="009B546A" w14:paraId="53BCFA5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F9673F0" w14:textId="77777777" w:rsidR="009B546A" w:rsidRPr="001B12C5" w:rsidRDefault="009B546A" w:rsidP="00C11620">
            <w:pPr>
              <w:pStyle w:val="TAL"/>
              <w:rPr>
                <w:sz w:val="16"/>
                <w:szCs w:val="16"/>
              </w:rPr>
            </w:pPr>
            <w:r w:rsidRPr="001B12C5">
              <w:rPr>
                <w:sz w:val="16"/>
                <w:szCs w:val="16"/>
              </w:rPr>
              <w:t>SP-230200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9EA98EE" w14:textId="77777777" w:rsidR="009B546A" w:rsidRPr="001B12C5" w:rsidRDefault="009B546A" w:rsidP="00C11620">
            <w:pPr>
              <w:pStyle w:val="TAL"/>
              <w:rPr>
                <w:sz w:val="16"/>
                <w:szCs w:val="16"/>
              </w:rPr>
            </w:pPr>
            <w:r w:rsidRPr="001B12C5">
              <w:rPr>
                <w:sz w:val="16"/>
                <w:szCs w:val="16"/>
              </w:rPr>
              <w:t>Rel-15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7F994AB"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CC90C10" w14:textId="77777777" w:rsidR="009B546A" w:rsidRPr="001B12C5" w:rsidRDefault="009B546A" w:rsidP="00C11620">
            <w:pPr>
              <w:pStyle w:val="TAL"/>
              <w:rPr>
                <w:sz w:val="16"/>
                <w:szCs w:val="16"/>
              </w:rPr>
            </w:pPr>
            <w:r w:rsidRPr="001B12C5">
              <w:rPr>
                <w:sz w:val="16"/>
                <w:szCs w:val="16"/>
              </w:rPr>
              <w:t>28.623 CR0227; 28.623 CR0228; 28.623 CR0229; 28.623 CR0230; 28.532 CR0245; 28.532 CR0246; 28.532 CR0247; 28.554 CR0111; 28.554 CR0112; 28.554 CR0113; 28.554 CR0114; 28.533 CR0102R1; 28.533 CR0103R1; 28.533 CR0104R1; 28.541 CR0878R1; 28.541 CR0879R1; 28.541 CR0880R1; 28.541 CR0881R1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7E06E2C" w14:textId="77777777" w:rsidR="009B546A" w:rsidRPr="001B12C5" w:rsidRDefault="009B546A" w:rsidP="00C11620">
            <w:pPr>
              <w:pStyle w:val="TAL"/>
              <w:rPr>
                <w:sz w:val="16"/>
                <w:szCs w:val="16"/>
              </w:rPr>
            </w:pPr>
            <w:r w:rsidRPr="001B12C5">
              <w:rPr>
                <w:sz w:val="16"/>
                <w:szCs w:val="16"/>
              </w:rPr>
              <w:t>This CR PACK was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7EF55D8" w14:textId="77777777" w:rsidR="009B546A" w:rsidRPr="001B12C5" w:rsidRDefault="009B546A" w:rsidP="00C11620">
            <w:pPr>
              <w:pStyle w:val="TAL"/>
              <w:rPr>
                <w:sz w:val="16"/>
                <w:szCs w:val="16"/>
              </w:rPr>
            </w:pPr>
            <w:r w:rsidRPr="001B12C5">
              <w:rPr>
                <w:sz w:val="16"/>
                <w:szCs w:val="16"/>
              </w:rPr>
              <w:t>Approved</w:t>
            </w:r>
          </w:p>
        </w:tc>
      </w:tr>
      <w:tr w:rsidR="009B546A" w14:paraId="26057C6E"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3DD92C9" w14:textId="77777777" w:rsidR="009B546A" w:rsidRPr="001B12C5" w:rsidRDefault="009B546A" w:rsidP="00C11620">
            <w:pPr>
              <w:pStyle w:val="TAL"/>
              <w:rPr>
                <w:sz w:val="16"/>
                <w:szCs w:val="16"/>
              </w:rPr>
            </w:pPr>
            <w:r w:rsidRPr="001B12C5">
              <w:rPr>
                <w:sz w:val="16"/>
                <w:szCs w:val="16"/>
              </w:rPr>
              <w:t>SP-230143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654EA0F" w14:textId="77777777" w:rsidR="009B546A" w:rsidRPr="001B12C5" w:rsidRDefault="009B546A" w:rsidP="00C11620">
            <w:pPr>
              <w:pStyle w:val="TAL"/>
              <w:rPr>
                <w:sz w:val="16"/>
                <w:szCs w:val="16"/>
              </w:rPr>
            </w:pPr>
            <w:r w:rsidRPr="001B12C5">
              <w:rPr>
                <w:sz w:val="16"/>
                <w:szCs w:val="16"/>
              </w:rPr>
              <w:t>Rel 18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2A40E66" w14:textId="77777777" w:rsidR="009B546A" w:rsidRPr="001B12C5"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AC94DCD" w14:textId="77777777" w:rsidR="009B546A" w:rsidRPr="001B12C5" w:rsidRDefault="009B546A" w:rsidP="00C11620">
            <w:pPr>
              <w:pStyle w:val="TAL"/>
              <w:rPr>
                <w:sz w:val="16"/>
                <w:szCs w:val="16"/>
              </w:rPr>
            </w:pPr>
            <w:r w:rsidRPr="001B12C5">
              <w:rPr>
                <w:sz w:val="16"/>
                <w:szCs w:val="16"/>
              </w:rPr>
              <w:t>33.501 CR1595; 33.501 CR1593R1; 33.402 CR0148R1; 33.501 CR1531R2; 33.501 CR1556R2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7BA76EF"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77170EA" w14:textId="77777777" w:rsidR="009B546A" w:rsidRPr="001B12C5" w:rsidRDefault="009B546A" w:rsidP="00C11620">
            <w:pPr>
              <w:pStyle w:val="TAL"/>
              <w:rPr>
                <w:sz w:val="16"/>
                <w:szCs w:val="16"/>
              </w:rPr>
            </w:pPr>
            <w:r w:rsidRPr="001B12C5">
              <w:rPr>
                <w:sz w:val="16"/>
                <w:szCs w:val="16"/>
              </w:rPr>
              <w:t>Approved</w:t>
            </w:r>
          </w:p>
        </w:tc>
      </w:tr>
      <w:tr w:rsidR="009B546A" w14:paraId="55D2996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B833D03" w14:textId="77777777" w:rsidR="009B546A" w:rsidRPr="001B12C5" w:rsidRDefault="009B546A" w:rsidP="00C11620">
            <w:pPr>
              <w:pStyle w:val="TAL"/>
              <w:rPr>
                <w:sz w:val="16"/>
                <w:szCs w:val="16"/>
              </w:rPr>
            </w:pPr>
            <w:r w:rsidRPr="001B12C5">
              <w:rPr>
                <w:sz w:val="16"/>
                <w:szCs w:val="16"/>
              </w:rPr>
              <w:lastRenderedPageBreak/>
              <w:t>SP-230142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4C866A5" w14:textId="77777777" w:rsidR="009B546A" w:rsidRPr="001B12C5" w:rsidRDefault="009B546A" w:rsidP="00C11620">
            <w:pPr>
              <w:pStyle w:val="TAL"/>
              <w:rPr>
                <w:sz w:val="16"/>
                <w:szCs w:val="16"/>
              </w:rPr>
            </w:pPr>
            <w:r w:rsidRPr="001B12C5">
              <w:rPr>
                <w:sz w:val="16"/>
                <w:szCs w:val="16"/>
              </w:rPr>
              <w:t>Rel-18 CRs on Security Aspects of the 5G Service Based Architecture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7169785" w14:textId="77777777" w:rsidR="009B546A" w:rsidRPr="001B12C5"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8BF790D" w14:textId="77777777" w:rsidR="009B546A" w:rsidRPr="001B12C5" w:rsidRDefault="009B546A" w:rsidP="00C11620">
            <w:pPr>
              <w:pStyle w:val="TAL"/>
              <w:rPr>
                <w:sz w:val="16"/>
                <w:szCs w:val="16"/>
              </w:rPr>
            </w:pPr>
            <w:r w:rsidRPr="001B12C5">
              <w:rPr>
                <w:sz w:val="16"/>
                <w:szCs w:val="16"/>
              </w:rPr>
              <w:t>33.501 CR1543; 33.501 CR1544; 33.501 CR1541R1; 33.310 CR0151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4938FE3"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C03B8BB" w14:textId="77777777" w:rsidR="009B546A" w:rsidRPr="001B12C5" w:rsidRDefault="009B546A" w:rsidP="00C11620">
            <w:pPr>
              <w:pStyle w:val="TAL"/>
              <w:rPr>
                <w:sz w:val="16"/>
                <w:szCs w:val="16"/>
              </w:rPr>
            </w:pPr>
            <w:r w:rsidRPr="001B12C5">
              <w:rPr>
                <w:sz w:val="16"/>
                <w:szCs w:val="16"/>
              </w:rPr>
              <w:t>Approved</w:t>
            </w:r>
          </w:p>
        </w:tc>
      </w:tr>
      <w:tr w:rsidR="009B546A" w14:paraId="4422C8CB"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B54CCFB" w14:textId="77777777" w:rsidR="009B546A" w:rsidRPr="001B12C5" w:rsidRDefault="009B546A" w:rsidP="00C11620">
            <w:pPr>
              <w:pStyle w:val="TAL"/>
              <w:rPr>
                <w:sz w:val="16"/>
                <w:szCs w:val="16"/>
              </w:rPr>
            </w:pPr>
            <w:r w:rsidRPr="001B12C5">
              <w:rPr>
                <w:sz w:val="16"/>
                <w:szCs w:val="16"/>
              </w:rPr>
              <w:t>SP-230141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F487F9E" w14:textId="77777777" w:rsidR="009B546A" w:rsidRPr="001B12C5" w:rsidRDefault="009B546A" w:rsidP="00C11620">
            <w:pPr>
              <w:pStyle w:val="TAL"/>
              <w:rPr>
                <w:sz w:val="16"/>
                <w:szCs w:val="16"/>
              </w:rPr>
            </w:pPr>
            <w:r w:rsidRPr="001B12C5">
              <w:rPr>
                <w:sz w:val="16"/>
                <w:szCs w:val="16"/>
              </w:rPr>
              <w:t>Rel-16 CRs on Security for 5G_eSBA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B54A059" w14:textId="77777777" w:rsidR="009B546A" w:rsidRPr="001B12C5"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89848E7" w14:textId="77777777" w:rsidR="009B546A" w:rsidRPr="001B12C5" w:rsidRDefault="009B546A" w:rsidP="00C11620">
            <w:pPr>
              <w:pStyle w:val="TAL"/>
              <w:rPr>
                <w:sz w:val="16"/>
                <w:szCs w:val="16"/>
              </w:rPr>
            </w:pPr>
            <w:r w:rsidRPr="001B12C5">
              <w:rPr>
                <w:sz w:val="16"/>
                <w:szCs w:val="16"/>
              </w:rPr>
              <w:t>33.310 CR0147; 33.310 CR0148; 33.310 CR0149; 33.310 CR0150</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531A634"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CC1DC07" w14:textId="77777777" w:rsidR="009B546A" w:rsidRPr="001B12C5" w:rsidRDefault="009B546A" w:rsidP="00C11620">
            <w:pPr>
              <w:pStyle w:val="TAL"/>
              <w:rPr>
                <w:sz w:val="16"/>
                <w:szCs w:val="16"/>
              </w:rPr>
            </w:pPr>
            <w:r w:rsidRPr="001B12C5">
              <w:rPr>
                <w:sz w:val="16"/>
                <w:szCs w:val="16"/>
              </w:rPr>
              <w:t>Approved</w:t>
            </w:r>
          </w:p>
        </w:tc>
      </w:tr>
      <w:tr w:rsidR="009B546A" w14:paraId="0AE1374B"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57DDBD5" w14:textId="77777777" w:rsidR="009B546A" w:rsidRPr="001B12C5" w:rsidRDefault="009B546A" w:rsidP="00C11620">
            <w:pPr>
              <w:pStyle w:val="TAL"/>
              <w:rPr>
                <w:sz w:val="16"/>
                <w:szCs w:val="16"/>
              </w:rPr>
            </w:pPr>
            <w:r w:rsidRPr="001B12C5">
              <w:rPr>
                <w:sz w:val="16"/>
                <w:szCs w:val="16"/>
              </w:rPr>
              <w:t>SP-230140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86723D0" w14:textId="77777777" w:rsidR="009B546A" w:rsidRPr="001B12C5" w:rsidRDefault="009B546A" w:rsidP="00C11620">
            <w:pPr>
              <w:pStyle w:val="TAL"/>
              <w:rPr>
                <w:sz w:val="16"/>
                <w:szCs w:val="16"/>
              </w:rPr>
            </w:pPr>
            <w:r w:rsidRPr="001B12C5">
              <w:rPr>
                <w:sz w:val="16"/>
                <w:szCs w:val="16"/>
              </w:rPr>
              <w:t>Rel 16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7D5CD90" w14:textId="77777777" w:rsidR="009B546A" w:rsidRPr="001B12C5"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03BCF7A" w14:textId="77777777" w:rsidR="009B546A" w:rsidRPr="001B12C5" w:rsidRDefault="009B546A" w:rsidP="00C11620">
            <w:pPr>
              <w:pStyle w:val="TAL"/>
              <w:rPr>
                <w:sz w:val="16"/>
                <w:szCs w:val="16"/>
              </w:rPr>
            </w:pPr>
            <w:r w:rsidRPr="001B12C5">
              <w:rPr>
                <w:sz w:val="16"/>
                <w:szCs w:val="16"/>
              </w:rPr>
              <w:t>33.501 CR1526R1; 33.310 CR0146R1; 33.310 CR0145R1; 33.501 CR1527R1; 33.501 CR1528R1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1933DB5"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8B3200B" w14:textId="77777777" w:rsidR="009B546A" w:rsidRPr="001B12C5" w:rsidRDefault="009B546A" w:rsidP="00C11620">
            <w:pPr>
              <w:pStyle w:val="TAL"/>
              <w:rPr>
                <w:sz w:val="16"/>
                <w:szCs w:val="16"/>
              </w:rPr>
            </w:pPr>
            <w:r w:rsidRPr="001B12C5">
              <w:rPr>
                <w:sz w:val="16"/>
                <w:szCs w:val="16"/>
              </w:rPr>
              <w:t>Approved</w:t>
            </w:r>
          </w:p>
        </w:tc>
      </w:tr>
      <w:tr w:rsidR="009B546A" w14:paraId="3BA6EFA1"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D12DDEE" w14:textId="77777777" w:rsidR="009B546A" w:rsidRPr="001B12C5" w:rsidRDefault="009B546A" w:rsidP="00C11620">
            <w:pPr>
              <w:pStyle w:val="TAL"/>
              <w:rPr>
                <w:sz w:val="16"/>
                <w:szCs w:val="16"/>
              </w:rPr>
            </w:pPr>
            <w:r w:rsidRPr="001B12C5">
              <w:rPr>
                <w:sz w:val="16"/>
                <w:szCs w:val="16"/>
              </w:rPr>
              <w:t>SP-230139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7D901AC" w14:textId="77777777" w:rsidR="009B546A" w:rsidRPr="001B12C5" w:rsidRDefault="009B546A" w:rsidP="00C11620">
            <w:pPr>
              <w:pStyle w:val="TAL"/>
              <w:rPr>
                <w:sz w:val="16"/>
                <w:szCs w:val="16"/>
              </w:rPr>
            </w:pPr>
            <w:r w:rsidRPr="001B12C5">
              <w:rPr>
                <w:sz w:val="16"/>
                <w:szCs w:val="16"/>
              </w:rPr>
              <w:t>Rel-16 CRs on Mission Critical Services Security Enhancements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B221A65" w14:textId="77777777" w:rsidR="009B546A" w:rsidRPr="001B12C5"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65B78A6" w14:textId="77777777" w:rsidR="009B546A" w:rsidRPr="001B12C5" w:rsidRDefault="009B546A" w:rsidP="00C11620">
            <w:pPr>
              <w:pStyle w:val="TAL"/>
              <w:rPr>
                <w:sz w:val="16"/>
                <w:szCs w:val="16"/>
              </w:rPr>
            </w:pPr>
            <w:r w:rsidRPr="001B12C5">
              <w:rPr>
                <w:sz w:val="16"/>
                <w:szCs w:val="16"/>
              </w:rPr>
              <w:t>33.180 CR0207; 33.180 CR0208; 33.180 CR0205R1; 33.180 CR0206R1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E30379F"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AD294E5" w14:textId="77777777" w:rsidR="009B546A" w:rsidRPr="001B12C5" w:rsidRDefault="009B546A" w:rsidP="00C11620">
            <w:pPr>
              <w:pStyle w:val="TAL"/>
              <w:rPr>
                <w:sz w:val="16"/>
                <w:szCs w:val="16"/>
              </w:rPr>
            </w:pPr>
            <w:r w:rsidRPr="001B12C5">
              <w:rPr>
                <w:sz w:val="16"/>
                <w:szCs w:val="16"/>
              </w:rPr>
              <w:t>Approved</w:t>
            </w:r>
          </w:p>
        </w:tc>
      </w:tr>
      <w:tr w:rsidR="009B546A" w14:paraId="66E2A88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E43D68C" w14:textId="77777777" w:rsidR="009B546A" w:rsidRPr="001B12C5" w:rsidRDefault="009B546A" w:rsidP="00C11620">
            <w:pPr>
              <w:pStyle w:val="TAL"/>
              <w:rPr>
                <w:sz w:val="16"/>
                <w:szCs w:val="16"/>
              </w:rPr>
            </w:pPr>
            <w:r w:rsidRPr="001B12C5">
              <w:rPr>
                <w:sz w:val="16"/>
                <w:szCs w:val="16"/>
              </w:rPr>
              <w:t>SP-230138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B8A7147" w14:textId="77777777" w:rsidR="009B546A" w:rsidRPr="001B12C5" w:rsidRDefault="009B546A" w:rsidP="00C11620">
            <w:pPr>
              <w:pStyle w:val="TAL"/>
              <w:rPr>
                <w:sz w:val="16"/>
                <w:szCs w:val="16"/>
              </w:rPr>
            </w:pPr>
            <w:r w:rsidRPr="001B12C5">
              <w:rPr>
                <w:sz w:val="16"/>
                <w:szCs w:val="16"/>
              </w:rPr>
              <w:t>Rel-16 CRs on Security Assurance Specification for 5G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928A860" w14:textId="77777777" w:rsidR="009B546A" w:rsidRPr="001B12C5"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7D0672E" w14:textId="77777777" w:rsidR="009B546A" w:rsidRPr="001B12C5" w:rsidRDefault="009B546A" w:rsidP="00C11620">
            <w:pPr>
              <w:pStyle w:val="TAL"/>
              <w:rPr>
                <w:sz w:val="16"/>
                <w:szCs w:val="16"/>
              </w:rPr>
            </w:pPr>
            <w:r w:rsidRPr="001B12C5">
              <w:rPr>
                <w:sz w:val="16"/>
                <w:szCs w:val="16"/>
              </w:rPr>
              <w:t>33.117 CR0107; 33.117 CR0108</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11336A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924E144" w14:textId="77777777" w:rsidR="009B546A" w:rsidRPr="001B12C5" w:rsidRDefault="009B546A" w:rsidP="00C11620">
            <w:pPr>
              <w:pStyle w:val="TAL"/>
              <w:rPr>
                <w:sz w:val="16"/>
                <w:szCs w:val="16"/>
              </w:rPr>
            </w:pPr>
            <w:r w:rsidRPr="001B12C5">
              <w:rPr>
                <w:sz w:val="16"/>
                <w:szCs w:val="16"/>
              </w:rPr>
              <w:t>Approved</w:t>
            </w:r>
          </w:p>
        </w:tc>
      </w:tr>
      <w:tr w:rsidR="009B546A" w14:paraId="6B44CAB7"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067E6B6" w14:textId="77777777" w:rsidR="009B546A" w:rsidRPr="001B12C5" w:rsidRDefault="009B546A" w:rsidP="00C11620">
            <w:pPr>
              <w:pStyle w:val="TAL"/>
              <w:rPr>
                <w:sz w:val="16"/>
                <w:szCs w:val="16"/>
              </w:rPr>
            </w:pPr>
            <w:r w:rsidRPr="001B12C5">
              <w:rPr>
                <w:sz w:val="16"/>
                <w:szCs w:val="16"/>
              </w:rPr>
              <w:t>SP-230146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D0A9947" w14:textId="77777777" w:rsidR="009B546A" w:rsidRPr="001B12C5" w:rsidRDefault="009B546A" w:rsidP="00C11620">
            <w:pPr>
              <w:pStyle w:val="TAL"/>
              <w:rPr>
                <w:sz w:val="16"/>
                <w:szCs w:val="16"/>
              </w:rPr>
            </w:pPr>
            <w:r w:rsidRPr="001B12C5">
              <w:rPr>
                <w:sz w:val="16"/>
                <w:szCs w:val="16"/>
              </w:rPr>
              <w:t>Rel-17 CRs on Security Aspects of Proximity based Services in 5GS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AA7055F" w14:textId="77777777" w:rsidR="009B546A" w:rsidRPr="001B12C5"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485D96A" w14:textId="77777777" w:rsidR="009B546A" w:rsidRPr="001B12C5" w:rsidRDefault="009B546A" w:rsidP="00C11620">
            <w:pPr>
              <w:pStyle w:val="TAL"/>
              <w:rPr>
                <w:sz w:val="16"/>
                <w:szCs w:val="16"/>
              </w:rPr>
            </w:pPr>
            <w:r w:rsidRPr="001B12C5">
              <w:rPr>
                <w:sz w:val="16"/>
                <w:szCs w:val="16"/>
              </w:rPr>
              <w:t>33.503 CR0072; 33.503 CR0073; 33.503 CR0074; 33.503 CR0075; 33.503 CR0076; 33.503 CR0079; 33.503 CR0093; 33.503 CR0078R1; 33.503 CR0083R1; 33.503 CR0085R1; 33.503 CR0086R1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DF2916B"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DC1B4E0" w14:textId="77777777" w:rsidR="009B546A" w:rsidRPr="001B12C5" w:rsidRDefault="009B546A" w:rsidP="00C11620">
            <w:pPr>
              <w:pStyle w:val="TAL"/>
              <w:rPr>
                <w:sz w:val="16"/>
                <w:szCs w:val="16"/>
              </w:rPr>
            </w:pPr>
            <w:r w:rsidRPr="001B12C5">
              <w:rPr>
                <w:sz w:val="16"/>
                <w:szCs w:val="16"/>
              </w:rPr>
              <w:t>Approved</w:t>
            </w:r>
          </w:p>
        </w:tc>
      </w:tr>
      <w:tr w:rsidR="009B546A" w14:paraId="46272458"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921CA69" w14:textId="77777777" w:rsidR="009B546A" w:rsidRPr="001B12C5" w:rsidRDefault="009B546A" w:rsidP="00C11620">
            <w:pPr>
              <w:pStyle w:val="TAL"/>
              <w:rPr>
                <w:sz w:val="16"/>
                <w:szCs w:val="16"/>
              </w:rPr>
            </w:pPr>
            <w:r w:rsidRPr="001B12C5">
              <w:rPr>
                <w:sz w:val="16"/>
                <w:szCs w:val="16"/>
              </w:rPr>
              <w:t>SP-230207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05F08C5" w14:textId="77777777" w:rsidR="009B546A" w:rsidRPr="001B12C5" w:rsidRDefault="009B546A" w:rsidP="00C11620">
            <w:pPr>
              <w:pStyle w:val="TAL"/>
              <w:rPr>
                <w:sz w:val="16"/>
                <w:szCs w:val="16"/>
              </w:rPr>
            </w:pPr>
            <w:r w:rsidRPr="001B12C5">
              <w:rPr>
                <w:sz w:val="16"/>
                <w:szCs w:val="16"/>
              </w:rPr>
              <w:t>Rel-17 CRs on Additional NRM features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8E03340"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C1AF53E" w14:textId="77777777" w:rsidR="009B546A" w:rsidRPr="001B12C5" w:rsidRDefault="009B546A" w:rsidP="00C11620">
            <w:pPr>
              <w:pStyle w:val="TAL"/>
              <w:rPr>
                <w:sz w:val="16"/>
                <w:szCs w:val="16"/>
              </w:rPr>
            </w:pPr>
            <w:r w:rsidRPr="001B12C5">
              <w:rPr>
                <w:sz w:val="16"/>
                <w:szCs w:val="16"/>
              </w:rPr>
              <w:t>28.541 CR0871; 28.541 CR0872; 28.622 CR0214; 28.623 CR0224; 28.622 CR0217; 28.623 CR0226; 28.541 CR0873R1; 28.541 CR0874R1; 28.622 CR0219R1; 28.622 CR0220R1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13F20F2"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DDF9A16" w14:textId="77777777" w:rsidR="009B546A" w:rsidRPr="001B12C5" w:rsidRDefault="009B546A" w:rsidP="00C11620">
            <w:pPr>
              <w:pStyle w:val="TAL"/>
              <w:rPr>
                <w:sz w:val="16"/>
                <w:szCs w:val="16"/>
              </w:rPr>
            </w:pPr>
            <w:r w:rsidRPr="001B12C5">
              <w:rPr>
                <w:sz w:val="16"/>
                <w:szCs w:val="16"/>
              </w:rPr>
              <w:t>Approved</w:t>
            </w:r>
          </w:p>
        </w:tc>
      </w:tr>
      <w:tr w:rsidR="009B546A" w14:paraId="2A39AB0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6AA2274" w14:textId="77777777" w:rsidR="009B546A" w:rsidRPr="001B12C5" w:rsidRDefault="009B546A" w:rsidP="00C11620">
            <w:pPr>
              <w:pStyle w:val="TAL"/>
              <w:rPr>
                <w:sz w:val="16"/>
                <w:szCs w:val="16"/>
              </w:rPr>
            </w:pPr>
            <w:r w:rsidRPr="001B12C5">
              <w:rPr>
                <w:sz w:val="16"/>
                <w:szCs w:val="16"/>
              </w:rPr>
              <w:t>SP-230284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7F897DB" w14:textId="77777777" w:rsidR="009B546A" w:rsidRPr="001B12C5" w:rsidRDefault="009B546A" w:rsidP="00C11620">
            <w:pPr>
              <w:pStyle w:val="TAL"/>
              <w:rPr>
                <w:sz w:val="16"/>
                <w:szCs w:val="16"/>
              </w:rPr>
            </w:pPr>
            <w:r w:rsidRPr="001B12C5">
              <w:rPr>
                <w:sz w:val="16"/>
                <w:szCs w:val="16"/>
              </w:rPr>
              <w:t>Rel-18 CRs to TS23434 for ADAES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6E66CA0"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0E1F537" w14:textId="77777777" w:rsidR="009B546A" w:rsidRPr="001B12C5" w:rsidRDefault="009B546A" w:rsidP="00C11620">
            <w:pPr>
              <w:pStyle w:val="TAL"/>
              <w:rPr>
                <w:sz w:val="16"/>
                <w:szCs w:val="16"/>
              </w:rPr>
            </w:pPr>
            <w:r w:rsidRPr="001B12C5">
              <w:rPr>
                <w:sz w:val="16"/>
                <w:szCs w:val="16"/>
              </w:rPr>
              <w:t>23.434 CR0162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7891693"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133C5D8" w14:textId="77777777" w:rsidR="009B546A" w:rsidRPr="001B12C5" w:rsidRDefault="009B546A" w:rsidP="00C11620">
            <w:pPr>
              <w:pStyle w:val="TAL"/>
              <w:rPr>
                <w:sz w:val="16"/>
                <w:szCs w:val="16"/>
              </w:rPr>
            </w:pPr>
            <w:r w:rsidRPr="001B12C5">
              <w:rPr>
                <w:sz w:val="16"/>
                <w:szCs w:val="16"/>
              </w:rPr>
              <w:t>Approved</w:t>
            </w:r>
          </w:p>
        </w:tc>
      </w:tr>
      <w:tr w:rsidR="009B546A" w14:paraId="782C1BF9"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163619F" w14:textId="77777777" w:rsidR="009B546A" w:rsidRPr="001B12C5" w:rsidRDefault="009B546A" w:rsidP="00C11620">
            <w:pPr>
              <w:pStyle w:val="TAL"/>
              <w:rPr>
                <w:sz w:val="16"/>
                <w:szCs w:val="16"/>
              </w:rPr>
            </w:pPr>
            <w:r w:rsidRPr="001B12C5">
              <w:rPr>
                <w:sz w:val="16"/>
                <w:szCs w:val="16"/>
              </w:rPr>
              <w:t>SP-230215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CA4D312" w14:textId="77777777" w:rsidR="009B546A" w:rsidRPr="001B12C5" w:rsidRDefault="009B546A" w:rsidP="00C11620">
            <w:pPr>
              <w:pStyle w:val="TAL"/>
              <w:rPr>
                <w:sz w:val="16"/>
                <w:szCs w:val="16"/>
              </w:rPr>
            </w:pPr>
            <w:r w:rsidRPr="001B12C5">
              <w:rPr>
                <w:sz w:val="16"/>
                <w:szCs w:val="16"/>
              </w:rPr>
              <w:t>Stage 1 CRs on Ranging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A42503A" w14:textId="77777777" w:rsidR="009B546A" w:rsidRPr="001B12C5" w:rsidRDefault="009B546A" w:rsidP="00C11620">
            <w:pPr>
              <w:pStyle w:val="TAL"/>
              <w:rPr>
                <w:sz w:val="16"/>
                <w:szCs w:val="16"/>
              </w:rPr>
            </w:pPr>
            <w:r w:rsidRPr="001B12C5">
              <w:rPr>
                <w:sz w:val="16"/>
                <w:szCs w:val="16"/>
              </w:rPr>
              <w:t>SA WG1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D0C9B96" w14:textId="77777777" w:rsidR="009B546A" w:rsidRPr="001B12C5" w:rsidRDefault="009B546A" w:rsidP="00C11620">
            <w:pPr>
              <w:pStyle w:val="TAL"/>
              <w:rPr>
                <w:sz w:val="16"/>
                <w:szCs w:val="16"/>
              </w:rPr>
            </w:pPr>
            <w:r w:rsidRPr="001B12C5">
              <w:rPr>
                <w:sz w:val="16"/>
                <w:szCs w:val="16"/>
              </w:rPr>
              <w:t>22.261 CR0669R1; 22.261 CR0670R1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7B98D2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468EBD4" w14:textId="77777777" w:rsidR="009B546A" w:rsidRPr="001B12C5" w:rsidRDefault="009B546A" w:rsidP="00C11620">
            <w:pPr>
              <w:pStyle w:val="TAL"/>
              <w:rPr>
                <w:sz w:val="16"/>
                <w:szCs w:val="16"/>
              </w:rPr>
            </w:pPr>
            <w:r w:rsidRPr="001B12C5">
              <w:rPr>
                <w:sz w:val="16"/>
                <w:szCs w:val="16"/>
              </w:rPr>
              <w:t>Approved</w:t>
            </w:r>
          </w:p>
        </w:tc>
      </w:tr>
      <w:tr w:rsidR="009B546A" w14:paraId="29EEFFD3"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F3A1851" w14:textId="77777777" w:rsidR="009B546A" w:rsidRPr="001B12C5" w:rsidRDefault="009B546A" w:rsidP="00C11620">
            <w:pPr>
              <w:pStyle w:val="TAL"/>
              <w:rPr>
                <w:sz w:val="16"/>
                <w:szCs w:val="16"/>
              </w:rPr>
            </w:pPr>
            <w:r w:rsidRPr="001B12C5">
              <w:rPr>
                <w:sz w:val="16"/>
                <w:szCs w:val="16"/>
              </w:rPr>
              <w:t>SP-230213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2C3B4D2" w14:textId="77777777" w:rsidR="009B546A" w:rsidRPr="001B12C5" w:rsidRDefault="009B546A" w:rsidP="00C11620">
            <w:pPr>
              <w:pStyle w:val="TAL"/>
              <w:rPr>
                <w:sz w:val="16"/>
                <w:szCs w:val="16"/>
              </w:rPr>
            </w:pPr>
            <w:r w:rsidRPr="001B12C5">
              <w:rPr>
                <w:sz w:val="16"/>
                <w:szCs w:val="16"/>
              </w:rPr>
              <w:t>Rel-17 CRs on Charging aspects of Edge Computing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8FC8427"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A6697EB" w14:textId="77777777" w:rsidR="009B546A" w:rsidRPr="001B12C5" w:rsidRDefault="009B546A" w:rsidP="00C11620">
            <w:pPr>
              <w:pStyle w:val="TAL"/>
              <w:rPr>
                <w:sz w:val="16"/>
                <w:szCs w:val="16"/>
              </w:rPr>
            </w:pPr>
            <w:r w:rsidRPr="001B12C5">
              <w:rPr>
                <w:sz w:val="16"/>
                <w:szCs w:val="16"/>
              </w:rPr>
              <w:t>32.291 CR0454R1; 32.291 CR0455R1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CDF1BB7"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6371360" w14:textId="77777777" w:rsidR="009B546A" w:rsidRPr="001B12C5" w:rsidRDefault="009B546A" w:rsidP="00C11620">
            <w:pPr>
              <w:pStyle w:val="TAL"/>
              <w:rPr>
                <w:sz w:val="16"/>
                <w:szCs w:val="16"/>
              </w:rPr>
            </w:pPr>
            <w:r w:rsidRPr="001B12C5">
              <w:rPr>
                <w:sz w:val="16"/>
                <w:szCs w:val="16"/>
              </w:rPr>
              <w:t>Approved</w:t>
            </w:r>
          </w:p>
        </w:tc>
      </w:tr>
      <w:tr w:rsidR="009B546A" w14:paraId="4EBF064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0D91319" w14:textId="77777777" w:rsidR="009B546A" w:rsidRPr="001B12C5" w:rsidRDefault="009B546A" w:rsidP="00C11620">
            <w:pPr>
              <w:pStyle w:val="TAL"/>
              <w:rPr>
                <w:sz w:val="16"/>
                <w:szCs w:val="16"/>
              </w:rPr>
            </w:pPr>
            <w:r w:rsidRPr="001B12C5">
              <w:rPr>
                <w:sz w:val="16"/>
                <w:szCs w:val="16"/>
              </w:rPr>
              <w:t>SP-230212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2BE90EE" w14:textId="77777777" w:rsidR="009B546A" w:rsidRPr="001B12C5" w:rsidRDefault="009B546A" w:rsidP="00C11620">
            <w:pPr>
              <w:pStyle w:val="TAL"/>
              <w:rPr>
                <w:sz w:val="16"/>
                <w:szCs w:val="16"/>
              </w:rPr>
            </w:pPr>
            <w:r w:rsidRPr="001B12C5">
              <w:rPr>
                <w:sz w:val="16"/>
                <w:szCs w:val="16"/>
              </w:rPr>
              <w:t>Rel-18 CRs on Methodology for deprecation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3CAD50C"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75C1E5A" w14:textId="77777777" w:rsidR="009B546A" w:rsidRPr="001B12C5" w:rsidRDefault="009B546A" w:rsidP="00C11620">
            <w:pPr>
              <w:pStyle w:val="TAL"/>
              <w:rPr>
                <w:sz w:val="16"/>
                <w:szCs w:val="16"/>
              </w:rPr>
            </w:pPr>
            <w:r w:rsidRPr="001B12C5">
              <w:rPr>
                <w:sz w:val="16"/>
                <w:szCs w:val="16"/>
              </w:rPr>
              <w:t>32.160 CR0032R1; 32.156 CR0050R1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405393E"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771AB22" w14:textId="77777777" w:rsidR="009B546A" w:rsidRPr="001B12C5" w:rsidRDefault="009B546A" w:rsidP="00C11620">
            <w:pPr>
              <w:pStyle w:val="TAL"/>
              <w:rPr>
                <w:sz w:val="16"/>
                <w:szCs w:val="16"/>
              </w:rPr>
            </w:pPr>
            <w:r w:rsidRPr="001B12C5">
              <w:rPr>
                <w:sz w:val="16"/>
                <w:szCs w:val="16"/>
              </w:rPr>
              <w:t>Approved</w:t>
            </w:r>
          </w:p>
        </w:tc>
      </w:tr>
      <w:tr w:rsidR="009B546A" w14:paraId="687A16B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15FA95B" w14:textId="77777777" w:rsidR="009B546A" w:rsidRPr="001B12C5" w:rsidRDefault="009B546A" w:rsidP="00C11620">
            <w:pPr>
              <w:pStyle w:val="TAL"/>
              <w:rPr>
                <w:sz w:val="16"/>
                <w:szCs w:val="16"/>
              </w:rPr>
            </w:pPr>
            <w:r w:rsidRPr="001B12C5">
              <w:rPr>
                <w:sz w:val="16"/>
                <w:szCs w:val="16"/>
              </w:rPr>
              <w:t>SP-230211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DF0D550" w14:textId="77777777" w:rsidR="009B546A" w:rsidRPr="001B12C5" w:rsidRDefault="009B546A" w:rsidP="00C11620">
            <w:pPr>
              <w:pStyle w:val="TAL"/>
              <w:rPr>
                <w:sz w:val="16"/>
                <w:szCs w:val="16"/>
              </w:rPr>
            </w:pPr>
            <w:r w:rsidRPr="001B12C5">
              <w:rPr>
                <w:sz w:val="16"/>
                <w:szCs w:val="16"/>
              </w:rPr>
              <w:t>Rel-17 CRs on Management data collection control and discovery</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B341BF4"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9213AD4" w14:textId="77777777" w:rsidR="009B546A" w:rsidRPr="001B12C5" w:rsidRDefault="009B546A" w:rsidP="00C11620">
            <w:pPr>
              <w:pStyle w:val="TAL"/>
              <w:rPr>
                <w:sz w:val="16"/>
                <w:szCs w:val="16"/>
              </w:rPr>
            </w:pPr>
            <w:r w:rsidRPr="001B12C5">
              <w:rPr>
                <w:sz w:val="16"/>
                <w:szCs w:val="16"/>
              </w:rPr>
              <w:t>28.623 CR0241; 28.622 CR0226R1; 28.622 CR0227R1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ADAB306"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312EF7A" w14:textId="77777777" w:rsidR="009B546A" w:rsidRPr="001B12C5" w:rsidRDefault="009B546A" w:rsidP="00C11620">
            <w:pPr>
              <w:pStyle w:val="TAL"/>
              <w:rPr>
                <w:sz w:val="16"/>
                <w:szCs w:val="16"/>
              </w:rPr>
            </w:pPr>
            <w:r w:rsidRPr="001B12C5">
              <w:rPr>
                <w:sz w:val="16"/>
                <w:szCs w:val="16"/>
              </w:rPr>
              <w:t>Approved</w:t>
            </w:r>
          </w:p>
        </w:tc>
      </w:tr>
      <w:tr w:rsidR="009B546A" w14:paraId="0F878E53"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EC6BDA1" w14:textId="77777777" w:rsidR="009B546A" w:rsidRPr="001B12C5" w:rsidRDefault="009B546A" w:rsidP="00C11620">
            <w:pPr>
              <w:pStyle w:val="TAL"/>
              <w:rPr>
                <w:sz w:val="16"/>
                <w:szCs w:val="16"/>
              </w:rPr>
            </w:pPr>
            <w:r w:rsidRPr="001B12C5">
              <w:rPr>
                <w:sz w:val="16"/>
                <w:szCs w:val="16"/>
              </w:rPr>
              <w:t>SP-230210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9659E16" w14:textId="77777777" w:rsidR="009B546A" w:rsidRPr="001B12C5" w:rsidRDefault="009B546A" w:rsidP="00C11620">
            <w:pPr>
              <w:pStyle w:val="TAL"/>
              <w:rPr>
                <w:sz w:val="16"/>
                <w:szCs w:val="16"/>
              </w:rPr>
            </w:pPr>
            <w:r w:rsidRPr="001B12C5">
              <w:rPr>
                <w:sz w:val="16"/>
                <w:szCs w:val="16"/>
              </w:rPr>
              <w:t>Rel-16 CRs on Management of MDT in 5G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A6E683D"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8A1D97B" w14:textId="77777777" w:rsidR="009B546A" w:rsidRPr="001B12C5" w:rsidRDefault="009B546A" w:rsidP="00C11620">
            <w:pPr>
              <w:pStyle w:val="TAL"/>
              <w:rPr>
                <w:sz w:val="16"/>
                <w:szCs w:val="16"/>
              </w:rPr>
            </w:pPr>
            <w:r w:rsidRPr="001B12C5">
              <w:rPr>
                <w:sz w:val="16"/>
                <w:szCs w:val="16"/>
              </w:rPr>
              <w:t>28.622 CR0218; 28.623 CR0235; 28.623 CR0236; 28.623 CR0237; 32.422 CR0409R1; 32.422 CR0410R1; 28.622 CR0210R1; 28.622 CR0211R1; 28.622 CR0212R1; 28.623 CR0231R1; 28.623 CR0232R1; 28.623 CR0233R1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4211E0C" w14:textId="77777777" w:rsidR="009B546A" w:rsidRPr="001B12C5" w:rsidRDefault="009B546A" w:rsidP="00C11620">
            <w:pPr>
              <w:pStyle w:val="TAL"/>
              <w:rPr>
                <w:sz w:val="16"/>
                <w:szCs w:val="16"/>
              </w:rPr>
            </w:pPr>
            <w:r w:rsidRPr="001B12C5">
              <w:rPr>
                <w:sz w:val="16"/>
                <w:szCs w:val="16"/>
              </w:rPr>
              <w:t>TS 28.623 CR0237 to be withdrawn due to overlap with another CR. 28.623 CR0237 was withdrawn. The other CRs in this CR pack were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58A8E72" w14:textId="77777777" w:rsidR="009B546A" w:rsidRPr="001B12C5" w:rsidRDefault="009B546A" w:rsidP="00C11620">
            <w:pPr>
              <w:pStyle w:val="TAL"/>
              <w:rPr>
                <w:sz w:val="16"/>
                <w:szCs w:val="16"/>
              </w:rPr>
            </w:pPr>
            <w:r w:rsidRPr="001B12C5">
              <w:rPr>
                <w:sz w:val="16"/>
                <w:szCs w:val="16"/>
              </w:rPr>
              <w:t>Partially approved</w:t>
            </w:r>
          </w:p>
        </w:tc>
      </w:tr>
      <w:tr w:rsidR="009B546A" w14:paraId="7615E66E"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E6BB0A3" w14:textId="77777777" w:rsidR="009B546A" w:rsidRPr="001B12C5" w:rsidRDefault="009B546A" w:rsidP="00C11620">
            <w:pPr>
              <w:pStyle w:val="TAL"/>
              <w:rPr>
                <w:sz w:val="16"/>
                <w:szCs w:val="16"/>
              </w:rPr>
            </w:pPr>
            <w:r w:rsidRPr="001B12C5">
              <w:rPr>
                <w:sz w:val="16"/>
                <w:szCs w:val="16"/>
              </w:rPr>
              <w:lastRenderedPageBreak/>
              <w:t>SP-230198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46436AD" w14:textId="77777777" w:rsidR="009B546A" w:rsidRPr="001B12C5" w:rsidRDefault="009B546A" w:rsidP="00C11620">
            <w:pPr>
              <w:pStyle w:val="TAL"/>
              <w:rPr>
                <w:sz w:val="16"/>
                <w:szCs w:val="16"/>
              </w:rPr>
            </w:pPr>
            <w:r w:rsidRPr="001B12C5">
              <w:rPr>
                <w:sz w:val="16"/>
                <w:szCs w:val="16"/>
              </w:rPr>
              <w:t>Rel-16 CRs on TEI Batch 1</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3928667"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73B0B69" w14:textId="77777777" w:rsidR="009B546A" w:rsidRPr="001B12C5" w:rsidRDefault="009B546A" w:rsidP="00C11620">
            <w:pPr>
              <w:pStyle w:val="TAL"/>
              <w:rPr>
                <w:sz w:val="16"/>
                <w:szCs w:val="16"/>
              </w:rPr>
            </w:pPr>
            <w:r w:rsidRPr="001B12C5">
              <w:rPr>
                <w:sz w:val="16"/>
                <w:szCs w:val="16"/>
              </w:rPr>
              <w:t>32.158 CR0080; 32.158 CR0081; 32.158 CR0082; 32.158 CR0083; 32.158 CR0086; 32.158 CR0087; 32.158 CR0088; 32.158 CR0089; 32.158 CR0090; 32.158 CR0091; 32.158 CR0092; 32.158 CR0093; 32.158 CR0094; 32.158 CR0096; 32.158 CR0097; 32.255 CR0414; 32.158 CR0098; 32.158 CR0079R1; 32.158 CR0084R1; 32.158 CR0085R1; 32.158 CR0078R2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F31ADDD"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FE7AE47" w14:textId="77777777" w:rsidR="009B546A" w:rsidRPr="001B12C5" w:rsidRDefault="009B546A" w:rsidP="00C11620">
            <w:pPr>
              <w:pStyle w:val="TAL"/>
              <w:rPr>
                <w:sz w:val="16"/>
                <w:szCs w:val="16"/>
              </w:rPr>
            </w:pPr>
            <w:r w:rsidRPr="001B12C5">
              <w:rPr>
                <w:sz w:val="16"/>
                <w:szCs w:val="16"/>
              </w:rPr>
              <w:t>Approved</w:t>
            </w:r>
          </w:p>
        </w:tc>
      </w:tr>
      <w:tr w:rsidR="009B546A" w14:paraId="0E25E4A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13607EA" w14:textId="77777777" w:rsidR="009B546A" w:rsidRPr="001B12C5" w:rsidRDefault="009B546A" w:rsidP="00C11620">
            <w:pPr>
              <w:pStyle w:val="TAL"/>
              <w:rPr>
                <w:sz w:val="16"/>
                <w:szCs w:val="16"/>
              </w:rPr>
            </w:pPr>
            <w:r w:rsidRPr="001B12C5">
              <w:rPr>
                <w:sz w:val="16"/>
                <w:szCs w:val="16"/>
              </w:rPr>
              <w:t>SP-230208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0DA82E2" w14:textId="77777777" w:rsidR="009B546A" w:rsidRPr="001B12C5" w:rsidRDefault="009B546A" w:rsidP="00C11620">
            <w:pPr>
              <w:pStyle w:val="TAL"/>
              <w:rPr>
                <w:sz w:val="16"/>
                <w:szCs w:val="16"/>
              </w:rPr>
            </w:pPr>
            <w:r w:rsidRPr="001B12C5">
              <w:rPr>
                <w:sz w:val="16"/>
                <w:szCs w:val="16"/>
              </w:rPr>
              <w:t>Rel-16 CRs on NRM enhancements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9DC0100"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81F423B" w14:textId="77777777" w:rsidR="009B546A" w:rsidRPr="001B12C5" w:rsidRDefault="009B546A" w:rsidP="00C11620">
            <w:pPr>
              <w:pStyle w:val="TAL"/>
              <w:rPr>
                <w:sz w:val="16"/>
                <w:szCs w:val="16"/>
              </w:rPr>
            </w:pPr>
            <w:r w:rsidRPr="001B12C5">
              <w:rPr>
                <w:sz w:val="16"/>
                <w:szCs w:val="16"/>
              </w:rPr>
              <w:t>28.541 CR0891; 28.622 CR0228R1; 28.622 CR0229R1; 28.622 CR0230R1; 28.623 CR0238R1; 28.623 CR0239R1; 28.623 CR0240R1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23C941F"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90B3611" w14:textId="77777777" w:rsidR="009B546A" w:rsidRPr="001B12C5" w:rsidRDefault="009B546A" w:rsidP="00C11620">
            <w:pPr>
              <w:pStyle w:val="TAL"/>
              <w:rPr>
                <w:sz w:val="16"/>
                <w:szCs w:val="16"/>
              </w:rPr>
            </w:pPr>
            <w:r w:rsidRPr="001B12C5">
              <w:rPr>
                <w:sz w:val="16"/>
                <w:szCs w:val="16"/>
              </w:rPr>
              <w:t>Approved</w:t>
            </w:r>
          </w:p>
        </w:tc>
      </w:tr>
      <w:tr w:rsidR="009B546A" w14:paraId="09A3CDF6"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EC07550" w14:textId="77777777" w:rsidR="009B546A" w:rsidRPr="001B12C5" w:rsidRDefault="009B546A" w:rsidP="00C11620">
            <w:pPr>
              <w:pStyle w:val="TAL"/>
              <w:rPr>
                <w:sz w:val="16"/>
                <w:szCs w:val="16"/>
              </w:rPr>
            </w:pPr>
            <w:r w:rsidRPr="001B12C5">
              <w:rPr>
                <w:sz w:val="16"/>
                <w:szCs w:val="16"/>
              </w:rPr>
              <w:t>SP-230199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86157D4" w14:textId="77777777" w:rsidR="009B546A" w:rsidRPr="001B12C5" w:rsidRDefault="009B546A" w:rsidP="00C11620">
            <w:pPr>
              <w:pStyle w:val="TAL"/>
              <w:rPr>
                <w:sz w:val="16"/>
                <w:szCs w:val="16"/>
              </w:rPr>
            </w:pPr>
            <w:r w:rsidRPr="001B12C5">
              <w:rPr>
                <w:sz w:val="16"/>
                <w:szCs w:val="16"/>
              </w:rPr>
              <w:t>Rel-16 CRs on TEI Batch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9732AB8"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23AB25C" w14:textId="77777777" w:rsidR="009B546A" w:rsidRPr="001B12C5" w:rsidRDefault="009B546A" w:rsidP="00C11620">
            <w:pPr>
              <w:pStyle w:val="TAL"/>
              <w:rPr>
                <w:sz w:val="16"/>
                <w:szCs w:val="16"/>
              </w:rPr>
            </w:pPr>
            <w:r w:rsidRPr="001B12C5">
              <w:rPr>
                <w:sz w:val="16"/>
                <w:szCs w:val="16"/>
              </w:rPr>
              <w:t>28.541 CR0865; 28.541 CR0866; 28.622 CR0213; 28.622 CR0215; 28.532 CR0240; 28.532 CR0241; 28.541 CR0867R1; 28.622 CR0231; 28.622 CR0232; 28.622 CR0233; 28.532 CR0242R1; 28.532 CR0243R1; 28.530 CR0055R1; 28.530 CR0056R1; 28.623 CR0221R1; 28.623 CR0222R2; 28.623 CR0223R1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0D91AE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3EA2BEC" w14:textId="77777777" w:rsidR="009B546A" w:rsidRPr="001B12C5" w:rsidRDefault="009B546A" w:rsidP="00C11620">
            <w:pPr>
              <w:pStyle w:val="TAL"/>
              <w:rPr>
                <w:sz w:val="16"/>
                <w:szCs w:val="16"/>
              </w:rPr>
            </w:pPr>
            <w:r w:rsidRPr="001B12C5">
              <w:rPr>
                <w:sz w:val="16"/>
                <w:szCs w:val="16"/>
              </w:rPr>
              <w:t>Approved</w:t>
            </w:r>
          </w:p>
        </w:tc>
      </w:tr>
      <w:tr w:rsidR="009B546A" w14:paraId="5D4F250B"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C2105F2" w14:textId="77777777" w:rsidR="009B546A" w:rsidRPr="001B12C5" w:rsidRDefault="009B546A" w:rsidP="00C11620">
            <w:pPr>
              <w:pStyle w:val="TAL"/>
              <w:rPr>
                <w:sz w:val="16"/>
                <w:szCs w:val="16"/>
              </w:rPr>
            </w:pPr>
            <w:r w:rsidRPr="001B12C5">
              <w:rPr>
                <w:sz w:val="16"/>
                <w:szCs w:val="16"/>
              </w:rPr>
              <w:t>SP-230206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9EDFBDE" w14:textId="77777777" w:rsidR="009B546A" w:rsidRPr="001B12C5" w:rsidRDefault="009B546A" w:rsidP="00C11620">
            <w:pPr>
              <w:pStyle w:val="TAL"/>
              <w:rPr>
                <w:sz w:val="16"/>
                <w:szCs w:val="16"/>
              </w:rPr>
            </w:pPr>
            <w:r w:rsidRPr="001B12C5">
              <w:rPr>
                <w:sz w:val="16"/>
                <w:szCs w:val="16"/>
              </w:rPr>
              <w:t>Rel-18 CRs on Additional NRM features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9E43D4D"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410A204" w14:textId="77777777" w:rsidR="009B546A" w:rsidRPr="001B12C5" w:rsidRDefault="009B546A" w:rsidP="00C11620">
            <w:pPr>
              <w:pStyle w:val="TAL"/>
              <w:rPr>
                <w:sz w:val="16"/>
                <w:szCs w:val="16"/>
              </w:rPr>
            </w:pPr>
            <w:r w:rsidRPr="001B12C5">
              <w:rPr>
                <w:sz w:val="16"/>
                <w:szCs w:val="16"/>
              </w:rPr>
              <w:t>28.541 CR0863; 28.541 CR0882; 28.541 CR0859R1; 28.541 CR0860R1; 28.541 CR0861R1; 28.541 CR0875R1; 28.541 CR0876R1; 28.541 CR0888R1; 28.541 CR0877R1; 28.541 CR0862R1; 28.541 CR0864R1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D2454A3"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5CFBB3F" w14:textId="77777777" w:rsidR="009B546A" w:rsidRPr="001B12C5" w:rsidRDefault="009B546A" w:rsidP="00C11620">
            <w:pPr>
              <w:pStyle w:val="TAL"/>
              <w:rPr>
                <w:sz w:val="16"/>
                <w:szCs w:val="16"/>
              </w:rPr>
            </w:pPr>
            <w:r w:rsidRPr="001B12C5">
              <w:rPr>
                <w:sz w:val="16"/>
                <w:szCs w:val="16"/>
              </w:rPr>
              <w:t>Approved</w:t>
            </w:r>
          </w:p>
        </w:tc>
      </w:tr>
      <w:tr w:rsidR="009B546A" w14:paraId="2E59E0E3"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04D09F0" w14:textId="77777777" w:rsidR="009B546A" w:rsidRPr="001B12C5" w:rsidRDefault="009B546A" w:rsidP="00C11620">
            <w:pPr>
              <w:pStyle w:val="TAL"/>
              <w:rPr>
                <w:sz w:val="16"/>
                <w:szCs w:val="16"/>
              </w:rPr>
            </w:pPr>
            <w:r w:rsidRPr="001B12C5">
              <w:rPr>
                <w:sz w:val="16"/>
                <w:szCs w:val="16"/>
              </w:rPr>
              <w:t>SP-230205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6830816" w14:textId="77777777" w:rsidR="009B546A" w:rsidRPr="001B12C5" w:rsidRDefault="009B546A" w:rsidP="00C11620">
            <w:pPr>
              <w:pStyle w:val="TAL"/>
              <w:rPr>
                <w:sz w:val="16"/>
                <w:szCs w:val="16"/>
              </w:rPr>
            </w:pPr>
            <w:r w:rsidRPr="001B12C5">
              <w:rPr>
                <w:sz w:val="16"/>
                <w:szCs w:val="16"/>
              </w:rPr>
              <w:t>Rel-18 CRs on Enhanced Edge Computing Management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BDA3445"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D1413B6" w14:textId="77777777" w:rsidR="009B546A" w:rsidRPr="001B12C5" w:rsidRDefault="009B546A" w:rsidP="00C11620">
            <w:pPr>
              <w:pStyle w:val="TAL"/>
              <w:rPr>
                <w:sz w:val="16"/>
                <w:szCs w:val="16"/>
              </w:rPr>
            </w:pPr>
            <w:r w:rsidRPr="001B12C5">
              <w:rPr>
                <w:sz w:val="16"/>
                <w:szCs w:val="16"/>
              </w:rPr>
              <w:t>28.538 CR0030R1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644DC05"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AB9A0C8" w14:textId="77777777" w:rsidR="009B546A" w:rsidRPr="001B12C5" w:rsidRDefault="009B546A" w:rsidP="00C11620">
            <w:pPr>
              <w:pStyle w:val="TAL"/>
              <w:rPr>
                <w:sz w:val="16"/>
                <w:szCs w:val="16"/>
              </w:rPr>
            </w:pPr>
            <w:r w:rsidRPr="001B12C5">
              <w:rPr>
                <w:sz w:val="16"/>
                <w:szCs w:val="16"/>
              </w:rPr>
              <w:t>Approved</w:t>
            </w:r>
          </w:p>
        </w:tc>
      </w:tr>
      <w:tr w:rsidR="009B546A" w14:paraId="1842860C"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9154233" w14:textId="77777777" w:rsidR="009B546A" w:rsidRPr="001B12C5" w:rsidRDefault="009B546A" w:rsidP="00C11620">
            <w:pPr>
              <w:pStyle w:val="TAL"/>
              <w:rPr>
                <w:sz w:val="16"/>
                <w:szCs w:val="16"/>
              </w:rPr>
            </w:pPr>
            <w:r w:rsidRPr="001B12C5">
              <w:rPr>
                <w:sz w:val="16"/>
                <w:szCs w:val="16"/>
              </w:rPr>
              <w:t>SP-230204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F998148" w14:textId="77777777" w:rsidR="009B546A" w:rsidRPr="001B12C5" w:rsidRDefault="009B546A" w:rsidP="00C11620">
            <w:pPr>
              <w:pStyle w:val="TAL"/>
              <w:rPr>
                <w:sz w:val="16"/>
                <w:szCs w:val="16"/>
              </w:rPr>
            </w:pPr>
            <w:r w:rsidRPr="001B12C5">
              <w:rPr>
                <w:sz w:val="16"/>
                <w:szCs w:val="16"/>
              </w:rPr>
              <w:t>Rel-18 Crs on Enhancement of QoE Measurement Collection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F01906E"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A0EADAC" w14:textId="77777777" w:rsidR="009B546A" w:rsidRPr="001B12C5" w:rsidRDefault="009B546A" w:rsidP="00C11620">
            <w:pPr>
              <w:pStyle w:val="TAL"/>
              <w:rPr>
                <w:sz w:val="16"/>
                <w:szCs w:val="16"/>
              </w:rPr>
            </w:pPr>
            <w:r w:rsidRPr="001B12C5">
              <w:rPr>
                <w:sz w:val="16"/>
                <w:szCs w:val="16"/>
              </w:rPr>
              <w:t>28.405 CR0022; 28.622 CR0242; 28.623 CR0234R1; 28.622 CR0223R1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0294D90"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B918259" w14:textId="77777777" w:rsidR="009B546A" w:rsidRPr="001B12C5" w:rsidRDefault="009B546A" w:rsidP="00C11620">
            <w:pPr>
              <w:pStyle w:val="TAL"/>
              <w:rPr>
                <w:sz w:val="16"/>
                <w:szCs w:val="16"/>
              </w:rPr>
            </w:pPr>
            <w:r w:rsidRPr="001B12C5">
              <w:rPr>
                <w:sz w:val="16"/>
                <w:szCs w:val="16"/>
              </w:rPr>
              <w:t>Approved</w:t>
            </w:r>
          </w:p>
        </w:tc>
      </w:tr>
      <w:tr w:rsidR="009B546A" w14:paraId="06027E91"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B1D3B9F" w14:textId="77777777" w:rsidR="009B546A" w:rsidRPr="001B12C5" w:rsidRDefault="009B546A" w:rsidP="00C11620">
            <w:pPr>
              <w:pStyle w:val="TAL"/>
              <w:rPr>
                <w:sz w:val="16"/>
                <w:szCs w:val="16"/>
              </w:rPr>
            </w:pPr>
            <w:r w:rsidRPr="001B12C5">
              <w:rPr>
                <w:sz w:val="16"/>
                <w:szCs w:val="16"/>
              </w:rPr>
              <w:t>SP-230203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B85249E" w14:textId="77777777" w:rsidR="009B546A" w:rsidRPr="001B12C5" w:rsidRDefault="009B546A" w:rsidP="00C11620">
            <w:pPr>
              <w:pStyle w:val="TAL"/>
              <w:rPr>
                <w:sz w:val="16"/>
                <w:szCs w:val="16"/>
              </w:rPr>
            </w:pPr>
            <w:r w:rsidRPr="001B12C5">
              <w:rPr>
                <w:sz w:val="16"/>
                <w:szCs w:val="16"/>
              </w:rPr>
              <w:t>Rel-16 CRs on Self-Organizing Networks (SON) for 5G networks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DDAA3C7"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7C9F617" w14:textId="77777777" w:rsidR="009B546A" w:rsidRPr="001B12C5" w:rsidRDefault="009B546A" w:rsidP="00C11620">
            <w:pPr>
              <w:pStyle w:val="TAL"/>
              <w:rPr>
                <w:sz w:val="16"/>
                <w:szCs w:val="16"/>
              </w:rPr>
            </w:pPr>
            <w:r w:rsidRPr="001B12C5">
              <w:rPr>
                <w:sz w:val="16"/>
                <w:szCs w:val="16"/>
              </w:rPr>
              <w:t>28.313 CR0054; 28.313 CR0055</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9F2A04E"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BFCA2E8" w14:textId="77777777" w:rsidR="009B546A" w:rsidRPr="001B12C5" w:rsidRDefault="009B546A" w:rsidP="00C11620">
            <w:pPr>
              <w:pStyle w:val="TAL"/>
              <w:rPr>
                <w:sz w:val="16"/>
                <w:szCs w:val="16"/>
              </w:rPr>
            </w:pPr>
            <w:r w:rsidRPr="001B12C5">
              <w:rPr>
                <w:sz w:val="16"/>
                <w:szCs w:val="16"/>
              </w:rPr>
              <w:t>Approved</w:t>
            </w:r>
          </w:p>
        </w:tc>
      </w:tr>
      <w:tr w:rsidR="009B546A" w14:paraId="47401A3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8BE43D0" w14:textId="77777777" w:rsidR="009B546A" w:rsidRPr="001B12C5" w:rsidRDefault="009B546A" w:rsidP="00C11620">
            <w:pPr>
              <w:pStyle w:val="TAL"/>
              <w:rPr>
                <w:sz w:val="16"/>
                <w:szCs w:val="16"/>
              </w:rPr>
            </w:pPr>
            <w:r w:rsidRPr="001B12C5">
              <w:rPr>
                <w:sz w:val="16"/>
                <w:szCs w:val="16"/>
              </w:rPr>
              <w:t>SP-230202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63C52D0" w14:textId="77777777" w:rsidR="009B546A" w:rsidRPr="001B12C5" w:rsidRDefault="009B546A" w:rsidP="00C11620">
            <w:pPr>
              <w:pStyle w:val="TAL"/>
              <w:rPr>
                <w:sz w:val="16"/>
                <w:szCs w:val="16"/>
              </w:rPr>
            </w:pPr>
            <w:r w:rsidRPr="001B12C5">
              <w:rPr>
                <w:sz w:val="16"/>
                <w:szCs w:val="16"/>
              </w:rPr>
              <w:t>Rel-11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341BDA4"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C1532BE" w14:textId="77777777" w:rsidR="009B546A" w:rsidRPr="001B12C5" w:rsidRDefault="009B546A" w:rsidP="00C11620">
            <w:pPr>
              <w:pStyle w:val="TAL"/>
              <w:rPr>
                <w:sz w:val="16"/>
                <w:szCs w:val="16"/>
              </w:rPr>
            </w:pPr>
            <w:r w:rsidRPr="001B12C5">
              <w:rPr>
                <w:sz w:val="16"/>
                <w:szCs w:val="16"/>
              </w:rPr>
              <w:t>28.622 CR0234; 28.622 CR0235; 28.622 CR0236; 28.622 CR0237; 28.622 CR0238; 28.622 CR0239; 28.622 CR0240; 28.622 CR0241R1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44867BC" w14:textId="77777777" w:rsidR="009B546A" w:rsidRPr="001B12C5" w:rsidRDefault="009B546A" w:rsidP="00C11620">
            <w:pPr>
              <w:pStyle w:val="TAL"/>
              <w:rPr>
                <w:sz w:val="16"/>
                <w:szCs w:val="16"/>
              </w:rPr>
            </w:pPr>
            <w:r w:rsidRPr="001B12C5">
              <w:rPr>
                <w:sz w:val="16"/>
                <w:szCs w:val="16"/>
              </w:rPr>
              <w:t>This CR PACK was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8C0606D" w14:textId="77777777" w:rsidR="009B546A" w:rsidRPr="001B12C5" w:rsidRDefault="009B546A" w:rsidP="00C11620">
            <w:pPr>
              <w:pStyle w:val="TAL"/>
              <w:rPr>
                <w:sz w:val="16"/>
                <w:szCs w:val="16"/>
              </w:rPr>
            </w:pPr>
            <w:r w:rsidRPr="001B12C5">
              <w:rPr>
                <w:sz w:val="16"/>
                <w:szCs w:val="16"/>
              </w:rPr>
              <w:t>Approved</w:t>
            </w:r>
          </w:p>
        </w:tc>
      </w:tr>
      <w:tr w:rsidR="009B546A" w14:paraId="5065156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13AFABE" w14:textId="77777777" w:rsidR="009B546A" w:rsidRPr="001B12C5" w:rsidRDefault="009B546A" w:rsidP="00C11620">
            <w:pPr>
              <w:pStyle w:val="TAL"/>
              <w:rPr>
                <w:sz w:val="16"/>
                <w:szCs w:val="16"/>
              </w:rPr>
            </w:pPr>
            <w:r w:rsidRPr="001B12C5">
              <w:rPr>
                <w:sz w:val="16"/>
                <w:szCs w:val="16"/>
              </w:rPr>
              <w:t>SP-230201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EB1EC11" w14:textId="77777777" w:rsidR="009B546A" w:rsidRPr="001B12C5" w:rsidRDefault="009B546A" w:rsidP="00C11620">
            <w:pPr>
              <w:pStyle w:val="TAL"/>
              <w:rPr>
                <w:sz w:val="16"/>
                <w:szCs w:val="16"/>
              </w:rPr>
            </w:pPr>
            <w:r w:rsidRPr="001B12C5">
              <w:rPr>
                <w:sz w:val="16"/>
                <w:szCs w:val="16"/>
              </w:rPr>
              <w:t>Rel-18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ABA25FD"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25029BB" w14:textId="77777777" w:rsidR="009B546A" w:rsidRPr="001B12C5" w:rsidRDefault="009B546A" w:rsidP="00C11620">
            <w:pPr>
              <w:pStyle w:val="TAL"/>
              <w:rPr>
                <w:sz w:val="16"/>
                <w:szCs w:val="16"/>
              </w:rPr>
            </w:pPr>
            <w:r w:rsidRPr="001B12C5">
              <w:rPr>
                <w:sz w:val="16"/>
                <w:szCs w:val="16"/>
              </w:rPr>
              <w:t>28.552 CR0404; 32.291 CR0461; 28.552 CR0409; 32.254 CR0029R1; 32.254 CR0023R5; 32.291 CR0391R4; 32.298 CR0896R4; 32.291 CR0453R1; 32.160 CR0035R2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85DEE70"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690E9C6" w14:textId="77777777" w:rsidR="009B546A" w:rsidRPr="001B12C5" w:rsidRDefault="009B546A" w:rsidP="00C11620">
            <w:pPr>
              <w:pStyle w:val="TAL"/>
              <w:rPr>
                <w:sz w:val="16"/>
                <w:szCs w:val="16"/>
              </w:rPr>
            </w:pPr>
            <w:r w:rsidRPr="001B12C5">
              <w:rPr>
                <w:sz w:val="16"/>
                <w:szCs w:val="16"/>
              </w:rPr>
              <w:t>Approved</w:t>
            </w:r>
          </w:p>
        </w:tc>
      </w:tr>
      <w:tr w:rsidR="009B546A" w14:paraId="097BF77C"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0F35E18" w14:textId="77777777" w:rsidR="009B546A" w:rsidRPr="001B12C5" w:rsidRDefault="009B546A" w:rsidP="00C11620">
            <w:pPr>
              <w:pStyle w:val="TAL"/>
              <w:rPr>
                <w:sz w:val="16"/>
                <w:szCs w:val="16"/>
              </w:rPr>
            </w:pPr>
            <w:r w:rsidRPr="001B12C5">
              <w:rPr>
                <w:sz w:val="16"/>
                <w:szCs w:val="16"/>
              </w:rPr>
              <w:t>SP-230217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36DAFB6" w14:textId="77777777" w:rsidR="009B546A" w:rsidRPr="001B12C5" w:rsidRDefault="009B546A" w:rsidP="00C11620">
            <w:pPr>
              <w:pStyle w:val="TAL"/>
              <w:rPr>
                <w:sz w:val="16"/>
                <w:szCs w:val="16"/>
              </w:rPr>
            </w:pPr>
            <w:r w:rsidRPr="001B12C5">
              <w:rPr>
                <w:sz w:val="16"/>
                <w:szCs w:val="16"/>
              </w:rPr>
              <w:t>Stage 1 CR on AIML_MT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1FAAFA9" w14:textId="77777777" w:rsidR="009B546A" w:rsidRPr="001B12C5" w:rsidRDefault="009B546A" w:rsidP="00C11620">
            <w:pPr>
              <w:pStyle w:val="TAL"/>
              <w:rPr>
                <w:sz w:val="16"/>
                <w:szCs w:val="16"/>
              </w:rPr>
            </w:pPr>
            <w:r w:rsidRPr="001B12C5">
              <w:rPr>
                <w:sz w:val="16"/>
                <w:szCs w:val="16"/>
              </w:rPr>
              <w:t>SA WG1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931B85E" w14:textId="77777777" w:rsidR="009B546A" w:rsidRPr="001B12C5" w:rsidRDefault="009B546A" w:rsidP="00C11620">
            <w:pPr>
              <w:pStyle w:val="TAL"/>
              <w:rPr>
                <w:sz w:val="16"/>
                <w:szCs w:val="16"/>
              </w:rPr>
            </w:pPr>
            <w:r w:rsidRPr="001B12C5">
              <w:rPr>
                <w:sz w:val="16"/>
                <w:szCs w:val="16"/>
              </w:rPr>
              <w:t>22.261 CR0675R1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37ABD0D"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6B35976" w14:textId="77777777" w:rsidR="009B546A" w:rsidRPr="001B12C5" w:rsidRDefault="009B546A" w:rsidP="00C11620">
            <w:pPr>
              <w:pStyle w:val="TAL"/>
              <w:rPr>
                <w:sz w:val="16"/>
                <w:szCs w:val="16"/>
              </w:rPr>
            </w:pPr>
            <w:r w:rsidRPr="001B12C5">
              <w:rPr>
                <w:sz w:val="16"/>
                <w:szCs w:val="16"/>
              </w:rPr>
              <w:t>Approved</w:t>
            </w:r>
          </w:p>
        </w:tc>
      </w:tr>
      <w:tr w:rsidR="009B546A" w14:paraId="15B56D53"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3D20DEF" w14:textId="77777777" w:rsidR="009B546A" w:rsidRPr="001B12C5" w:rsidRDefault="009B546A" w:rsidP="00C11620">
            <w:pPr>
              <w:pStyle w:val="TAL"/>
              <w:rPr>
                <w:sz w:val="16"/>
                <w:szCs w:val="16"/>
              </w:rPr>
            </w:pPr>
            <w:r w:rsidRPr="001B12C5">
              <w:rPr>
                <w:sz w:val="16"/>
                <w:szCs w:val="16"/>
              </w:rPr>
              <w:t>SP-230209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C6D8B60" w14:textId="77777777" w:rsidR="009B546A" w:rsidRPr="001B12C5" w:rsidRDefault="009B546A" w:rsidP="00C11620">
            <w:pPr>
              <w:pStyle w:val="TAL"/>
              <w:rPr>
                <w:sz w:val="16"/>
                <w:szCs w:val="16"/>
              </w:rPr>
            </w:pPr>
            <w:r w:rsidRPr="001B12C5">
              <w:rPr>
                <w:sz w:val="16"/>
                <w:szCs w:val="16"/>
              </w:rPr>
              <w:t>Rel-18 CRs on 5G performance measurements and KPIs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188BDF6"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5EC6946" w14:textId="77777777" w:rsidR="009B546A" w:rsidRPr="001B12C5" w:rsidRDefault="009B546A" w:rsidP="00C11620">
            <w:pPr>
              <w:pStyle w:val="TAL"/>
              <w:rPr>
                <w:sz w:val="16"/>
                <w:szCs w:val="16"/>
              </w:rPr>
            </w:pPr>
            <w:r w:rsidRPr="001B12C5">
              <w:rPr>
                <w:sz w:val="16"/>
                <w:szCs w:val="16"/>
              </w:rPr>
              <w:t>28.552 CR0396; 28.552 CR0397; 28.552 CR0399R1; 28.552 CR0401R1; 28.550 CR0077R1; 28.552 CR0398R1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98F7346"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F464443" w14:textId="77777777" w:rsidR="009B546A" w:rsidRPr="001B12C5" w:rsidRDefault="009B546A" w:rsidP="00C11620">
            <w:pPr>
              <w:pStyle w:val="TAL"/>
              <w:rPr>
                <w:sz w:val="16"/>
                <w:szCs w:val="16"/>
              </w:rPr>
            </w:pPr>
            <w:r w:rsidRPr="001B12C5">
              <w:rPr>
                <w:sz w:val="16"/>
                <w:szCs w:val="16"/>
              </w:rPr>
              <w:t>Approved</w:t>
            </w:r>
          </w:p>
        </w:tc>
      </w:tr>
      <w:tr w:rsidR="009B546A" w14:paraId="73B2A2BC"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C2FB85B" w14:textId="77777777" w:rsidR="009B546A" w:rsidRPr="001B12C5" w:rsidRDefault="009B546A" w:rsidP="00C11620">
            <w:pPr>
              <w:pStyle w:val="TAL"/>
              <w:rPr>
                <w:sz w:val="16"/>
                <w:szCs w:val="16"/>
              </w:rPr>
            </w:pPr>
            <w:r w:rsidRPr="001B12C5">
              <w:rPr>
                <w:sz w:val="16"/>
                <w:szCs w:val="16"/>
              </w:rPr>
              <w:lastRenderedPageBreak/>
              <w:t>SP-230056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DC06587" w14:textId="77777777" w:rsidR="009B546A" w:rsidRPr="001B12C5" w:rsidRDefault="009B546A" w:rsidP="00C11620">
            <w:pPr>
              <w:pStyle w:val="TAL"/>
              <w:rPr>
                <w:sz w:val="16"/>
                <w:szCs w:val="16"/>
              </w:rPr>
            </w:pPr>
            <w:r w:rsidRPr="001B12C5">
              <w:rPr>
                <w:sz w:val="16"/>
                <w:szCs w:val="16"/>
              </w:rPr>
              <w:t>CRs on ATSSS_Ph3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903F097"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731B723" w14:textId="77777777" w:rsidR="009B546A" w:rsidRPr="001B12C5" w:rsidRDefault="009B546A" w:rsidP="00C11620">
            <w:pPr>
              <w:pStyle w:val="TAL"/>
              <w:rPr>
                <w:sz w:val="16"/>
                <w:szCs w:val="16"/>
              </w:rPr>
            </w:pPr>
            <w:r w:rsidRPr="001B12C5">
              <w:rPr>
                <w:sz w:val="16"/>
                <w:szCs w:val="16"/>
              </w:rPr>
              <w:t>23.503 CR0848R1; 23.502 CR3784R1; 23.501 CR4019R1; 23.502 CR3816R1; 23.501 CR3973R1; 23.503 CR0870R1; 23.501 CR3937R1; 23.501 CR3878R1; 23.502 CR3748R1; 23.502 CR3707R1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94B6ADF"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D4FA67A" w14:textId="77777777" w:rsidR="009B546A" w:rsidRPr="001B12C5" w:rsidRDefault="009B546A" w:rsidP="00C11620">
            <w:pPr>
              <w:pStyle w:val="TAL"/>
              <w:rPr>
                <w:sz w:val="16"/>
                <w:szCs w:val="16"/>
              </w:rPr>
            </w:pPr>
            <w:r w:rsidRPr="001B12C5">
              <w:rPr>
                <w:sz w:val="16"/>
                <w:szCs w:val="16"/>
              </w:rPr>
              <w:t>Approved</w:t>
            </w:r>
          </w:p>
        </w:tc>
      </w:tr>
      <w:tr w:rsidR="009B546A" w14:paraId="24DB27F9"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719EF6C" w14:textId="77777777" w:rsidR="009B546A" w:rsidRPr="001B12C5" w:rsidRDefault="009B546A" w:rsidP="00C11620">
            <w:pPr>
              <w:pStyle w:val="TAL"/>
              <w:rPr>
                <w:sz w:val="16"/>
                <w:szCs w:val="16"/>
              </w:rPr>
            </w:pPr>
            <w:r w:rsidRPr="001B12C5">
              <w:rPr>
                <w:sz w:val="16"/>
                <w:szCs w:val="16"/>
              </w:rPr>
              <w:t>SP-230064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902D615" w14:textId="77777777" w:rsidR="009B546A" w:rsidRPr="001B12C5" w:rsidRDefault="009B546A" w:rsidP="00C11620">
            <w:pPr>
              <w:pStyle w:val="TAL"/>
              <w:rPr>
                <w:sz w:val="16"/>
                <w:szCs w:val="16"/>
              </w:rPr>
            </w:pPr>
            <w:r w:rsidRPr="001B12C5">
              <w:rPr>
                <w:sz w:val="16"/>
                <w:szCs w:val="16"/>
              </w:rPr>
              <w:t>CRs on eNS_Ph3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CDBA0EB"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0B9478A" w14:textId="77777777" w:rsidR="009B546A" w:rsidRPr="001B12C5" w:rsidRDefault="009B546A" w:rsidP="00C11620">
            <w:pPr>
              <w:pStyle w:val="TAL"/>
              <w:rPr>
                <w:sz w:val="16"/>
                <w:szCs w:val="16"/>
              </w:rPr>
            </w:pPr>
            <w:r w:rsidRPr="001B12C5">
              <w:rPr>
                <w:sz w:val="16"/>
                <w:szCs w:val="16"/>
              </w:rPr>
              <w:t>23.501 CR4078R2; 23.501 CR4036R3; 23.501 CR3959R7; 23.501 CR3867R5; 23.501 CR4035R7; 23.501 CR3939R7; 23.501 CR4077R6; 23.501 CR4004R5; 23.501 CR3823R6; 23.501 CR4083R10</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EFA4FD4" w14:textId="77777777" w:rsidR="009B546A" w:rsidRPr="001B12C5" w:rsidRDefault="009B546A" w:rsidP="00C11620">
            <w:pPr>
              <w:pStyle w:val="TAL"/>
              <w:rPr>
                <w:sz w:val="16"/>
                <w:szCs w:val="16"/>
              </w:rPr>
            </w:pPr>
            <w:r w:rsidRPr="001B12C5">
              <w:rPr>
                <w:sz w:val="16"/>
                <w:szCs w:val="16"/>
              </w:rPr>
              <w:t>Update of 23.501 CR4036R3 in SP-230315. 23.501 CR4036R3 was revised. The remaining CRs in this CR Pack were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3D53191" w14:textId="77777777" w:rsidR="009B546A" w:rsidRPr="001B12C5" w:rsidRDefault="009B546A" w:rsidP="00C11620">
            <w:pPr>
              <w:pStyle w:val="TAL"/>
              <w:rPr>
                <w:sz w:val="16"/>
                <w:szCs w:val="16"/>
              </w:rPr>
            </w:pPr>
            <w:r w:rsidRPr="001B12C5">
              <w:rPr>
                <w:sz w:val="16"/>
                <w:szCs w:val="16"/>
              </w:rPr>
              <w:t>Partially approved</w:t>
            </w:r>
          </w:p>
        </w:tc>
      </w:tr>
      <w:tr w:rsidR="009B546A" w14:paraId="4A05E408"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69939F3" w14:textId="77777777" w:rsidR="009B546A" w:rsidRPr="001B12C5" w:rsidRDefault="009B546A" w:rsidP="00C11620">
            <w:pPr>
              <w:pStyle w:val="TAL"/>
              <w:rPr>
                <w:sz w:val="16"/>
                <w:szCs w:val="16"/>
              </w:rPr>
            </w:pPr>
            <w:r w:rsidRPr="001B12C5">
              <w:rPr>
                <w:sz w:val="16"/>
                <w:szCs w:val="16"/>
              </w:rPr>
              <w:t>SP-230063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F50E57C" w14:textId="77777777" w:rsidR="009B546A" w:rsidRPr="001B12C5" w:rsidRDefault="009B546A" w:rsidP="00C11620">
            <w:pPr>
              <w:pStyle w:val="TAL"/>
              <w:rPr>
                <w:sz w:val="16"/>
                <w:szCs w:val="16"/>
              </w:rPr>
            </w:pPr>
            <w:r w:rsidRPr="001B12C5">
              <w:rPr>
                <w:sz w:val="16"/>
                <w:szCs w:val="16"/>
              </w:rPr>
              <w:t>CRs on eNPN_Ph2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D80A775"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BA4EC13" w14:textId="77777777" w:rsidR="009B546A" w:rsidRPr="001B12C5" w:rsidRDefault="009B546A" w:rsidP="00C11620">
            <w:pPr>
              <w:pStyle w:val="TAL"/>
              <w:rPr>
                <w:sz w:val="16"/>
                <w:szCs w:val="16"/>
              </w:rPr>
            </w:pPr>
            <w:r w:rsidRPr="001B12C5">
              <w:rPr>
                <w:sz w:val="16"/>
                <w:szCs w:val="16"/>
              </w:rPr>
              <w:t>23.501 CR3841; 23.501 CR4095R1; 23.501 CR3843R1; 23.502 CR3877; 23.502 CR3878; 23.502 CR3894; 23.502 CR3844R3; 23.501 CR3992R3; 23.501 CR3821R2; 23.503 CR0795R2; 23.502 CR3658R2; 23.501 CR3842R3; 23.502 CR3926R1; 23.501 CR3835R3; 23.501 CR3927R6; 23.316 CR2076R6; 23.501 CR4124R3; 23.501 CR4118R3; 23.501 CR4119R3; 23.501 CR3883R7; 23.316 CR2078R2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1017410"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FCE57AA" w14:textId="77777777" w:rsidR="009B546A" w:rsidRPr="001B12C5" w:rsidRDefault="009B546A" w:rsidP="00C11620">
            <w:pPr>
              <w:pStyle w:val="TAL"/>
              <w:rPr>
                <w:sz w:val="16"/>
                <w:szCs w:val="16"/>
              </w:rPr>
            </w:pPr>
            <w:r w:rsidRPr="001B12C5">
              <w:rPr>
                <w:sz w:val="16"/>
                <w:szCs w:val="16"/>
              </w:rPr>
              <w:t>Approved</w:t>
            </w:r>
          </w:p>
        </w:tc>
      </w:tr>
      <w:tr w:rsidR="009B546A" w14:paraId="13788C9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F09E77D" w14:textId="77777777" w:rsidR="009B546A" w:rsidRPr="001B12C5" w:rsidRDefault="009B546A" w:rsidP="00C11620">
            <w:pPr>
              <w:pStyle w:val="TAL"/>
              <w:rPr>
                <w:sz w:val="16"/>
                <w:szCs w:val="16"/>
              </w:rPr>
            </w:pPr>
            <w:r w:rsidRPr="001B12C5">
              <w:rPr>
                <w:sz w:val="16"/>
                <w:szCs w:val="16"/>
              </w:rPr>
              <w:t>SP-230062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A02856C" w14:textId="77777777" w:rsidR="009B546A" w:rsidRPr="001B12C5" w:rsidRDefault="009B546A" w:rsidP="00C11620">
            <w:pPr>
              <w:pStyle w:val="TAL"/>
              <w:rPr>
                <w:sz w:val="16"/>
                <w:szCs w:val="16"/>
              </w:rPr>
            </w:pPr>
            <w:r w:rsidRPr="001B12C5">
              <w:rPr>
                <w:sz w:val="16"/>
                <w:szCs w:val="16"/>
              </w:rPr>
              <w:t>CRs on eNA_Ph3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DC53FFF"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3350994" w14:textId="77777777" w:rsidR="009B546A" w:rsidRPr="001B12C5" w:rsidRDefault="009B546A" w:rsidP="00C11620">
            <w:pPr>
              <w:pStyle w:val="TAL"/>
              <w:rPr>
                <w:sz w:val="16"/>
                <w:szCs w:val="16"/>
              </w:rPr>
            </w:pPr>
            <w:r w:rsidRPr="001B12C5">
              <w:rPr>
                <w:sz w:val="16"/>
                <w:szCs w:val="16"/>
              </w:rPr>
              <w:t>23.503 CR0827; 23.501 CR4070; 23.502 CR3864; 23.502 CR3727R1; 23.501 CR4105R1; 23.501 CR4080R1; 23.501 CR3926R1; 23.503 CR0880R1; 23.501 CR3925R1; 23.501 CR3929R4; 23.502 CR3847R3; 23.288 CR0721R3; 23.503 CR0928R2; 23.503 CR0847R4; 23.503 CR0875R5</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4BD5AFD"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F588F26" w14:textId="77777777" w:rsidR="009B546A" w:rsidRPr="001B12C5" w:rsidRDefault="009B546A" w:rsidP="00C11620">
            <w:pPr>
              <w:pStyle w:val="TAL"/>
              <w:rPr>
                <w:sz w:val="16"/>
                <w:szCs w:val="16"/>
              </w:rPr>
            </w:pPr>
            <w:r w:rsidRPr="001B12C5">
              <w:rPr>
                <w:sz w:val="16"/>
                <w:szCs w:val="16"/>
              </w:rPr>
              <w:t>Approved</w:t>
            </w:r>
          </w:p>
        </w:tc>
      </w:tr>
      <w:tr w:rsidR="009B546A" w14:paraId="6ACB1FB6"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2B5F990" w14:textId="77777777" w:rsidR="009B546A" w:rsidRPr="001B12C5" w:rsidRDefault="009B546A" w:rsidP="00C11620">
            <w:pPr>
              <w:pStyle w:val="TAL"/>
              <w:rPr>
                <w:sz w:val="16"/>
                <w:szCs w:val="16"/>
              </w:rPr>
            </w:pPr>
            <w:r w:rsidRPr="001B12C5">
              <w:rPr>
                <w:sz w:val="16"/>
                <w:szCs w:val="16"/>
              </w:rPr>
              <w:t>SP-230061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A33BD16" w14:textId="77777777" w:rsidR="009B546A" w:rsidRPr="001B12C5" w:rsidRDefault="009B546A" w:rsidP="00C11620">
            <w:pPr>
              <w:pStyle w:val="TAL"/>
              <w:rPr>
                <w:sz w:val="16"/>
                <w:szCs w:val="16"/>
              </w:rPr>
            </w:pPr>
            <w:r w:rsidRPr="001B12C5">
              <w:rPr>
                <w:sz w:val="16"/>
                <w:szCs w:val="16"/>
              </w:rPr>
              <w:t>CRs on eNA_Ph3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DE9E289"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0A49109" w14:textId="77777777" w:rsidR="009B546A" w:rsidRPr="001B12C5" w:rsidRDefault="009B546A" w:rsidP="00C11620">
            <w:pPr>
              <w:pStyle w:val="TAL"/>
              <w:rPr>
                <w:sz w:val="16"/>
                <w:szCs w:val="16"/>
              </w:rPr>
            </w:pPr>
            <w:r w:rsidRPr="001B12C5">
              <w:rPr>
                <w:sz w:val="16"/>
                <w:szCs w:val="16"/>
              </w:rPr>
              <w:t>23.288 CR0669; 23.288 CR0690; 23.288 CR0683R1; 23.288 CR0673R1; 23.288 CR0693R1; 23.288 CR0646R1; 23.288 CR0647R1; 23.288 CR0653R1; 23.288 CR0707R1; 23.288 CR0645R3; 23.288 CR0705R2; 23.288 CR0658R4; 23.288 CR0675R3; 23.288 CR0666R3; 23.288 CR0706R2; 23.288 CR0714R2; 23.288 CR0689R8; 23.288 CR0704R2; 23.288 CR0651R5; 23.288 CR0641R8</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45CFC5B"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E4A1317" w14:textId="77777777" w:rsidR="009B546A" w:rsidRPr="001B12C5" w:rsidRDefault="009B546A" w:rsidP="00C11620">
            <w:pPr>
              <w:pStyle w:val="TAL"/>
              <w:rPr>
                <w:sz w:val="16"/>
                <w:szCs w:val="16"/>
              </w:rPr>
            </w:pPr>
            <w:r w:rsidRPr="001B12C5">
              <w:rPr>
                <w:sz w:val="16"/>
                <w:szCs w:val="16"/>
              </w:rPr>
              <w:t>Approved</w:t>
            </w:r>
          </w:p>
        </w:tc>
      </w:tr>
      <w:tr w:rsidR="009B546A" w14:paraId="4148B463"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D8C7877" w14:textId="77777777" w:rsidR="009B546A" w:rsidRPr="001B12C5" w:rsidRDefault="009B546A" w:rsidP="00C11620">
            <w:pPr>
              <w:pStyle w:val="TAL"/>
              <w:rPr>
                <w:sz w:val="16"/>
                <w:szCs w:val="16"/>
              </w:rPr>
            </w:pPr>
            <w:r w:rsidRPr="001B12C5">
              <w:rPr>
                <w:sz w:val="16"/>
                <w:szCs w:val="16"/>
              </w:rPr>
              <w:t>SP-230060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0F61DB5" w14:textId="77777777" w:rsidR="009B546A" w:rsidRPr="001B12C5" w:rsidRDefault="009B546A" w:rsidP="00C11620">
            <w:pPr>
              <w:pStyle w:val="TAL"/>
              <w:rPr>
                <w:sz w:val="16"/>
                <w:szCs w:val="16"/>
              </w:rPr>
            </w:pPr>
            <w:r w:rsidRPr="001B12C5">
              <w:rPr>
                <w:sz w:val="16"/>
                <w:szCs w:val="16"/>
              </w:rPr>
              <w:t>CRs on eNA_Ph3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CDE9699"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244505C" w14:textId="77777777" w:rsidR="009B546A" w:rsidRPr="001B12C5" w:rsidRDefault="009B546A" w:rsidP="00C11620">
            <w:pPr>
              <w:pStyle w:val="TAL"/>
              <w:rPr>
                <w:sz w:val="16"/>
                <w:szCs w:val="16"/>
              </w:rPr>
            </w:pPr>
            <w:r w:rsidRPr="001B12C5">
              <w:rPr>
                <w:sz w:val="16"/>
                <w:szCs w:val="16"/>
              </w:rPr>
              <w:t>23.288 CR0609; 23.228 CR1258; 23.288 CR0556R2; 23.288 CR0640R1; 23.288 CR0611R1; 23.288 CR0636R1; 23.288 CR0606R1; 23.288 CR0602R1; 23.288 CR0635R1; 23.288 CR0612R1; 23.288 CR0592R2; 23.288 CR0627R1; 23.288 CR0633R2; 23.288 CR0634R4; 23.288 CR0557R7; 23.288 CR0630R4; 23.288 CR0604R7; 23.288 CR0625R6; 23.288 CR0564R4; 23.288 CR0628R11; 23.288 CR0637R7; 23.288 CR0631R8</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1CBBF06"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06C2EB5" w14:textId="77777777" w:rsidR="009B546A" w:rsidRPr="001B12C5" w:rsidRDefault="009B546A" w:rsidP="00C11620">
            <w:pPr>
              <w:pStyle w:val="TAL"/>
              <w:rPr>
                <w:sz w:val="16"/>
                <w:szCs w:val="16"/>
              </w:rPr>
            </w:pPr>
            <w:r w:rsidRPr="001B12C5">
              <w:rPr>
                <w:sz w:val="16"/>
                <w:szCs w:val="16"/>
              </w:rPr>
              <w:t>Approved</w:t>
            </w:r>
          </w:p>
        </w:tc>
      </w:tr>
      <w:tr w:rsidR="009B546A" w14:paraId="0B01B7F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D3D239E" w14:textId="77777777" w:rsidR="009B546A" w:rsidRPr="001B12C5" w:rsidRDefault="009B546A" w:rsidP="00C11620">
            <w:pPr>
              <w:pStyle w:val="TAL"/>
              <w:rPr>
                <w:sz w:val="16"/>
                <w:szCs w:val="16"/>
              </w:rPr>
            </w:pPr>
            <w:r w:rsidRPr="001B12C5">
              <w:rPr>
                <w:sz w:val="16"/>
                <w:szCs w:val="16"/>
              </w:rPr>
              <w:lastRenderedPageBreak/>
              <w:t>SP-230059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D8C1C38" w14:textId="77777777" w:rsidR="009B546A" w:rsidRPr="001B12C5" w:rsidRDefault="009B546A" w:rsidP="00C11620">
            <w:pPr>
              <w:pStyle w:val="TAL"/>
              <w:rPr>
                <w:sz w:val="16"/>
                <w:szCs w:val="16"/>
              </w:rPr>
            </w:pPr>
            <w:r w:rsidRPr="001B12C5">
              <w:rPr>
                <w:sz w:val="16"/>
                <w:szCs w:val="16"/>
              </w:rPr>
              <w:t>CRs on EDGE_Ph2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323768D"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287A968" w14:textId="77777777" w:rsidR="009B546A" w:rsidRPr="001B12C5" w:rsidRDefault="009B546A" w:rsidP="00C11620">
            <w:pPr>
              <w:pStyle w:val="TAL"/>
              <w:rPr>
                <w:sz w:val="16"/>
                <w:szCs w:val="16"/>
              </w:rPr>
            </w:pPr>
            <w:r w:rsidRPr="001B12C5">
              <w:rPr>
                <w:sz w:val="16"/>
                <w:szCs w:val="16"/>
              </w:rPr>
              <w:t>23.548 CR0105R1; 23.548 CR0096R1; 23.548 CR0101R1; 23.548 CR0095R1; 23.548 CR0094R1; 23.548 CR0098R1; 23.548 CR0109R1; 23.503 CR0763R5; 23.548 CR0088R4; 23.548 CR0084R13; 23.503 CR0925R2; 23.503 CR0859R4; 23.548 CR0087R4; 23.502 CR3914R2; 23.548 CR0083R4; 23.548 CR0093R5; 23.548 CR0092R9; 23.548 CR0089R4; 23.548 CR0073R7</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97ADEBC"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9BFB7FA" w14:textId="77777777" w:rsidR="009B546A" w:rsidRPr="001B12C5" w:rsidRDefault="009B546A" w:rsidP="00C11620">
            <w:pPr>
              <w:pStyle w:val="TAL"/>
              <w:rPr>
                <w:sz w:val="16"/>
                <w:szCs w:val="16"/>
              </w:rPr>
            </w:pPr>
            <w:r w:rsidRPr="001B12C5">
              <w:rPr>
                <w:sz w:val="16"/>
                <w:szCs w:val="16"/>
              </w:rPr>
              <w:t>Approved</w:t>
            </w:r>
          </w:p>
        </w:tc>
      </w:tr>
      <w:tr w:rsidR="009B546A" w14:paraId="1754627F"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BFAE614" w14:textId="77777777" w:rsidR="009B546A" w:rsidRPr="001B12C5" w:rsidRDefault="009B546A" w:rsidP="00C11620">
            <w:pPr>
              <w:pStyle w:val="TAL"/>
              <w:rPr>
                <w:sz w:val="16"/>
                <w:szCs w:val="16"/>
              </w:rPr>
            </w:pPr>
            <w:r w:rsidRPr="001B12C5">
              <w:rPr>
                <w:sz w:val="16"/>
                <w:szCs w:val="16"/>
              </w:rPr>
              <w:t>SP-230049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3597052" w14:textId="77777777" w:rsidR="009B546A" w:rsidRPr="001B12C5" w:rsidRDefault="009B546A" w:rsidP="00C11620">
            <w:pPr>
              <w:pStyle w:val="TAL"/>
              <w:rPr>
                <w:sz w:val="16"/>
                <w:szCs w:val="16"/>
              </w:rPr>
            </w:pPr>
            <w:r w:rsidRPr="001B12C5">
              <w:rPr>
                <w:sz w:val="16"/>
                <w:szCs w:val="16"/>
              </w:rPr>
              <w:t>CRs on 5GSAT_Ph2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936D892"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81F50A0" w14:textId="77777777" w:rsidR="009B546A" w:rsidRPr="001B12C5" w:rsidRDefault="009B546A" w:rsidP="00C11620">
            <w:pPr>
              <w:pStyle w:val="TAL"/>
              <w:rPr>
                <w:sz w:val="16"/>
                <w:szCs w:val="16"/>
              </w:rPr>
            </w:pPr>
            <w:r w:rsidRPr="001B12C5">
              <w:rPr>
                <w:sz w:val="16"/>
                <w:szCs w:val="16"/>
              </w:rPr>
              <w:t>23.700-28 CR0001R1; 23.501 CR3966R3; 23.501 CR4020R6; 23.501 CR4033R11; 23.501 CR3956R11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464E011" w14:textId="77777777" w:rsidR="009B546A" w:rsidRPr="001B12C5" w:rsidRDefault="009B546A" w:rsidP="00C11620">
            <w:pPr>
              <w:pStyle w:val="TAL"/>
              <w:rPr>
                <w:sz w:val="16"/>
                <w:szCs w:val="16"/>
              </w:rPr>
            </w:pPr>
            <w:r w:rsidRPr="001B12C5">
              <w:rPr>
                <w:sz w:val="16"/>
                <w:szCs w:val="16"/>
              </w:rPr>
              <w:t>23.501 CR4033R11 and 23.501 CR3956R11 revised in SP-230368 and SP-230369. This was partially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CF4D321" w14:textId="77777777" w:rsidR="009B546A" w:rsidRPr="001B12C5" w:rsidRDefault="009B546A" w:rsidP="00C11620">
            <w:pPr>
              <w:pStyle w:val="TAL"/>
              <w:rPr>
                <w:sz w:val="16"/>
                <w:szCs w:val="16"/>
              </w:rPr>
            </w:pPr>
            <w:r w:rsidRPr="001B12C5">
              <w:rPr>
                <w:sz w:val="16"/>
                <w:szCs w:val="16"/>
              </w:rPr>
              <w:t>Partially approved</w:t>
            </w:r>
          </w:p>
        </w:tc>
      </w:tr>
      <w:tr w:rsidR="009B546A" w14:paraId="45F3C38F"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B535CE2" w14:textId="77777777" w:rsidR="009B546A" w:rsidRPr="001B12C5" w:rsidRDefault="009B546A" w:rsidP="00C11620">
            <w:pPr>
              <w:pStyle w:val="TAL"/>
              <w:rPr>
                <w:sz w:val="16"/>
                <w:szCs w:val="16"/>
              </w:rPr>
            </w:pPr>
            <w:r w:rsidRPr="001B12C5">
              <w:rPr>
                <w:sz w:val="16"/>
                <w:szCs w:val="16"/>
              </w:rPr>
              <w:t>SP-230057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81F0D29" w14:textId="77777777" w:rsidR="009B546A" w:rsidRPr="001B12C5" w:rsidRDefault="009B546A" w:rsidP="00C11620">
            <w:pPr>
              <w:pStyle w:val="TAL"/>
              <w:rPr>
                <w:sz w:val="16"/>
                <w:szCs w:val="16"/>
              </w:rPr>
            </w:pPr>
            <w:r w:rsidRPr="001B12C5">
              <w:rPr>
                <w:sz w:val="16"/>
                <w:szCs w:val="16"/>
              </w:rPr>
              <w:t>CRs on DetNet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A48CD8B"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601F356" w14:textId="77777777" w:rsidR="009B546A" w:rsidRPr="001B12C5" w:rsidRDefault="009B546A" w:rsidP="00C11620">
            <w:pPr>
              <w:pStyle w:val="TAL"/>
              <w:rPr>
                <w:sz w:val="16"/>
                <w:szCs w:val="16"/>
              </w:rPr>
            </w:pPr>
            <w:r w:rsidRPr="001B12C5">
              <w:rPr>
                <w:sz w:val="16"/>
                <w:szCs w:val="16"/>
              </w:rPr>
              <w:t>23.502 CR3683R4; 23.503 CR0806R6; 23.501 CR3844R9</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3E0F9AB"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8D6DD47" w14:textId="77777777" w:rsidR="009B546A" w:rsidRPr="001B12C5" w:rsidRDefault="009B546A" w:rsidP="00C11620">
            <w:pPr>
              <w:pStyle w:val="TAL"/>
              <w:rPr>
                <w:sz w:val="16"/>
                <w:szCs w:val="16"/>
              </w:rPr>
            </w:pPr>
            <w:r w:rsidRPr="001B12C5">
              <w:rPr>
                <w:sz w:val="16"/>
                <w:szCs w:val="16"/>
              </w:rPr>
              <w:t>Approved</w:t>
            </w:r>
          </w:p>
        </w:tc>
      </w:tr>
      <w:tr w:rsidR="009B546A" w14:paraId="004B7EF2"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3A22BD4" w14:textId="77777777" w:rsidR="009B546A" w:rsidRPr="001B12C5" w:rsidRDefault="009B546A" w:rsidP="00C11620">
            <w:pPr>
              <w:pStyle w:val="TAL"/>
              <w:rPr>
                <w:sz w:val="16"/>
                <w:szCs w:val="16"/>
              </w:rPr>
            </w:pPr>
            <w:r w:rsidRPr="001B12C5">
              <w:rPr>
                <w:sz w:val="16"/>
                <w:szCs w:val="16"/>
              </w:rPr>
              <w:t>SP-230067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F78268D" w14:textId="77777777" w:rsidR="009B546A" w:rsidRPr="001B12C5" w:rsidRDefault="009B546A" w:rsidP="00C11620">
            <w:pPr>
              <w:pStyle w:val="TAL"/>
              <w:rPr>
                <w:sz w:val="16"/>
                <w:szCs w:val="16"/>
              </w:rPr>
            </w:pPr>
            <w:r w:rsidRPr="001B12C5">
              <w:rPr>
                <w:sz w:val="16"/>
                <w:szCs w:val="16"/>
              </w:rPr>
              <w:t>CRs on FS_UAS_Ph2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F6BD473"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6C228E8" w14:textId="77777777" w:rsidR="009B546A" w:rsidRPr="001B12C5" w:rsidRDefault="009B546A" w:rsidP="00C11620">
            <w:pPr>
              <w:pStyle w:val="TAL"/>
              <w:rPr>
                <w:sz w:val="16"/>
                <w:szCs w:val="16"/>
              </w:rPr>
            </w:pPr>
            <w:r w:rsidRPr="001B12C5">
              <w:rPr>
                <w:sz w:val="16"/>
                <w:szCs w:val="16"/>
              </w:rPr>
              <w:t>23.700-58 CR0002; 23.700-58 CR0001R1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1A7F9C4"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425917F" w14:textId="77777777" w:rsidR="009B546A" w:rsidRPr="001B12C5" w:rsidRDefault="009B546A" w:rsidP="00C11620">
            <w:pPr>
              <w:pStyle w:val="TAL"/>
              <w:rPr>
                <w:sz w:val="16"/>
                <w:szCs w:val="16"/>
              </w:rPr>
            </w:pPr>
            <w:r w:rsidRPr="001B12C5">
              <w:rPr>
                <w:sz w:val="16"/>
                <w:szCs w:val="16"/>
              </w:rPr>
              <w:t>Approved</w:t>
            </w:r>
          </w:p>
        </w:tc>
      </w:tr>
      <w:tr w:rsidR="009B546A" w14:paraId="7869DE9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B51BA2A" w14:textId="77777777" w:rsidR="009B546A" w:rsidRPr="001B12C5" w:rsidRDefault="009B546A" w:rsidP="00C11620">
            <w:pPr>
              <w:pStyle w:val="TAL"/>
              <w:rPr>
                <w:sz w:val="16"/>
                <w:szCs w:val="16"/>
              </w:rPr>
            </w:pPr>
            <w:r w:rsidRPr="001B12C5">
              <w:rPr>
                <w:sz w:val="16"/>
                <w:szCs w:val="16"/>
              </w:rPr>
              <w:t>SP-230055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95FDC90" w14:textId="77777777" w:rsidR="009B546A" w:rsidRPr="001B12C5" w:rsidRDefault="009B546A" w:rsidP="00C11620">
            <w:pPr>
              <w:pStyle w:val="TAL"/>
              <w:rPr>
                <w:sz w:val="16"/>
                <w:szCs w:val="16"/>
              </w:rPr>
            </w:pPr>
            <w:r w:rsidRPr="001B12C5">
              <w:rPr>
                <w:sz w:val="16"/>
                <w:szCs w:val="16"/>
              </w:rPr>
              <w:t>CRs on AMP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D9D598E"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8815CE1" w14:textId="77777777" w:rsidR="009B546A" w:rsidRPr="001B12C5" w:rsidRDefault="009B546A" w:rsidP="00C11620">
            <w:pPr>
              <w:pStyle w:val="TAL"/>
              <w:rPr>
                <w:sz w:val="16"/>
                <w:szCs w:val="16"/>
              </w:rPr>
            </w:pPr>
            <w:r w:rsidRPr="001B12C5">
              <w:rPr>
                <w:sz w:val="16"/>
                <w:szCs w:val="16"/>
              </w:rPr>
              <w:t>23.502 CR3735; 23.501 CR3837R1; 23.501 CR3991R1; 23.502 CR3799R1; 23.503 CR0813R1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5D4D15E"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070F4BE" w14:textId="77777777" w:rsidR="009B546A" w:rsidRPr="001B12C5" w:rsidRDefault="009B546A" w:rsidP="00C11620">
            <w:pPr>
              <w:pStyle w:val="TAL"/>
              <w:rPr>
                <w:sz w:val="16"/>
                <w:szCs w:val="16"/>
              </w:rPr>
            </w:pPr>
            <w:r w:rsidRPr="001B12C5">
              <w:rPr>
                <w:sz w:val="16"/>
                <w:szCs w:val="16"/>
              </w:rPr>
              <w:t>Approved</w:t>
            </w:r>
          </w:p>
        </w:tc>
      </w:tr>
      <w:tr w:rsidR="009B546A" w14:paraId="52454B56"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08CF7DD" w14:textId="77777777" w:rsidR="009B546A" w:rsidRPr="001B12C5" w:rsidRDefault="009B546A" w:rsidP="00C11620">
            <w:pPr>
              <w:pStyle w:val="TAL"/>
              <w:rPr>
                <w:sz w:val="16"/>
                <w:szCs w:val="16"/>
              </w:rPr>
            </w:pPr>
            <w:r w:rsidRPr="001B12C5">
              <w:rPr>
                <w:sz w:val="16"/>
                <w:szCs w:val="16"/>
              </w:rPr>
              <w:t>SP-230054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B0D84F9" w14:textId="77777777" w:rsidR="009B546A" w:rsidRPr="001B12C5" w:rsidRDefault="009B546A" w:rsidP="00C11620">
            <w:pPr>
              <w:pStyle w:val="TAL"/>
              <w:rPr>
                <w:sz w:val="16"/>
                <w:szCs w:val="16"/>
              </w:rPr>
            </w:pPr>
            <w:r w:rsidRPr="001B12C5">
              <w:rPr>
                <w:sz w:val="16"/>
                <w:szCs w:val="16"/>
              </w:rPr>
              <w:t>CRs on AIMLsys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0B2F3F7"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C46045B" w14:textId="77777777" w:rsidR="009B546A" w:rsidRPr="001B12C5" w:rsidRDefault="009B546A" w:rsidP="00C11620">
            <w:pPr>
              <w:pStyle w:val="TAL"/>
              <w:rPr>
                <w:sz w:val="16"/>
                <w:szCs w:val="16"/>
              </w:rPr>
            </w:pPr>
            <w:r w:rsidRPr="001B12C5">
              <w:rPr>
                <w:sz w:val="16"/>
                <w:szCs w:val="16"/>
              </w:rPr>
              <w:t>23.288 CR0608; 23.288 CR0622R1; 23.288 CR0671R1; 23.288 CR0677R1; 23.501 CR3968R4; 23.502 CR3780R4; 23.288 CR0555R5; 23.502 CR3673R5; 23.501 CR3910R5; 23.502 CR3915R2; 23.502 CR3916R2; 23.502 CR3905R2; 23.288 CR0699R2; 23.502 CR3795R4; 23.502 CR3786R4; 23.502 CR3931R3; 23.502 CR3893R3; 23.288 CR0616R6; 23.501 CR4128R4; 23.502 CR3674R6; 23.502 CR3672R6; 23.503 CR0799R7</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521BE51"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A8F3086" w14:textId="77777777" w:rsidR="009B546A" w:rsidRPr="001B12C5" w:rsidRDefault="009B546A" w:rsidP="00C11620">
            <w:pPr>
              <w:pStyle w:val="TAL"/>
              <w:rPr>
                <w:sz w:val="16"/>
                <w:szCs w:val="16"/>
              </w:rPr>
            </w:pPr>
            <w:r w:rsidRPr="001B12C5">
              <w:rPr>
                <w:sz w:val="16"/>
                <w:szCs w:val="16"/>
              </w:rPr>
              <w:t>Approved</w:t>
            </w:r>
          </w:p>
        </w:tc>
      </w:tr>
      <w:tr w:rsidR="009B546A" w14:paraId="6FE576E4"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7680718" w14:textId="77777777" w:rsidR="009B546A" w:rsidRPr="001B12C5" w:rsidRDefault="009B546A" w:rsidP="00C11620">
            <w:pPr>
              <w:pStyle w:val="TAL"/>
              <w:rPr>
                <w:sz w:val="16"/>
                <w:szCs w:val="16"/>
              </w:rPr>
            </w:pPr>
            <w:r w:rsidRPr="001B12C5">
              <w:rPr>
                <w:sz w:val="16"/>
                <w:szCs w:val="16"/>
              </w:rPr>
              <w:t>SP-230053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CE51049" w14:textId="77777777" w:rsidR="009B546A" w:rsidRPr="001B12C5" w:rsidRDefault="009B546A" w:rsidP="00C11620">
            <w:pPr>
              <w:pStyle w:val="TAL"/>
              <w:rPr>
                <w:sz w:val="16"/>
                <w:szCs w:val="16"/>
              </w:rPr>
            </w:pPr>
            <w:r w:rsidRPr="001B12C5">
              <w:rPr>
                <w:sz w:val="16"/>
                <w:szCs w:val="16"/>
              </w:rPr>
              <w:t>CRs on 5WWC_Ph2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AAEC849"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E469DD2" w14:textId="77777777" w:rsidR="009B546A" w:rsidRPr="001B12C5" w:rsidRDefault="009B546A" w:rsidP="00C11620">
            <w:pPr>
              <w:pStyle w:val="TAL"/>
              <w:rPr>
                <w:sz w:val="16"/>
                <w:szCs w:val="16"/>
              </w:rPr>
            </w:pPr>
            <w:r w:rsidRPr="001B12C5">
              <w:rPr>
                <w:sz w:val="16"/>
                <w:szCs w:val="16"/>
              </w:rPr>
              <w:t>23.503 CR0843R1; 23.501 CR3953R1; 23.502 CR3762R1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6213A2A"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3C10B91" w14:textId="77777777" w:rsidR="009B546A" w:rsidRPr="001B12C5" w:rsidRDefault="009B546A" w:rsidP="00C11620">
            <w:pPr>
              <w:pStyle w:val="TAL"/>
              <w:rPr>
                <w:sz w:val="16"/>
                <w:szCs w:val="16"/>
              </w:rPr>
            </w:pPr>
            <w:r w:rsidRPr="001B12C5">
              <w:rPr>
                <w:sz w:val="16"/>
                <w:szCs w:val="16"/>
              </w:rPr>
              <w:t>Approved</w:t>
            </w:r>
          </w:p>
        </w:tc>
      </w:tr>
      <w:tr w:rsidR="009B546A" w14:paraId="44E6FA9C"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10EF207" w14:textId="77777777" w:rsidR="009B546A" w:rsidRPr="001B12C5" w:rsidRDefault="009B546A" w:rsidP="00C11620">
            <w:pPr>
              <w:pStyle w:val="TAL"/>
              <w:rPr>
                <w:sz w:val="16"/>
                <w:szCs w:val="16"/>
              </w:rPr>
            </w:pPr>
            <w:r w:rsidRPr="001B12C5">
              <w:rPr>
                <w:sz w:val="16"/>
                <w:szCs w:val="16"/>
              </w:rPr>
              <w:t>SP-230052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567D148" w14:textId="77777777" w:rsidR="009B546A" w:rsidRPr="001B12C5" w:rsidRDefault="009B546A" w:rsidP="00C11620">
            <w:pPr>
              <w:pStyle w:val="TAL"/>
              <w:rPr>
                <w:sz w:val="16"/>
                <w:szCs w:val="16"/>
              </w:rPr>
            </w:pPr>
            <w:r w:rsidRPr="001B12C5">
              <w:rPr>
                <w:sz w:val="16"/>
                <w:szCs w:val="16"/>
              </w:rPr>
              <w:t>CRs on TRS_URLLC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AD48FB9"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79A7A83" w14:textId="77777777" w:rsidR="009B546A" w:rsidRPr="001B12C5" w:rsidRDefault="009B546A" w:rsidP="00C11620">
            <w:pPr>
              <w:pStyle w:val="TAL"/>
              <w:rPr>
                <w:sz w:val="16"/>
                <w:szCs w:val="16"/>
              </w:rPr>
            </w:pPr>
            <w:r w:rsidRPr="001B12C5">
              <w:rPr>
                <w:sz w:val="16"/>
                <w:szCs w:val="16"/>
              </w:rPr>
              <w:t>23.501 CR3872; 23.501 CR3807R1; 23.502 CR3716R1; 23.501 CR3981R1; 23.501 CR3870R1; 23.501 CR3871R1; 23.502 CR3788R1; 23.502 CR3717R1; 23.502 CR3644R3; 23.501 CR4180R1; 23.501 CR4088R4; 23.503 CR0853R4; 23.503 CR0829R4; 23.501 CR3895R4; 23.501 CR4133R2; 23.502 CR3856R4; 23.501 CR4089R4; 23.502 CR3841R5; 23.501 CR3892R6</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C5A9FF2"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BB6F522" w14:textId="77777777" w:rsidR="009B546A" w:rsidRPr="001B12C5" w:rsidRDefault="009B546A" w:rsidP="00C11620">
            <w:pPr>
              <w:pStyle w:val="TAL"/>
              <w:rPr>
                <w:sz w:val="16"/>
                <w:szCs w:val="16"/>
              </w:rPr>
            </w:pPr>
            <w:r w:rsidRPr="001B12C5">
              <w:rPr>
                <w:sz w:val="16"/>
                <w:szCs w:val="16"/>
              </w:rPr>
              <w:t>Approved</w:t>
            </w:r>
          </w:p>
        </w:tc>
      </w:tr>
      <w:tr w:rsidR="009B546A" w14:paraId="41D02ED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C2903AB" w14:textId="77777777" w:rsidR="009B546A" w:rsidRPr="001B12C5" w:rsidRDefault="009B546A" w:rsidP="00C11620">
            <w:pPr>
              <w:pStyle w:val="TAL"/>
              <w:rPr>
                <w:sz w:val="16"/>
                <w:szCs w:val="16"/>
              </w:rPr>
            </w:pPr>
            <w:r w:rsidRPr="001B12C5">
              <w:rPr>
                <w:sz w:val="16"/>
                <w:szCs w:val="16"/>
              </w:rPr>
              <w:lastRenderedPageBreak/>
              <w:t>SP-230051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C7E9E85" w14:textId="77777777" w:rsidR="009B546A" w:rsidRPr="001B12C5" w:rsidRDefault="009B546A" w:rsidP="00C11620">
            <w:pPr>
              <w:pStyle w:val="TAL"/>
              <w:rPr>
                <w:sz w:val="16"/>
                <w:szCs w:val="16"/>
              </w:rPr>
            </w:pPr>
            <w:r w:rsidRPr="001B12C5">
              <w:rPr>
                <w:sz w:val="16"/>
                <w:szCs w:val="16"/>
              </w:rPr>
              <w:t>CRs on 5MBS_Ph2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09447A2"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38CDA4E" w14:textId="77777777" w:rsidR="009B546A" w:rsidRPr="001B12C5" w:rsidRDefault="009B546A" w:rsidP="00C11620">
            <w:pPr>
              <w:pStyle w:val="TAL"/>
              <w:rPr>
                <w:sz w:val="16"/>
                <w:szCs w:val="16"/>
              </w:rPr>
            </w:pPr>
            <w:r w:rsidRPr="001B12C5">
              <w:rPr>
                <w:sz w:val="16"/>
                <w:szCs w:val="16"/>
              </w:rPr>
              <w:t>23.247 CR0161; 23.501 CR3755R1; 23.247 CR0146R3; 23.247 CR0163R1; 23.501 CR3834R1; 23.247 CR0150R1; 23.247 CR0162R1; 23.247 CR0159R7; 23.247 CR0168R6; 23.247 CR0171R5; 23.502 CR3705R5; 23.247 CR0160R6; 23.247 CR0165R3; 23.247 CR0179R8; 23.247 CR0164R6; 23.247 CR0149R8; 23.247 CR0176R9</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D9FD4F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7BA515C" w14:textId="77777777" w:rsidR="009B546A" w:rsidRPr="001B12C5" w:rsidRDefault="009B546A" w:rsidP="00C11620">
            <w:pPr>
              <w:pStyle w:val="TAL"/>
              <w:rPr>
                <w:sz w:val="16"/>
                <w:szCs w:val="16"/>
              </w:rPr>
            </w:pPr>
            <w:r w:rsidRPr="001B12C5">
              <w:rPr>
                <w:sz w:val="16"/>
                <w:szCs w:val="16"/>
              </w:rPr>
              <w:t>Approved</w:t>
            </w:r>
          </w:p>
        </w:tc>
      </w:tr>
      <w:tr w:rsidR="009B546A" w14:paraId="6D9688AE"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AA17752" w14:textId="77777777" w:rsidR="009B546A" w:rsidRPr="001B12C5" w:rsidRDefault="009B546A" w:rsidP="00C11620">
            <w:pPr>
              <w:pStyle w:val="TAL"/>
              <w:rPr>
                <w:sz w:val="16"/>
                <w:szCs w:val="16"/>
              </w:rPr>
            </w:pPr>
            <w:r w:rsidRPr="001B12C5">
              <w:rPr>
                <w:sz w:val="16"/>
                <w:szCs w:val="16"/>
              </w:rPr>
              <w:t>SP-230282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F6B6BBD" w14:textId="77777777" w:rsidR="009B546A" w:rsidRPr="001B12C5" w:rsidRDefault="009B546A" w:rsidP="00C11620">
            <w:pPr>
              <w:pStyle w:val="TAL"/>
              <w:rPr>
                <w:sz w:val="16"/>
                <w:szCs w:val="16"/>
              </w:rPr>
            </w:pPr>
            <w:r w:rsidRPr="001B12C5">
              <w:rPr>
                <w:sz w:val="16"/>
                <w:szCs w:val="16"/>
              </w:rPr>
              <w:t>Rel-18 CRs to TR23700-98 for FS_eEDGEAPP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7112187"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7401927" w14:textId="77777777" w:rsidR="009B546A" w:rsidRPr="001B12C5" w:rsidRDefault="009B546A" w:rsidP="00C11620">
            <w:pPr>
              <w:pStyle w:val="TAL"/>
              <w:rPr>
                <w:sz w:val="16"/>
                <w:szCs w:val="16"/>
              </w:rPr>
            </w:pPr>
            <w:r w:rsidRPr="001B12C5">
              <w:rPr>
                <w:sz w:val="16"/>
                <w:szCs w:val="16"/>
              </w:rPr>
              <w:t>23.700-98 CR0003; 23.700-98 CR0005; 23.700-98 CR0004R2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111B03B"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EA290B6" w14:textId="77777777" w:rsidR="009B546A" w:rsidRPr="001B12C5" w:rsidRDefault="009B546A" w:rsidP="00C11620">
            <w:pPr>
              <w:pStyle w:val="TAL"/>
              <w:rPr>
                <w:sz w:val="16"/>
                <w:szCs w:val="16"/>
              </w:rPr>
            </w:pPr>
            <w:r w:rsidRPr="001B12C5">
              <w:rPr>
                <w:sz w:val="16"/>
                <w:szCs w:val="16"/>
              </w:rPr>
              <w:t>Approved</w:t>
            </w:r>
          </w:p>
        </w:tc>
      </w:tr>
      <w:tr w:rsidR="009B546A" w14:paraId="6F4A4D3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3067113" w14:textId="77777777" w:rsidR="009B546A" w:rsidRPr="001B12C5" w:rsidRDefault="009B546A" w:rsidP="00C11620">
            <w:pPr>
              <w:pStyle w:val="TAL"/>
              <w:rPr>
                <w:sz w:val="16"/>
                <w:szCs w:val="16"/>
              </w:rPr>
            </w:pPr>
            <w:r w:rsidRPr="001B12C5">
              <w:rPr>
                <w:sz w:val="16"/>
                <w:szCs w:val="16"/>
              </w:rPr>
              <w:t>SP-230058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92CB519" w14:textId="77777777" w:rsidR="009B546A" w:rsidRPr="001B12C5" w:rsidRDefault="009B546A" w:rsidP="00C11620">
            <w:pPr>
              <w:pStyle w:val="TAL"/>
              <w:rPr>
                <w:sz w:val="16"/>
                <w:szCs w:val="16"/>
              </w:rPr>
            </w:pPr>
            <w:r w:rsidRPr="001B12C5">
              <w:rPr>
                <w:sz w:val="16"/>
                <w:szCs w:val="16"/>
              </w:rPr>
              <w:t>CRs on EDGE_Ph2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32C800F"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D39A295" w14:textId="77777777" w:rsidR="009B546A" w:rsidRPr="001B12C5" w:rsidRDefault="009B546A" w:rsidP="00C11620">
            <w:pPr>
              <w:pStyle w:val="TAL"/>
              <w:rPr>
                <w:sz w:val="16"/>
                <w:szCs w:val="16"/>
              </w:rPr>
            </w:pPr>
            <w:r w:rsidRPr="001B12C5">
              <w:rPr>
                <w:sz w:val="16"/>
                <w:szCs w:val="16"/>
              </w:rPr>
              <w:t>23.502 CR3828; 23.502 CR3831; 23.501 CR4054; 23.501 CR3830R1; 23.502 CR3808R1; 23.501 CR3761R4; 23.502 CR3603R4; 23.501 CR3789R2; 23.501 CR4144; 23.501 CR4160R2; 23.502 CR3909R2; 23.502 CR3676R7; 23.502 CR3619R5; 23.502 CR3792R4; 23.502 CR3904R2; 23.501 CR4042R3; 23.501 CR3820R5; 23.502 CR3656R4; 23.501 CR3987R5; 23.502 CR3789R8</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71EED97"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88DB449" w14:textId="77777777" w:rsidR="009B546A" w:rsidRPr="001B12C5" w:rsidRDefault="009B546A" w:rsidP="00C11620">
            <w:pPr>
              <w:pStyle w:val="TAL"/>
              <w:rPr>
                <w:sz w:val="16"/>
                <w:szCs w:val="16"/>
              </w:rPr>
            </w:pPr>
            <w:r w:rsidRPr="001B12C5">
              <w:rPr>
                <w:sz w:val="16"/>
                <w:szCs w:val="16"/>
              </w:rPr>
              <w:t>Approved</w:t>
            </w:r>
          </w:p>
        </w:tc>
      </w:tr>
      <w:tr w:rsidR="009B546A" w14:paraId="5A09AE5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0819BE4" w14:textId="77777777" w:rsidR="009B546A" w:rsidRPr="001B12C5" w:rsidRDefault="009B546A" w:rsidP="00C11620">
            <w:pPr>
              <w:pStyle w:val="TAL"/>
              <w:rPr>
                <w:sz w:val="16"/>
                <w:szCs w:val="16"/>
              </w:rPr>
            </w:pPr>
            <w:r w:rsidRPr="001B12C5">
              <w:rPr>
                <w:sz w:val="16"/>
                <w:szCs w:val="16"/>
              </w:rPr>
              <w:t>SP-230074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7462A02" w14:textId="77777777" w:rsidR="009B546A" w:rsidRPr="001B12C5" w:rsidRDefault="009B546A" w:rsidP="00C11620">
            <w:pPr>
              <w:pStyle w:val="TAL"/>
              <w:rPr>
                <w:sz w:val="16"/>
                <w:szCs w:val="16"/>
              </w:rPr>
            </w:pPr>
            <w:r w:rsidRPr="001B12C5">
              <w:rPr>
                <w:sz w:val="16"/>
                <w:szCs w:val="16"/>
              </w:rPr>
              <w:t>CRs on Ranging_SL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9C660B3"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A7881EE" w14:textId="77777777" w:rsidR="009B546A" w:rsidRPr="001B12C5" w:rsidRDefault="009B546A" w:rsidP="00C11620">
            <w:pPr>
              <w:pStyle w:val="TAL"/>
              <w:rPr>
                <w:sz w:val="16"/>
                <w:szCs w:val="16"/>
              </w:rPr>
            </w:pPr>
            <w:r w:rsidRPr="001B12C5">
              <w:rPr>
                <w:sz w:val="16"/>
                <w:szCs w:val="16"/>
              </w:rPr>
              <w:t>23.273 CR0320R1; 23.273 CR0297R2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C1D4534"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9F4A925" w14:textId="77777777" w:rsidR="009B546A" w:rsidRPr="001B12C5" w:rsidRDefault="009B546A" w:rsidP="00C11620">
            <w:pPr>
              <w:pStyle w:val="TAL"/>
              <w:rPr>
                <w:sz w:val="16"/>
                <w:szCs w:val="16"/>
              </w:rPr>
            </w:pPr>
            <w:r w:rsidRPr="001B12C5">
              <w:rPr>
                <w:sz w:val="16"/>
                <w:szCs w:val="16"/>
              </w:rPr>
              <w:t>Approved</w:t>
            </w:r>
          </w:p>
        </w:tc>
      </w:tr>
      <w:tr w:rsidR="009B546A" w14:paraId="105308FF"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071CE11" w14:textId="77777777" w:rsidR="009B546A" w:rsidRPr="001B12C5" w:rsidRDefault="009B546A" w:rsidP="00C11620">
            <w:pPr>
              <w:pStyle w:val="TAL"/>
              <w:rPr>
                <w:sz w:val="16"/>
                <w:szCs w:val="16"/>
              </w:rPr>
            </w:pPr>
            <w:r w:rsidRPr="001B12C5">
              <w:rPr>
                <w:sz w:val="16"/>
                <w:szCs w:val="16"/>
              </w:rPr>
              <w:t>SP-230114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8FB3E30" w14:textId="77777777" w:rsidR="009B546A" w:rsidRPr="001B12C5" w:rsidRDefault="009B546A" w:rsidP="00C11620">
            <w:pPr>
              <w:pStyle w:val="TAL"/>
              <w:rPr>
                <w:sz w:val="16"/>
                <w:szCs w:val="16"/>
              </w:rPr>
            </w:pPr>
            <w:r w:rsidRPr="001B12C5">
              <w:rPr>
                <w:sz w:val="16"/>
                <w:szCs w:val="16"/>
              </w:rPr>
              <w:t>SA WG2 CRs where company inputs are expected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98D9361"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75B9ED9" w14:textId="77777777" w:rsidR="009B546A" w:rsidRPr="001B12C5" w:rsidRDefault="009B546A" w:rsidP="00C11620">
            <w:pPr>
              <w:pStyle w:val="TAL"/>
              <w:rPr>
                <w:sz w:val="16"/>
                <w:szCs w:val="16"/>
              </w:rPr>
            </w:pPr>
            <w:r w:rsidRPr="001B12C5">
              <w:rPr>
                <w:sz w:val="16"/>
                <w:szCs w:val="16"/>
              </w:rPr>
              <w:t>23.503 CR0872R1; 23.503 CR0873R1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0E99D8F" w14:textId="77777777" w:rsidR="009B546A" w:rsidRPr="001B12C5" w:rsidRDefault="009B546A" w:rsidP="00C11620">
            <w:pPr>
              <w:pStyle w:val="TAL"/>
              <w:rPr>
                <w:sz w:val="16"/>
                <w:szCs w:val="16"/>
              </w:rPr>
            </w:pPr>
            <w:r w:rsidRPr="001B12C5">
              <w:rPr>
                <w:sz w:val="16"/>
                <w:szCs w:val="16"/>
              </w:rPr>
              <w:t>Proposed revisions of these CRs in SP-230304 and SP-230306. The CRs were revised and this CR pack was noted.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D4E4FAB" w14:textId="77777777" w:rsidR="009B546A" w:rsidRPr="001B12C5" w:rsidRDefault="009B546A" w:rsidP="00C11620">
            <w:pPr>
              <w:pStyle w:val="TAL"/>
              <w:rPr>
                <w:sz w:val="16"/>
                <w:szCs w:val="16"/>
              </w:rPr>
            </w:pPr>
            <w:r w:rsidRPr="001B12C5">
              <w:rPr>
                <w:sz w:val="16"/>
                <w:szCs w:val="16"/>
              </w:rPr>
              <w:t>Noted</w:t>
            </w:r>
          </w:p>
        </w:tc>
      </w:tr>
      <w:tr w:rsidR="009B546A" w14:paraId="7F3E8C7E"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C8CE91D" w14:textId="77777777" w:rsidR="009B546A" w:rsidRPr="001B12C5" w:rsidRDefault="009B546A" w:rsidP="00C11620">
            <w:pPr>
              <w:pStyle w:val="TAL"/>
              <w:rPr>
                <w:sz w:val="16"/>
                <w:szCs w:val="16"/>
              </w:rPr>
            </w:pPr>
            <w:r w:rsidRPr="001B12C5">
              <w:rPr>
                <w:sz w:val="16"/>
                <w:szCs w:val="16"/>
              </w:rPr>
              <w:t>SP-230081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4D7EC82" w14:textId="77777777" w:rsidR="009B546A" w:rsidRPr="001B12C5" w:rsidRDefault="009B546A" w:rsidP="00C11620">
            <w:pPr>
              <w:pStyle w:val="TAL"/>
              <w:rPr>
                <w:sz w:val="16"/>
                <w:szCs w:val="16"/>
              </w:rPr>
            </w:pPr>
            <w:r w:rsidRPr="001B12C5">
              <w:rPr>
                <w:sz w:val="16"/>
                <w:szCs w:val="16"/>
              </w:rPr>
              <w:t>CRs on TEI18_{MiniWIDs}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A98EB15"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77F2C6B" w14:textId="77777777" w:rsidR="009B546A" w:rsidRPr="001B12C5" w:rsidRDefault="009B546A" w:rsidP="00C11620">
            <w:pPr>
              <w:pStyle w:val="TAL"/>
              <w:rPr>
                <w:sz w:val="16"/>
                <w:szCs w:val="16"/>
              </w:rPr>
            </w:pPr>
            <w:r w:rsidRPr="001B12C5">
              <w:rPr>
                <w:sz w:val="16"/>
                <w:szCs w:val="16"/>
              </w:rPr>
              <w:t>23.304 CR0164; 23.501 CR3886; 23.502 CR3777R1; 23.503 CR0805R1; 23.502 CR3684R2; 23.316 CR2075R1; 23.503 CR0810R1; 23.501 CR3859R1; 23.502 CR3690R1; 23.501 CR3881R2; 23.287 CR0187R3; 23.503 CR0831R4; 23.502 CR3919R3</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4D7C9A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5600220" w14:textId="77777777" w:rsidR="009B546A" w:rsidRPr="001B12C5" w:rsidRDefault="009B546A" w:rsidP="00C11620">
            <w:pPr>
              <w:pStyle w:val="TAL"/>
              <w:rPr>
                <w:sz w:val="16"/>
                <w:szCs w:val="16"/>
              </w:rPr>
            </w:pPr>
            <w:r w:rsidRPr="001B12C5">
              <w:rPr>
                <w:sz w:val="16"/>
                <w:szCs w:val="16"/>
              </w:rPr>
              <w:t>Approved</w:t>
            </w:r>
          </w:p>
        </w:tc>
      </w:tr>
      <w:tr w:rsidR="009B546A" w14:paraId="5436F4DC"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DA0BC2E" w14:textId="77777777" w:rsidR="009B546A" w:rsidRPr="001B12C5" w:rsidRDefault="009B546A" w:rsidP="00C11620">
            <w:pPr>
              <w:pStyle w:val="TAL"/>
              <w:rPr>
                <w:sz w:val="16"/>
                <w:szCs w:val="16"/>
              </w:rPr>
            </w:pPr>
            <w:r w:rsidRPr="001B12C5">
              <w:rPr>
                <w:sz w:val="16"/>
                <w:szCs w:val="16"/>
              </w:rPr>
              <w:t>SP-230080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A5FF4AC" w14:textId="77777777" w:rsidR="009B546A" w:rsidRPr="001B12C5" w:rsidRDefault="009B546A" w:rsidP="00C11620">
            <w:pPr>
              <w:pStyle w:val="TAL"/>
              <w:rPr>
                <w:sz w:val="16"/>
                <w:szCs w:val="16"/>
              </w:rPr>
            </w:pPr>
            <w:r w:rsidRPr="001B12C5">
              <w:rPr>
                <w:sz w:val="16"/>
                <w:szCs w:val="16"/>
              </w:rPr>
              <w:t>CRs on TEI18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3A3AA9"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AE92681" w14:textId="77777777" w:rsidR="009B546A" w:rsidRPr="001B12C5" w:rsidRDefault="009B546A" w:rsidP="00C11620">
            <w:pPr>
              <w:pStyle w:val="TAL"/>
              <w:rPr>
                <w:sz w:val="16"/>
                <w:szCs w:val="16"/>
              </w:rPr>
            </w:pPr>
            <w:r w:rsidRPr="001B12C5">
              <w:rPr>
                <w:sz w:val="16"/>
                <w:szCs w:val="16"/>
              </w:rPr>
              <w:t>23.502 CR3691; 23.501 CR3594R1; 23.502 CR3432R1; 23.501 CR4049; 23.502 CR3822R1; 23.503 CR0881R1; 23.501 CR4056R1; 23.502 CR3838R1; 23.682 CR0490R2; 23.502 CR3833R1; 23.501 CR4058R1; 23.501 CR4057R1; 23.501 CR3831R1; 23.502 CR3742R1; 23.501 CR3928R1; 23.167 CR0370R1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D771D26"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DA5FF11" w14:textId="77777777" w:rsidR="009B546A" w:rsidRPr="001B12C5" w:rsidRDefault="009B546A" w:rsidP="00C11620">
            <w:pPr>
              <w:pStyle w:val="TAL"/>
              <w:rPr>
                <w:sz w:val="16"/>
                <w:szCs w:val="16"/>
              </w:rPr>
            </w:pPr>
            <w:r w:rsidRPr="001B12C5">
              <w:rPr>
                <w:sz w:val="16"/>
                <w:szCs w:val="16"/>
              </w:rPr>
              <w:t>Approved</w:t>
            </w:r>
          </w:p>
        </w:tc>
      </w:tr>
      <w:tr w:rsidR="009B546A" w14:paraId="04C3726C"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B5C72EA" w14:textId="77777777" w:rsidR="009B546A" w:rsidRPr="001B12C5" w:rsidRDefault="009B546A" w:rsidP="00C11620">
            <w:pPr>
              <w:pStyle w:val="TAL"/>
              <w:rPr>
                <w:sz w:val="16"/>
                <w:szCs w:val="16"/>
              </w:rPr>
            </w:pPr>
            <w:r w:rsidRPr="001B12C5">
              <w:rPr>
                <w:sz w:val="16"/>
                <w:szCs w:val="16"/>
              </w:rPr>
              <w:t>SP-230079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4B1506E" w14:textId="77777777" w:rsidR="009B546A" w:rsidRPr="001B12C5" w:rsidRDefault="009B546A" w:rsidP="00C11620">
            <w:pPr>
              <w:pStyle w:val="TAL"/>
              <w:rPr>
                <w:sz w:val="16"/>
                <w:szCs w:val="16"/>
              </w:rPr>
            </w:pPr>
            <w:r w:rsidRPr="001B12C5">
              <w:rPr>
                <w:sz w:val="16"/>
                <w:szCs w:val="16"/>
              </w:rPr>
              <w:t>CRs on XRM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1674223"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160F8B5" w14:textId="77777777" w:rsidR="009B546A" w:rsidRPr="001B12C5" w:rsidRDefault="009B546A" w:rsidP="00C11620">
            <w:pPr>
              <w:pStyle w:val="TAL"/>
              <w:rPr>
                <w:sz w:val="16"/>
                <w:szCs w:val="16"/>
              </w:rPr>
            </w:pPr>
            <w:r w:rsidRPr="001B12C5">
              <w:rPr>
                <w:sz w:val="16"/>
                <w:szCs w:val="16"/>
              </w:rPr>
              <w:t>23.502 CR3734R1; 23.502 CR3738R1; 23.502 CR3736R1; 23.501 CR3864R5; 23.503 CR0835R7; 23.501 CR3792R7; 23.503 CR0825R3; 23.501 CR3887R6; 23.501 CR4046R12; 23.501 CR3896R12; 23.501 CR3919R7; 23.501 CR3875R14; 23.501 CR3855R11; 23.501 CR3759R7; 23.501 CR3923R10; 23.503 CR0878R9</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031EFE0" w14:textId="77777777" w:rsidR="009B546A" w:rsidRPr="001B12C5" w:rsidRDefault="009B546A" w:rsidP="00C11620">
            <w:pPr>
              <w:pStyle w:val="TAL"/>
              <w:rPr>
                <w:sz w:val="16"/>
                <w:szCs w:val="16"/>
              </w:rPr>
            </w:pPr>
            <w:r w:rsidRPr="001B12C5">
              <w:rPr>
                <w:sz w:val="16"/>
                <w:szCs w:val="16"/>
              </w:rPr>
              <w:t>Revised to add missing CRs in SP-230247 (CRs Reissued).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6CC4017" w14:textId="77777777" w:rsidR="009B546A" w:rsidRPr="001B12C5" w:rsidRDefault="009B546A" w:rsidP="00C11620">
            <w:pPr>
              <w:pStyle w:val="TAL"/>
              <w:rPr>
                <w:sz w:val="16"/>
                <w:szCs w:val="16"/>
              </w:rPr>
            </w:pPr>
            <w:r w:rsidRPr="001B12C5">
              <w:rPr>
                <w:sz w:val="16"/>
                <w:szCs w:val="16"/>
              </w:rPr>
              <w:t>Revised</w:t>
            </w:r>
          </w:p>
        </w:tc>
      </w:tr>
      <w:tr w:rsidR="009B546A" w14:paraId="542DBDF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9095853" w14:textId="77777777" w:rsidR="009B546A" w:rsidRPr="001B12C5" w:rsidRDefault="009B546A" w:rsidP="00C11620">
            <w:pPr>
              <w:pStyle w:val="TAL"/>
              <w:rPr>
                <w:sz w:val="16"/>
                <w:szCs w:val="16"/>
              </w:rPr>
            </w:pPr>
            <w:r w:rsidRPr="001B12C5">
              <w:rPr>
                <w:sz w:val="16"/>
                <w:szCs w:val="16"/>
              </w:rPr>
              <w:lastRenderedPageBreak/>
              <w:t>SP-230078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68E3FBE" w14:textId="77777777" w:rsidR="009B546A" w:rsidRPr="001B12C5" w:rsidRDefault="009B546A" w:rsidP="00C11620">
            <w:pPr>
              <w:pStyle w:val="TAL"/>
              <w:rPr>
                <w:sz w:val="16"/>
                <w:szCs w:val="16"/>
              </w:rPr>
            </w:pPr>
            <w:r w:rsidRPr="001B12C5">
              <w:rPr>
                <w:sz w:val="16"/>
                <w:szCs w:val="16"/>
              </w:rPr>
              <w:t>CRs on VMR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A3042D4"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8807A96" w14:textId="77777777" w:rsidR="009B546A" w:rsidRPr="001B12C5" w:rsidRDefault="009B546A" w:rsidP="00C11620">
            <w:pPr>
              <w:pStyle w:val="TAL"/>
              <w:rPr>
                <w:sz w:val="16"/>
                <w:szCs w:val="16"/>
              </w:rPr>
            </w:pPr>
            <w:r w:rsidRPr="001B12C5">
              <w:rPr>
                <w:sz w:val="16"/>
                <w:szCs w:val="16"/>
              </w:rPr>
              <w:t>23.501 CR3850; 23.501 CR4108R1; 23.273 CR0288R1; 23.501 CR4107R1; 23.502 CR3866R1; 23.501 CR4039R1; 23.502 CR3688R1; 23.501 CR3933R1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3EB8F7B"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EEC23FF" w14:textId="77777777" w:rsidR="009B546A" w:rsidRPr="001B12C5" w:rsidRDefault="009B546A" w:rsidP="00C11620">
            <w:pPr>
              <w:pStyle w:val="TAL"/>
              <w:rPr>
                <w:sz w:val="16"/>
                <w:szCs w:val="16"/>
              </w:rPr>
            </w:pPr>
            <w:r w:rsidRPr="001B12C5">
              <w:rPr>
                <w:sz w:val="16"/>
                <w:szCs w:val="16"/>
              </w:rPr>
              <w:t>Approved</w:t>
            </w:r>
          </w:p>
        </w:tc>
      </w:tr>
      <w:tr w:rsidR="009B546A" w14:paraId="79BB15E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9DD556A" w14:textId="77777777" w:rsidR="009B546A" w:rsidRPr="001B12C5" w:rsidRDefault="009B546A" w:rsidP="00C11620">
            <w:pPr>
              <w:pStyle w:val="TAL"/>
              <w:rPr>
                <w:sz w:val="16"/>
                <w:szCs w:val="16"/>
              </w:rPr>
            </w:pPr>
            <w:r w:rsidRPr="001B12C5">
              <w:rPr>
                <w:sz w:val="16"/>
                <w:szCs w:val="16"/>
              </w:rPr>
              <w:t>SP-230077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B22B58D" w14:textId="77777777" w:rsidR="009B546A" w:rsidRPr="001B12C5" w:rsidRDefault="009B546A" w:rsidP="00C11620">
            <w:pPr>
              <w:pStyle w:val="TAL"/>
              <w:rPr>
                <w:sz w:val="16"/>
                <w:szCs w:val="16"/>
              </w:rPr>
            </w:pPr>
            <w:r w:rsidRPr="001B12C5">
              <w:rPr>
                <w:sz w:val="16"/>
                <w:szCs w:val="16"/>
              </w:rPr>
              <w:t>CRs on UPEAS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D9BA762"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771272E" w14:textId="77777777" w:rsidR="009B546A" w:rsidRPr="001B12C5" w:rsidRDefault="009B546A" w:rsidP="00C11620">
            <w:pPr>
              <w:pStyle w:val="TAL"/>
              <w:rPr>
                <w:sz w:val="16"/>
                <w:szCs w:val="16"/>
              </w:rPr>
            </w:pPr>
            <w:r w:rsidRPr="001B12C5">
              <w:rPr>
                <w:sz w:val="16"/>
                <w:szCs w:val="16"/>
              </w:rPr>
              <w:t>23.501 CR3962R1; 23.501 CR3720R2; 23.501 CR3949R1; 23.501 CR3825R1; 23.502 CR3665R1; 23.502 CR3810R1; 23.503 CR0871R1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AF8DB9C"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80DEFF2" w14:textId="77777777" w:rsidR="009B546A" w:rsidRPr="001B12C5" w:rsidRDefault="009B546A" w:rsidP="00C11620">
            <w:pPr>
              <w:pStyle w:val="TAL"/>
              <w:rPr>
                <w:sz w:val="16"/>
                <w:szCs w:val="16"/>
              </w:rPr>
            </w:pPr>
            <w:r w:rsidRPr="001B12C5">
              <w:rPr>
                <w:sz w:val="16"/>
                <w:szCs w:val="16"/>
              </w:rPr>
              <w:t>Approved</w:t>
            </w:r>
          </w:p>
        </w:tc>
      </w:tr>
      <w:tr w:rsidR="009B546A" w14:paraId="55DB6C0E"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944ADA4" w14:textId="77777777" w:rsidR="009B546A" w:rsidRPr="001B12C5" w:rsidRDefault="009B546A" w:rsidP="00C11620">
            <w:pPr>
              <w:pStyle w:val="TAL"/>
              <w:rPr>
                <w:sz w:val="16"/>
                <w:szCs w:val="16"/>
              </w:rPr>
            </w:pPr>
            <w:r w:rsidRPr="001B12C5">
              <w:rPr>
                <w:sz w:val="16"/>
                <w:szCs w:val="16"/>
              </w:rPr>
              <w:t>SP-230065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AC63B53" w14:textId="77777777" w:rsidR="009B546A" w:rsidRPr="001B12C5" w:rsidRDefault="009B546A" w:rsidP="00C11620">
            <w:pPr>
              <w:pStyle w:val="TAL"/>
              <w:rPr>
                <w:sz w:val="16"/>
                <w:szCs w:val="16"/>
              </w:rPr>
            </w:pPr>
            <w:r w:rsidRPr="001B12C5">
              <w:rPr>
                <w:sz w:val="16"/>
                <w:szCs w:val="16"/>
              </w:rPr>
              <w:t>CRs on eUEPO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1DEDBAF"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D9E9E37" w14:textId="77777777" w:rsidR="009B546A" w:rsidRPr="001B12C5" w:rsidRDefault="009B546A" w:rsidP="00C11620">
            <w:pPr>
              <w:pStyle w:val="TAL"/>
              <w:rPr>
                <w:sz w:val="16"/>
                <w:szCs w:val="16"/>
              </w:rPr>
            </w:pPr>
            <w:r w:rsidRPr="001B12C5">
              <w:rPr>
                <w:sz w:val="16"/>
                <w:szCs w:val="16"/>
              </w:rPr>
              <w:t>23.501 CR3924R1; 23.502 CR3740R1; 23.503 CR0839R1; 23.502 CR3807R1; 23.503 CR0814R1; 23.503 CR0893R1; 23.502 CR3913R2; 23.288 CR0665R3; 23.503 CR0905R3; 23.503 CR0906R2; 23.502 CR3871R3; 23.503 CR0927R4; 23.503 CR0910R4; 23.502 CR3712R7; 23.503 CR0901R4</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928956C"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4F92A60" w14:textId="77777777" w:rsidR="009B546A" w:rsidRPr="001B12C5" w:rsidRDefault="009B546A" w:rsidP="00C11620">
            <w:pPr>
              <w:pStyle w:val="TAL"/>
              <w:rPr>
                <w:sz w:val="16"/>
                <w:szCs w:val="16"/>
              </w:rPr>
            </w:pPr>
            <w:r w:rsidRPr="001B12C5">
              <w:rPr>
                <w:sz w:val="16"/>
                <w:szCs w:val="16"/>
              </w:rPr>
              <w:t>Approved</w:t>
            </w:r>
          </w:p>
        </w:tc>
      </w:tr>
      <w:tr w:rsidR="009B546A" w14:paraId="494FB96F"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DCD445A" w14:textId="77777777" w:rsidR="009B546A" w:rsidRPr="001B12C5" w:rsidRDefault="009B546A" w:rsidP="00C11620">
            <w:pPr>
              <w:pStyle w:val="TAL"/>
              <w:rPr>
                <w:sz w:val="16"/>
                <w:szCs w:val="16"/>
              </w:rPr>
            </w:pPr>
            <w:r w:rsidRPr="001B12C5">
              <w:rPr>
                <w:sz w:val="16"/>
                <w:szCs w:val="16"/>
              </w:rPr>
              <w:t>SP-230075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6C426C9" w14:textId="77777777" w:rsidR="009B546A" w:rsidRPr="001B12C5" w:rsidRDefault="009B546A" w:rsidP="00C11620">
            <w:pPr>
              <w:pStyle w:val="TAL"/>
              <w:rPr>
                <w:sz w:val="16"/>
                <w:szCs w:val="16"/>
              </w:rPr>
            </w:pPr>
            <w:r w:rsidRPr="001B12C5">
              <w:rPr>
                <w:sz w:val="16"/>
                <w:szCs w:val="16"/>
              </w:rPr>
              <w:t>CRs on SFC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E10AAAF"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070E838" w14:textId="77777777" w:rsidR="009B546A" w:rsidRPr="001B12C5" w:rsidRDefault="009B546A" w:rsidP="00C11620">
            <w:pPr>
              <w:pStyle w:val="TAL"/>
              <w:rPr>
                <w:sz w:val="16"/>
                <w:szCs w:val="16"/>
              </w:rPr>
            </w:pPr>
            <w:r w:rsidRPr="001B12C5">
              <w:rPr>
                <w:sz w:val="16"/>
                <w:szCs w:val="16"/>
              </w:rPr>
              <w:t>23.501 CR4069R1; 23.501 CR3860R1; 23.502 CR3667R1; 23.503 CR0756R2; 23.503 CR0740R2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68994B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71B31BB" w14:textId="77777777" w:rsidR="009B546A" w:rsidRPr="001B12C5" w:rsidRDefault="009B546A" w:rsidP="00C11620">
            <w:pPr>
              <w:pStyle w:val="TAL"/>
              <w:rPr>
                <w:sz w:val="16"/>
                <w:szCs w:val="16"/>
              </w:rPr>
            </w:pPr>
            <w:r w:rsidRPr="001B12C5">
              <w:rPr>
                <w:sz w:val="16"/>
                <w:szCs w:val="16"/>
              </w:rPr>
              <w:t>Approved</w:t>
            </w:r>
          </w:p>
        </w:tc>
      </w:tr>
      <w:tr w:rsidR="009B546A" w14:paraId="1A267B87"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289C3C0" w14:textId="77777777" w:rsidR="009B546A" w:rsidRPr="001B12C5" w:rsidRDefault="009B546A" w:rsidP="00C11620">
            <w:pPr>
              <w:pStyle w:val="TAL"/>
              <w:rPr>
                <w:sz w:val="16"/>
                <w:szCs w:val="16"/>
              </w:rPr>
            </w:pPr>
            <w:r w:rsidRPr="001B12C5">
              <w:rPr>
                <w:sz w:val="16"/>
                <w:szCs w:val="16"/>
              </w:rPr>
              <w:t>SP-230066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A2749DB" w14:textId="77777777" w:rsidR="009B546A" w:rsidRPr="001B12C5" w:rsidRDefault="009B546A" w:rsidP="00C11620">
            <w:pPr>
              <w:pStyle w:val="TAL"/>
              <w:rPr>
                <w:sz w:val="16"/>
                <w:szCs w:val="16"/>
              </w:rPr>
            </w:pPr>
            <w:r w:rsidRPr="001B12C5">
              <w:rPr>
                <w:sz w:val="16"/>
                <w:szCs w:val="16"/>
              </w:rPr>
              <w:t>CRs on FS_5TRS_URLLC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0493DBC"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4D233B4" w14:textId="77777777" w:rsidR="009B546A" w:rsidRPr="001B12C5" w:rsidRDefault="009B546A" w:rsidP="00C11620">
            <w:pPr>
              <w:pStyle w:val="TAL"/>
              <w:rPr>
                <w:sz w:val="16"/>
                <w:szCs w:val="16"/>
              </w:rPr>
            </w:pPr>
            <w:r w:rsidRPr="001B12C5">
              <w:rPr>
                <w:sz w:val="16"/>
                <w:szCs w:val="16"/>
              </w:rPr>
              <w:t>23.700-25 CR0003R1; 23.700-25 CR0002R1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F167B80"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C8CA1C2" w14:textId="77777777" w:rsidR="009B546A" w:rsidRPr="001B12C5" w:rsidRDefault="009B546A" w:rsidP="00C11620">
            <w:pPr>
              <w:pStyle w:val="TAL"/>
              <w:rPr>
                <w:sz w:val="16"/>
                <w:szCs w:val="16"/>
              </w:rPr>
            </w:pPr>
            <w:r w:rsidRPr="001B12C5">
              <w:rPr>
                <w:sz w:val="16"/>
                <w:szCs w:val="16"/>
              </w:rPr>
              <w:t>Approved</w:t>
            </w:r>
          </w:p>
        </w:tc>
      </w:tr>
      <w:tr w:rsidR="009B546A" w14:paraId="3AF7F45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15D9AAC" w14:textId="77777777" w:rsidR="009B546A" w:rsidRPr="001B12C5" w:rsidRDefault="009B546A" w:rsidP="00C11620">
            <w:pPr>
              <w:pStyle w:val="TAL"/>
              <w:rPr>
                <w:sz w:val="16"/>
                <w:szCs w:val="16"/>
              </w:rPr>
            </w:pPr>
            <w:r w:rsidRPr="001B12C5">
              <w:rPr>
                <w:sz w:val="16"/>
                <w:szCs w:val="16"/>
              </w:rPr>
              <w:t>SP-230073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F038DE8" w14:textId="77777777" w:rsidR="009B546A" w:rsidRPr="001B12C5" w:rsidRDefault="009B546A" w:rsidP="00C11620">
            <w:pPr>
              <w:pStyle w:val="TAL"/>
              <w:rPr>
                <w:sz w:val="16"/>
                <w:szCs w:val="16"/>
              </w:rPr>
            </w:pPr>
            <w:r w:rsidRPr="001B12C5">
              <w:rPr>
                <w:sz w:val="16"/>
                <w:szCs w:val="16"/>
              </w:rPr>
              <w:t>CRs on PIN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667B375"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35C4F7F" w14:textId="77777777" w:rsidR="009B546A" w:rsidRPr="001B12C5" w:rsidRDefault="009B546A" w:rsidP="00C11620">
            <w:pPr>
              <w:pStyle w:val="TAL"/>
              <w:rPr>
                <w:sz w:val="16"/>
                <w:szCs w:val="16"/>
              </w:rPr>
            </w:pPr>
            <w:r w:rsidRPr="001B12C5">
              <w:rPr>
                <w:sz w:val="16"/>
                <w:szCs w:val="16"/>
              </w:rPr>
              <w:t>23.501 CR3912R1; 23.501 CR4028R5; 23.501 CR3854R4; 23.502 CR3917R1; 23.501 CR3898R3; 23.503 CR0915R2; 23.501 CR3897R12; 23.501 CR4092R6</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7627343"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6EC86B1" w14:textId="77777777" w:rsidR="009B546A" w:rsidRPr="001B12C5" w:rsidRDefault="009B546A" w:rsidP="00C11620">
            <w:pPr>
              <w:pStyle w:val="TAL"/>
              <w:rPr>
                <w:sz w:val="16"/>
                <w:szCs w:val="16"/>
              </w:rPr>
            </w:pPr>
            <w:r w:rsidRPr="001B12C5">
              <w:rPr>
                <w:sz w:val="16"/>
                <w:szCs w:val="16"/>
              </w:rPr>
              <w:t>Approved</w:t>
            </w:r>
          </w:p>
        </w:tc>
      </w:tr>
      <w:tr w:rsidR="009B546A" w14:paraId="359614D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566793D" w14:textId="77777777" w:rsidR="009B546A" w:rsidRPr="001B12C5" w:rsidRDefault="009B546A" w:rsidP="00C11620">
            <w:pPr>
              <w:pStyle w:val="TAL"/>
              <w:rPr>
                <w:sz w:val="16"/>
                <w:szCs w:val="16"/>
              </w:rPr>
            </w:pPr>
            <w:r w:rsidRPr="001B12C5">
              <w:rPr>
                <w:sz w:val="16"/>
                <w:szCs w:val="16"/>
              </w:rPr>
              <w:t>SP-230072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745F0C0" w14:textId="77777777" w:rsidR="009B546A" w:rsidRPr="001B12C5" w:rsidRDefault="009B546A" w:rsidP="00C11620">
            <w:pPr>
              <w:pStyle w:val="TAL"/>
              <w:rPr>
                <w:sz w:val="16"/>
                <w:szCs w:val="16"/>
              </w:rPr>
            </w:pPr>
            <w:r w:rsidRPr="001B12C5">
              <w:rPr>
                <w:sz w:val="16"/>
                <w:szCs w:val="16"/>
              </w:rPr>
              <w:t>CRs on NR_REDCAP_Ph2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131DC8E"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0E6EF27" w14:textId="77777777" w:rsidR="009B546A" w:rsidRPr="001B12C5" w:rsidRDefault="009B546A" w:rsidP="00C11620">
            <w:pPr>
              <w:pStyle w:val="TAL"/>
              <w:rPr>
                <w:sz w:val="16"/>
                <w:szCs w:val="16"/>
              </w:rPr>
            </w:pPr>
            <w:r w:rsidRPr="001B12C5">
              <w:rPr>
                <w:sz w:val="16"/>
                <w:szCs w:val="16"/>
              </w:rPr>
              <w:t>23.502 CR3685R1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6719485"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E5B74A1" w14:textId="77777777" w:rsidR="009B546A" w:rsidRPr="001B12C5" w:rsidRDefault="009B546A" w:rsidP="00C11620">
            <w:pPr>
              <w:pStyle w:val="TAL"/>
              <w:rPr>
                <w:sz w:val="16"/>
                <w:szCs w:val="16"/>
              </w:rPr>
            </w:pPr>
            <w:r w:rsidRPr="001B12C5">
              <w:rPr>
                <w:sz w:val="16"/>
                <w:szCs w:val="16"/>
              </w:rPr>
              <w:t>Approved</w:t>
            </w:r>
          </w:p>
        </w:tc>
      </w:tr>
      <w:tr w:rsidR="009B546A" w14:paraId="73D5CD0F"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9A93E9C" w14:textId="77777777" w:rsidR="009B546A" w:rsidRPr="001B12C5" w:rsidRDefault="009B546A" w:rsidP="00C11620">
            <w:pPr>
              <w:pStyle w:val="TAL"/>
              <w:rPr>
                <w:sz w:val="16"/>
                <w:szCs w:val="16"/>
              </w:rPr>
            </w:pPr>
            <w:r w:rsidRPr="001B12C5">
              <w:rPr>
                <w:sz w:val="16"/>
                <w:szCs w:val="16"/>
              </w:rPr>
              <w:t>SP-230071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CD3D8B6" w14:textId="77777777" w:rsidR="009B546A" w:rsidRPr="001B12C5" w:rsidRDefault="009B546A" w:rsidP="00C11620">
            <w:pPr>
              <w:pStyle w:val="TAL"/>
              <w:rPr>
                <w:sz w:val="16"/>
                <w:szCs w:val="16"/>
              </w:rPr>
            </w:pPr>
            <w:r w:rsidRPr="001B12C5">
              <w:rPr>
                <w:sz w:val="16"/>
                <w:szCs w:val="16"/>
              </w:rPr>
              <w:t>CRs on NG_RTC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62DA97D"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0CC056A" w14:textId="77777777" w:rsidR="009B546A" w:rsidRPr="001B12C5" w:rsidRDefault="009B546A" w:rsidP="00C11620">
            <w:pPr>
              <w:pStyle w:val="TAL"/>
              <w:rPr>
                <w:sz w:val="16"/>
                <w:szCs w:val="16"/>
              </w:rPr>
            </w:pPr>
            <w:r w:rsidRPr="001B12C5">
              <w:rPr>
                <w:sz w:val="16"/>
                <w:szCs w:val="16"/>
              </w:rPr>
              <w:t>23.502 CR3837; 23.228 CR1268R2; 23.228 CR1275R2; 23.228 CR1266R2; 23.228 CR1267R3; 23.228 CR1264R3; 23.228 CR1263R9</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DF887A7"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278EAD6" w14:textId="77777777" w:rsidR="009B546A" w:rsidRPr="001B12C5" w:rsidRDefault="009B546A" w:rsidP="00C11620">
            <w:pPr>
              <w:pStyle w:val="TAL"/>
              <w:rPr>
                <w:sz w:val="16"/>
                <w:szCs w:val="16"/>
              </w:rPr>
            </w:pPr>
            <w:r w:rsidRPr="001B12C5">
              <w:rPr>
                <w:sz w:val="16"/>
                <w:szCs w:val="16"/>
              </w:rPr>
              <w:t>Approved</w:t>
            </w:r>
          </w:p>
        </w:tc>
      </w:tr>
      <w:tr w:rsidR="009B546A" w14:paraId="58F68DA6"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C28B6EE" w14:textId="77777777" w:rsidR="009B546A" w:rsidRPr="001B12C5" w:rsidRDefault="009B546A" w:rsidP="00C11620">
            <w:pPr>
              <w:pStyle w:val="TAL"/>
              <w:rPr>
                <w:sz w:val="16"/>
                <w:szCs w:val="16"/>
              </w:rPr>
            </w:pPr>
            <w:r w:rsidRPr="001B12C5">
              <w:rPr>
                <w:sz w:val="16"/>
                <w:szCs w:val="16"/>
              </w:rPr>
              <w:t>SP-230070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0FEAA64" w14:textId="77777777" w:rsidR="009B546A" w:rsidRPr="001B12C5" w:rsidRDefault="009B546A" w:rsidP="00C11620">
            <w:pPr>
              <w:pStyle w:val="TAL"/>
              <w:rPr>
                <w:sz w:val="16"/>
                <w:szCs w:val="16"/>
              </w:rPr>
            </w:pPr>
            <w:r w:rsidRPr="001B12C5">
              <w:rPr>
                <w:sz w:val="16"/>
                <w:szCs w:val="16"/>
              </w:rPr>
              <w:t>CRs on MPS_WLAN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4DBA7C0"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9BF6078" w14:textId="77777777" w:rsidR="009B546A" w:rsidRPr="001B12C5" w:rsidRDefault="009B546A" w:rsidP="00C11620">
            <w:pPr>
              <w:pStyle w:val="TAL"/>
              <w:rPr>
                <w:sz w:val="16"/>
                <w:szCs w:val="16"/>
              </w:rPr>
            </w:pPr>
            <w:r w:rsidRPr="001B12C5">
              <w:rPr>
                <w:sz w:val="16"/>
                <w:szCs w:val="16"/>
              </w:rPr>
              <w:t>23.402 CR2998R2; 23.502 CR3595R2; 23.401 CR3713R2; 23.501 CR3745R2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DE4AED7"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9144061" w14:textId="77777777" w:rsidR="009B546A" w:rsidRPr="001B12C5" w:rsidRDefault="009B546A" w:rsidP="00C11620">
            <w:pPr>
              <w:pStyle w:val="TAL"/>
              <w:rPr>
                <w:sz w:val="16"/>
                <w:szCs w:val="16"/>
              </w:rPr>
            </w:pPr>
            <w:r w:rsidRPr="001B12C5">
              <w:rPr>
                <w:sz w:val="16"/>
                <w:szCs w:val="16"/>
              </w:rPr>
              <w:t>Approved</w:t>
            </w:r>
          </w:p>
        </w:tc>
      </w:tr>
      <w:tr w:rsidR="009B546A" w14:paraId="1341F3EF"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5A4ECEE" w14:textId="77777777" w:rsidR="009B546A" w:rsidRPr="001B12C5" w:rsidRDefault="009B546A" w:rsidP="00C11620">
            <w:pPr>
              <w:pStyle w:val="TAL"/>
              <w:rPr>
                <w:sz w:val="16"/>
                <w:szCs w:val="16"/>
              </w:rPr>
            </w:pPr>
            <w:r w:rsidRPr="001B12C5">
              <w:rPr>
                <w:sz w:val="16"/>
                <w:szCs w:val="16"/>
              </w:rPr>
              <w:t>SP-230069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3220ED9" w14:textId="77777777" w:rsidR="009B546A" w:rsidRPr="001B12C5" w:rsidRDefault="009B546A" w:rsidP="00C11620">
            <w:pPr>
              <w:pStyle w:val="TAL"/>
              <w:rPr>
                <w:sz w:val="16"/>
                <w:szCs w:val="16"/>
              </w:rPr>
            </w:pPr>
            <w:r w:rsidRPr="001B12C5">
              <w:rPr>
                <w:sz w:val="16"/>
                <w:szCs w:val="16"/>
              </w:rPr>
              <w:t>CRs on LI18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CA070FF"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21BE27E" w14:textId="77777777" w:rsidR="009B546A" w:rsidRPr="001B12C5" w:rsidRDefault="009B546A" w:rsidP="00C11620">
            <w:pPr>
              <w:pStyle w:val="TAL"/>
              <w:rPr>
                <w:sz w:val="16"/>
                <w:szCs w:val="16"/>
              </w:rPr>
            </w:pPr>
            <w:r w:rsidRPr="001B12C5">
              <w:rPr>
                <w:sz w:val="16"/>
                <w:szCs w:val="16"/>
              </w:rPr>
              <w:t>23.502 CR3757R1; 23.401 CR3720R1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2CCDF5A"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8A168E4" w14:textId="77777777" w:rsidR="009B546A" w:rsidRPr="001B12C5" w:rsidRDefault="009B546A" w:rsidP="00C11620">
            <w:pPr>
              <w:pStyle w:val="TAL"/>
              <w:rPr>
                <w:sz w:val="16"/>
                <w:szCs w:val="16"/>
              </w:rPr>
            </w:pPr>
            <w:r w:rsidRPr="001B12C5">
              <w:rPr>
                <w:sz w:val="16"/>
                <w:szCs w:val="16"/>
              </w:rPr>
              <w:t>Approved</w:t>
            </w:r>
          </w:p>
        </w:tc>
      </w:tr>
      <w:tr w:rsidR="009B546A" w14:paraId="1914B024"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437CA06" w14:textId="77777777" w:rsidR="009B546A" w:rsidRPr="001B12C5" w:rsidRDefault="009B546A" w:rsidP="00C11620">
            <w:pPr>
              <w:pStyle w:val="TAL"/>
              <w:rPr>
                <w:sz w:val="16"/>
                <w:szCs w:val="16"/>
              </w:rPr>
            </w:pPr>
            <w:r w:rsidRPr="001B12C5">
              <w:rPr>
                <w:sz w:val="16"/>
                <w:szCs w:val="16"/>
              </w:rPr>
              <w:t>SP-230068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B4E3CD8" w14:textId="77777777" w:rsidR="009B546A" w:rsidRPr="001B12C5" w:rsidRDefault="009B546A" w:rsidP="00C11620">
            <w:pPr>
              <w:pStyle w:val="TAL"/>
              <w:rPr>
                <w:sz w:val="16"/>
                <w:szCs w:val="16"/>
              </w:rPr>
            </w:pPr>
            <w:r w:rsidRPr="001B12C5">
              <w:rPr>
                <w:sz w:val="16"/>
                <w:szCs w:val="16"/>
              </w:rPr>
              <w:t>CRs on GMEC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380FD31"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67E08A8" w14:textId="77777777" w:rsidR="009B546A" w:rsidRPr="001B12C5" w:rsidRDefault="009B546A" w:rsidP="00C11620">
            <w:pPr>
              <w:pStyle w:val="TAL"/>
              <w:rPr>
                <w:sz w:val="16"/>
                <w:szCs w:val="16"/>
              </w:rPr>
            </w:pPr>
            <w:r w:rsidRPr="001B12C5">
              <w:rPr>
                <w:sz w:val="16"/>
                <w:szCs w:val="16"/>
              </w:rPr>
              <w:t>23.501 CR4086R1; 23.502 CR3853R1; 23.501 CR3914R1; 23.501 CR4010R1; 23.502 CR3708R1; 23.501 CR3982R1; 23.503 CR0841R1; 23.501 CR4087R1; 23.501 CR3984R1; 23.501 CR3964R1; 23.502 CR3774R1; 23.502 CR3710R1; 23.503 CR0819R1; 23.501 CR3986R1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C1EF64A"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ADB45E2" w14:textId="77777777" w:rsidR="009B546A" w:rsidRPr="001B12C5" w:rsidRDefault="009B546A" w:rsidP="00C11620">
            <w:pPr>
              <w:pStyle w:val="TAL"/>
              <w:rPr>
                <w:sz w:val="16"/>
                <w:szCs w:val="16"/>
              </w:rPr>
            </w:pPr>
            <w:r w:rsidRPr="001B12C5">
              <w:rPr>
                <w:sz w:val="16"/>
                <w:szCs w:val="16"/>
              </w:rPr>
              <w:t>Approved</w:t>
            </w:r>
          </w:p>
        </w:tc>
      </w:tr>
      <w:tr w:rsidR="009B546A" w14:paraId="5A2EC2D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9B62207" w14:textId="77777777" w:rsidR="009B546A" w:rsidRPr="001B12C5" w:rsidRDefault="009B546A" w:rsidP="00C11620">
            <w:pPr>
              <w:pStyle w:val="TAL"/>
              <w:rPr>
                <w:sz w:val="16"/>
                <w:szCs w:val="16"/>
              </w:rPr>
            </w:pPr>
            <w:r w:rsidRPr="001B12C5">
              <w:rPr>
                <w:sz w:val="16"/>
                <w:szCs w:val="16"/>
              </w:rPr>
              <w:t>SP-230048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B445549" w14:textId="77777777" w:rsidR="009B546A" w:rsidRPr="001B12C5" w:rsidRDefault="009B546A" w:rsidP="00C11620">
            <w:pPr>
              <w:pStyle w:val="TAL"/>
              <w:rPr>
                <w:sz w:val="16"/>
                <w:szCs w:val="16"/>
              </w:rPr>
            </w:pPr>
            <w:r w:rsidRPr="001B12C5">
              <w:rPr>
                <w:sz w:val="16"/>
                <w:szCs w:val="16"/>
              </w:rPr>
              <w:t>CRs on 5G_ProSe_Ph2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788BD31"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3CEDB64" w14:textId="77777777" w:rsidR="009B546A" w:rsidRPr="001B12C5" w:rsidRDefault="009B546A" w:rsidP="00C11620">
            <w:pPr>
              <w:pStyle w:val="TAL"/>
              <w:rPr>
                <w:sz w:val="16"/>
                <w:szCs w:val="16"/>
              </w:rPr>
            </w:pPr>
            <w:r w:rsidRPr="001B12C5">
              <w:rPr>
                <w:sz w:val="16"/>
                <w:szCs w:val="16"/>
              </w:rPr>
              <w:t>23.304 CR0208R1; 23.304 CR0202R1; 23.304 CR0212R1; 23.304 CR0215R1; 23.502 CR3689R1; 23.304 CR0205R1; 23.501 CR3858R1; 23.304 CR0227R1; 23.304 CR0224R1; 23.304 CR0225R1; 23.503 CR0775R3; 23.304 CR0226R1; 23.304 CR0216R2; 23.503 CR0908R2; 23.304 CR0218R2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1C355F6"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DC56E8C" w14:textId="77777777" w:rsidR="009B546A" w:rsidRPr="001B12C5" w:rsidRDefault="009B546A" w:rsidP="00C11620">
            <w:pPr>
              <w:pStyle w:val="TAL"/>
              <w:rPr>
                <w:sz w:val="16"/>
                <w:szCs w:val="16"/>
              </w:rPr>
            </w:pPr>
            <w:r w:rsidRPr="001B12C5">
              <w:rPr>
                <w:sz w:val="16"/>
                <w:szCs w:val="16"/>
              </w:rPr>
              <w:t>Approved</w:t>
            </w:r>
          </w:p>
        </w:tc>
      </w:tr>
      <w:tr w:rsidR="009B546A" w14:paraId="070059C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EF54B48" w14:textId="77777777" w:rsidR="009B546A" w:rsidRPr="001B12C5" w:rsidRDefault="009B546A" w:rsidP="00C11620">
            <w:pPr>
              <w:pStyle w:val="TAL"/>
              <w:rPr>
                <w:sz w:val="16"/>
                <w:szCs w:val="16"/>
              </w:rPr>
            </w:pPr>
            <w:r w:rsidRPr="001B12C5">
              <w:rPr>
                <w:sz w:val="16"/>
                <w:szCs w:val="16"/>
              </w:rPr>
              <w:lastRenderedPageBreak/>
              <w:t>SP-230076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355E432" w14:textId="77777777" w:rsidR="009B546A" w:rsidRPr="001B12C5" w:rsidRDefault="009B546A" w:rsidP="00C11620">
            <w:pPr>
              <w:pStyle w:val="TAL"/>
              <w:rPr>
                <w:sz w:val="16"/>
                <w:szCs w:val="16"/>
              </w:rPr>
            </w:pPr>
            <w:r w:rsidRPr="001B12C5">
              <w:rPr>
                <w:sz w:val="16"/>
                <w:szCs w:val="16"/>
              </w:rPr>
              <w:t>CRs on UAS_Ph2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120203E"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881A857" w14:textId="77777777" w:rsidR="009B546A" w:rsidRPr="001B12C5" w:rsidRDefault="009B546A" w:rsidP="00C11620">
            <w:pPr>
              <w:pStyle w:val="TAL"/>
              <w:rPr>
                <w:sz w:val="16"/>
                <w:szCs w:val="16"/>
              </w:rPr>
            </w:pPr>
            <w:r w:rsidRPr="001B12C5">
              <w:rPr>
                <w:sz w:val="16"/>
                <w:szCs w:val="16"/>
              </w:rPr>
              <w:t>23.256 CR0077R1; 23.256 CR0079R1; 23.502 CR3925; 23.256 CR0082R1; 23.502 CR3924R1; 23.256 CR0078R3; 23.256 CR0076R4; 23.256 CR0075R6; 23.256 CR0081R2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123E5D4"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934BB40" w14:textId="77777777" w:rsidR="009B546A" w:rsidRPr="001B12C5" w:rsidRDefault="009B546A" w:rsidP="00C11620">
            <w:pPr>
              <w:pStyle w:val="TAL"/>
              <w:rPr>
                <w:sz w:val="16"/>
                <w:szCs w:val="16"/>
              </w:rPr>
            </w:pPr>
            <w:r w:rsidRPr="001B12C5">
              <w:rPr>
                <w:sz w:val="16"/>
                <w:szCs w:val="16"/>
              </w:rPr>
              <w:t>Approved</w:t>
            </w:r>
          </w:p>
        </w:tc>
      </w:tr>
      <w:tr w:rsidR="009B546A" w14:paraId="1240D4A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381AEE4" w14:textId="77777777" w:rsidR="009B546A" w:rsidRPr="001B12C5" w:rsidRDefault="009B546A" w:rsidP="00C11620">
            <w:pPr>
              <w:pStyle w:val="TAL"/>
              <w:rPr>
                <w:sz w:val="16"/>
                <w:szCs w:val="16"/>
              </w:rPr>
            </w:pPr>
            <w:r w:rsidRPr="001B12C5">
              <w:rPr>
                <w:sz w:val="16"/>
                <w:szCs w:val="16"/>
              </w:rPr>
              <w:t>SP-230290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11F3B1F" w14:textId="77777777" w:rsidR="009B546A" w:rsidRPr="001B12C5" w:rsidRDefault="009B546A" w:rsidP="00C11620">
            <w:pPr>
              <w:pStyle w:val="TAL"/>
              <w:rPr>
                <w:sz w:val="16"/>
                <w:szCs w:val="16"/>
              </w:rPr>
            </w:pPr>
            <w:r w:rsidRPr="001B12C5">
              <w:rPr>
                <w:sz w:val="16"/>
                <w:szCs w:val="16"/>
              </w:rPr>
              <w:t>Rel-18 CRs to TS23283 for MCCI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62BC304"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7E5577C" w14:textId="77777777" w:rsidR="009B546A" w:rsidRPr="001B12C5" w:rsidRDefault="009B546A" w:rsidP="00C11620">
            <w:pPr>
              <w:pStyle w:val="TAL"/>
              <w:rPr>
                <w:sz w:val="16"/>
                <w:szCs w:val="16"/>
              </w:rPr>
            </w:pPr>
            <w:r w:rsidRPr="001B12C5">
              <w:rPr>
                <w:sz w:val="16"/>
                <w:szCs w:val="16"/>
              </w:rPr>
              <w:t>23.283 CR0067R1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459DA3C"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615ED64" w14:textId="77777777" w:rsidR="009B546A" w:rsidRPr="001B12C5" w:rsidRDefault="009B546A" w:rsidP="00C11620">
            <w:pPr>
              <w:pStyle w:val="TAL"/>
              <w:rPr>
                <w:sz w:val="16"/>
                <w:szCs w:val="16"/>
              </w:rPr>
            </w:pPr>
            <w:r w:rsidRPr="001B12C5">
              <w:rPr>
                <w:sz w:val="16"/>
                <w:szCs w:val="16"/>
              </w:rPr>
              <w:t>Approved</w:t>
            </w:r>
          </w:p>
        </w:tc>
      </w:tr>
      <w:tr w:rsidR="009B546A" w14:paraId="119E197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C2A8413" w14:textId="77777777" w:rsidR="009B546A" w:rsidRPr="001B12C5" w:rsidRDefault="009B546A" w:rsidP="00C11620">
            <w:pPr>
              <w:pStyle w:val="TAL"/>
              <w:rPr>
                <w:sz w:val="16"/>
                <w:szCs w:val="16"/>
              </w:rPr>
            </w:pPr>
            <w:r w:rsidRPr="001B12C5">
              <w:rPr>
                <w:sz w:val="16"/>
                <w:szCs w:val="16"/>
              </w:rPr>
              <w:t>SP-230298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619A757" w14:textId="77777777" w:rsidR="009B546A" w:rsidRPr="001B12C5" w:rsidRDefault="009B546A" w:rsidP="00C11620">
            <w:pPr>
              <w:pStyle w:val="TAL"/>
              <w:rPr>
                <w:sz w:val="16"/>
                <w:szCs w:val="16"/>
              </w:rPr>
            </w:pPr>
            <w:r w:rsidRPr="001B12C5">
              <w:rPr>
                <w:sz w:val="16"/>
                <w:szCs w:val="16"/>
              </w:rPr>
              <w:t>Rel-18 CRs to TS23286 for V2XAPP_Ph3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13597AA"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0080D2F" w14:textId="77777777" w:rsidR="009B546A" w:rsidRPr="001B12C5" w:rsidRDefault="009B546A" w:rsidP="00C11620">
            <w:pPr>
              <w:pStyle w:val="TAL"/>
              <w:rPr>
                <w:sz w:val="16"/>
                <w:szCs w:val="16"/>
              </w:rPr>
            </w:pPr>
            <w:r w:rsidRPr="001B12C5">
              <w:rPr>
                <w:sz w:val="16"/>
                <w:szCs w:val="16"/>
              </w:rPr>
              <w:t>23.286 CR0076; 23.286 CR0075R1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FEE6EEF"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922A845" w14:textId="77777777" w:rsidR="009B546A" w:rsidRPr="001B12C5" w:rsidRDefault="009B546A" w:rsidP="00C11620">
            <w:pPr>
              <w:pStyle w:val="TAL"/>
              <w:rPr>
                <w:sz w:val="16"/>
                <w:szCs w:val="16"/>
              </w:rPr>
            </w:pPr>
            <w:r w:rsidRPr="001B12C5">
              <w:rPr>
                <w:sz w:val="16"/>
                <w:szCs w:val="16"/>
              </w:rPr>
              <w:t>Approved</w:t>
            </w:r>
          </w:p>
        </w:tc>
      </w:tr>
      <w:tr w:rsidR="009B546A" w14:paraId="1C63941B"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942A444" w14:textId="77777777" w:rsidR="009B546A" w:rsidRPr="001B12C5" w:rsidRDefault="009B546A" w:rsidP="00C11620">
            <w:pPr>
              <w:pStyle w:val="TAL"/>
              <w:rPr>
                <w:sz w:val="16"/>
                <w:szCs w:val="16"/>
              </w:rPr>
            </w:pPr>
            <w:r w:rsidRPr="001B12C5">
              <w:rPr>
                <w:sz w:val="16"/>
                <w:szCs w:val="16"/>
              </w:rPr>
              <w:t>SP-230297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CA4C8F4" w14:textId="77777777" w:rsidR="009B546A" w:rsidRPr="001B12C5" w:rsidRDefault="009B546A" w:rsidP="00C11620">
            <w:pPr>
              <w:pStyle w:val="TAL"/>
              <w:rPr>
                <w:sz w:val="16"/>
                <w:szCs w:val="16"/>
              </w:rPr>
            </w:pPr>
            <w:r w:rsidRPr="001B12C5">
              <w:rPr>
                <w:sz w:val="16"/>
                <w:szCs w:val="16"/>
              </w:rPr>
              <w:t>Rel-18 CRs to TS23255 for UASAPP_Ph2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8BE030C"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C87A500" w14:textId="77777777" w:rsidR="009B546A" w:rsidRPr="001B12C5" w:rsidRDefault="009B546A" w:rsidP="00C11620">
            <w:pPr>
              <w:pStyle w:val="TAL"/>
              <w:rPr>
                <w:sz w:val="16"/>
                <w:szCs w:val="16"/>
              </w:rPr>
            </w:pPr>
            <w:r w:rsidRPr="001B12C5">
              <w:rPr>
                <w:sz w:val="16"/>
                <w:szCs w:val="16"/>
              </w:rPr>
              <w:t>23.255 CR0035R1; 23.255 CR0038R1; 23.255 CR0041R1; 23.255 CR0034R2; 23.255 CR0036R2; 23.255 CR0040R2; 23.255 CR0042R1; 23.255 CR0037R4; 23.255 CR0039R4; 23.255 CR0043R2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AD1A8F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84C263B" w14:textId="77777777" w:rsidR="009B546A" w:rsidRPr="001B12C5" w:rsidRDefault="009B546A" w:rsidP="00C11620">
            <w:pPr>
              <w:pStyle w:val="TAL"/>
              <w:rPr>
                <w:sz w:val="16"/>
                <w:szCs w:val="16"/>
              </w:rPr>
            </w:pPr>
            <w:r w:rsidRPr="001B12C5">
              <w:rPr>
                <w:sz w:val="16"/>
                <w:szCs w:val="16"/>
              </w:rPr>
              <w:t>Approved</w:t>
            </w:r>
          </w:p>
        </w:tc>
      </w:tr>
      <w:tr w:rsidR="009B546A" w14:paraId="397AC0E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3358E3A" w14:textId="77777777" w:rsidR="009B546A" w:rsidRPr="001B12C5" w:rsidRDefault="009B546A" w:rsidP="00C11620">
            <w:pPr>
              <w:pStyle w:val="TAL"/>
              <w:rPr>
                <w:sz w:val="16"/>
                <w:szCs w:val="16"/>
              </w:rPr>
            </w:pPr>
            <w:r w:rsidRPr="001B12C5">
              <w:rPr>
                <w:sz w:val="16"/>
                <w:szCs w:val="16"/>
              </w:rPr>
              <w:t>SP-230296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89E0650" w14:textId="77777777" w:rsidR="009B546A" w:rsidRPr="001B12C5" w:rsidRDefault="009B546A" w:rsidP="00C11620">
            <w:pPr>
              <w:pStyle w:val="TAL"/>
              <w:rPr>
                <w:sz w:val="16"/>
                <w:szCs w:val="16"/>
              </w:rPr>
            </w:pPr>
            <w:r w:rsidRPr="001B12C5">
              <w:rPr>
                <w:sz w:val="16"/>
                <w:szCs w:val="16"/>
              </w:rPr>
              <w:t>Rel-18 CR to TS23222 for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164EA3A"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77A91A2" w14:textId="77777777" w:rsidR="009B546A" w:rsidRPr="001B12C5" w:rsidRDefault="009B546A" w:rsidP="00C11620">
            <w:pPr>
              <w:pStyle w:val="TAL"/>
              <w:rPr>
                <w:sz w:val="16"/>
                <w:szCs w:val="16"/>
              </w:rPr>
            </w:pPr>
            <w:r w:rsidRPr="001B12C5">
              <w:rPr>
                <w:sz w:val="16"/>
                <w:szCs w:val="16"/>
              </w:rPr>
              <w:t>23.222 CR0099R1; 23.222 CR0105R2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431B02C"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14043EE" w14:textId="77777777" w:rsidR="009B546A" w:rsidRPr="001B12C5" w:rsidRDefault="009B546A" w:rsidP="00C11620">
            <w:pPr>
              <w:pStyle w:val="TAL"/>
              <w:rPr>
                <w:sz w:val="16"/>
                <w:szCs w:val="16"/>
              </w:rPr>
            </w:pPr>
            <w:r w:rsidRPr="001B12C5">
              <w:rPr>
                <w:sz w:val="16"/>
                <w:szCs w:val="16"/>
              </w:rPr>
              <w:t>Approved</w:t>
            </w:r>
          </w:p>
        </w:tc>
      </w:tr>
      <w:tr w:rsidR="009B546A" w14:paraId="40A328C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548182B" w14:textId="77777777" w:rsidR="009B546A" w:rsidRPr="001B12C5" w:rsidRDefault="009B546A" w:rsidP="00C11620">
            <w:pPr>
              <w:pStyle w:val="TAL"/>
              <w:rPr>
                <w:sz w:val="16"/>
                <w:szCs w:val="16"/>
              </w:rPr>
            </w:pPr>
            <w:r w:rsidRPr="001B12C5">
              <w:rPr>
                <w:sz w:val="16"/>
                <w:szCs w:val="16"/>
              </w:rPr>
              <w:t>SP-230295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9D3FBD2" w14:textId="77777777" w:rsidR="009B546A" w:rsidRPr="001B12C5" w:rsidRDefault="009B546A" w:rsidP="00C11620">
            <w:pPr>
              <w:pStyle w:val="TAL"/>
              <w:rPr>
                <w:sz w:val="16"/>
                <w:szCs w:val="16"/>
              </w:rPr>
            </w:pPr>
            <w:r w:rsidRPr="001B12C5">
              <w:rPr>
                <w:sz w:val="16"/>
                <w:szCs w:val="16"/>
              </w:rPr>
              <w:t>Rel-18 CRs to TS23222 for SNAAPP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47064BB"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6D531AD" w14:textId="77777777" w:rsidR="009B546A" w:rsidRPr="001B12C5" w:rsidRDefault="009B546A" w:rsidP="00C11620">
            <w:pPr>
              <w:pStyle w:val="TAL"/>
              <w:rPr>
                <w:sz w:val="16"/>
                <w:szCs w:val="16"/>
              </w:rPr>
            </w:pPr>
            <w:r w:rsidRPr="001B12C5">
              <w:rPr>
                <w:sz w:val="16"/>
                <w:szCs w:val="16"/>
              </w:rPr>
              <w:t>23.222 CR0098; 23.222 CR0100R1; 23.222 CR0101R1; 23.222 CR0103R2; 23.222 CR0106R2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BDF883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979CC66" w14:textId="77777777" w:rsidR="009B546A" w:rsidRPr="001B12C5" w:rsidRDefault="009B546A" w:rsidP="00C11620">
            <w:pPr>
              <w:pStyle w:val="TAL"/>
              <w:rPr>
                <w:sz w:val="16"/>
                <w:szCs w:val="16"/>
              </w:rPr>
            </w:pPr>
            <w:r w:rsidRPr="001B12C5">
              <w:rPr>
                <w:sz w:val="16"/>
                <w:szCs w:val="16"/>
              </w:rPr>
              <w:t>Approved</w:t>
            </w:r>
          </w:p>
        </w:tc>
      </w:tr>
      <w:tr w:rsidR="009B546A" w14:paraId="2B790D14"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E60AF04" w14:textId="77777777" w:rsidR="009B546A" w:rsidRPr="001B12C5" w:rsidRDefault="009B546A" w:rsidP="00C11620">
            <w:pPr>
              <w:pStyle w:val="TAL"/>
              <w:rPr>
                <w:sz w:val="16"/>
                <w:szCs w:val="16"/>
              </w:rPr>
            </w:pPr>
            <w:r w:rsidRPr="001B12C5">
              <w:rPr>
                <w:sz w:val="16"/>
                <w:szCs w:val="16"/>
              </w:rPr>
              <w:t>SP-230294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E26F9ED" w14:textId="77777777" w:rsidR="009B546A" w:rsidRPr="001B12C5" w:rsidRDefault="009B546A" w:rsidP="00C11620">
            <w:pPr>
              <w:pStyle w:val="TAL"/>
              <w:rPr>
                <w:sz w:val="16"/>
                <w:szCs w:val="16"/>
              </w:rPr>
            </w:pPr>
            <w:r w:rsidRPr="001B12C5">
              <w:rPr>
                <w:sz w:val="16"/>
                <w:szCs w:val="16"/>
              </w:rPr>
              <w:t>Rel-18 CR to TS23434 and TS23558 for SEALDD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84EF241"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7B09CE0" w14:textId="77777777" w:rsidR="009B546A" w:rsidRPr="001B12C5" w:rsidRDefault="009B546A" w:rsidP="00C11620">
            <w:pPr>
              <w:pStyle w:val="TAL"/>
              <w:rPr>
                <w:sz w:val="16"/>
                <w:szCs w:val="16"/>
              </w:rPr>
            </w:pPr>
            <w:r w:rsidRPr="001B12C5">
              <w:rPr>
                <w:sz w:val="16"/>
                <w:szCs w:val="16"/>
              </w:rPr>
              <w:t>23.558 CR0173R1; 23.434 CR0164R1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D7F217C"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13438EF" w14:textId="77777777" w:rsidR="009B546A" w:rsidRPr="001B12C5" w:rsidRDefault="009B546A" w:rsidP="00C11620">
            <w:pPr>
              <w:pStyle w:val="TAL"/>
              <w:rPr>
                <w:sz w:val="16"/>
                <w:szCs w:val="16"/>
              </w:rPr>
            </w:pPr>
            <w:r w:rsidRPr="001B12C5">
              <w:rPr>
                <w:sz w:val="16"/>
                <w:szCs w:val="16"/>
              </w:rPr>
              <w:t>Approved</w:t>
            </w:r>
          </w:p>
        </w:tc>
      </w:tr>
      <w:tr w:rsidR="009B546A" w14:paraId="167F26DF"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DF79374" w14:textId="77777777" w:rsidR="009B546A" w:rsidRPr="001B12C5" w:rsidRDefault="009B546A" w:rsidP="00C11620">
            <w:pPr>
              <w:pStyle w:val="TAL"/>
              <w:rPr>
                <w:sz w:val="16"/>
                <w:szCs w:val="16"/>
              </w:rPr>
            </w:pPr>
            <w:r w:rsidRPr="001B12C5">
              <w:rPr>
                <w:sz w:val="16"/>
                <w:szCs w:val="16"/>
              </w:rPr>
              <w:t>SP-230293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DE0A526" w14:textId="77777777" w:rsidR="009B546A" w:rsidRPr="001B12C5" w:rsidRDefault="009B546A" w:rsidP="00C11620">
            <w:pPr>
              <w:pStyle w:val="TAL"/>
              <w:rPr>
                <w:sz w:val="16"/>
                <w:szCs w:val="16"/>
              </w:rPr>
            </w:pPr>
            <w:r w:rsidRPr="001B12C5">
              <w:rPr>
                <w:sz w:val="16"/>
                <w:szCs w:val="16"/>
              </w:rPr>
              <w:t>Rel-18 CR to TS23434 for SEAL_Ph3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E2CA51B"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1C6D1DB" w14:textId="77777777" w:rsidR="009B546A" w:rsidRPr="001B12C5" w:rsidRDefault="009B546A" w:rsidP="00C11620">
            <w:pPr>
              <w:pStyle w:val="TAL"/>
              <w:rPr>
                <w:sz w:val="16"/>
                <w:szCs w:val="16"/>
              </w:rPr>
            </w:pPr>
            <w:r w:rsidRPr="001B12C5">
              <w:rPr>
                <w:sz w:val="16"/>
                <w:szCs w:val="16"/>
              </w:rPr>
              <w:t>23.434 CR0153R1; 23.434 CR0154R1; 23.434 CR0155R1; 23.434 CR0156R1; 23.434 CR0158R1; 23.434 CR0159R2; 23.434 CR0174; 23.434 CR0170R1; 23.434 CR0182R1; 23.434 CR0183R1; 23.434 CR0184R1; 23.434 CR0185R1; 23.434 CR0186R1; 23.434 CR0189R1; 23.434 CR0179R1; 23.434 CR0168R3</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36D7841"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9AB2A35" w14:textId="77777777" w:rsidR="009B546A" w:rsidRPr="001B12C5" w:rsidRDefault="009B546A" w:rsidP="00C11620">
            <w:pPr>
              <w:pStyle w:val="TAL"/>
              <w:rPr>
                <w:sz w:val="16"/>
                <w:szCs w:val="16"/>
              </w:rPr>
            </w:pPr>
            <w:r w:rsidRPr="001B12C5">
              <w:rPr>
                <w:sz w:val="16"/>
                <w:szCs w:val="16"/>
              </w:rPr>
              <w:t>Approved</w:t>
            </w:r>
          </w:p>
        </w:tc>
      </w:tr>
      <w:tr w:rsidR="009B546A" w14:paraId="287CC5A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702F6E8" w14:textId="77777777" w:rsidR="009B546A" w:rsidRPr="001B12C5" w:rsidRDefault="009B546A" w:rsidP="00C11620">
            <w:pPr>
              <w:pStyle w:val="TAL"/>
              <w:rPr>
                <w:sz w:val="16"/>
                <w:szCs w:val="16"/>
              </w:rPr>
            </w:pPr>
            <w:r w:rsidRPr="001B12C5">
              <w:rPr>
                <w:sz w:val="16"/>
                <w:szCs w:val="16"/>
              </w:rPr>
              <w:t>SP-230050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7C6D71B" w14:textId="77777777" w:rsidR="009B546A" w:rsidRPr="001B12C5" w:rsidRDefault="009B546A" w:rsidP="00C11620">
            <w:pPr>
              <w:pStyle w:val="TAL"/>
              <w:rPr>
                <w:sz w:val="16"/>
                <w:szCs w:val="16"/>
              </w:rPr>
            </w:pPr>
            <w:r w:rsidRPr="001B12C5">
              <w:rPr>
                <w:sz w:val="16"/>
                <w:szCs w:val="16"/>
              </w:rPr>
              <w:t>CRs on 5GSATB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3702D2"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3740E39" w14:textId="77777777" w:rsidR="009B546A" w:rsidRPr="001B12C5" w:rsidRDefault="009B546A" w:rsidP="00C11620">
            <w:pPr>
              <w:pStyle w:val="TAL"/>
              <w:rPr>
                <w:sz w:val="16"/>
                <w:szCs w:val="16"/>
              </w:rPr>
            </w:pPr>
            <w:r w:rsidRPr="001B12C5">
              <w:rPr>
                <w:sz w:val="16"/>
                <w:szCs w:val="16"/>
              </w:rPr>
              <w:t>23.503 CR0816; 23.501 CR3985; 23.503 CR0858; 23.502 CR3829; 23.503 CR0787R3; 23.502 CR3760R1; 23.502 CR3761R1; 23.501 CR3999R1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6529C0A"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A3904DF" w14:textId="77777777" w:rsidR="009B546A" w:rsidRPr="001B12C5" w:rsidRDefault="009B546A" w:rsidP="00C11620">
            <w:pPr>
              <w:pStyle w:val="TAL"/>
              <w:rPr>
                <w:sz w:val="16"/>
                <w:szCs w:val="16"/>
              </w:rPr>
            </w:pPr>
            <w:r w:rsidRPr="001B12C5">
              <w:rPr>
                <w:sz w:val="16"/>
                <w:szCs w:val="16"/>
              </w:rPr>
              <w:t>Approved</w:t>
            </w:r>
          </w:p>
        </w:tc>
      </w:tr>
      <w:tr w:rsidR="009B546A" w14:paraId="23AF1F24"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5B7DEC0" w14:textId="77777777" w:rsidR="009B546A" w:rsidRPr="001B12C5" w:rsidRDefault="009B546A" w:rsidP="00C11620">
            <w:pPr>
              <w:pStyle w:val="TAL"/>
              <w:rPr>
                <w:sz w:val="16"/>
                <w:szCs w:val="16"/>
              </w:rPr>
            </w:pPr>
            <w:r w:rsidRPr="001B12C5">
              <w:rPr>
                <w:sz w:val="16"/>
                <w:szCs w:val="16"/>
              </w:rPr>
              <w:t>SP-230291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9E95D58" w14:textId="77777777" w:rsidR="009B546A" w:rsidRPr="001B12C5" w:rsidRDefault="009B546A" w:rsidP="00C11620">
            <w:pPr>
              <w:pStyle w:val="TAL"/>
              <w:rPr>
                <w:sz w:val="16"/>
                <w:szCs w:val="16"/>
              </w:rPr>
            </w:pPr>
            <w:r w:rsidRPr="001B12C5">
              <w:rPr>
                <w:sz w:val="16"/>
                <w:szCs w:val="16"/>
              </w:rPr>
              <w:t>Rel-18 CRs to TS23289 for MCOver5MBS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8AEBA88"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236CAC6" w14:textId="77777777" w:rsidR="009B546A" w:rsidRPr="001B12C5" w:rsidRDefault="009B546A" w:rsidP="00C11620">
            <w:pPr>
              <w:pStyle w:val="TAL"/>
              <w:rPr>
                <w:sz w:val="16"/>
                <w:szCs w:val="16"/>
              </w:rPr>
            </w:pPr>
            <w:r w:rsidRPr="001B12C5">
              <w:rPr>
                <w:sz w:val="16"/>
                <w:szCs w:val="16"/>
              </w:rPr>
              <w:t>23.289 CR0096R1; 23.289 CR0100R1; 23.289 CR0097R2; 23.289 CR0098R2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B0DDFD3"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E508FF2" w14:textId="77777777" w:rsidR="009B546A" w:rsidRPr="001B12C5" w:rsidRDefault="009B546A" w:rsidP="00C11620">
            <w:pPr>
              <w:pStyle w:val="TAL"/>
              <w:rPr>
                <w:sz w:val="16"/>
                <w:szCs w:val="16"/>
              </w:rPr>
            </w:pPr>
            <w:r w:rsidRPr="001B12C5">
              <w:rPr>
                <w:sz w:val="16"/>
                <w:szCs w:val="16"/>
              </w:rPr>
              <w:t>Approved</w:t>
            </w:r>
          </w:p>
        </w:tc>
      </w:tr>
      <w:tr w:rsidR="009B546A" w14:paraId="5DCE8DA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04A7508" w14:textId="77777777" w:rsidR="009B546A" w:rsidRPr="001B12C5" w:rsidRDefault="009B546A" w:rsidP="00C11620">
            <w:pPr>
              <w:pStyle w:val="TAL"/>
              <w:rPr>
                <w:sz w:val="16"/>
                <w:szCs w:val="16"/>
              </w:rPr>
            </w:pPr>
            <w:r w:rsidRPr="001B12C5">
              <w:rPr>
                <w:sz w:val="16"/>
                <w:szCs w:val="16"/>
              </w:rPr>
              <w:t>SP-230032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3787C4A" w14:textId="77777777" w:rsidR="009B546A" w:rsidRPr="001B12C5" w:rsidRDefault="009B546A" w:rsidP="00C11620">
            <w:pPr>
              <w:pStyle w:val="TAL"/>
              <w:rPr>
                <w:sz w:val="16"/>
                <w:szCs w:val="16"/>
              </w:rPr>
            </w:pPr>
            <w:r w:rsidRPr="001B12C5">
              <w:rPr>
                <w:sz w:val="16"/>
                <w:szCs w:val="16"/>
              </w:rPr>
              <w:t>CRs on 5G_eLCS (Rel-16,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044E832"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E8C7A51" w14:textId="77777777" w:rsidR="009B546A" w:rsidRPr="001B12C5" w:rsidRDefault="009B546A" w:rsidP="00C11620">
            <w:pPr>
              <w:pStyle w:val="TAL"/>
              <w:rPr>
                <w:sz w:val="16"/>
                <w:szCs w:val="16"/>
              </w:rPr>
            </w:pPr>
            <w:r w:rsidRPr="001B12C5">
              <w:rPr>
                <w:sz w:val="16"/>
                <w:szCs w:val="16"/>
              </w:rPr>
              <w:t>23.273 CR0292R1; 23.273 CR0293R1; 23.273 CR0294R1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E3D3916"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DC3DBA7" w14:textId="77777777" w:rsidR="009B546A" w:rsidRPr="001B12C5" w:rsidRDefault="009B546A" w:rsidP="00C11620">
            <w:pPr>
              <w:pStyle w:val="TAL"/>
              <w:rPr>
                <w:sz w:val="16"/>
                <w:szCs w:val="16"/>
              </w:rPr>
            </w:pPr>
            <w:r w:rsidRPr="001B12C5">
              <w:rPr>
                <w:sz w:val="16"/>
                <w:szCs w:val="16"/>
              </w:rPr>
              <w:t>Approved</w:t>
            </w:r>
          </w:p>
        </w:tc>
      </w:tr>
      <w:tr w:rsidR="009B546A" w14:paraId="2CFABC5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81C2BFC" w14:textId="77777777" w:rsidR="009B546A" w:rsidRPr="001B12C5" w:rsidRDefault="009B546A" w:rsidP="00C11620">
            <w:pPr>
              <w:pStyle w:val="TAL"/>
              <w:rPr>
                <w:sz w:val="16"/>
                <w:szCs w:val="16"/>
              </w:rPr>
            </w:pPr>
            <w:r w:rsidRPr="001B12C5">
              <w:rPr>
                <w:sz w:val="16"/>
                <w:szCs w:val="16"/>
              </w:rPr>
              <w:t>SP-230289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BD03BDC" w14:textId="77777777" w:rsidR="009B546A" w:rsidRPr="001B12C5" w:rsidRDefault="009B546A" w:rsidP="00C11620">
            <w:pPr>
              <w:pStyle w:val="TAL"/>
              <w:rPr>
                <w:sz w:val="16"/>
                <w:szCs w:val="16"/>
              </w:rPr>
            </w:pPr>
            <w:r w:rsidRPr="001B12C5">
              <w:rPr>
                <w:sz w:val="16"/>
                <w:szCs w:val="16"/>
              </w:rPr>
              <w:t>Rel-18 CRs to TS23280, TS23281, TS23282 and TS23379 for MC_AHGC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95548C"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1D9285F" w14:textId="77777777" w:rsidR="009B546A" w:rsidRPr="001B12C5" w:rsidRDefault="009B546A" w:rsidP="00C11620">
            <w:pPr>
              <w:pStyle w:val="TAL"/>
              <w:rPr>
                <w:sz w:val="16"/>
                <w:szCs w:val="16"/>
              </w:rPr>
            </w:pPr>
            <w:r w:rsidRPr="001B12C5">
              <w:rPr>
                <w:sz w:val="16"/>
                <w:szCs w:val="16"/>
              </w:rPr>
              <w:t>23.379 CR0332; 23.379 CR0333R2; 23.379 CR0335R2; 23.379 CR0328R4; 23.379 CR0330R2; 23.281 CR0168R2; 23.282 CR0300R2; 23.282 CR0305R1; 23.282 CR0306R1; 23.379 CR0338R1; 23.281 CR0173R1; 23.280 CR0356R3; 23.282 CR0304R2; 23.379 CR0339R2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2EE901D"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51B8CF1" w14:textId="77777777" w:rsidR="009B546A" w:rsidRPr="001B12C5" w:rsidRDefault="009B546A" w:rsidP="00C11620">
            <w:pPr>
              <w:pStyle w:val="TAL"/>
              <w:rPr>
                <w:sz w:val="16"/>
                <w:szCs w:val="16"/>
              </w:rPr>
            </w:pPr>
            <w:r w:rsidRPr="001B12C5">
              <w:rPr>
                <w:sz w:val="16"/>
                <w:szCs w:val="16"/>
              </w:rPr>
              <w:t>Approved</w:t>
            </w:r>
          </w:p>
        </w:tc>
      </w:tr>
      <w:tr w:rsidR="009B546A" w14:paraId="58E3544B"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A171CD6" w14:textId="77777777" w:rsidR="009B546A" w:rsidRPr="001B12C5" w:rsidRDefault="009B546A" w:rsidP="00C11620">
            <w:pPr>
              <w:pStyle w:val="TAL"/>
              <w:rPr>
                <w:sz w:val="16"/>
                <w:szCs w:val="16"/>
              </w:rPr>
            </w:pPr>
            <w:r w:rsidRPr="001B12C5">
              <w:rPr>
                <w:sz w:val="16"/>
                <w:szCs w:val="16"/>
              </w:rPr>
              <w:t>SP-230288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3B9F410" w14:textId="77777777" w:rsidR="009B546A" w:rsidRPr="001B12C5" w:rsidRDefault="009B546A" w:rsidP="00C11620">
            <w:pPr>
              <w:pStyle w:val="TAL"/>
              <w:rPr>
                <w:sz w:val="16"/>
                <w:szCs w:val="16"/>
              </w:rPr>
            </w:pPr>
            <w:r w:rsidRPr="001B12C5">
              <w:rPr>
                <w:sz w:val="16"/>
                <w:szCs w:val="16"/>
              </w:rPr>
              <w:t>Rel-18 CRs to TS23280 for Irail</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FD4FE1A"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92501B0" w14:textId="77777777" w:rsidR="009B546A" w:rsidRPr="001B12C5" w:rsidRDefault="009B546A" w:rsidP="00C11620">
            <w:pPr>
              <w:pStyle w:val="TAL"/>
              <w:rPr>
                <w:sz w:val="16"/>
                <w:szCs w:val="16"/>
              </w:rPr>
            </w:pPr>
            <w:r w:rsidRPr="001B12C5">
              <w:rPr>
                <w:sz w:val="16"/>
                <w:szCs w:val="16"/>
              </w:rPr>
              <w:t>23.280 CR0363R3; 23.280 CR0367R3</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BBE9967"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A0FBD70" w14:textId="77777777" w:rsidR="009B546A" w:rsidRPr="001B12C5" w:rsidRDefault="009B546A" w:rsidP="00C11620">
            <w:pPr>
              <w:pStyle w:val="TAL"/>
              <w:rPr>
                <w:sz w:val="16"/>
                <w:szCs w:val="16"/>
              </w:rPr>
            </w:pPr>
            <w:r w:rsidRPr="001B12C5">
              <w:rPr>
                <w:sz w:val="16"/>
                <w:szCs w:val="16"/>
              </w:rPr>
              <w:t>Approved</w:t>
            </w:r>
          </w:p>
        </w:tc>
      </w:tr>
      <w:tr w:rsidR="009B546A" w14:paraId="798E107B"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4259C96" w14:textId="77777777" w:rsidR="009B546A" w:rsidRPr="001B12C5" w:rsidRDefault="009B546A" w:rsidP="00C11620">
            <w:pPr>
              <w:pStyle w:val="TAL"/>
              <w:rPr>
                <w:sz w:val="16"/>
                <w:szCs w:val="16"/>
              </w:rPr>
            </w:pPr>
            <w:r w:rsidRPr="001B12C5">
              <w:rPr>
                <w:sz w:val="16"/>
                <w:szCs w:val="16"/>
              </w:rPr>
              <w:t>SP-230287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1F4EA14" w14:textId="77777777" w:rsidR="009B546A" w:rsidRPr="001B12C5" w:rsidRDefault="009B546A" w:rsidP="00C11620">
            <w:pPr>
              <w:pStyle w:val="TAL"/>
              <w:rPr>
                <w:sz w:val="16"/>
                <w:szCs w:val="16"/>
              </w:rPr>
            </w:pPr>
            <w:r w:rsidRPr="001B12C5">
              <w:rPr>
                <w:sz w:val="16"/>
                <w:szCs w:val="16"/>
              </w:rPr>
              <w:t>Rel-18 CR to TS23280, TS23281, TS23282, TS23283 and 23379 for enh4MCPTT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BC4D4F6"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92AB717" w14:textId="77777777" w:rsidR="009B546A" w:rsidRPr="001B12C5" w:rsidRDefault="009B546A" w:rsidP="00C11620">
            <w:pPr>
              <w:pStyle w:val="TAL"/>
              <w:rPr>
                <w:sz w:val="16"/>
                <w:szCs w:val="16"/>
              </w:rPr>
            </w:pPr>
            <w:r w:rsidRPr="001B12C5">
              <w:rPr>
                <w:sz w:val="16"/>
                <w:szCs w:val="16"/>
              </w:rPr>
              <w:t>23.280 CR0358R5; 23.283 CR0066R2; 23.379 CR0336R2; 23.280 CR0366R2; 23.281 CR0171R2; 23.379 CR0337R2; 23.281 CR0172R2; 23.282 CR0303R2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6BE990A"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901EA81" w14:textId="77777777" w:rsidR="009B546A" w:rsidRPr="001B12C5" w:rsidRDefault="009B546A" w:rsidP="00C11620">
            <w:pPr>
              <w:pStyle w:val="TAL"/>
              <w:rPr>
                <w:sz w:val="16"/>
                <w:szCs w:val="16"/>
              </w:rPr>
            </w:pPr>
            <w:r w:rsidRPr="001B12C5">
              <w:rPr>
                <w:sz w:val="16"/>
                <w:szCs w:val="16"/>
              </w:rPr>
              <w:t>Approved</w:t>
            </w:r>
          </w:p>
        </w:tc>
      </w:tr>
      <w:tr w:rsidR="009B546A" w14:paraId="4D4D433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A1B32AC" w14:textId="77777777" w:rsidR="009B546A" w:rsidRPr="001B12C5" w:rsidRDefault="009B546A" w:rsidP="00C11620">
            <w:pPr>
              <w:pStyle w:val="TAL"/>
              <w:rPr>
                <w:sz w:val="16"/>
                <w:szCs w:val="16"/>
              </w:rPr>
            </w:pPr>
            <w:r w:rsidRPr="001B12C5">
              <w:rPr>
                <w:sz w:val="16"/>
                <w:szCs w:val="16"/>
              </w:rPr>
              <w:lastRenderedPageBreak/>
              <w:t>SP-230286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073D137" w14:textId="77777777" w:rsidR="009B546A" w:rsidRPr="001B12C5" w:rsidRDefault="009B546A" w:rsidP="00C11620">
            <w:pPr>
              <w:pStyle w:val="TAL"/>
              <w:rPr>
                <w:sz w:val="16"/>
                <w:szCs w:val="16"/>
              </w:rPr>
            </w:pPr>
            <w:r w:rsidRPr="001B12C5">
              <w:rPr>
                <w:sz w:val="16"/>
                <w:szCs w:val="16"/>
              </w:rPr>
              <w:t>Rel-18 CRs to TS23222 and TS23558 for EDGEAPP_Ph2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62E17ED"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158BCFC" w14:textId="77777777" w:rsidR="009B546A" w:rsidRPr="001B12C5" w:rsidRDefault="009B546A" w:rsidP="00C11620">
            <w:pPr>
              <w:pStyle w:val="TAL"/>
              <w:rPr>
                <w:sz w:val="16"/>
                <w:szCs w:val="16"/>
              </w:rPr>
            </w:pPr>
            <w:r w:rsidRPr="001B12C5">
              <w:rPr>
                <w:sz w:val="16"/>
                <w:szCs w:val="16"/>
              </w:rPr>
              <w:t>23.558 CR0154; 23.558 CR0171; 23.558 CR0211; 23.558 CR0176R1; 23.558 CR0198R1; 23.558 CR0201R1; 23.558 CR0170R1; 23.558 CR0158R2; 23.558 CR0167R2; 23.558 CR0168R2; 23.222 CR0102R2; 23.558 CR0183R2; 23.558 CR0193R2; 23.558 CR0197R2; 23.558 CR0203R2; 23.558 CR0222R2; 23.558 CR0190R2; 23.558 CR0237; 23.558 CR0165R4; 23.558 CR0248R1; 23.558 CR0136R5; 23.558 CR0264R1; 23.558 CR0205R3; 23.558 CR0232R1; 23.558 CR0233R2; 23.558 CR0229R2; 23.558 CR0231R2; 23.558 CR0155R5; 23.558 CR0156R6; 23.558 CR0230R2; 23.558 CR0240R2; 23.558 CR0238R2; 23.558 CR0258R2; 23.558 CR0259R2; 23.558 CR0263R2; 23.558 CR0138R11; 23.558 CR0214R5; 23.558 CR0196R4; 23.558 CR0234R3; 23.558 CR0207R5; 23.558 CR0236R3; 23.558 CR0247R2; 23.558 CR0254R2; 23.558 CR0255R2; 23.558 CR0220R4; 23.558 CR0159R6; 23.558 CR0235R5</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456D9E1"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2F14769" w14:textId="77777777" w:rsidR="009B546A" w:rsidRPr="001B12C5" w:rsidRDefault="009B546A" w:rsidP="00C11620">
            <w:pPr>
              <w:pStyle w:val="TAL"/>
              <w:rPr>
                <w:sz w:val="16"/>
                <w:szCs w:val="16"/>
              </w:rPr>
            </w:pPr>
            <w:r w:rsidRPr="001B12C5">
              <w:rPr>
                <w:sz w:val="16"/>
                <w:szCs w:val="16"/>
              </w:rPr>
              <w:t>Approved</w:t>
            </w:r>
          </w:p>
        </w:tc>
      </w:tr>
      <w:tr w:rsidR="009B546A" w14:paraId="767A75B2"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8194890" w14:textId="77777777" w:rsidR="009B546A" w:rsidRPr="001B12C5" w:rsidRDefault="009B546A" w:rsidP="00C11620">
            <w:pPr>
              <w:pStyle w:val="TAL"/>
              <w:rPr>
                <w:sz w:val="16"/>
                <w:szCs w:val="16"/>
              </w:rPr>
            </w:pPr>
            <w:r w:rsidRPr="001B12C5">
              <w:rPr>
                <w:sz w:val="16"/>
                <w:szCs w:val="16"/>
              </w:rPr>
              <w:t>SP-230285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D018823" w14:textId="77777777" w:rsidR="009B546A" w:rsidRPr="001B12C5" w:rsidRDefault="009B546A" w:rsidP="00C11620">
            <w:pPr>
              <w:pStyle w:val="TAL"/>
              <w:rPr>
                <w:sz w:val="16"/>
                <w:szCs w:val="16"/>
              </w:rPr>
            </w:pPr>
            <w:r w:rsidRPr="001B12C5">
              <w:rPr>
                <w:sz w:val="16"/>
                <w:szCs w:val="16"/>
              </w:rPr>
              <w:t>Rel-18 CRs to TS23554 for 5GMARCH_Ph2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ED0A005"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497E304" w14:textId="77777777" w:rsidR="009B546A" w:rsidRPr="001B12C5" w:rsidRDefault="009B546A" w:rsidP="00C11620">
            <w:pPr>
              <w:pStyle w:val="TAL"/>
              <w:rPr>
                <w:sz w:val="16"/>
                <w:szCs w:val="16"/>
              </w:rPr>
            </w:pPr>
            <w:r w:rsidRPr="001B12C5">
              <w:rPr>
                <w:sz w:val="16"/>
                <w:szCs w:val="16"/>
              </w:rPr>
              <w:t>23.554 CR0098R1; 23.554 CR0100R1; 23.554 CR0101R1; 23.554 CR0097R1; 23.554 CR0095R2; 23.554 CR0096R2; 23.554 CR0110R1; 23.554 CR0109R1; 23.554 CR0107R1; 23.554 CR0104R1; 23.554 CR0106R1; 23.554 CR0108R1; 23.554 CR0114R1; 23.554 CR0115R1; 23.554 CR0117R1; 23.554 CR0102R1; 23.554 CR0105R2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1ECEC63"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9358D4C" w14:textId="77777777" w:rsidR="009B546A" w:rsidRPr="001B12C5" w:rsidRDefault="009B546A" w:rsidP="00C11620">
            <w:pPr>
              <w:pStyle w:val="TAL"/>
              <w:rPr>
                <w:sz w:val="16"/>
                <w:szCs w:val="16"/>
              </w:rPr>
            </w:pPr>
            <w:r w:rsidRPr="001B12C5">
              <w:rPr>
                <w:sz w:val="16"/>
                <w:szCs w:val="16"/>
              </w:rPr>
              <w:t>Approved</w:t>
            </w:r>
          </w:p>
        </w:tc>
      </w:tr>
      <w:tr w:rsidR="009B546A" w14:paraId="126CA09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3022CBE" w14:textId="77777777" w:rsidR="009B546A" w:rsidRPr="001B12C5" w:rsidRDefault="009B546A" w:rsidP="00C11620">
            <w:pPr>
              <w:pStyle w:val="TAL"/>
              <w:rPr>
                <w:sz w:val="16"/>
                <w:szCs w:val="16"/>
              </w:rPr>
            </w:pPr>
            <w:r w:rsidRPr="001B12C5">
              <w:rPr>
                <w:sz w:val="16"/>
                <w:szCs w:val="16"/>
              </w:rPr>
              <w:t>SP-230115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57B5143" w14:textId="77777777" w:rsidR="009B546A" w:rsidRPr="001B12C5" w:rsidRDefault="009B546A" w:rsidP="00C11620">
            <w:pPr>
              <w:pStyle w:val="TAL"/>
              <w:rPr>
                <w:sz w:val="16"/>
                <w:szCs w:val="16"/>
              </w:rPr>
            </w:pPr>
            <w:r w:rsidRPr="001B12C5">
              <w:rPr>
                <w:sz w:val="16"/>
                <w:szCs w:val="16"/>
              </w:rPr>
              <w:t>SA WG2 CRs where company inputs are expected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6E941D2"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D8EDDE5" w14:textId="77777777" w:rsidR="009B546A" w:rsidRPr="001B12C5" w:rsidRDefault="009B546A" w:rsidP="00C11620">
            <w:pPr>
              <w:pStyle w:val="TAL"/>
              <w:rPr>
                <w:sz w:val="16"/>
                <w:szCs w:val="16"/>
              </w:rPr>
            </w:pPr>
            <w:r w:rsidRPr="001B12C5">
              <w:rPr>
                <w:sz w:val="16"/>
                <w:szCs w:val="16"/>
              </w:rPr>
              <w:t>23.503 CR0877R1; 23.502 CR3666R1; 23.503 CR0781R2; 23.501 CR4081R1; 23.501 CR4040R1; 23.501 CR4156R1; 23.501 CR3822R6</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CE37467" w14:textId="77777777" w:rsidR="009B546A" w:rsidRPr="001B12C5" w:rsidRDefault="009B546A" w:rsidP="00C11620">
            <w:pPr>
              <w:pStyle w:val="TAL"/>
              <w:rPr>
                <w:sz w:val="16"/>
                <w:szCs w:val="16"/>
              </w:rPr>
            </w:pPr>
            <w:r w:rsidRPr="001B12C5">
              <w:rPr>
                <w:sz w:val="16"/>
                <w:szCs w:val="16"/>
              </w:rPr>
              <w:t>All CRs except 23.503 CR0781R2  and 23.501 CR4081R1 were revised. 23.503 CR0781R2 and 23.501 CR4081R1 were then approved. This CR Pack was partially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CF587EF" w14:textId="77777777" w:rsidR="009B546A" w:rsidRPr="001B12C5" w:rsidRDefault="009B546A" w:rsidP="00C11620">
            <w:pPr>
              <w:pStyle w:val="TAL"/>
              <w:rPr>
                <w:sz w:val="16"/>
                <w:szCs w:val="16"/>
              </w:rPr>
            </w:pPr>
            <w:r w:rsidRPr="001B12C5">
              <w:rPr>
                <w:sz w:val="16"/>
                <w:szCs w:val="16"/>
              </w:rPr>
              <w:t>Partially approved</w:t>
            </w:r>
          </w:p>
        </w:tc>
      </w:tr>
      <w:tr w:rsidR="009B546A" w14:paraId="13B5BAF6"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C5A50C5" w14:textId="77777777" w:rsidR="009B546A" w:rsidRPr="001B12C5" w:rsidRDefault="009B546A" w:rsidP="00C11620">
            <w:pPr>
              <w:pStyle w:val="TAL"/>
              <w:rPr>
                <w:sz w:val="16"/>
                <w:szCs w:val="16"/>
              </w:rPr>
            </w:pPr>
            <w:r w:rsidRPr="001B12C5">
              <w:rPr>
                <w:sz w:val="16"/>
                <w:szCs w:val="16"/>
              </w:rPr>
              <w:t>SP-230292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FD97613" w14:textId="77777777" w:rsidR="009B546A" w:rsidRPr="001B12C5" w:rsidRDefault="009B546A" w:rsidP="00C11620">
            <w:pPr>
              <w:pStyle w:val="TAL"/>
              <w:rPr>
                <w:sz w:val="16"/>
                <w:szCs w:val="16"/>
              </w:rPr>
            </w:pPr>
            <w:r w:rsidRPr="001B12C5">
              <w:rPr>
                <w:sz w:val="16"/>
                <w:szCs w:val="16"/>
              </w:rPr>
              <w:t>Rel-18 CR to TS23222 and TS23434 for NSCALE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4938EF2"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BDF9DCD" w14:textId="77777777" w:rsidR="009B546A" w:rsidRPr="001B12C5" w:rsidRDefault="009B546A" w:rsidP="00C11620">
            <w:pPr>
              <w:pStyle w:val="TAL"/>
              <w:rPr>
                <w:sz w:val="16"/>
                <w:szCs w:val="16"/>
              </w:rPr>
            </w:pPr>
            <w:r w:rsidRPr="001B12C5">
              <w:rPr>
                <w:sz w:val="16"/>
                <w:szCs w:val="16"/>
              </w:rPr>
              <w:t>23.434 CR0163R1; 23.222 CR0104</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CB58AAD"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B95FA73" w14:textId="77777777" w:rsidR="009B546A" w:rsidRPr="001B12C5" w:rsidRDefault="009B546A" w:rsidP="00C11620">
            <w:pPr>
              <w:pStyle w:val="TAL"/>
              <w:rPr>
                <w:sz w:val="16"/>
                <w:szCs w:val="16"/>
              </w:rPr>
            </w:pPr>
            <w:r w:rsidRPr="001B12C5">
              <w:rPr>
                <w:sz w:val="16"/>
                <w:szCs w:val="16"/>
              </w:rPr>
              <w:t>Approved</w:t>
            </w:r>
          </w:p>
        </w:tc>
      </w:tr>
      <w:tr w:rsidR="009B546A" w14:paraId="651DC316"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DD23726" w14:textId="77777777" w:rsidR="009B546A" w:rsidRPr="001B12C5" w:rsidRDefault="009B546A" w:rsidP="00C11620">
            <w:pPr>
              <w:pStyle w:val="TAL"/>
              <w:rPr>
                <w:sz w:val="16"/>
                <w:szCs w:val="16"/>
              </w:rPr>
            </w:pPr>
            <w:r w:rsidRPr="001B12C5">
              <w:rPr>
                <w:sz w:val="16"/>
                <w:szCs w:val="16"/>
              </w:rPr>
              <w:t>SP-230039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49A8718" w14:textId="77777777" w:rsidR="009B546A" w:rsidRPr="001B12C5" w:rsidRDefault="009B546A" w:rsidP="00C11620">
            <w:pPr>
              <w:pStyle w:val="TAL"/>
              <w:rPr>
                <w:sz w:val="16"/>
                <w:szCs w:val="16"/>
              </w:rPr>
            </w:pPr>
            <w:r w:rsidRPr="001B12C5">
              <w:rPr>
                <w:sz w:val="16"/>
                <w:szCs w:val="16"/>
              </w:rPr>
              <w:t>CRs on eNA_Ph2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73D78D6"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C5190C6" w14:textId="77777777" w:rsidR="009B546A" w:rsidRPr="001B12C5" w:rsidRDefault="009B546A" w:rsidP="00C11620">
            <w:pPr>
              <w:pStyle w:val="TAL"/>
              <w:rPr>
                <w:sz w:val="16"/>
                <w:szCs w:val="16"/>
              </w:rPr>
            </w:pPr>
            <w:r w:rsidRPr="001B12C5">
              <w:rPr>
                <w:sz w:val="16"/>
                <w:szCs w:val="16"/>
              </w:rPr>
              <w:t>23.288 CR0676; 23.288 CR0695; 23.288 CR0607R1; 23.288 CR0696R1; 23.288 CR0613R1; 23.288 CR0614R1; 23.288 CR0648R1; 23.288 CR0697R1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02BA61E"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5908A7E" w14:textId="77777777" w:rsidR="009B546A" w:rsidRPr="001B12C5" w:rsidRDefault="009B546A" w:rsidP="00C11620">
            <w:pPr>
              <w:pStyle w:val="TAL"/>
              <w:rPr>
                <w:sz w:val="16"/>
                <w:szCs w:val="16"/>
              </w:rPr>
            </w:pPr>
            <w:r w:rsidRPr="001B12C5">
              <w:rPr>
                <w:sz w:val="16"/>
                <w:szCs w:val="16"/>
              </w:rPr>
              <w:t>Approved</w:t>
            </w:r>
          </w:p>
        </w:tc>
      </w:tr>
      <w:tr w:rsidR="009B546A" w14:paraId="0499AF83"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1D20F7D" w14:textId="77777777" w:rsidR="009B546A" w:rsidRPr="001B12C5" w:rsidRDefault="009B546A" w:rsidP="00C11620">
            <w:pPr>
              <w:pStyle w:val="TAL"/>
              <w:rPr>
                <w:sz w:val="16"/>
                <w:szCs w:val="16"/>
              </w:rPr>
            </w:pPr>
            <w:r w:rsidRPr="001B12C5">
              <w:rPr>
                <w:sz w:val="16"/>
                <w:szCs w:val="16"/>
              </w:rPr>
              <w:lastRenderedPageBreak/>
              <w:t>SP-230047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2A908DA" w14:textId="77777777" w:rsidR="009B546A" w:rsidRPr="001B12C5" w:rsidRDefault="009B546A" w:rsidP="00C11620">
            <w:pPr>
              <w:pStyle w:val="TAL"/>
              <w:rPr>
                <w:sz w:val="16"/>
                <w:szCs w:val="16"/>
              </w:rPr>
            </w:pPr>
            <w:r w:rsidRPr="001B12C5">
              <w:rPr>
                <w:sz w:val="16"/>
                <w:szCs w:val="16"/>
              </w:rPr>
              <w:t>CRs on 5G_ProSe_Ph2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9C54FE4"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1969640" w14:textId="77777777" w:rsidR="009B546A" w:rsidRPr="001B12C5" w:rsidRDefault="009B546A" w:rsidP="00C11620">
            <w:pPr>
              <w:pStyle w:val="TAL"/>
              <w:rPr>
                <w:sz w:val="16"/>
                <w:szCs w:val="16"/>
              </w:rPr>
            </w:pPr>
            <w:r w:rsidRPr="001B12C5">
              <w:rPr>
                <w:sz w:val="16"/>
                <w:szCs w:val="16"/>
              </w:rPr>
              <w:t>23.304 CR0186; 23.304 CR0172R1; 23.304 CR0175R1; 23.304 CR0161R1; 23.304 CR0170R1; 23.304 CR0173R1; 23.304 CR0174R1; 23.304 CR0195R1; 23.304 CR0180R1; 23.304 CR0177R1; 23.304 CR0168R1; 23.304 CR0196R3; 23.304 CR0201R4; 23.167 CR0369R4; 23.304 CR0169R13; 23.304 CR0162R5</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90EE67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BAC85E6" w14:textId="77777777" w:rsidR="009B546A" w:rsidRPr="001B12C5" w:rsidRDefault="009B546A" w:rsidP="00C11620">
            <w:pPr>
              <w:pStyle w:val="TAL"/>
              <w:rPr>
                <w:sz w:val="16"/>
                <w:szCs w:val="16"/>
              </w:rPr>
            </w:pPr>
            <w:r w:rsidRPr="001B12C5">
              <w:rPr>
                <w:sz w:val="16"/>
                <w:szCs w:val="16"/>
              </w:rPr>
              <w:t>Approved</w:t>
            </w:r>
          </w:p>
        </w:tc>
      </w:tr>
      <w:tr w:rsidR="009B546A" w14:paraId="52DEE03C"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6EED7BC" w14:textId="77777777" w:rsidR="009B546A" w:rsidRPr="001B12C5" w:rsidRDefault="009B546A" w:rsidP="00C11620">
            <w:pPr>
              <w:pStyle w:val="TAL"/>
              <w:rPr>
                <w:sz w:val="16"/>
                <w:szCs w:val="16"/>
              </w:rPr>
            </w:pPr>
            <w:r w:rsidRPr="001B12C5">
              <w:rPr>
                <w:sz w:val="16"/>
                <w:szCs w:val="16"/>
              </w:rPr>
              <w:t>SP-230046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3D7020A" w14:textId="77777777" w:rsidR="009B546A" w:rsidRPr="001B12C5" w:rsidRDefault="009B546A" w:rsidP="00C11620">
            <w:pPr>
              <w:pStyle w:val="TAL"/>
              <w:rPr>
                <w:sz w:val="16"/>
                <w:szCs w:val="16"/>
              </w:rPr>
            </w:pPr>
            <w:r w:rsidRPr="001B12C5">
              <w:rPr>
                <w:sz w:val="16"/>
                <w:szCs w:val="16"/>
              </w:rPr>
              <w:t>CRs on 5G_eLCS_Ph3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A76230E"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12BBFBB" w14:textId="77777777" w:rsidR="009B546A" w:rsidRPr="001B12C5" w:rsidRDefault="009B546A" w:rsidP="00C11620">
            <w:pPr>
              <w:pStyle w:val="TAL"/>
              <w:rPr>
                <w:sz w:val="16"/>
                <w:szCs w:val="16"/>
              </w:rPr>
            </w:pPr>
            <w:r w:rsidRPr="001B12C5">
              <w:rPr>
                <w:sz w:val="16"/>
                <w:szCs w:val="16"/>
              </w:rPr>
              <w:t>23.502 CR3790; 23.502 CR3791; 23.502 CR3851; 23.273 CR0308; 23.273 CR0304R1; 23.273 CR0313R1; 23.273 CR0312R1; 23.273 CR0314R1; 23.273 CR0311R1; 23.273 CR0325R2; 23.273 CR0310R2; 23.273 CR0323R2; 23.273 CR0327R2; 23.273 CR0306R4; 23.273 CR0305R4</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6673522" w14:textId="77777777" w:rsidR="009B546A" w:rsidRPr="001B12C5" w:rsidRDefault="009B546A" w:rsidP="00C11620">
            <w:pPr>
              <w:pStyle w:val="TAL"/>
              <w:rPr>
                <w:sz w:val="16"/>
                <w:szCs w:val="16"/>
              </w:rPr>
            </w:pPr>
            <w:r w:rsidRPr="001B12C5">
              <w:rPr>
                <w:sz w:val="16"/>
                <w:szCs w:val="16"/>
              </w:rPr>
              <w:t>23.273 CR0308: Change also affects ME. CR database updated. 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06E4F23" w14:textId="77777777" w:rsidR="009B546A" w:rsidRPr="001B12C5" w:rsidRDefault="009B546A" w:rsidP="00C11620">
            <w:pPr>
              <w:pStyle w:val="TAL"/>
              <w:rPr>
                <w:sz w:val="16"/>
                <w:szCs w:val="16"/>
              </w:rPr>
            </w:pPr>
            <w:r w:rsidRPr="001B12C5">
              <w:rPr>
                <w:sz w:val="16"/>
                <w:szCs w:val="16"/>
              </w:rPr>
              <w:t>Approved</w:t>
            </w:r>
          </w:p>
        </w:tc>
      </w:tr>
      <w:tr w:rsidR="009B546A" w14:paraId="45959B14"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B4D34A3" w14:textId="77777777" w:rsidR="009B546A" w:rsidRPr="001B12C5" w:rsidRDefault="009B546A" w:rsidP="00C11620">
            <w:pPr>
              <w:pStyle w:val="TAL"/>
              <w:rPr>
                <w:sz w:val="16"/>
                <w:szCs w:val="16"/>
              </w:rPr>
            </w:pPr>
            <w:r w:rsidRPr="001B12C5">
              <w:rPr>
                <w:sz w:val="16"/>
                <w:szCs w:val="16"/>
              </w:rPr>
              <w:t>SP-230045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BE93F0F" w14:textId="77777777" w:rsidR="009B546A" w:rsidRPr="001B12C5" w:rsidRDefault="009B546A" w:rsidP="00C11620">
            <w:pPr>
              <w:pStyle w:val="TAL"/>
              <w:rPr>
                <w:sz w:val="16"/>
                <w:szCs w:val="16"/>
              </w:rPr>
            </w:pPr>
            <w:r w:rsidRPr="001B12C5">
              <w:rPr>
                <w:sz w:val="16"/>
                <w:szCs w:val="16"/>
              </w:rPr>
              <w:t>CRs on 5G_eLCS_Ph3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E25073A"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D9321C0" w14:textId="77777777" w:rsidR="009B546A" w:rsidRPr="001B12C5" w:rsidRDefault="009B546A" w:rsidP="00C11620">
            <w:pPr>
              <w:pStyle w:val="TAL"/>
              <w:rPr>
                <w:sz w:val="16"/>
                <w:szCs w:val="16"/>
              </w:rPr>
            </w:pPr>
            <w:r w:rsidRPr="001B12C5">
              <w:rPr>
                <w:sz w:val="16"/>
                <w:szCs w:val="16"/>
              </w:rPr>
              <w:t>23.273 CR0285; 23.273 CR0290; 23.273 CR0272R1; 23.273 CR0287R1; 23.273 CR0289R1; 23.273 CR0276R1; 23.273 CR0274R1; 23.273 CR0265R1; 23.273 CR0269R1; 23.273 CR0284R5; 23.273 CR0286R4; 23.273 CR0298R4; 23.273 CR0263R7; 23.273 CR0244R9; 23.273 CR0271R4; 23.273 CR0283R6</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08288F6"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ACD006A" w14:textId="77777777" w:rsidR="009B546A" w:rsidRPr="001B12C5" w:rsidRDefault="009B546A" w:rsidP="00C11620">
            <w:pPr>
              <w:pStyle w:val="TAL"/>
              <w:rPr>
                <w:sz w:val="16"/>
                <w:szCs w:val="16"/>
              </w:rPr>
            </w:pPr>
            <w:r w:rsidRPr="001B12C5">
              <w:rPr>
                <w:sz w:val="16"/>
                <w:szCs w:val="16"/>
              </w:rPr>
              <w:t>Approved</w:t>
            </w:r>
          </w:p>
        </w:tc>
      </w:tr>
      <w:tr w:rsidR="009B546A" w14:paraId="02A82DD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76B2D6D" w14:textId="77777777" w:rsidR="009B546A" w:rsidRPr="001B12C5" w:rsidRDefault="009B546A" w:rsidP="00C11620">
            <w:pPr>
              <w:pStyle w:val="TAL"/>
              <w:rPr>
                <w:sz w:val="16"/>
                <w:szCs w:val="16"/>
              </w:rPr>
            </w:pPr>
            <w:r w:rsidRPr="001B12C5">
              <w:rPr>
                <w:sz w:val="16"/>
                <w:szCs w:val="16"/>
              </w:rPr>
              <w:t>SP-230044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5BA7C4D" w14:textId="77777777" w:rsidR="009B546A" w:rsidRPr="001B12C5" w:rsidRDefault="009B546A" w:rsidP="00C11620">
            <w:pPr>
              <w:pStyle w:val="TAL"/>
              <w:rPr>
                <w:sz w:val="16"/>
                <w:szCs w:val="16"/>
              </w:rPr>
            </w:pPr>
            <w:r w:rsidRPr="001B12C5">
              <w:rPr>
                <w:sz w:val="16"/>
                <w:szCs w:val="16"/>
              </w:rPr>
              <w:t>CRs on TEI17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E3F574F"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F055A86" w14:textId="77777777" w:rsidR="009B546A" w:rsidRPr="001B12C5" w:rsidRDefault="009B546A" w:rsidP="00C11620">
            <w:pPr>
              <w:pStyle w:val="TAL"/>
              <w:rPr>
                <w:sz w:val="16"/>
                <w:szCs w:val="16"/>
              </w:rPr>
            </w:pPr>
            <w:r w:rsidRPr="001B12C5">
              <w:rPr>
                <w:sz w:val="16"/>
                <w:szCs w:val="16"/>
              </w:rPr>
              <w:t>23.501 CR3847; 23.501 CR3848; 23.287 CR0188; 23.503 CR0821; 23.503 CR0822; 23.501 CR3729R2; 23.501 CR4076R1; 23.501 CR4100R1; 23.501 CR4101R1; 23.502 CR3668R1; 23.502 CR3669R1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B6EA4F0"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EBA785B" w14:textId="77777777" w:rsidR="009B546A" w:rsidRPr="001B12C5" w:rsidRDefault="009B546A" w:rsidP="00C11620">
            <w:pPr>
              <w:pStyle w:val="TAL"/>
              <w:rPr>
                <w:sz w:val="16"/>
                <w:szCs w:val="16"/>
              </w:rPr>
            </w:pPr>
            <w:r w:rsidRPr="001B12C5">
              <w:rPr>
                <w:sz w:val="16"/>
                <w:szCs w:val="16"/>
              </w:rPr>
              <w:t>Approved</w:t>
            </w:r>
          </w:p>
        </w:tc>
      </w:tr>
      <w:tr w:rsidR="009B546A" w14:paraId="7C67C643"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8F3C22A" w14:textId="77777777" w:rsidR="009B546A" w:rsidRPr="001B12C5" w:rsidRDefault="009B546A" w:rsidP="00C11620">
            <w:pPr>
              <w:pStyle w:val="TAL"/>
              <w:rPr>
                <w:sz w:val="16"/>
                <w:szCs w:val="16"/>
              </w:rPr>
            </w:pPr>
            <w:r w:rsidRPr="001B12C5">
              <w:rPr>
                <w:sz w:val="16"/>
                <w:szCs w:val="16"/>
              </w:rPr>
              <w:t>SP-230043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A6C810E" w14:textId="77777777" w:rsidR="009B546A" w:rsidRPr="001B12C5" w:rsidRDefault="009B546A" w:rsidP="00C11620">
            <w:pPr>
              <w:pStyle w:val="TAL"/>
              <w:rPr>
                <w:sz w:val="16"/>
                <w:szCs w:val="16"/>
              </w:rPr>
            </w:pPr>
            <w:r w:rsidRPr="001B12C5">
              <w:rPr>
                <w:sz w:val="16"/>
                <w:szCs w:val="16"/>
              </w:rPr>
              <w:t>CRs on NSWO_5G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F9FBE9B"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E602AA9" w14:textId="77777777" w:rsidR="009B546A" w:rsidRPr="001B12C5" w:rsidRDefault="009B546A" w:rsidP="00C11620">
            <w:pPr>
              <w:pStyle w:val="TAL"/>
              <w:rPr>
                <w:sz w:val="16"/>
                <w:szCs w:val="16"/>
              </w:rPr>
            </w:pPr>
            <w:r w:rsidRPr="001B12C5">
              <w:rPr>
                <w:sz w:val="16"/>
                <w:szCs w:val="16"/>
              </w:rPr>
              <w:t>23.501 CR3947R1; 23.501 CR3948R1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A516CFD"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0CEE659" w14:textId="77777777" w:rsidR="009B546A" w:rsidRPr="001B12C5" w:rsidRDefault="009B546A" w:rsidP="00C11620">
            <w:pPr>
              <w:pStyle w:val="TAL"/>
              <w:rPr>
                <w:sz w:val="16"/>
                <w:szCs w:val="16"/>
              </w:rPr>
            </w:pPr>
            <w:r w:rsidRPr="001B12C5">
              <w:rPr>
                <w:sz w:val="16"/>
                <w:szCs w:val="16"/>
              </w:rPr>
              <w:t>Approved</w:t>
            </w:r>
          </w:p>
        </w:tc>
      </w:tr>
      <w:tr w:rsidR="009B546A" w14:paraId="72FE4CD1"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42DE1B1" w14:textId="77777777" w:rsidR="009B546A" w:rsidRPr="001B12C5" w:rsidRDefault="009B546A" w:rsidP="00C11620">
            <w:pPr>
              <w:pStyle w:val="TAL"/>
              <w:rPr>
                <w:sz w:val="16"/>
                <w:szCs w:val="16"/>
              </w:rPr>
            </w:pPr>
            <w:r w:rsidRPr="001B12C5">
              <w:rPr>
                <w:sz w:val="16"/>
                <w:szCs w:val="16"/>
              </w:rPr>
              <w:t>SP-230042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F3805C3" w14:textId="77777777" w:rsidR="009B546A" w:rsidRPr="001B12C5" w:rsidRDefault="009B546A" w:rsidP="00C11620">
            <w:pPr>
              <w:pStyle w:val="TAL"/>
              <w:rPr>
                <w:sz w:val="16"/>
                <w:szCs w:val="16"/>
              </w:rPr>
            </w:pPr>
            <w:r w:rsidRPr="001B12C5">
              <w:rPr>
                <w:sz w:val="16"/>
                <w:szCs w:val="16"/>
              </w:rPr>
              <w:t>CRs on IIoT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341E81B"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271F441" w14:textId="77777777" w:rsidR="009B546A" w:rsidRPr="001B12C5" w:rsidRDefault="009B546A" w:rsidP="00C11620">
            <w:pPr>
              <w:pStyle w:val="TAL"/>
              <w:rPr>
                <w:sz w:val="16"/>
                <w:szCs w:val="16"/>
              </w:rPr>
            </w:pPr>
            <w:r w:rsidRPr="001B12C5">
              <w:rPr>
                <w:sz w:val="16"/>
                <w:szCs w:val="16"/>
              </w:rPr>
              <w:t>23.501 CR3845R1; 23.502 CR3695R1; 23.502 CR3701R1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8B42E0B"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35730F6" w14:textId="77777777" w:rsidR="009B546A" w:rsidRPr="001B12C5" w:rsidRDefault="009B546A" w:rsidP="00C11620">
            <w:pPr>
              <w:pStyle w:val="TAL"/>
              <w:rPr>
                <w:sz w:val="16"/>
                <w:szCs w:val="16"/>
              </w:rPr>
            </w:pPr>
            <w:r w:rsidRPr="001B12C5">
              <w:rPr>
                <w:sz w:val="16"/>
                <w:szCs w:val="16"/>
              </w:rPr>
              <w:t>Approved</w:t>
            </w:r>
          </w:p>
        </w:tc>
      </w:tr>
      <w:tr w:rsidR="009B546A" w14:paraId="429ADA36"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0D5ED15" w14:textId="77777777" w:rsidR="009B546A" w:rsidRPr="001B12C5" w:rsidRDefault="009B546A" w:rsidP="00C11620">
            <w:pPr>
              <w:pStyle w:val="TAL"/>
              <w:rPr>
                <w:sz w:val="16"/>
                <w:szCs w:val="16"/>
              </w:rPr>
            </w:pPr>
            <w:r w:rsidRPr="001B12C5">
              <w:rPr>
                <w:sz w:val="16"/>
                <w:szCs w:val="16"/>
              </w:rPr>
              <w:t>SP-230299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9F4FB8C" w14:textId="77777777" w:rsidR="009B546A" w:rsidRPr="001B12C5" w:rsidRDefault="009B546A" w:rsidP="00C11620">
            <w:pPr>
              <w:pStyle w:val="TAL"/>
              <w:rPr>
                <w:sz w:val="16"/>
                <w:szCs w:val="16"/>
              </w:rPr>
            </w:pPr>
            <w:r w:rsidRPr="001B12C5">
              <w:rPr>
                <w:sz w:val="16"/>
                <w:szCs w:val="16"/>
              </w:rPr>
              <w:t>Rel-18 CRs to TR23700-64 for FS_eV2XAPP2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662F72F"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DB1B14C" w14:textId="77777777" w:rsidR="009B546A" w:rsidRPr="001B12C5" w:rsidRDefault="009B546A" w:rsidP="00C11620">
            <w:pPr>
              <w:pStyle w:val="TAL"/>
              <w:rPr>
                <w:sz w:val="16"/>
                <w:szCs w:val="16"/>
              </w:rPr>
            </w:pPr>
            <w:r w:rsidRPr="001B12C5">
              <w:rPr>
                <w:sz w:val="16"/>
                <w:szCs w:val="16"/>
              </w:rPr>
              <w:t>23.700-64 CR0001R2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4EB87AE"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AC0D43C" w14:textId="77777777" w:rsidR="009B546A" w:rsidRPr="001B12C5" w:rsidRDefault="009B546A" w:rsidP="00C11620">
            <w:pPr>
              <w:pStyle w:val="TAL"/>
              <w:rPr>
                <w:sz w:val="16"/>
                <w:szCs w:val="16"/>
              </w:rPr>
            </w:pPr>
            <w:r w:rsidRPr="001B12C5">
              <w:rPr>
                <w:sz w:val="16"/>
                <w:szCs w:val="16"/>
              </w:rPr>
              <w:t>Approved</w:t>
            </w:r>
          </w:p>
        </w:tc>
      </w:tr>
      <w:tr w:rsidR="009B546A" w14:paraId="74C1A93C"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9B23058" w14:textId="77777777" w:rsidR="009B546A" w:rsidRPr="001B12C5" w:rsidRDefault="009B546A" w:rsidP="00C11620">
            <w:pPr>
              <w:pStyle w:val="TAL"/>
              <w:rPr>
                <w:sz w:val="16"/>
                <w:szCs w:val="16"/>
              </w:rPr>
            </w:pPr>
            <w:r w:rsidRPr="001B12C5">
              <w:rPr>
                <w:sz w:val="16"/>
                <w:szCs w:val="16"/>
              </w:rPr>
              <w:t>SP-230040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3F57AEE" w14:textId="77777777" w:rsidR="009B546A" w:rsidRPr="001B12C5" w:rsidRDefault="009B546A" w:rsidP="00C11620">
            <w:pPr>
              <w:pStyle w:val="TAL"/>
              <w:rPr>
                <w:sz w:val="16"/>
                <w:szCs w:val="16"/>
              </w:rPr>
            </w:pPr>
            <w:r w:rsidRPr="001B12C5">
              <w:rPr>
                <w:sz w:val="16"/>
                <w:szCs w:val="16"/>
              </w:rPr>
              <w:t>CRs on eNS_Ph2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B79E9EF"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F1037C2" w14:textId="77777777" w:rsidR="009B546A" w:rsidRPr="001B12C5" w:rsidRDefault="009B546A" w:rsidP="00C11620">
            <w:pPr>
              <w:pStyle w:val="TAL"/>
              <w:rPr>
                <w:sz w:val="16"/>
                <w:szCs w:val="16"/>
              </w:rPr>
            </w:pPr>
            <w:r w:rsidRPr="001B12C5">
              <w:rPr>
                <w:sz w:val="16"/>
                <w:szCs w:val="16"/>
              </w:rPr>
              <w:t>23.501 CR3934R1; 23.501 CR3935R1; 23.501 CR4068R1; 23.502 CR3803R1; 23.502 CR3870R1; 23.501 CR3694R3; 23.501 CR3998R1; 23.502 CR3766R1; 23.502 CR3767R1; 23.501 CR4137R1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C3807B0"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C8BA83A" w14:textId="77777777" w:rsidR="009B546A" w:rsidRPr="001B12C5" w:rsidRDefault="009B546A" w:rsidP="00C11620">
            <w:pPr>
              <w:pStyle w:val="TAL"/>
              <w:rPr>
                <w:sz w:val="16"/>
                <w:szCs w:val="16"/>
              </w:rPr>
            </w:pPr>
            <w:r w:rsidRPr="001B12C5">
              <w:rPr>
                <w:sz w:val="16"/>
                <w:szCs w:val="16"/>
              </w:rPr>
              <w:t>Approved</w:t>
            </w:r>
          </w:p>
        </w:tc>
      </w:tr>
      <w:tr w:rsidR="009B546A" w14:paraId="567F0D02"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4865FC7" w14:textId="77777777" w:rsidR="009B546A" w:rsidRPr="001B12C5" w:rsidRDefault="009B546A" w:rsidP="00C11620">
            <w:pPr>
              <w:pStyle w:val="TAL"/>
              <w:rPr>
                <w:sz w:val="16"/>
                <w:szCs w:val="16"/>
              </w:rPr>
            </w:pPr>
            <w:r w:rsidRPr="001B12C5">
              <w:rPr>
                <w:sz w:val="16"/>
                <w:szCs w:val="16"/>
              </w:rPr>
              <w:t>SP-230301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2152E3B" w14:textId="77777777" w:rsidR="009B546A" w:rsidRPr="001B12C5" w:rsidRDefault="009B546A" w:rsidP="00C11620">
            <w:pPr>
              <w:pStyle w:val="TAL"/>
              <w:rPr>
                <w:sz w:val="16"/>
                <w:szCs w:val="16"/>
              </w:rPr>
            </w:pPr>
            <w:r w:rsidRPr="001B12C5">
              <w:rPr>
                <w:sz w:val="16"/>
                <w:szCs w:val="16"/>
              </w:rPr>
              <w:t>Rel-18 CRs to TS23558 for EDGEAPP_Ph2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19B7E94"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553B208" w14:textId="77777777" w:rsidR="009B546A" w:rsidRPr="001B12C5" w:rsidRDefault="009B546A" w:rsidP="00C11620">
            <w:pPr>
              <w:pStyle w:val="TAL"/>
              <w:rPr>
                <w:sz w:val="16"/>
                <w:szCs w:val="16"/>
              </w:rPr>
            </w:pPr>
            <w:r w:rsidRPr="001B12C5">
              <w:rPr>
                <w:sz w:val="16"/>
                <w:szCs w:val="16"/>
              </w:rPr>
              <w:t>23.558 CR0237; 23.558 CR0165R4; 23.558 CR0248R1; 23.558 CR0264R1; 23.558 CR0205R3; 23.558 CR0232R1; 23.558 CR0233R2; 23.558 CR0229R2; 23.558 CR0231R2; 23.558 CR0230R2; 23.558 CR0240R2; 23.558 CR0238R2; 23.558 CR0258R2; 23.558 CR0259R2; 23.558 CR0263R2; 23.558 CR0214R5; 23.558 CR0196R4; 23.558 CR0234R3; 23.558 CR0207R5; 23.558 CR0236R3; 23.558 CR0247R2; 23.558 CR0254R2; 23.558 CR0255R2; 23.558 CR0220R4; 23.558 CR0235R5</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6E1B492"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BD932CE" w14:textId="77777777" w:rsidR="009B546A" w:rsidRPr="001B12C5" w:rsidRDefault="009B546A" w:rsidP="00C11620">
            <w:pPr>
              <w:pStyle w:val="TAL"/>
              <w:rPr>
                <w:sz w:val="16"/>
                <w:szCs w:val="16"/>
              </w:rPr>
            </w:pPr>
            <w:r w:rsidRPr="001B12C5">
              <w:rPr>
                <w:sz w:val="16"/>
                <w:szCs w:val="16"/>
              </w:rPr>
              <w:t>Approved</w:t>
            </w:r>
          </w:p>
        </w:tc>
      </w:tr>
      <w:tr w:rsidR="009B546A" w14:paraId="4F64CE26"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322EF73" w14:textId="77777777" w:rsidR="009B546A" w:rsidRPr="001B12C5" w:rsidRDefault="009B546A" w:rsidP="00C11620">
            <w:pPr>
              <w:pStyle w:val="TAL"/>
              <w:rPr>
                <w:sz w:val="16"/>
                <w:szCs w:val="16"/>
              </w:rPr>
            </w:pPr>
            <w:r w:rsidRPr="001B12C5">
              <w:rPr>
                <w:sz w:val="16"/>
                <w:szCs w:val="16"/>
              </w:rPr>
              <w:lastRenderedPageBreak/>
              <w:t>SP-230038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E48F3EE" w14:textId="77777777" w:rsidR="009B546A" w:rsidRPr="001B12C5" w:rsidRDefault="009B546A" w:rsidP="00C11620">
            <w:pPr>
              <w:pStyle w:val="TAL"/>
              <w:rPr>
                <w:sz w:val="16"/>
                <w:szCs w:val="16"/>
              </w:rPr>
            </w:pPr>
            <w:r w:rsidRPr="001B12C5">
              <w:rPr>
                <w:sz w:val="16"/>
                <w:szCs w:val="16"/>
              </w:rPr>
              <w:t>CRs on eEDGE_5GC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FC2D38A"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03A4C6B" w14:textId="77777777" w:rsidR="009B546A" w:rsidRPr="001B12C5" w:rsidRDefault="009B546A" w:rsidP="00C11620">
            <w:pPr>
              <w:pStyle w:val="TAL"/>
              <w:rPr>
                <w:sz w:val="16"/>
                <w:szCs w:val="16"/>
              </w:rPr>
            </w:pPr>
            <w:r w:rsidRPr="001B12C5">
              <w:rPr>
                <w:sz w:val="16"/>
                <w:szCs w:val="16"/>
              </w:rPr>
              <w:t>23.501 CR4018R1; 23.501 CR4017R1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792854D"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B10D268" w14:textId="77777777" w:rsidR="009B546A" w:rsidRPr="001B12C5" w:rsidRDefault="009B546A" w:rsidP="00C11620">
            <w:pPr>
              <w:pStyle w:val="TAL"/>
              <w:rPr>
                <w:sz w:val="16"/>
                <w:szCs w:val="16"/>
              </w:rPr>
            </w:pPr>
            <w:r w:rsidRPr="001B12C5">
              <w:rPr>
                <w:sz w:val="16"/>
                <w:szCs w:val="16"/>
              </w:rPr>
              <w:t>Approved</w:t>
            </w:r>
          </w:p>
        </w:tc>
      </w:tr>
      <w:tr w:rsidR="009B546A" w14:paraId="6767012F"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9457712" w14:textId="77777777" w:rsidR="009B546A" w:rsidRPr="001B12C5" w:rsidRDefault="009B546A" w:rsidP="00C11620">
            <w:pPr>
              <w:pStyle w:val="TAL"/>
              <w:rPr>
                <w:sz w:val="16"/>
                <w:szCs w:val="16"/>
              </w:rPr>
            </w:pPr>
            <w:r w:rsidRPr="001B12C5">
              <w:rPr>
                <w:sz w:val="16"/>
                <w:szCs w:val="16"/>
              </w:rPr>
              <w:t>SP-230037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8F5E3A1" w14:textId="77777777" w:rsidR="009B546A" w:rsidRPr="001B12C5" w:rsidRDefault="009B546A" w:rsidP="00C11620">
            <w:pPr>
              <w:pStyle w:val="TAL"/>
              <w:rPr>
                <w:sz w:val="16"/>
                <w:szCs w:val="16"/>
              </w:rPr>
            </w:pPr>
            <w:r w:rsidRPr="001B12C5">
              <w:rPr>
                <w:sz w:val="16"/>
                <w:szCs w:val="16"/>
              </w:rPr>
              <w:t>CRs on 5MBS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C2A5527"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F11A5CF" w14:textId="77777777" w:rsidR="009B546A" w:rsidRPr="001B12C5" w:rsidRDefault="009B546A" w:rsidP="00C11620">
            <w:pPr>
              <w:pStyle w:val="TAL"/>
              <w:rPr>
                <w:sz w:val="16"/>
                <w:szCs w:val="16"/>
              </w:rPr>
            </w:pPr>
            <w:r w:rsidRPr="001B12C5">
              <w:rPr>
                <w:sz w:val="16"/>
                <w:szCs w:val="16"/>
              </w:rPr>
              <w:t>23.247 CR0169R1; 23.247 CR0155R1; 23.247 CR0156R1; 23.247 CR0157R1; 23.247 CR0158R1; 23.247 CR0151R1; 23.247 CR0152R2; 23.247 CR0153R1; 23.247 CR0154R2; 23.247 CR0166R1; 23.247 CR0170R3; 23.247 CR0140R4; 23.247 CR0186R2; 23.247 CR0187R2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3130516" w14:textId="77777777" w:rsidR="009B546A" w:rsidRPr="001B12C5" w:rsidRDefault="009B546A" w:rsidP="00C11620">
            <w:pPr>
              <w:pStyle w:val="TAL"/>
              <w:rPr>
                <w:sz w:val="16"/>
                <w:szCs w:val="16"/>
              </w:rPr>
            </w:pPr>
            <w:r w:rsidRPr="001B12C5">
              <w:rPr>
                <w:sz w:val="16"/>
                <w:szCs w:val="16"/>
              </w:rPr>
              <w:t>23.247 CR0140R4 is a revision of the CR in SP-221211, postponed from TSG SA#98-e. 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BB705D1" w14:textId="77777777" w:rsidR="009B546A" w:rsidRPr="001B12C5" w:rsidRDefault="009B546A" w:rsidP="00C11620">
            <w:pPr>
              <w:pStyle w:val="TAL"/>
              <w:rPr>
                <w:sz w:val="16"/>
                <w:szCs w:val="16"/>
              </w:rPr>
            </w:pPr>
            <w:r w:rsidRPr="001B12C5">
              <w:rPr>
                <w:sz w:val="16"/>
                <w:szCs w:val="16"/>
              </w:rPr>
              <w:t>Approved</w:t>
            </w:r>
          </w:p>
        </w:tc>
      </w:tr>
      <w:tr w:rsidR="009B546A" w14:paraId="0FF842C7"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5A55564" w14:textId="77777777" w:rsidR="009B546A" w:rsidRPr="001B12C5" w:rsidRDefault="009B546A" w:rsidP="00C11620">
            <w:pPr>
              <w:pStyle w:val="TAL"/>
              <w:rPr>
                <w:sz w:val="16"/>
                <w:szCs w:val="16"/>
              </w:rPr>
            </w:pPr>
            <w:r w:rsidRPr="001B12C5">
              <w:rPr>
                <w:sz w:val="16"/>
                <w:szCs w:val="16"/>
              </w:rPr>
              <w:t>SP-230036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2C9DE0E" w14:textId="77777777" w:rsidR="009B546A" w:rsidRPr="001B12C5" w:rsidRDefault="009B546A" w:rsidP="00C11620">
            <w:pPr>
              <w:pStyle w:val="TAL"/>
              <w:rPr>
                <w:sz w:val="16"/>
                <w:szCs w:val="16"/>
              </w:rPr>
            </w:pPr>
            <w:r w:rsidRPr="001B12C5">
              <w:rPr>
                <w:sz w:val="16"/>
                <w:szCs w:val="16"/>
              </w:rPr>
              <w:t>CRs on 5G_ProSe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5589B52"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34B89A1" w14:textId="77777777" w:rsidR="009B546A" w:rsidRPr="001B12C5" w:rsidRDefault="009B546A" w:rsidP="00C11620">
            <w:pPr>
              <w:pStyle w:val="TAL"/>
              <w:rPr>
                <w:sz w:val="16"/>
                <w:szCs w:val="16"/>
              </w:rPr>
            </w:pPr>
            <w:r w:rsidRPr="001B12C5">
              <w:rPr>
                <w:sz w:val="16"/>
                <w:szCs w:val="16"/>
              </w:rPr>
              <w:t>23.503 CR0743R1; 23.503 CR0809; 23.304 CR0115R1; 23.304 CR0157; 23.304 CR0158; 23.304 CR0159; 23.304 CR0184R1; 23.304 CR0185R1; 23.304 CR0213R1; 23.304 CR0214R1; 23.304 CR0210R1; 23.304 CR0211R1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3EBD49B"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9482675" w14:textId="77777777" w:rsidR="009B546A" w:rsidRPr="001B12C5" w:rsidRDefault="009B546A" w:rsidP="00C11620">
            <w:pPr>
              <w:pStyle w:val="TAL"/>
              <w:rPr>
                <w:sz w:val="16"/>
                <w:szCs w:val="16"/>
              </w:rPr>
            </w:pPr>
            <w:r w:rsidRPr="001B12C5">
              <w:rPr>
                <w:sz w:val="16"/>
                <w:szCs w:val="16"/>
              </w:rPr>
              <w:t>Approved</w:t>
            </w:r>
          </w:p>
        </w:tc>
      </w:tr>
      <w:tr w:rsidR="009B546A" w14:paraId="254777B6"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22691D4" w14:textId="77777777" w:rsidR="009B546A" w:rsidRPr="001B12C5" w:rsidRDefault="009B546A" w:rsidP="00C11620">
            <w:pPr>
              <w:pStyle w:val="TAL"/>
              <w:rPr>
                <w:sz w:val="16"/>
                <w:szCs w:val="16"/>
              </w:rPr>
            </w:pPr>
            <w:r w:rsidRPr="001B12C5">
              <w:rPr>
                <w:sz w:val="16"/>
                <w:szCs w:val="16"/>
              </w:rPr>
              <w:t>SP-230035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CB53B12" w14:textId="77777777" w:rsidR="009B546A" w:rsidRPr="001B12C5" w:rsidRDefault="009B546A" w:rsidP="00C11620">
            <w:pPr>
              <w:pStyle w:val="TAL"/>
              <w:rPr>
                <w:sz w:val="16"/>
                <w:szCs w:val="16"/>
              </w:rPr>
            </w:pPr>
            <w:r w:rsidRPr="001B12C5">
              <w:rPr>
                <w:sz w:val="16"/>
                <w:szCs w:val="16"/>
              </w:rPr>
              <w:t>CRs on 5G_eLCS_Ph2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FA7FF33"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AF62350" w14:textId="77777777" w:rsidR="009B546A" w:rsidRPr="001B12C5" w:rsidRDefault="009B546A" w:rsidP="00C11620">
            <w:pPr>
              <w:pStyle w:val="TAL"/>
              <w:rPr>
                <w:sz w:val="16"/>
                <w:szCs w:val="16"/>
              </w:rPr>
            </w:pPr>
            <w:r w:rsidRPr="001B12C5">
              <w:rPr>
                <w:sz w:val="16"/>
                <w:szCs w:val="16"/>
              </w:rPr>
              <w:t>23.273 CR0282; 23.273 CR0296</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FB5A176"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5FFE6D5" w14:textId="77777777" w:rsidR="009B546A" w:rsidRPr="001B12C5" w:rsidRDefault="009B546A" w:rsidP="00C11620">
            <w:pPr>
              <w:pStyle w:val="TAL"/>
              <w:rPr>
                <w:sz w:val="16"/>
                <w:szCs w:val="16"/>
              </w:rPr>
            </w:pPr>
            <w:r w:rsidRPr="001B12C5">
              <w:rPr>
                <w:sz w:val="16"/>
                <w:szCs w:val="16"/>
              </w:rPr>
              <w:t>Approved</w:t>
            </w:r>
          </w:p>
        </w:tc>
      </w:tr>
      <w:tr w:rsidR="009B546A" w14:paraId="4A4A3E8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1C83E09" w14:textId="77777777" w:rsidR="009B546A" w:rsidRPr="001B12C5" w:rsidRDefault="009B546A" w:rsidP="00C11620">
            <w:pPr>
              <w:pStyle w:val="TAL"/>
              <w:rPr>
                <w:sz w:val="16"/>
                <w:szCs w:val="16"/>
              </w:rPr>
            </w:pPr>
            <w:r w:rsidRPr="001B12C5">
              <w:rPr>
                <w:sz w:val="16"/>
                <w:szCs w:val="16"/>
              </w:rPr>
              <w:t>SP-230034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A00AC99" w14:textId="77777777" w:rsidR="009B546A" w:rsidRPr="001B12C5" w:rsidRDefault="009B546A" w:rsidP="00C11620">
            <w:pPr>
              <w:pStyle w:val="TAL"/>
              <w:rPr>
                <w:sz w:val="16"/>
                <w:szCs w:val="16"/>
              </w:rPr>
            </w:pPr>
            <w:r w:rsidRPr="001B12C5">
              <w:rPr>
                <w:sz w:val="16"/>
                <w:szCs w:val="16"/>
              </w:rPr>
              <w:t>CRs on TEI16 (Rel-16,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6EA2E71"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1047C1F" w14:textId="77777777" w:rsidR="009B546A" w:rsidRPr="001B12C5" w:rsidRDefault="009B546A" w:rsidP="00C11620">
            <w:pPr>
              <w:pStyle w:val="TAL"/>
              <w:rPr>
                <w:sz w:val="16"/>
                <w:szCs w:val="16"/>
              </w:rPr>
            </w:pPr>
            <w:r w:rsidRPr="001B12C5">
              <w:rPr>
                <w:sz w:val="16"/>
                <w:szCs w:val="16"/>
              </w:rPr>
              <w:t>23.503 CR0801R1; 23.501 CR3838R1; 23.503 CR0802R1; 23.503 CR0803R1; 23.501 CR3839R1; 23.501 CR3840R1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41A674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3F933EF" w14:textId="77777777" w:rsidR="009B546A" w:rsidRPr="001B12C5" w:rsidRDefault="009B546A" w:rsidP="00C11620">
            <w:pPr>
              <w:pStyle w:val="TAL"/>
              <w:rPr>
                <w:sz w:val="16"/>
                <w:szCs w:val="16"/>
              </w:rPr>
            </w:pPr>
            <w:r w:rsidRPr="001B12C5">
              <w:rPr>
                <w:sz w:val="16"/>
                <w:szCs w:val="16"/>
              </w:rPr>
              <w:t>Approved</w:t>
            </w:r>
          </w:p>
        </w:tc>
      </w:tr>
      <w:tr w:rsidR="009B546A" w14:paraId="54E1E52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D4E8230" w14:textId="77777777" w:rsidR="009B546A" w:rsidRPr="001B12C5" w:rsidRDefault="009B546A" w:rsidP="00C11620">
            <w:pPr>
              <w:pStyle w:val="TAL"/>
              <w:rPr>
                <w:sz w:val="16"/>
                <w:szCs w:val="16"/>
              </w:rPr>
            </w:pPr>
            <w:r w:rsidRPr="001B12C5">
              <w:rPr>
                <w:sz w:val="16"/>
                <w:szCs w:val="16"/>
              </w:rPr>
              <w:t>SP-230033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7E5328B" w14:textId="77777777" w:rsidR="009B546A" w:rsidRPr="001B12C5" w:rsidRDefault="009B546A" w:rsidP="00C11620">
            <w:pPr>
              <w:pStyle w:val="TAL"/>
              <w:rPr>
                <w:sz w:val="16"/>
                <w:szCs w:val="16"/>
              </w:rPr>
            </w:pPr>
            <w:r w:rsidRPr="001B12C5">
              <w:rPr>
                <w:sz w:val="16"/>
                <w:szCs w:val="16"/>
              </w:rPr>
              <w:t>CRs on 5G_URLLC (Rel-16,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ED0E6CB"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F32F3F5" w14:textId="77777777" w:rsidR="009B546A" w:rsidRPr="001B12C5" w:rsidRDefault="009B546A" w:rsidP="00C11620">
            <w:pPr>
              <w:pStyle w:val="TAL"/>
              <w:rPr>
                <w:sz w:val="16"/>
                <w:szCs w:val="16"/>
              </w:rPr>
            </w:pPr>
            <w:r w:rsidRPr="001B12C5">
              <w:rPr>
                <w:sz w:val="16"/>
                <w:szCs w:val="16"/>
              </w:rPr>
              <w:t>23.503 CR0917; 23.503 CR0918; 23.503 CR0882R1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0C5BB4C"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CAF1C6A" w14:textId="77777777" w:rsidR="009B546A" w:rsidRPr="001B12C5" w:rsidRDefault="009B546A" w:rsidP="00C11620">
            <w:pPr>
              <w:pStyle w:val="TAL"/>
              <w:rPr>
                <w:sz w:val="16"/>
                <w:szCs w:val="16"/>
              </w:rPr>
            </w:pPr>
            <w:r w:rsidRPr="001B12C5">
              <w:rPr>
                <w:sz w:val="16"/>
                <w:szCs w:val="16"/>
              </w:rPr>
              <w:t>Approved</w:t>
            </w:r>
          </w:p>
        </w:tc>
      </w:tr>
      <w:tr w:rsidR="009B546A" w14:paraId="664B56C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91FD590" w14:textId="77777777" w:rsidR="009B546A" w:rsidRPr="001B12C5" w:rsidRDefault="009B546A" w:rsidP="00C11620">
            <w:pPr>
              <w:pStyle w:val="TAL"/>
              <w:rPr>
                <w:sz w:val="16"/>
                <w:szCs w:val="16"/>
              </w:rPr>
            </w:pPr>
            <w:r w:rsidRPr="001B12C5">
              <w:rPr>
                <w:sz w:val="16"/>
                <w:szCs w:val="16"/>
              </w:rPr>
              <w:t>SP-230283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550E674" w14:textId="77777777" w:rsidR="009B546A" w:rsidRPr="001B12C5" w:rsidRDefault="009B546A" w:rsidP="00C11620">
            <w:pPr>
              <w:pStyle w:val="TAL"/>
              <w:rPr>
                <w:sz w:val="16"/>
                <w:szCs w:val="16"/>
              </w:rPr>
            </w:pPr>
            <w:r w:rsidRPr="001B12C5">
              <w:rPr>
                <w:sz w:val="16"/>
                <w:szCs w:val="16"/>
              </w:rPr>
              <w:t>Rel-18 CRs to TS23434 for 5GFLS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BA5D4C6"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3E0613C" w14:textId="77777777" w:rsidR="009B546A" w:rsidRPr="001B12C5" w:rsidRDefault="009B546A" w:rsidP="00C11620">
            <w:pPr>
              <w:pStyle w:val="TAL"/>
              <w:rPr>
                <w:sz w:val="16"/>
                <w:szCs w:val="16"/>
              </w:rPr>
            </w:pPr>
            <w:r w:rsidRPr="001B12C5">
              <w:rPr>
                <w:sz w:val="16"/>
                <w:szCs w:val="16"/>
              </w:rPr>
              <w:t>23.434 CR0142R3; 23.434 CR0152R1; 23.434 CR0147R2; 23.434 CR0149R2; 23.434 CR0173R1; 23.434 CR0172R2; 23.434 CR0169R2; 23.434 CR0148R4</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1FF0235" w14:textId="77777777" w:rsidR="009B546A" w:rsidRPr="001B12C5" w:rsidRDefault="009B546A" w:rsidP="00C11620">
            <w:pPr>
              <w:pStyle w:val="TAL"/>
              <w:rPr>
                <w:sz w:val="16"/>
                <w:szCs w:val="16"/>
              </w:rPr>
            </w:pPr>
            <w:r w:rsidRPr="001B12C5">
              <w:rPr>
                <w:sz w:val="16"/>
                <w:szCs w:val="16"/>
              </w:rPr>
              <w:t>Update to 23.434 CR0173R1 in SP-230305. 23.434 CR0173R1 was postponed. The remaining CRs in this CR Pack were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F0462B3" w14:textId="77777777" w:rsidR="009B546A" w:rsidRPr="001B12C5" w:rsidRDefault="009B546A" w:rsidP="00C11620">
            <w:pPr>
              <w:pStyle w:val="TAL"/>
              <w:rPr>
                <w:sz w:val="16"/>
                <w:szCs w:val="16"/>
              </w:rPr>
            </w:pPr>
            <w:r w:rsidRPr="001B12C5">
              <w:rPr>
                <w:sz w:val="16"/>
                <w:szCs w:val="16"/>
              </w:rPr>
              <w:t>Partially approved</w:t>
            </w:r>
          </w:p>
        </w:tc>
      </w:tr>
      <w:tr w:rsidR="009B546A" w14:paraId="274D223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34BE8FA" w14:textId="77777777" w:rsidR="009B546A" w:rsidRPr="001B12C5" w:rsidRDefault="009B546A" w:rsidP="00C11620">
            <w:pPr>
              <w:pStyle w:val="TAL"/>
              <w:rPr>
                <w:sz w:val="16"/>
                <w:szCs w:val="16"/>
              </w:rPr>
            </w:pPr>
            <w:r w:rsidRPr="001B12C5">
              <w:rPr>
                <w:sz w:val="16"/>
                <w:szCs w:val="16"/>
              </w:rPr>
              <w:t>SP-230041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235A7DF" w14:textId="77777777" w:rsidR="009B546A" w:rsidRPr="001B12C5" w:rsidRDefault="009B546A" w:rsidP="00C11620">
            <w:pPr>
              <w:pStyle w:val="TAL"/>
              <w:rPr>
                <w:sz w:val="16"/>
                <w:szCs w:val="16"/>
              </w:rPr>
            </w:pPr>
            <w:r w:rsidRPr="001B12C5">
              <w:rPr>
                <w:sz w:val="16"/>
                <w:szCs w:val="16"/>
              </w:rPr>
              <w:t>CR on ID_UAS (Rel-17)</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F75E2F7"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890E61D" w14:textId="77777777" w:rsidR="009B546A" w:rsidRPr="001B12C5" w:rsidRDefault="009B546A" w:rsidP="00C11620">
            <w:pPr>
              <w:pStyle w:val="TAL"/>
              <w:rPr>
                <w:sz w:val="16"/>
                <w:szCs w:val="16"/>
              </w:rPr>
            </w:pPr>
            <w:r w:rsidRPr="001B12C5">
              <w:rPr>
                <w:sz w:val="16"/>
                <w:szCs w:val="16"/>
              </w:rPr>
              <w:t>23.256 CR0073R1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9D8ABD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84557FB" w14:textId="77777777" w:rsidR="009B546A" w:rsidRPr="001B12C5" w:rsidRDefault="009B546A" w:rsidP="00C11620">
            <w:pPr>
              <w:pStyle w:val="TAL"/>
              <w:rPr>
                <w:sz w:val="16"/>
                <w:szCs w:val="16"/>
              </w:rPr>
            </w:pPr>
            <w:r w:rsidRPr="001B12C5">
              <w:rPr>
                <w:sz w:val="16"/>
                <w:szCs w:val="16"/>
              </w:rPr>
              <w:t>Approved</w:t>
            </w:r>
          </w:p>
        </w:tc>
      </w:tr>
    </w:tbl>
    <w:p w14:paraId="552625EB" w14:textId="77777777" w:rsidR="009B546A" w:rsidRDefault="009B546A" w:rsidP="009B546A">
      <w:r>
        <w:t>139 Entries</w:t>
      </w:r>
    </w:p>
    <w:p w14:paraId="338979F8" w14:textId="77777777" w:rsidR="009B546A" w:rsidRDefault="009B546A" w:rsidP="009B546A"/>
    <w:p w14:paraId="3C18F184" w14:textId="77777777" w:rsidR="009B546A" w:rsidRDefault="009B546A" w:rsidP="009B546A">
      <w:pPr>
        <w:pStyle w:val="Heading1"/>
      </w:pPr>
      <w:bookmarkStart w:id="106" w:name="_Toc131417244"/>
      <w:r>
        <w:t>E.4</w:t>
      </w:r>
      <w:r>
        <w:tab/>
        <w:t>List of Approved CRs</w:t>
      </w:r>
      <w:bookmarkEnd w:id="106"/>
    </w:p>
    <w:p w14:paraId="23F6274D" w14:textId="77777777" w:rsidR="009B546A" w:rsidRDefault="009B546A" w:rsidP="009B546A">
      <w:pPr>
        <w:pStyle w:val="TH"/>
      </w:pPr>
      <w:r>
        <w:t>Table E.4: List of Approved CRs</w:t>
      </w:r>
    </w:p>
    <w:tbl>
      <w:tblPr>
        <w:tblW w:w="0" w:type="auto"/>
        <w:jc w:val="center"/>
        <w:tblLayout w:type="fixed"/>
        <w:tblLook w:val="04A0" w:firstRow="1" w:lastRow="0" w:firstColumn="1" w:lastColumn="0" w:noHBand="0" w:noVBand="1"/>
      </w:tblPr>
      <w:tblGrid>
        <w:gridCol w:w="1000"/>
        <w:gridCol w:w="800"/>
        <w:gridCol w:w="300"/>
        <w:gridCol w:w="800"/>
        <w:gridCol w:w="2000"/>
        <w:gridCol w:w="500"/>
        <w:gridCol w:w="800"/>
        <w:gridCol w:w="1000"/>
        <w:gridCol w:w="1250"/>
        <w:gridCol w:w="2500"/>
        <w:gridCol w:w="900"/>
        <w:gridCol w:w="1000"/>
        <w:gridCol w:w="1200"/>
        <w:gridCol w:w="800"/>
      </w:tblGrid>
      <w:tr w:rsidR="009B546A" w14:paraId="513AA3A1" w14:textId="77777777" w:rsidTr="00C11620">
        <w:trPr>
          <w:cantSplit/>
          <w:tblHeader/>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4E805A" w14:textId="77777777" w:rsidR="009B546A" w:rsidRDefault="009B546A" w:rsidP="00C11620">
            <w:pPr>
              <w:pStyle w:val="TAH"/>
              <w:keepNext w:val="0"/>
            </w:pPr>
            <w:r w:rsidRPr="00BB3F37">
              <w:t>Spec</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9ECC32" w14:textId="77777777" w:rsidR="009B546A" w:rsidRDefault="009B546A" w:rsidP="00C11620">
            <w:pPr>
              <w:pStyle w:val="TAH"/>
              <w:keepNext w:val="0"/>
            </w:pPr>
            <w:r w:rsidRPr="00BB3F37">
              <w:t>CR</w:t>
            </w:r>
          </w:p>
        </w:tc>
        <w:tc>
          <w:tcPr>
            <w:tcW w:w="3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0C694A" w14:textId="77777777" w:rsidR="009B546A" w:rsidRDefault="009B546A" w:rsidP="00C11620">
            <w:pPr>
              <w:pStyle w:val="TAH"/>
              <w:keepNext w:val="0"/>
            </w:pPr>
            <w:r w:rsidRPr="00BB3F37">
              <w:t>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9300E88" w14:textId="77777777" w:rsidR="009B546A" w:rsidRDefault="009B546A" w:rsidP="00C11620">
            <w:pPr>
              <w:pStyle w:val="TAH"/>
              <w:keepNext w:val="0"/>
            </w:pPr>
            <w:r w:rsidRPr="00BB3F37">
              <w:t>Rel</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3AA384C" w14:textId="77777777" w:rsidR="009B546A" w:rsidRDefault="009B546A" w:rsidP="00C11620">
            <w:pPr>
              <w:pStyle w:val="TAH"/>
              <w:keepNext w:val="0"/>
            </w:pPr>
            <w:r w:rsidRPr="00BB3F37">
              <w:t>Subject</w:t>
            </w:r>
          </w:p>
        </w:tc>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43E7AA0" w14:textId="77777777" w:rsidR="009B546A" w:rsidRDefault="009B546A" w:rsidP="00C11620">
            <w:pPr>
              <w:pStyle w:val="TAH"/>
              <w:keepNext w:val="0"/>
            </w:pPr>
            <w:r w:rsidRPr="00BB3F37">
              <w:t>Cat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F31CBF" w14:textId="77777777" w:rsidR="009B546A" w:rsidRDefault="009B546A" w:rsidP="00C11620">
            <w:pPr>
              <w:pStyle w:val="TAH"/>
              <w:keepNext w:val="0"/>
            </w:pPr>
            <w:r w:rsidRPr="00BB3F37">
              <w:t>Vsn</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A2B650" w14:textId="77777777" w:rsidR="009B546A" w:rsidRDefault="009B546A" w:rsidP="00C11620">
            <w:pPr>
              <w:pStyle w:val="TAH"/>
              <w:keepNext w:val="0"/>
            </w:pPr>
            <w:r w:rsidRPr="00BB3F37">
              <w:t>Mtg</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38D642" w14:textId="77777777" w:rsidR="009B546A" w:rsidRDefault="009B546A" w:rsidP="00C11620">
            <w:pPr>
              <w:pStyle w:val="TAH"/>
              <w:keepNext w:val="0"/>
            </w:pPr>
            <w:r w:rsidRPr="00BB3F37">
              <w:t>TD</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80687C" w14:textId="77777777" w:rsidR="009B546A" w:rsidRDefault="009B546A" w:rsidP="00C11620">
            <w:pPr>
              <w:pStyle w:val="TAH"/>
              <w:keepNext w:val="0"/>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93533F7" w14:textId="77777777" w:rsidR="009B546A" w:rsidRDefault="009B546A" w:rsidP="00C11620">
            <w:pPr>
              <w:pStyle w:val="TAH"/>
              <w:keepNext w:val="0"/>
            </w:pPr>
            <w:r w:rsidRPr="00BB3F37">
              <w:t>Work Item</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17592E" w14:textId="77777777" w:rsidR="009B546A" w:rsidRDefault="009B546A" w:rsidP="00C11620">
            <w:pPr>
              <w:pStyle w:val="TAH"/>
              <w:keepNext w:val="0"/>
            </w:pPr>
            <w:r w:rsidRPr="00BB3F37">
              <w:t>Aff Cl</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C51A5F" w14:textId="77777777" w:rsidR="009B546A" w:rsidRDefault="009B546A" w:rsidP="00C11620">
            <w:pPr>
              <w:pStyle w:val="TAH"/>
              <w:keepNext w:val="0"/>
            </w:pPr>
            <w:r w:rsidRPr="00BB3F37">
              <w:t>Status</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7916E20" w14:textId="77777777" w:rsidR="009B546A" w:rsidRDefault="009B546A" w:rsidP="00C11620">
            <w:pPr>
              <w:pStyle w:val="TAH"/>
              <w:keepNext w:val="0"/>
            </w:pPr>
            <w:r w:rsidRPr="00BB3F37">
              <w:t>OAffSp</w:t>
            </w:r>
          </w:p>
        </w:tc>
      </w:tr>
      <w:tr w:rsidR="009B546A" w14:paraId="19908CEB"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A447CE" w14:textId="77777777" w:rsidR="009B546A" w:rsidRPr="001B1679" w:rsidRDefault="009B546A" w:rsidP="00C11620">
            <w:pPr>
              <w:pStyle w:val="TAL"/>
              <w:keepNext w:val="0"/>
              <w:rPr>
                <w:sz w:val="16"/>
                <w:szCs w:val="16"/>
              </w:rPr>
            </w:pPr>
            <w:r w:rsidRPr="001B1679">
              <w:rPr>
                <w:sz w:val="16"/>
                <w:szCs w:val="16"/>
              </w:rPr>
              <w:t>21.101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6638E64" w14:textId="77777777" w:rsidR="009B546A" w:rsidRPr="001B1679" w:rsidRDefault="009B546A" w:rsidP="00C11620">
            <w:pPr>
              <w:pStyle w:val="TAL"/>
              <w:keepNext w:val="0"/>
              <w:rPr>
                <w:sz w:val="16"/>
                <w:szCs w:val="16"/>
              </w:rPr>
            </w:pPr>
            <w:r w:rsidRPr="001B1679">
              <w:rPr>
                <w:sz w:val="16"/>
                <w:szCs w:val="16"/>
              </w:rPr>
              <w:t>0080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545A6306"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95CF13" w14:textId="77777777" w:rsidR="009B546A" w:rsidRPr="001B1679" w:rsidRDefault="009B546A" w:rsidP="00C11620">
            <w:pPr>
              <w:pStyle w:val="TAL"/>
              <w:keepNext w:val="0"/>
              <w:rPr>
                <w:sz w:val="16"/>
                <w:szCs w:val="16"/>
              </w:rPr>
            </w:pPr>
            <w:r w:rsidRPr="001B1679">
              <w:rPr>
                <w:sz w:val="16"/>
                <w:szCs w:val="16"/>
              </w:rPr>
              <w:t>Rel-14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35C2F9"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985B7B4" w14:textId="77777777" w:rsidR="009B546A" w:rsidRPr="001B1679" w:rsidRDefault="009B546A" w:rsidP="00C11620">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E547C9" w14:textId="77777777" w:rsidR="009B546A" w:rsidRPr="001B1679" w:rsidRDefault="009B546A" w:rsidP="00C11620">
            <w:pPr>
              <w:pStyle w:val="TAL"/>
              <w:keepNext w:val="0"/>
              <w:rPr>
                <w:sz w:val="16"/>
                <w:szCs w:val="16"/>
              </w:rPr>
            </w:pPr>
            <w:r w:rsidRPr="001B1679">
              <w:rPr>
                <w:sz w:val="16"/>
                <w:szCs w:val="16"/>
              </w:rPr>
              <w:t>14.1.0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FFCA3A"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FDF59A" w14:textId="77777777" w:rsidR="009B546A" w:rsidRPr="001B1679" w:rsidRDefault="009B546A" w:rsidP="00C11620">
            <w:pPr>
              <w:pStyle w:val="TAL"/>
              <w:keepNext w:val="0"/>
              <w:rPr>
                <w:sz w:val="16"/>
                <w:szCs w:val="16"/>
              </w:rPr>
            </w:pPr>
            <w:r w:rsidRPr="001B1679">
              <w:rPr>
                <w:sz w:val="16"/>
                <w:szCs w:val="16"/>
              </w:rPr>
              <w:t>SP-230318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C3E950"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DA9021" w14:textId="77777777" w:rsidR="009B546A" w:rsidRPr="001B1679" w:rsidRDefault="009B546A" w:rsidP="00C11620">
            <w:pPr>
              <w:pStyle w:val="TAL"/>
              <w:keepNext w:val="0"/>
              <w:rPr>
                <w:sz w:val="16"/>
                <w:szCs w:val="16"/>
              </w:rPr>
            </w:pPr>
            <w:r w:rsidRPr="001B1679">
              <w:rPr>
                <w:sz w:val="16"/>
                <w:szCs w:val="16"/>
              </w:rPr>
              <w:t>TEI14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D83BAC"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760EBA"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1FB5DC" w14:textId="77777777" w:rsidR="009B546A" w:rsidRPr="001B1679" w:rsidRDefault="009B546A" w:rsidP="00C11620">
            <w:pPr>
              <w:pStyle w:val="TAL"/>
              <w:keepNext w:val="0"/>
              <w:rPr>
                <w:sz w:val="16"/>
                <w:szCs w:val="16"/>
              </w:rPr>
            </w:pPr>
          </w:p>
        </w:tc>
      </w:tr>
      <w:tr w:rsidR="009B546A" w14:paraId="2E678CF7"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7ADE99" w14:textId="77777777" w:rsidR="009B546A" w:rsidRPr="001B1679" w:rsidRDefault="009B546A" w:rsidP="00C11620">
            <w:pPr>
              <w:pStyle w:val="TAL"/>
              <w:keepNext w:val="0"/>
              <w:rPr>
                <w:sz w:val="16"/>
                <w:szCs w:val="16"/>
              </w:rPr>
            </w:pPr>
            <w:r w:rsidRPr="001B1679">
              <w:rPr>
                <w:sz w:val="16"/>
                <w:szCs w:val="16"/>
              </w:rPr>
              <w:t>21.101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BA7B82" w14:textId="77777777" w:rsidR="009B546A" w:rsidRPr="001B1679" w:rsidRDefault="009B546A" w:rsidP="00C11620">
            <w:pPr>
              <w:pStyle w:val="TAL"/>
              <w:keepNext w:val="0"/>
              <w:rPr>
                <w:sz w:val="16"/>
                <w:szCs w:val="16"/>
              </w:rPr>
            </w:pPr>
            <w:r w:rsidRPr="001B1679">
              <w:rPr>
                <w:sz w:val="16"/>
                <w:szCs w:val="16"/>
              </w:rPr>
              <w:t>0081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2210197"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746F61E" w14:textId="77777777" w:rsidR="009B546A" w:rsidRPr="001B1679" w:rsidRDefault="009B546A" w:rsidP="00C11620">
            <w:pPr>
              <w:pStyle w:val="TAL"/>
              <w:keepNext w:val="0"/>
              <w:rPr>
                <w:sz w:val="16"/>
                <w:szCs w:val="16"/>
              </w:rPr>
            </w:pPr>
            <w:r w:rsidRPr="001B1679">
              <w:rPr>
                <w:sz w:val="16"/>
                <w:szCs w:val="16"/>
              </w:rPr>
              <w:t>Rel-15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5CA4D4"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2C413E" w14:textId="77777777" w:rsidR="009B546A" w:rsidRPr="001B1679" w:rsidRDefault="009B546A" w:rsidP="00C11620">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DCFB466" w14:textId="77777777" w:rsidR="009B546A" w:rsidRPr="001B1679" w:rsidRDefault="009B546A" w:rsidP="00C11620">
            <w:pPr>
              <w:pStyle w:val="TAL"/>
              <w:keepNext w:val="0"/>
              <w:rPr>
                <w:sz w:val="16"/>
                <w:szCs w:val="16"/>
              </w:rPr>
            </w:pPr>
            <w:r w:rsidRPr="001B1679">
              <w:rPr>
                <w:sz w:val="16"/>
                <w:szCs w:val="16"/>
              </w:rPr>
              <w:t>15.0.0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4894D5"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278CF" w14:textId="77777777" w:rsidR="009B546A" w:rsidRPr="001B1679" w:rsidRDefault="009B546A" w:rsidP="00C11620">
            <w:pPr>
              <w:pStyle w:val="TAL"/>
              <w:keepNext w:val="0"/>
              <w:rPr>
                <w:sz w:val="16"/>
                <w:szCs w:val="16"/>
              </w:rPr>
            </w:pPr>
            <w:r w:rsidRPr="001B1679">
              <w:rPr>
                <w:sz w:val="16"/>
                <w:szCs w:val="16"/>
              </w:rPr>
              <w:t>SP-230319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617757"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2C0BC9" w14:textId="77777777" w:rsidR="009B546A" w:rsidRPr="001B1679" w:rsidRDefault="009B546A" w:rsidP="00C11620">
            <w:pPr>
              <w:pStyle w:val="TAL"/>
              <w:keepNext w:val="0"/>
              <w:rPr>
                <w:sz w:val="16"/>
                <w:szCs w:val="16"/>
              </w:rPr>
            </w:pPr>
            <w:r w:rsidRPr="001B1679">
              <w:rPr>
                <w:sz w:val="16"/>
                <w:szCs w:val="16"/>
              </w:rPr>
              <w:t>TEI14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CD0D4A"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839F9A"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8EE157" w14:textId="77777777" w:rsidR="009B546A" w:rsidRPr="001B1679" w:rsidRDefault="009B546A" w:rsidP="00C11620">
            <w:pPr>
              <w:pStyle w:val="TAL"/>
              <w:keepNext w:val="0"/>
              <w:rPr>
                <w:sz w:val="16"/>
                <w:szCs w:val="16"/>
              </w:rPr>
            </w:pPr>
          </w:p>
        </w:tc>
      </w:tr>
      <w:tr w:rsidR="009B546A" w14:paraId="741A5E04"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97A8B6" w14:textId="77777777" w:rsidR="009B546A" w:rsidRPr="001B1679" w:rsidRDefault="009B546A" w:rsidP="00C11620">
            <w:pPr>
              <w:pStyle w:val="TAL"/>
              <w:keepNext w:val="0"/>
              <w:rPr>
                <w:sz w:val="16"/>
                <w:szCs w:val="16"/>
              </w:rPr>
            </w:pPr>
            <w:r w:rsidRPr="001B1679">
              <w:rPr>
                <w:sz w:val="16"/>
                <w:szCs w:val="16"/>
              </w:rPr>
              <w:t>21.101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63024CF" w14:textId="77777777" w:rsidR="009B546A" w:rsidRPr="001B1679" w:rsidRDefault="009B546A" w:rsidP="00C11620">
            <w:pPr>
              <w:pStyle w:val="TAL"/>
              <w:keepNext w:val="0"/>
              <w:rPr>
                <w:sz w:val="16"/>
                <w:szCs w:val="16"/>
              </w:rPr>
            </w:pPr>
            <w:r w:rsidRPr="001B1679">
              <w:rPr>
                <w:sz w:val="16"/>
                <w:szCs w:val="16"/>
              </w:rPr>
              <w:t>0082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000F91B"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0616DD4" w14:textId="77777777" w:rsidR="009B546A" w:rsidRPr="001B1679" w:rsidRDefault="009B546A" w:rsidP="00C11620">
            <w:pPr>
              <w:pStyle w:val="TAL"/>
              <w:keepNext w:val="0"/>
              <w:rPr>
                <w:sz w:val="16"/>
                <w:szCs w:val="16"/>
              </w:rPr>
            </w:pPr>
            <w:r w:rsidRPr="001B1679">
              <w:rPr>
                <w:sz w:val="16"/>
                <w:szCs w:val="16"/>
              </w:rPr>
              <w:t>Rel-16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BF42F1"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780B2B" w14:textId="77777777" w:rsidR="009B546A" w:rsidRPr="001B1679" w:rsidRDefault="009B546A" w:rsidP="00C11620">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512E83" w14:textId="77777777" w:rsidR="009B546A" w:rsidRPr="001B1679" w:rsidRDefault="009B546A" w:rsidP="00C11620">
            <w:pPr>
              <w:pStyle w:val="TAL"/>
              <w:keepNext w:val="0"/>
              <w:rPr>
                <w:sz w:val="16"/>
                <w:szCs w:val="16"/>
              </w:rPr>
            </w:pPr>
            <w:r w:rsidRPr="001B1679">
              <w:rPr>
                <w:sz w:val="16"/>
                <w:szCs w:val="16"/>
              </w:rPr>
              <w:t>16.0.0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7232C7"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12D84F" w14:textId="77777777" w:rsidR="009B546A" w:rsidRPr="001B1679" w:rsidRDefault="009B546A" w:rsidP="00C11620">
            <w:pPr>
              <w:pStyle w:val="TAL"/>
              <w:keepNext w:val="0"/>
              <w:rPr>
                <w:sz w:val="16"/>
                <w:szCs w:val="16"/>
              </w:rPr>
            </w:pPr>
            <w:r w:rsidRPr="001B1679">
              <w:rPr>
                <w:sz w:val="16"/>
                <w:szCs w:val="16"/>
              </w:rPr>
              <w:t>SP-230320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010447"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0DC666" w14:textId="77777777" w:rsidR="009B546A" w:rsidRPr="001B1679" w:rsidRDefault="009B546A" w:rsidP="00C11620">
            <w:pPr>
              <w:pStyle w:val="TAL"/>
              <w:keepNext w:val="0"/>
              <w:rPr>
                <w:sz w:val="16"/>
                <w:szCs w:val="16"/>
              </w:rPr>
            </w:pPr>
            <w:r w:rsidRPr="001B1679">
              <w:rPr>
                <w:sz w:val="16"/>
                <w:szCs w:val="16"/>
              </w:rPr>
              <w:t>TEI14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811027"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554B28"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D313711" w14:textId="77777777" w:rsidR="009B546A" w:rsidRPr="001B1679" w:rsidRDefault="009B546A" w:rsidP="00C11620">
            <w:pPr>
              <w:pStyle w:val="TAL"/>
              <w:keepNext w:val="0"/>
              <w:rPr>
                <w:sz w:val="16"/>
                <w:szCs w:val="16"/>
              </w:rPr>
            </w:pPr>
          </w:p>
        </w:tc>
      </w:tr>
      <w:tr w:rsidR="009B546A" w14:paraId="3598DD0B"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95AD4D" w14:textId="77777777" w:rsidR="009B546A" w:rsidRPr="001B1679" w:rsidRDefault="009B546A" w:rsidP="00C11620">
            <w:pPr>
              <w:pStyle w:val="TAL"/>
              <w:keepNext w:val="0"/>
              <w:rPr>
                <w:sz w:val="16"/>
                <w:szCs w:val="16"/>
              </w:rPr>
            </w:pPr>
            <w:r w:rsidRPr="001B1679">
              <w:rPr>
                <w:sz w:val="16"/>
                <w:szCs w:val="16"/>
              </w:rPr>
              <w:t>21.101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326218A" w14:textId="77777777" w:rsidR="009B546A" w:rsidRPr="001B1679" w:rsidRDefault="009B546A" w:rsidP="00C11620">
            <w:pPr>
              <w:pStyle w:val="TAL"/>
              <w:keepNext w:val="0"/>
              <w:rPr>
                <w:sz w:val="16"/>
                <w:szCs w:val="16"/>
              </w:rPr>
            </w:pPr>
            <w:r w:rsidRPr="001B1679">
              <w:rPr>
                <w:sz w:val="16"/>
                <w:szCs w:val="16"/>
              </w:rPr>
              <w:t>0083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58E1784F"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CD14BFC" w14:textId="77777777" w:rsidR="009B546A" w:rsidRPr="001B1679" w:rsidRDefault="009B546A" w:rsidP="00C11620">
            <w:pPr>
              <w:pStyle w:val="TAL"/>
              <w:keepNext w:val="0"/>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5CE1DB"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516A32" w14:textId="77777777" w:rsidR="009B546A" w:rsidRPr="001B1679" w:rsidRDefault="009B546A" w:rsidP="00C11620">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63DFA0" w14:textId="77777777" w:rsidR="009B546A" w:rsidRPr="001B1679" w:rsidRDefault="009B546A" w:rsidP="00C11620">
            <w:pPr>
              <w:pStyle w:val="TAL"/>
              <w:keepNext w:val="0"/>
              <w:rPr>
                <w:sz w:val="16"/>
                <w:szCs w:val="16"/>
              </w:rPr>
            </w:pPr>
            <w:r w:rsidRPr="001B1679">
              <w:rPr>
                <w:sz w:val="16"/>
                <w:szCs w:val="16"/>
              </w:rPr>
              <w:t>17.0.0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86C057"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8D7A76" w14:textId="77777777" w:rsidR="009B546A" w:rsidRPr="001B1679" w:rsidRDefault="009B546A" w:rsidP="00C11620">
            <w:pPr>
              <w:pStyle w:val="TAL"/>
              <w:keepNext w:val="0"/>
              <w:rPr>
                <w:sz w:val="16"/>
                <w:szCs w:val="16"/>
              </w:rPr>
            </w:pPr>
            <w:r w:rsidRPr="001B1679">
              <w:rPr>
                <w:sz w:val="16"/>
                <w:szCs w:val="16"/>
              </w:rPr>
              <w:t>SP-230321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9FD333"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75F868" w14:textId="77777777" w:rsidR="009B546A" w:rsidRPr="001B1679" w:rsidRDefault="009B546A" w:rsidP="00C11620">
            <w:pPr>
              <w:pStyle w:val="TAL"/>
              <w:keepNext w:val="0"/>
              <w:rPr>
                <w:sz w:val="16"/>
                <w:szCs w:val="16"/>
              </w:rPr>
            </w:pPr>
            <w:r w:rsidRPr="001B1679">
              <w:rPr>
                <w:sz w:val="16"/>
                <w:szCs w:val="16"/>
              </w:rPr>
              <w:t>TEI14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C7A66A"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481B47"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4B6CC7" w14:textId="77777777" w:rsidR="009B546A" w:rsidRPr="001B1679" w:rsidRDefault="009B546A" w:rsidP="00C11620">
            <w:pPr>
              <w:pStyle w:val="TAL"/>
              <w:keepNext w:val="0"/>
              <w:rPr>
                <w:sz w:val="16"/>
                <w:szCs w:val="16"/>
              </w:rPr>
            </w:pPr>
          </w:p>
        </w:tc>
      </w:tr>
      <w:tr w:rsidR="009B546A" w14:paraId="2D703CBA"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64C52A" w14:textId="77777777" w:rsidR="009B546A" w:rsidRPr="001B1679" w:rsidRDefault="009B546A" w:rsidP="00C11620">
            <w:pPr>
              <w:pStyle w:val="TAL"/>
              <w:keepNext w:val="0"/>
              <w:rPr>
                <w:sz w:val="16"/>
                <w:szCs w:val="16"/>
              </w:rPr>
            </w:pPr>
            <w:r w:rsidRPr="001B1679">
              <w:rPr>
                <w:sz w:val="16"/>
                <w:szCs w:val="16"/>
              </w:rPr>
              <w:t>21.201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8ECB1C0" w14:textId="77777777" w:rsidR="009B546A" w:rsidRPr="001B1679" w:rsidRDefault="009B546A" w:rsidP="00C11620">
            <w:pPr>
              <w:pStyle w:val="TAL"/>
              <w:keepNext w:val="0"/>
              <w:rPr>
                <w:sz w:val="16"/>
                <w:szCs w:val="16"/>
              </w:rPr>
            </w:pPr>
            <w:r w:rsidRPr="001B1679">
              <w:rPr>
                <w:sz w:val="16"/>
                <w:szCs w:val="16"/>
              </w:rPr>
              <w:t>0020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5B6BF641"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7D2FDD8" w14:textId="77777777" w:rsidR="009B546A" w:rsidRPr="001B1679" w:rsidRDefault="009B546A" w:rsidP="00C11620">
            <w:pPr>
              <w:pStyle w:val="TAL"/>
              <w:keepNext w:val="0"/>
              <w:rPr>
                <w:sz w:val="16"/>
                <w:szCs w:val="16"/>
              </w:rPr>
            </w:pPr>
            <w:r w:rsidRPr="001B1679">
              <w:rPr>
                <w:sz w:val="16"/>
                <w:szCs w:val="16"/>
              </w:rPr>
              <w:t>Rel-14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612654"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083CB5" w14:textId="77777777" w:rsidR="009B546A" w:rsidRPr="001B1679" w:rsidRDefault="009B546A" w:rsidP="00C11620">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D0DBD94" w14:textId="77777777" w:rsidR="009B546A" w:rsidRPr="001B1679" w:rsidRDefault="009B546A" w:rsidP="00C11620">
            <w:pPr>
              <w:pStyle w:val="TAL"/>
              <w:keepNext w:val="0"/>
              <w:rPr>
                <w:sz w:val="16"/>
                <w:szCs w:val="16"/>
              </w:rPr>
            </w:pPr>
            <w:r w:rsidRPr="001B1679">
              <w:rPr>
                <w:sz w:val="16"/>
                <w:szCs w:val="16"/>
              </w:rPr>
              <w:t>14.1.0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2E97BA"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FA6EC" w14:textId="77777777" w:rsidR="009B546A" w:rsidRPr="001B1679" w:rsidRDefault="009B546A" w:rsidP="00C11620">
            <w:pPr>
              <w:pStyle w:val="TAL"/>
              <w:keepNext w:val="0"/>
              <w:rPr>
                <w:sz w:val="16"/>
                <w:szCs w:val="16"/>
              </w:rPr>
            </w:pPr>
            <w:r w:rsidRPr="001B1679">
              <w:rPr>
                <w:sz w:val="16"/>
                <w:szCs w:val="16"/>
              </w:rPr>
              <w:t>SP-230322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3351DF"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D8C34F" w14:textId="77777777" w:rsidR="009B546A" w:rsidRPr="001B1679" w:rsidRDefault="009B546A" w:rsidP="00C11620">
            <w:pPr>
              <w:pStyle w:val="TAL"/>
              <w:keepNext w:val="0"/>
              <w:rPr>
                <w:sz w:val="16"/>
                <w:szCs w:val="16"/>
              </w:rPr>
            </w:pPr>
            <w:r w:rsidRPr="001B1679">
              <w:rPr>
                <w:sz w:val="16"/>
                <w:szCs w:val="16"/>
              </w:rPr>
              <w:t>TEI14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C98BBC"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02838F"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07E041A" w14:textId="77777777" w:rsidR="009B546A" w:rsidRPr="001B1679" w:rsidRDefault="009B546A" w:rsidP="00C11620">
            <w:pPr>
              <w:pStyle w:val="TAL"/>
              <w:keepNext w:val="0"/>
              <w:rPr>
                <w:sz w:val="16"/>
                <w:szCs w:val="16"/>
              </w:rPr>
            </w:pPr>
          </w:p>
        </w:tc>
      </w:tr>
      <w:tr w:rsidR="009B546A" w14:paraId="542C3A49"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D678F9" w14:textId="77777777" w:rsidR="009B546A" w:rsidRPr="001B1679" w:rsidRDefault="009B546A" w:rsidP="00C11620">
            <w:pPr>
              <w:pStyle w:val="TAL"/>
              <w:keepNext w:val="0"/>
              <w:rPr>
                <w:sz w:val="16"/>
                <w:szCs w:val="16"/>
              </w:rPr>
            </w:pPr>
            <w:r w:rsidRPr="001B1679">
              <w:rPr>
                <w:sz w:val="16"/>
                <w:szCs w:val="16"/>
              </w:rPr>
              <w:lastRenderedPageBreak/>
              <w:t>21.201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FEBB449" w14:textId="77777777" w:rsidR="009B546A" w:rsidRPr="001B1679" w:rsidRDefault="009B546A" w:rsidP="00C11620">
            <w:pPr>
              <w:pStyle w:val="TAL"/>
              <w:keepNext w:val="0"/>
              <w:rPr>
                <w:sz w:val="16"/>
                <w:szCs w:val="16"/>
              </w:rPr>
            </w:pPr>
            <w:r w:rsidRPr="001B1679">
              <w:rPr>
                <w:sz w:val="16"/>
                <w:szCs w:val="16"/>
              </w:rPr>
              <w:t>0021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0702778"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A6DCFF" w14:textId="77777777" w:rsidR="009B546A" w:rsidRPr="001B1679" w:rsidRDefault="009B546A" w:rsidP="00C11620">
            <w:pPr>
              <w:pStyle w:val="TAL"/>
              <w:keepNext w:val="0"/>
              <w:rPr>
                <w:sz w:val="16"/>
                <w:szCs w:val="16"/>
              </w:rPr>
            </w:pPr>
            <w:r w:rsidRPr="001B1679">
              <w:rPr>
                <w:sz w:val="16"/>
                <w:szCs w:val="16"/>
              </w:rPr>
              <w:t>Rel-15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78D12A"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FD30BD" w14:textId="77777777" w:rsidR="009B546A" w:rsidRPr="001B1679" w:rsidRDefault="009B546A" w:rsidP="00C11620">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643C5DB" w14:textId="77777777" w:rsidR="009B546A" w:rsidRPr="001B1679" w:rsidRDefault="009B546A" w:rsidP="00C11620">
            <w:pPr>
              <w:pStyle w:val="TAL"/>
              <w:keepNext w:val="0"/>
              <w:rPr>
                <w:sz w:val="16"/>
                <w:szCs w:val="16"/>
              </w:rPr>
            </w:pPr>
            <w:r w:rsidRPr="001B1679">
              <w:rPr>
                <w:sz w:val="16"/>
                <w:szCs w:val="16"/>
              </w:rPr>
              <w:t>15.0.0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0A64DC"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CC20F8" w14:textId="77777777" w:rsidR="009B546A" w:rsidRPr="001B1679" w:rsidRDefault="009B546A" w:rsidP="00C11620">
            <w:pPr>
              <w:pStyle w:val="TAL"/>
              <w:keepNext w:val="0"/>
              <w:rPr>
                <w:sz w:val="16"/>
                <w:szCs w:val="16"/>
              </w:rPr>
            </w:pPr>
            <w:r w:rsidRPr="001B1679">
              <w:rPr>
                <w:sz w:val="16"/>
                <w:szCs w:val="16"/>
              </w:rPr>
              <w:t>SP-230323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1983CB"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E1B0F9" w14:textId="77777777" w:rsidR="009B546A" w:rsidRPr="001B1679" w:rsidRDefault="009B546A" w:rsidP="00C11620">
            <w:pPr>
              <w:pStyle w:val="TAL"/>
              <w:keepNext w:val="0"/>
              <w:rPr>
                <w:sz w:val="16"/>
                <w:szCs w:val="16"/>
              </w:rPr>
            </w:pPr>
            <w:r w:rsidRPr="001B1679">
              <w:rPr>
                <w:sz w:val="16"/>
                <w:szCs w:val="16"/>
              </w:rPr>
              <w:t>TEI14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4F4370"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DACE12"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A204CB9" w14:textId="77777777" w:rsidR="009B546A" w:rsidRPr="001B1679" w:rsidRDefault="009B546A" w:rsidP="00C11620">
            <w:pPr>
              <w:pStyle w:val="TAL"/>
              <w:keepNext w:val="0"/>
              <w:rPr>
                <w:sz w:val="16"/>
                <w:szCs w:val="16"/>
              </w:rPr>
            </w:pPr>
          </w:p>
        </w:tc>
      </w:tr>
      <w:tr w:rsidR="009B546A" w14:paraId="7A9A8C19"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C4DDA2" w14:textId="77777777" w:rsidR="009B546A" w:rsidRPr="001B1679" w:rsidRDefault="009B546A" w:rsidP="00C11620">
            <w:pPr>
              <w:pStyle w:val="TAL"/>
              <w:keepNext w:val="0"/>
              <w:rPr>
                <w:sz w:val="16"/>
                <w:szCs w:val="16"/>
              </w:rPr>
            </w:pPr>
            <w:r w:rsidRPr="001B1679">
              <w:rPr>
                <w:sz w:val="16"/>
                <w:szCs w:val="16"/>
              </w:rPr>
              <w:t>21.201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7764E4" w14:textId="77777777" w:rsidR="009B546A" w:rsidRPr="001B1679" w:rsidRDefault="009B546A" w:rsidP="00C11620">
            <w:pPr>
              <w:pStyle w:val="TAL"/>
              <w:keepNext w:val="0"/>
              <w:rPr>
                <w:sz w:val="16"/>
                <w:szCs w:val="16"/>
              </w:rPr>
            </w:pPr>
            <w:r w:rsidRPr="001B1679">
              <w:rPr>
                <w:sz w:val="16"/>
                <w:szCs w:val="16"/>
              </w:rPr>
              <w:t>0022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5668540"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12BCFF" w14:textId="77777777" w:rsidR="009B546A" w:rsidRPr="001B1679" w:rsidRDefault="009B546A" w:rsidP="00C11620">
            <w:pPr>
              <w:pStyle w:val="TAL"/>
              <w:keepNext w:val="0"/>
              <w:rPr>
                <w:sz w:val="16"/>
                <w:szCs w:val="16"/>
              </w:rPr>
            </w:pPr>
            <w:r w:rsidRPr="001B1679">
              <w:rPr>
                <w:sz w:val="16"/>
                <w:szCs w:val="16"/>
              </w:rPr>
              <w:t>Rel-16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E946D3"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4ECB5E" w14:textId="77777777" w:rsidR="009B546A" w:rsidRPr="001B1679" w:rsidRDefault="009B546A" w:rsidP="00C11620">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7DCB043" w14:textId="77777777" w:rsidR="009B546A" w:rsidRPr="001B1679" w:rsidRDefault="009B546A" w:rsidP="00C11620">
            <w:pPr>
              <w:pStyle w:val="TAL"/>
              <w:keepNext w:val="0"/>
              <w:rPr>
                <w:sz w:val="16"/>
                <w:szCs w:val="16"/>
              </w:rPr>
            </w:pPr>
            <w:r w:rsidRPr="001B1679">
              <w:rPr>
                <w:sz w:val="16"/>
                <w:szCs w:val="16"/>
              </w:rPr>
              <w:t>16.0.0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62CF62"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AC2AA" w14:textId="77777777" w:rsidR="009B546A" w:rsidRPr="001B1679" w:rsidRDefault="009B546A" w:rsidP="00C11620">
            <w:pPr>
              <w:pStyle w:val="TAL"/>
              <w:keepNext w:val="0"/>
              <w:rPr>
                <w:sz w:val="16"/>
                <w:szCs w:val="16"/>
              </w:rPr>
            </w:pPr>
            <w:r w:rsidRPr="001B1679">
              <w:rPr>
                <w:sz w:val="16"/>
                <w:szCs w:val="16"/>
              </w:rPr>
              <w:t>SP-230324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CAA1FD"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B54386" w14:textId="77777777" w:rsidR="009B546A" w:rsidRPr="001B1679" w:rsidRDefault="009B546A" w:rsidP="00C11620">
            <w:pPr>
              <w:pStyle w:val="TAL"/>
              <w:keepNext w:val="0"/>
              <w:rPr>
                <w:sz w:val="16"/>
                <w:szCs w:val="16"/>
              </w:rPr>
            </w:pPr>
            <w:r w:rsidRPr="001B1679">
              <w:rPr>
                <w:sz w:val="16"/>
                <w:szCs w:val="16"/>
              </w:rPr>
              <w:t>TEI14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EC32A3"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5F7194"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9516DB" w14:textId="77777777" w:rsidR="009B546A" w:rsidRPr="001B1679" w:rsidRDefault="009B546A" w:rsidP="00C11620">
            <w:pPr>
              <w:pStyle w:val="TAL"/>
              <w:keepNext w:val="0"/>
              <w:rPr>
                <w:sz w:val="16"/>
                <w:szCs w:val="16"/>
              </w:rPr>
            </w:pPr>
          </w:p>
        </w:tc>
      </w:tr>
      <w:tr w:rsidR="009B546A" w14:paraId="58BC92D5"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FD924C" w14:textId="77777777" w:rsidR="009B546A" w:rsidRPr="001B1679" w:rsidRDefault="009B546A" w:rsidP="00C11620">
            <w:pPr>
              <w:pStyle w:val="TAL"/>
              <w:keepNext w:val="0"/>
              <w:rPr>
                <w:sz w:val="16"/>
                <w:szCs w:val="16"/>
              </w:rPr>
            </w:pPr>
            <w:r w:rsidRPr="001B1679">
              <w:rPr>
                <w:sz w:val="16"/>
                <w:szCs w:val="16"/>
              </w:rPr>
              <w:t>21.201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E220C9" w14:textId="77777777" w:rsidR="009B546A" w:rsidRPr="001B1679" w:rsidRDefault="009B546A" w:rsidP="00C11620">
            <w:pPr>
              <w:pStyle w:val="TAL"/>
              <w:keepNext w:val="0"/>
              <w:rPr>
                <w:sz w:val="16"/>
                <w:szCs w:val="16"/>
              </w:rPr>
            </w:pPr>
            <w:r w:rsidRPr="001B1679">
              <w:rPr>
                <w:sz w:val="16"/>
                <w:szCs w:val="16"/>
              </w:rPr>
              <w:t>0023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D109B2E"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1E1D96" w14:textId="77777777" w:rsidR="009B546A" w:rsidRPr="001B1679" w:rsidRDefault="009B546A" w:rsidP="00C11620">
            <w:pPr>
              <w:pStyle w:val="TAL"/>
              <w:keepNext w:val="0"/>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61D04B"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80AE0E" w14:textId="77777777" w:rsidR="009B546A" w:rsidRPr="001B1679" w:rsidRDefault="009B546A" w:rsidP="00C11620">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DA21CA3" w14:textId="77777777" w:rsidR="009B546A" w:rsidRPr="001B1679" w:rsidRDefault="009B546A" w:rsidP="00C11620">
            <w:pPr>
              <w:pStyle w:val="TAL"/>
              <w:keepNext w:val="0"/>
              <w:rPr>
                <w:sz w:val="16"/>
                <w:szCs w:val="16"/>
              </w:rPr>
            </w:pPr>
            <w:r w:rsidRPr="001B1679">
              <w:rPr>
                <w:sz w:val="16"/>
                <w:szCs w:val="16"/>
              </w:rPr>
              <w:t>17.0.0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3172FB"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14D1E2" w14:textId="77777777" w:rsidR="009B546A" w:rsidRPr="001B1679" w:rsidRDefault="009B546A" w:rsidP="00C11620">
            <w:pPr>
              <w:pStyle w:val="TAL"/>
              <w:keepNext w:val="0"/>
              <w:rPr>
                <w:sz w:val="16"/>
                <w:szCs w:val="16"/>
              </w:rPr>
            </w:pPr>
            <w:r w:rsidRPr="001B1679">
              <w:rPr>
                <w:sz w:val="16"/>
                <w:szCs w:val="16"/>
              </w:rPr>
              <w:t>SP-230325</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C4CEF9"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451AAC" w14:textId="77777777" w:rsidR="009B546A" w:rsidRPr="001B1679" w:rsidRDefault="009B546A" w:rsidP="00C11620">
            <w:pPr>
              <w:pStyle w:val="TAL"/>
              <w:keepNext w:val="0"/>
              <w:rPr>
                <w:sz w:val="16"/>
                <w:szCs w:val="16"/>
              </w:rPr>
            </w:pPr>
            <w:r w:rsidRPr="001B1679">
              <w:rPr>
                <w:sz w:val="16"/>
                <w:szCs w:val="16"/>
              </w:rPr>
              <w:t>TEI14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1D07D6"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C25DEE"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69A4E5A" w14:textId="77777777" w:rsidR="009B546A" w:rsidRPr="001B1679" w:rsidRDefault="009B546A" w:rsidP="00C11620">
            <w:pPr>
              <w:pStyle w:val="TAL"/>
              <w:keepNext w:val="0"/>
              <w:rPr>
                <w:sz w:val="16"/>
                <w:szCs w:val="16"/>
              </w:rPr>
            </w:pPr>
          </w:p>
        </w:tc>
      </w:tr>
      <w:tr w:rsidR="009B546A" w14:paraId="6D00CEBA"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59E1CD" w14:textId="77777777" w:rsidR="009B546A" w:rsidRPr="001B1679" w:rsidRDefault="009B546A" w:rsidP="00C11620">
            <w:pPr>
              <w:pStyle w:val="TAL"/>
              <w:keepNext w:val="0"/>
              <w:rPr>
                <w:sz w:val="16"/>
                <w:szCs w:val="16"/>
              </w:rPr>
            </w:pPr>
            <w:r w:rsidRPr="001B1679">
              <w:rPr>
                <w:sz w:val="16"/>
                <w:szCs w:val="16"/>
              </w:rPr>
              <w:t>21.205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3848F1" w14:textId="77777777" w:rsidR="009B546A" w:rsidRPr="001B1679" w:rsidRDefault="009B546A" w:rsidP="00C11620">
            <w:pPr>
              <w:pStyle w:val="TAL"/>
              <w:keepNext w:val="0"/>
              <w:rPr>
                <w:sz w:val="16"/>
                <w:szCs w:val="16"/>
              </w:rPr>
            </w:pPr>
            <w:r w:rsidRPr="001B1679">
              <w:rPr>
                <w:sz w:val="16"/>
                <w:szCs w:val="16"/>
              </w:rPr>
              <w:t>0001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E532CBA"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E7BA0E" w14:textId="77777777" w:rsidR="009B546A" w:rsidRPr="001B1679" w:rsidRDefault="009B546A" w:rsidP="00C11620">
            <w:pPr>
              <w:pStyle w:val="TAL"/>
              <w:keepNext w:val="0"/>
              <w:rPr>
                <w:sz w:val="16"/>
                <w:szCs w:val="16"/>
              </w:rPr>
            </w:pPr>
            <w:r w:rsidRPr="001B1679">
              <w:rPr>
                <w:sz w:val="16"/>
                <w:szCs w:val="16"/>
              </w:rPr>
              <w:t>Rel-15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D986CD"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152689" w14:textId="77777777" w:rsidR="009B546A" w:rsidRPr="001B1679" w:rsidRDefault="009B546A" w:rsidP="00C11620">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743B3A" w14:textId="77777777" w:rsidR="009B546A" w:rsidRPr="001B1679" w:rsidRDefault="009B546A" w:rsidP="00C11620">
            <w:pPr>
              <w:pStyle w:val="TAL"/>
              <w:keepNext w:val="0"/>
              <w:rPr>
                <w:sz w:val="16"/>
                <w:szCs w:val="16"/>
              </w:rPr>
            </w:pPr>
            <w:r w:rsidRPr="001B1679">
              <w:rPr>
                <w:sz w:val="16"/>
                <w:szCs w:val="16"/>
              </w:rPr>
              <w:t>15.0.0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10D172"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3FF728" w14:textId="77777777" w:rsidR="009B546A" w:rsidRPr="001B1679" w:rsidRDefault="009B546A" w:rsidP="00C11620">
            <w:pPr>
              <w:pStyle w:val="TAL"/>
              <w:keepNext w:val="0"/>
              <w:rPr>
                <w:sz w:val="16"/>
                <w:szCs w:val="16"/>
              </w:rPr>
            </w:pPr>
            <w:r w:rsidRPr="001B1679">
              <w:rPr>
                <w:sz w:val="16"/>
                <w:szCs w:val="16"/>
              </w:rPr>
              <w:t>SP-230326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F97853"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89C3DE" w14:textId="77777777" w:rsidR="009B546A" w:rsidRPr="001B1679" w:rsidRDefault="009B546A" w:rsidP="00C11620">
            <w:pPr>
              <w:pStyle w:val="TAL"/>
              <w:keepNext w:val="0"/>
              <w:rPr>
                <w:sz w:val="16"/>
                <w:szCs w:val="16"/>
              </w:rPr>
            </w:pPr>
            <w:r w:rsidRPr="001B1679">
              <w:rPr>
                <w:sz w:val="16"/>
                <w:szCs w:val="16"/>
              </w:rPr>
              <w:t>TEI15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2C12EF"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DF3B42"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BF1240C" w14:textId="77777777" w:rsidR="009B546A" w:rsidRPr="001B1679" w:rsidRDefault="009B546A" w:rsidP="00C11620">
            <w:pPr>
              <w:pStyle w:val="TAL"/>
              <w:keepNext w:val="0"/>
              <w:rPr>
                <w:sz w:val="16"/>
                <w:szCs w:val="16"/>
              </w:rPr>
            </w:pPr>
          </w:p>
        </w:tc>
      </w:tr>
      <w:tr w:rsidR="009B546A" w14:paraId="424278E7"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07A4D7" w14:textId="77777777" w:rsidR="009B546A" w:rsidRPr="001B1679" w:rsidRDefault="009B546A" w:rsidP="00C11620">
            <w:pPr>
              <w:pStyle w:val="TAL"/>
              <w:keepNext w:val="0"/>
              <w:rPr>
                <w:sz w:val="16"/>
                <w:szCs w:val="16"/>
              </w:rPr>
            </w:pPr>
            <w:r w:rsidRPr="001B1679">
              <w:rPr>
                <w:sz w:val="16"/>
                <w:szCs w:val="16"/>
              </w:rPr>
              <w:t>21.205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74B9BE7" w14:textId="77777777" w:rsidR="009B546A" w:rsidRPr="001B1679" w:rsidRDefault="009B546A" w:rsidP="00C11620">
            <w:pPr>
              <w:pStyle w:val="TAL"/>
              <w:keepNext w:val="0"/>
              <w:rPr>
                <w:sz w:val="16"/>
                <w:szCs w:val="16"/>
              </w:rPr>
            </w:pPr>
            <w:r w:rsidRPr="001B1679">
              <w:rPr>
                <w:sz w:val="16"/>
                <w:szCs w:val="16"/>
              </w:rPr>
              <w:t>0002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5AA8D7EA"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701489" w14:textId="77777777" w:rsidR="009B546A" w:rsidRPr="001B1679" w:rsidRDefault="009B546A" w:rsidP="00C11620">
            <w:pPr>
              <w:pStyle w:val="TAL"/>
              <w:keepNext w:val="0"/>
              <w:rPr>
                <w:sz w:val="16"/>
                <w:szCs w:val="16"/>
              </w:rPr>
            </w:pPr>
            <w:r w:rsidRPr="001B1679">
              <w:rPr>
                <w:sz w:val="16"/>
                <w:szCs w:val="16"/>
              </w:rPr>
              <w:t>Rel-16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D08E28"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EA6BD2" w14:textId="77777777" w:rsidR="009B546A" w:rsidRPr="001B1679" w:rsidRDefault="009B546A" w:rsidP="00C11620">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374894" w14:textId="77777777" w:rsidR="009B546A" w:rsidRPr="001B1679" w:rsidRDefault="009B546A" w:rsidP="00C11620">
            <w:pPr>
              <w:pStyle w:val="TAL"/>
              <w:keepNext w:val="0"/>
              <w:rPr>
                <w:sz w:val="16"/>
                <w:szCs w:val="16"/>
              </w:rPr>
            </w:pPr>
            <w:r w:rsidRPr="001B1679">
              <w:rPr>
                <w:sz w:val="16"/>
                <w:szCs w:val="16"/>
              </w:rPr>
              <w:t>16.0.0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E8482E"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25F490" w14:textId="77777777" w:rsidR="009B546A" w:rsidRPr="001B1679" w:rsidRDefault="009B546A" w:rsidP="00C11620">
            <w:pPr>
              <w:pStyle w:val="TAL"/>
              <w:keepNext w:val="0"/>
              <w:rPr>
                <w:sz w:val="16"/>
                <w:szCs w:val="16"/>
              </w:rPr>
            </w:pPr>
            <w:r w:rsidRPr="001B1679">
              <w:rPr>
                <w:sz w:val="16"/>
                <w:szCs w:val="16"/>
              </w:rPr>
              <w:t>SP-230327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2408B5"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6F0423" w14:textId="77777777" w:rsidR="009B546A" w:rsidRPr="001B1679" w:rsidRDefault="009B546A" w:rsidP="00C11620">
            <w:pPr>
              <w:pStyle w:val="TAL"/>
              <w:keepNext w:val="0"/>
              <w:rPr>
                <w:sz w:val="16"/>
                <w:szCs w:val="16"/>
              </w:rPr>
            </w:pPr>
            <w:r w:rsidRPr="001B1679">
              <w:rPr>
                <w:sz w:val="16"/>
                <w:szCs w:val="16"/>
              </w:rPr>
              <w:t>TEI15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FE7A46"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A594D1"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4AD10C" w14:textId="77777777" w:rsidR="009B546A" w:rsidRPr="001B1679" w:rsidRDefault="009B546A" w:rsidP="00C11620">
            <w:pPr>
              <w:pStyle w:val="TAL"/>
              <w:keepNext w:val="0"/>
              <w:rPr>
                <w:sz w:val="16"/>
                <w:szCs w:val="16"/>
              </w:rPr>
            </w:pPr>
          </w:p>
        </w:tc>
      </w:tr>
      <w:tr w:rsidR="009B546A" w14:paraId="377CC16C"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250199" w14:textId="77777777" w:rsidR="009B546A" w:rsidRPr="001B1679" w:rsidRDefault="009B546A" w:rsidP="00C11620">
            <w:pPr>
              <w:pStyle w:val="TAL"/>
              <w:keepNext w:val="0"/>
              <w:rPr>
                <w:sz w:val="16"/>
                <w:szCs w:val="16"/>
              </w:rPr>
            </w:pPr>
            <w:r w:rsidRPr="001B1679">
              <w:rPr>
                <w:sz w:val="16"/>
                <w:szCs w:val="16"/>
              </w:rPr>
              <w:t>21.205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BB0F98" w14:textId="77777777" w:rsidR="009B546A" w:rsidRPr="001B1679" w:rsidRDefault="009B546A" w:rsidP="00C11620">
            <w:pPr>
              <w:pStyle w:val="TAL"/>
              <w:keepNext w:val="0"/>
              <w:rPr>
                <w:sz w:val="16"/>
                <w:szCs w:val="16"/>
              </w:rPr>
            </w:pPr>
            <w:r w:rsidRPr="001B1679">
              <w:rPr>
                <w:sz w:val="16"/>
                <w:szCs w:val="16"/>
              </w:rPr>
              <w:t>0003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451F8DD"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7C4E411" w14:textId="77777777" w:rsidR="009B546A" w:rsidRPr="001B1679" w:rsidRDefault="009B546A" w:rsidP="00C11620">
            <w:pPr>
              <w:pStyle w:val="TAL"/>
              <w:keepNext w:val="0"/>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6E3957"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A9A9E49" w14:textId="77777777" w:rsidR="009B546A" w:rsidRPr="001B1679" w:rsidRDefault="009B546A" w:rsidP="00C11620">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8B75500" w14:textId="77777777" w:rsidR="009B546A" w:rsidRPr="001B1679" w:rsidRDefault="009B546A" w:rsidP="00C11620">
            <w:pPr>
              <w:pStyle w:val="TAL"/>
              <w:keepNext w:val="0"/>
              <w:rPr>
                <w:sz w:val="16"/>
                <w:szCs w:val="16"/>
              </w:rPr>
            </w:pPr>
            <w:r w:rsidRPr="001B1679">
              <w:rPr>
                <w:sz w:val="16"/>
                <w:szCs w:val="16"/>
              </w:rPr>
              <w:t>17.0.0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44ABDB"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1B5A5" w14:textId="77777777" w:rsidR="009B546A" w:rsidRPr="001B1679" w:rsidRDefault="009B546A" w:rsidP="00C11620">
            <w:pPr>
              <w:pStyle w:val="TAL"/>
              <w:keepNext w:val="0"/>
              <w:rPr>
                <w:sz w:val="16"/>
                <w:szCs w:val="16"/>
              </w:rPr>
            </w:pPr>
            <w:r w:rsidRPr="001B1679">
              <w:rPr>
                <w:sz w:val="16"/>
                <w:szCs w:val="16"/>
              </w:rPr>
              <w:t>SP-230328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22408C"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13313F" w14:textId="77777777" w:rsidR="009B546A" w:rsidRPr="001B1679" w:rsidRDefault="009B546A" w:rsidP="00C11620">
            <w:pPr>
              <w:pStyle w:val="TAL"/>
              <w:keepNext w:val="0"/>
              <w:rPr>
                <w:sz w:val="16"/>
                <w:szCs w:val="16"/>
              </w:rPr>
            </w:pPr>
            <w:r w:rsidRPr="001B1679">
              <w:rPr>
                <w:sz w:val="16"/>
                <w:szCs w:val="16"/>
              </w:rPr>
              <w:t>TEI15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55176D"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708CC3"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D4D85A" w14:textId="77777777" w:rsidR="009B546A" w:rsidRPr="001B1679" w:rsidRDefault="009B546A" w:rsidP="00C11620">
            <w:pPr>
              <w:pStyle w:val="TAL"/>
              <w:keepNext w:val="0"/>
              <w:rPr>
                <w:sz w:val="16"/>
                <w:szCs w:val="16"/>
              </w:rPr>
            </w:pPr>
          </w:p>
        </w:tc>
      </w:tr>
      <w:tr w:rsidR="009B546A" w14:paraId="4A19DC52"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152613" w14:textId="77777777" w:rsidR="009B546A" w:rsidRPr="001B1679" w:rsidRDefault="009B546A" w:rsidP="00C11620">
            <w:pPr>
              <w:pStyle w:val="TAL"/>
              <w:keepNext w:val="0"/>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627892" w14:textId="77777777" w:rsidR="009B546A" w:rsidRPr="001B1679" w:rsidRDefault="009B546A" w:rsidP="00C11620">
            <w:pPr>
              <w:pStyle w:val="TAL"/>
              <w:keepNext w:val="0"/>
              <w:rPr>
                <w:sz w:val="16"/>
                <w:szCs w:val="16"/>
              </w:rPr>
            </w:pPr>
            <w:r w:rsidRPr="001B1679">
              <w:rPr>
                <w:sz w:val="16"/>
                <w:szCs w:val="16"/>
              </w:rPr>
              <w:t>3822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52B878CA" w14:textId="77777777" w:rsidR="009B546A" w:rsidRPr="001B1679" w:rsidRDefault="009B546A" w:rsidP="00C11620">
            <w:pPr>
              <w:pStyle w:val="TAL"/>
              <w:keepNext w:val="0"/>
              <w:rPr>
                <w:sz w:val="16"/>
                <w:szCs w:val="16"/>
              </w:rPr>
            </w:pPr>
            <w:r w:rsidRPr="001B1679">
              <w:rPr>
                <w:sz w:val="16"/>
                <w:szCs w:val="16"/>
              </w:rPr>
              <w:t>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FED20D" w14:textId="77777777" w:rsidR="009B546A" w:rsidRPr="001B1679" w:rsidRDefault="009B546A" w:rsidP="00C11620">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CCE915" w14:textId="77777777" w:rsidR="009B546A" w:rsidRPr="001B1679" w:rsidRDefault="009B546A" w:rsidP="00C11620">
            <w:pPr>
              <w:pStyle w:val="TAL"/>
              <w:keepNext w:val="0"/>
              <w:rPr>
                <w:sz w:val="16"/>
                <w:szCs w:val="16"/>
              </w:rPr>
            </w:pPr>
            <w:r w:rsidRPr="001B1679">
              <w:rPr>
                <w:sz w:val="16"/>
                <w:szCs w:val="16"/>
              </w:rPr>
              <w:t>KI#4: Support for Centralized NSACF in a PLMN with multi-service areas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16927C" w14:textId="77777777" w:rsidR="009B546A" w:rsidRPr="001B1679" w:rsidRDefault="009B546A" w:rsidP="00C11620">
            <w:pPr>
              <w:pStyle w:val="TAL"/>
              <w:keepNext w:val="0"/>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FE804E" w14:textId="77777777" w:rsidR="009B546A" w:rsidRPr="001B1679" w:rsidRDefault="009B546A" w:rsidP="00C11620">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8D0155"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790147" w14:textId="77777777" w:rsidR="009B546A" w:rsidRPr="001B1679" w:rsidRDefault="009B546A" w:rsidP="00C11620">
            <w:pPr>
              <w:pStyle w:val="TAL"/>
              <w:keepNext w:val="0"/>
              <w:rPr>
                <w:sz w:val="16"/>
                <w:szCs w:val="16"/>
              </w:rPr>
            </w:pPr>
            <w:r w:rsidRPr="001B1679">
              <w:rPr>
                <w:sz w:val="16"/>
                <w:szCs w:val="16"/>
              </w:rPr>
              <w:t>SP-230169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32F41B" w14:textId="77777777" w:rsidR="009B546A" w:rsidRPr="001B1679" w:rsidRDefault="009B546A" w:rsidP="00C11620">
            <w:pPr>
              <w:pStyle w:val="TAL"/>
              <w:keepNext w:val="0"/>
              <w:rPr>
                <w:sz w:val="16"/>
                <w:szCs w:val="16"/>
              </w:rPr>
            </w:pPr>
            <w:r w:rsidRPr="001B1679">
              <w:rPr>
                <w:sz w:val="16"/>
                <w:szCs w:val="16"/>
              </w:rPr>
              <w:t>Nokia, Nokia Shanghai Bell, Ericsson, Samsung</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CB9EA0" w14:textId="77777777" w:rsidR="009B546A" w:rsidRPr="001B1679" w:rsidRDefault="009B546A" w:rsidP="00C11620">
            <w:pPr>
              <w:pStyle w:val="TAL"/>
              <w:keepNext w:val="0"/>
              <w:rPr>
                <w:sz w:val="16"/>
                <w:szCs w:val="16"/>
              </w:rPr>
            </w:pPr>
            <w:r w:rsidRPr="001B1679">
              <w:rPr>
                <w:sz w:val="16"/>
                <w:szCs w:val="16"/>
              </w:rPr>
              <w:t>eNS_Ph3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9152C4" w14:textId="77777777" w:rsidR="009B546A" w:rsidRPr="001B1679" w:rsidRDefault="009B546A" w:rsidP="00C11620">
            <w:pPr>
              <w:pStyle w:val="TAL"/>
              <w:keepNext w:val="0"/>
              <w:rPr>
                <w:sz w:val="16"/>
                <w:szCs w:val="16"/>
              </w:rPr>
            </w:pPr>
            <w:r w:rsidRPr="001B1679">
              <w:rPr>
                <w:sz w:val="16"/>
                <w:szCs w:val="16"/>
              </w:rPr>
              <w:t>5.15.11.0, 5.15.11.1,5.15.11.1.1, 5.15.11.1.Y(new),  5.15.11.2, 5.15.11.2.1, 5.15.11.2.Y(new),5.15.11.5, 6.2.28, 6.3.22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20FFBE"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00145C" w14:textId="77777777" w:rsidR="009B546A" w:rsidRPr="001B1679" w:rsidRDefault="009B546A" w:rsidP="00C11620">
            <w:pPr>
              <w:pStyle w:val="TAL"/>
              <w:keepNext w:val="0"/>
              <w:rPr>
                <w:sz w:val="16"/>
                <w:szCs w:val="16"/>
              </w:rPr>
            </w:pPr>
          </w:p>
        </w:tc>
      </w:tr>
      <w:tr w:rsidR="009B546A" w14:paraId="4C0AB4E4"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2619E4" w14:textId="77777777" w:rsidR="009B546A" w:rsidRPr="001B1679" w:rsidRDefault="009B546A" w:rsidP="00C11620">
            <w:pPr>
              <w:pStyle w:val="TAL"/>
              <w:keepNext w:val="0"/>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9BC3372" w14:textId="77777777" w:rsidR="009B546A" w:rsidRPr="001B1679" w:rsidRDefault="009B546A" w:rsidP="00C11620">
            <w:pPr>
              <w:pStyle w:val="TAL"/>
              <w:keepNext w:val="0"/>
              <w:rPr>
                <w:sz w:val="16"/>
                <w:szCs w:val="16"/>
              </w:rPr>
            </w:pPr>
            <w:r w:rsidRPr="001B1679">
              <w:rPr>
                <w:sz w:val="16"/>
                <w:szCs w:val="16"/>
              </w:rPr>
              <w:t>3956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40E5A4E" w14:textId="77777777" w:rsidR="009B546A" w:rsidRPr="001B1679" w:rsidRDefault="009B546A" w:rsidP="00C11620">
            <w:pPr>
              <w:pStyle w:val="TAL"/>
              <w:keepNext w:val="0"/>
              <w:rPr>
                <w:sz w:val="16"/>
                <w:szCs w:val="16"/>
              </w:rPr>
            </w:pPr>
            <w:r w:rsidRPr="001B1679">
              <w:rPr>
                <w:sz w:val="16"/>
                <w:szCs w:val="16"/>
              </w:rPr>
              <w:t>13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5AB3D87" w14:textId="77777777" w:rsidR="009B546A" w:rsidRPr="001B1679" w:rsidRDefault="009B546A" w:rsidP="00C11620">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6419B1" w14:textId="77777777" w:rsidR="009B546A" w:rsidRPr="001B1679" w:rsidRDefault="009B546A" w:rsidP="00C11620">
            <w:pPr>
              <w:pStyle w:val="TAL"/>
              <w:keepNext w:val="0"/>
              <w:rPr>
                <w:sz w:val="16"/>
                <w:szCs w:val="16"/>
              </w:rPr>
            </w:pPr>
            <w:r w:rsidRPr="001B1679">
              <w:rPr>
                <w:sz w:val="16"/>
                <w:szCs w:val="16"/>
              </w:rPr>
              <w:t>Transfer of Satellite Coverage Data to a UE and AMF</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C3A773D" w14:textId="77777777" w:rsidR="009B546A" w:rsidRPr="001B1679" w:rsidRDefault="009B546A" w:rsidP="00C11620">
            <w:pPr>
              <w:pStyle w:val="TAL"/>
              <w:keepNext w:val="0"/>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9FD3420" w14:textId="77777777" w:rsidR="009B546A" w:rsidRPr="001B1679" w:rsidRDefault="009B546A" w:rsidP="00C11620">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C5AF15"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DA6B0F" w14:textId="77777777" w:rsidR="009B546A" w:rsidRPr="001B1679" w:rsidRDefault="009B546A" w:rsidP="00C11620">
            <w:pPr>
              <w:pStyle w:val="TAL"/>
              <w:keepNext w:val="0"/>
              <w:rPr>
                <w:sz w:val="16"/>
                <w:szCs w:val="16"/>
              </w:rPr>
            </w:pPr>
            <w:r w:rsidRPr="001B1679">
              <w:rPr>
                <w:sz w:val="16"/>
                <w:szCs w:val="16"/>
              </w:rPr>
              <w:t>SP-230387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49DB4B" w14:textId="77777777" w:rsidR="009B546A" w:rsidRPr="001B1679" w:rsidRDefault="009B546A" w:rsidP="00C11620">
            <w:pPr>
              <w:pStyle w:val="TAL"/>
              <w:keepNext w:val="0"/>
              <w:rPr>
                <w:sz w:val="16"/>
                <w:szCs w:val="16"/>
              </w:rPr>
            </w:pPr>
            <w:r w:rsidRPr="001B1679">
              <w:rPr>
                <w:sz w:val="16"/>
                <w:szCs w:val="16"/>
              </w:rPr>
              <w:t>Qualcomm</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6EA99B" w14:textId="77777777" w:rsidR="009B546A" w:rsidRPr="001B1679" w:rsidRDefault="009B546A" w:rsidP="00C11620">
            <w:pPr>
              <w:pStyle w:val="TAL"/>
              <w:keepNext w:val="0"/>
              <w:rPr>
                <w:sz w:val="16"/>
                <w:szCs w:val="16"/>
              </w:rPr>
            </w:pPr>
            <w:r w:rsidRPr="001B1679">
              <w:rPr>
                <w:sz w:val="16"/>
                <w:szCs w:val="16"/>
              </w:rPr>
              <w:t>5GSAT_Ph2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6D8596" w14:textId="77777777" w:rsidR="009B546A" w:rsidRPr="001B1679" w:rsidRDefault="009B546A" w:rsidP="00C11620">
            <w:pPr>
              <w:pStyle w:val="TAL"/>
              <w:keepNext w:val="0"/>
              <w:rPr>
                <w:sz w:val="16"/>
                <w:szCs w:val="16"/>
              </w:rPr>
            </w:pPr>
            <w:r w:rsidRPr="001B1679">
              <w:rPr>
                <w:sz w:val="16"/>
                <w:szCs w:val="16"/>
              </w:rPr>
              <w:t>5.4.X.Y (new), 5.4.X.Z (new)</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AAA315"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E3F436F" w14:textId="77777777" w:rsidR="009B546A" w:rsidRPr="001B1679" w:rsidRDefault="009B546A" w:rsidP="00C11620">
            <w:pPr>
              <w:pStyle w:val="TAL"/>
              <w:keepNext w:val="0"/>
              <w:rPr>
                <w:sz w:val="16"/>
                <w:szCs w:val="16"/>
              </w:rPr>
            </w:pPr>
          </w:p>
        </w:tc>
      </w:tr>
      <w:tr w:rsidR="009B546A" w14:paraId="7411D7DC"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CA782D" w14:textId="77777777" w:rsidR="009B546A" w:rsidRPr="001B1679" w:rsidRDefault="009B546A" w:rsidP="00C11620">
            <w:pPr>
              <w:pStyle w:val="TAL"/>
              <w:keepNext w:val="0"/>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F713F05" w14:textId="77777777" w:rsidR="009B546A" w:rsidRPr="001B1679" w:rsidRDefault="009B546A" w:rsidP="00C11620">
            <w:pPr>
              <w:pStyle w:val="TAL"/>
              <w:keepNext w:val="0"/>
              <w:rPr>
                <w:sz w:val="16"/>
                <w:szCs w:val="16"/>
              </w:rPr>
            </w:pPr>
            <w:r w:rsidRPr="001B1679">
              <w:rPr>
                <w:sz w:val="16"/>
                <w:szCs w:val="16"/>
              </w:rPr>
              <w:t>4033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68B9981" w14:textId="77777777" w:rsidR="009B546A" w:rsidRPr="001B1679" w:rsidRDefault="009B546A" w:rsidP="00C11620">
            <w:pPr>
              <w:pStyle w:val="TAL"/>
              <w:keepNext w:val="0"/>
              <w:rPr>
                <w:sz w:val="16"/>
                <w:szCs w:val="16"/>
              </w:rPr>
            </w:pPr>
            <w:r w:rsidRPr="001B1679">
              <w:rPr>
                <w:sz w:val="16"/>
                <w:szCs w:val="16"/>
              </w:rPr>
              <w:t>13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8CB8EB" w14:textId="77777777" w:rsidR="009B546A" w:rsidRPr="001B1679" w:rsidRDefault="009B546A" w:rsidP="00C11620">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9EB4B0" w14:textId="77777777" w:rsidR="009B546A" w:rsidRPr="001B1679" w:rsidRDefault="009B546A" w:rsidP="00C11620">
            <w:pPr>
              <w:pStyle w:val="TAL"/>
              <w:keepNext w:val="0"/>
              <w:rPr>
                <w:sz w:val="16"/>
                <w:szCs w:val="16"/>
              </w:rPr>
            </w:pPr>
            <w:r w:rsidRPr="001B1679">
              <w:rPr>
                <w:sz w:val="16"/>
                <w:szCs w:val="16"/>
              </w:rPr>
              <w:t>Support of discontinuous coverage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8688F2" w14:textId="77777777" w:rsidR="009B546A" w:rsidRPr="001B1679" w:rsidRDefault="009B546A" w:rsidP="00C11620">
            <w:pPr>
              <w:pStyle w:val="TAL"/>
              <w:keepNext w:val="0"/>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84090EB" w14:textId="77777777" w:rsidR="009B546A" w:rsidRPr="001B1679" w:rsidRDefault="009B546A" w:rsidP="00C11620">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045B83"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37B01D" w14:textId="77777777" w:rsidR="009B546A" w:rsidRPr="001B1679" w:rsidRDefault="009B546A" w:rsidP="00C11620">
            <w:pPr>
              <w:pStyle w:val="TAL"/>
              <w:keepNext w:val="0"/>
              <w:rPr>
                <w:sz w:val="16"/>
                <w:szCs w:val="16"/>
              </w:rPr>
            </w:pPr>
            <w:r w:rsidRPr="001B1679">
              <w:rPr>
                <w:sz w:val="16"/>
                <w:szCs w:val="16"/>
              </w:rPr>
              <w:t>SP-230386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6C4EBB" w14:textId="77777777" w:rsidR="009B546A" w:rsidRPr="001B1679" w:rsidRDefault="009B546A" w:rsidP="00C11620">
            <w:pPr>
              <w:pStyle w:val="TAL"/>
              <w:keepNext w:val="0"/>
              <w:rPr>
                <w:sz w:val="16"/>
                <w:szCs w:val="16"/>
              </w:rPr>
            </w:pPr>
            <w:r w:rsidRPr="001B1679">
              <w:rPr>
                <w:sz w:val="16"/>
                <w:szCs w:val="16"/>
              </w:rPr>
              <w:t>Qualcomm</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154210" w14:textId="77777777" w:rsidR="009B546A" w:rsidRPr="001B1679" w:rsidRDefault="009B546A" w:rsidP="00C11620">
            <w:pPr>
              <w:pStyle w:val="TAL"/>
              <w:keepNext w:val="0"/>
              <w:rPr>
                <w:sz w:val="16"/>
                <w:szCs w:val="16"/>
              </w:rPr>
            </w:pPr>
            <w:r w:rsidRPr="001B1679">
              <w:rPr>
                <w:sz w:val="16"/>
                <w:szCs w:val="16"/>
              </w:rPr>
              <w:t>5GSAT_Ph2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942965" w14:textId="77777777" w:rsidR="009B546A" w:rsidRPr="001B1679" w:rsidRDefault="009B546A" w:rsidP="00C11620">
            <w:pPr>
              <w:pStyle w:val="TAL"/>
              <w:keepNext w:val="0"/>
              <w:rPr>
                <w:sz w:val="16"/>
                <w:szCs w:val="16"/>
              </w:rPr>
            </w:pPr>
            <w:r w:rsidRPr="001B1679">
              <w:rPr>
                <w:sz w:val="16"/>
                <w:szCs w:val="16"/>
              </w:rPr>
              <w:t>3.1, 5.4.X (new), 5.4.X.1 (new), 5.31.8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04C968"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AAF59B9" w14:textId="77777777" w:rsidR="009B546A" w:rsidRPr="001B1679" w:rsidRDefault="009B546A" w:rsidP="00C11620">
            <w:pPr>
              <w:pStyle w:val="TAL"/>
              <w:keepNext w:val="0"/>
              <w:rPr>
                <w:sz w:val="16"/>
                <w:szCs w:val="16"/>
              </w:rPr>
            </w:pPr>
          </w:p>
        </w:tc>
      </w:tr>
      <w:tr w:rsidR="009B546A" w14:paraId="1A7C5464"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9301F7" w14:textId="77777777" w:rsidR="009B546A" w:rsidRPr="001B1679" w:rsidRDefault="009B546A" w:rsidP="00C11620">
            <w:pPr>
              <w:pStyle w:val="TAL"/>
              <w:keepNext w:val="0"/>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BF4211" w14:textId="77777777" w:rsidR="009B546A" w:rsidRPr="001B1679" w:rsidRDefault="009B546A" w:rsidP="00C11620">
            <w:pPr>
              <w:pStyle w:val="TAL"/>
              <w:keepNext w:val="0"/>
              <w:rPr>
                <w:sz w:val="16"/>
                <w:szCs w:val="16"/>
              </w:rPr>
            </w:pPr>
            <w:r w:rsidRPr="001B1679">
              <w:rPr>
                <w:sz w:val="16"/>
                <w:szCs w:val="16"/>
              </w:rPr>
              <w:t>4036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15637DB" w14:textId="77777777" w:rsidR="009B546A" w:rsidRPr="001B1679" w:rsidRDefault="009B546A" w:rsidP="00C11620">
            <w:pPr>
              <w:pStyle w:val="TAL"/>
              <w:keepNext w:val="0"/>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A99073" w14:textId="77777777" w:rsidR="009B546A" w:rsidRPr="001B1679" w:rsidRDefault="009B546A" w:rsidP="00C11620">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1745A0" w14:textId="77777777" w:rsidR="009B546A" w:rsidRPr="001B1679" w:rsidRDefault="009B546A" w:rsidP="00C11620">
            <w:pPr>
              <w:pStyle w:val="TAL"/>
              <w:keepNext w:val="0"/>
              <w:rPr>
                <w:sz w:val="16"/>
                <w:szCs w:val="16"/>
              </w:rPr>
            </w:pPr>
            <w:r w:rsidRPr="001B1679">
              <w:rPr>
                <w:sz w:val="16"/>
                <w:szCs w:val="16"/>
              </w:rPr>
              <w:t>Introduction of Alternative S-NSSAI replacement determined by NSSF</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D6C74A" w14:textId="77777777" w:rsidR="009B546A" w:rsidRPr="001B1679" w:rsidRDefault="009B546A" w:rsidP="00C11620">
            <w:pPr>
              <w:pStyle w:val="TAL"/>
              <w:keepNext w:val="0"/>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8A85C9D" w14:textId="77777777" w:rsidR="009B546A" w:rsidRPr="001B1679" w:rsidRDefault="009B546A" w:rsidP="00C11620">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F5E11B"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C99C20" w14:textId="77777777" w:rsidR="009B546A" w:rsidRPr="001B1679" w:rsidRDefault="009B546A" w:rsidP="00C11620">
            <w:pPr>
              <w:pStyle w:val="TAL"/>
              <w:keepNext w:val="0"/>
              <w:rPr>
                <w:sz w:val="16"/>
                <w:szCs w:val="16"/>
              </w:rPr>
            </w:pPr>
            <w:r w:rsidRPr="001B1679">
              <w:rPr>
                <w:sz w:val="16"/>
                <w:szCs w:val="16"/>
              </w:rPr>
              <w:t>SP-230315</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77773B" w14:textId="77777777" w:rsidR="009B546A" w:rsidRPr="001B1679" w:rsidRDefault="009B546A" w:rsidP="00C11620">
            <w:pPr>
              <w:pStyle w:val="TAL"/>
              <w:keepNext w:val="0"/>
              <w:rPr>
                <w:sz w:val="16"/>
                <w:szCs w:val="16"/>
              </w:rPr>
            </w:pPr>
            <w:r w:rsidRPr="001B1679">
              <w:rPr>
                <w:sz w:val="16"/>
                <w:szCs w:val="16"/>
              </w:rPr>
              <w:t>Nokia, Nokia Shanghai Bell, Lenovo, ZTE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25D2CC" w14:textId="77777777" w:rsidR="009B546A" w:rsidRPr="001B1679" w:rsidRDefault="009B546A" w:rsidP="00C11620">
            <w:pPr>
              <w:pStyle w:val="TAL"/>
              <w:keepNext w:val="0"/>
              <w:rPr>
                <w:sz w:val="16"/>
                <w:szCs w:val="16"/>
              </w:rPr>
            </w:pPr>
            <w:r w:rsidRPr="001B1679">
              <w:rPr>
                <w:sz w:val="16"/>
                <w:szCs w:val="16"/>
              </w:rPr>
              <w:t>eNS_Ph3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14B713" w14:textId="77777777" w:rsidR="009B546A" w:rsidRPr="001B1679" w:rsidRDefault="009B546A" w:rsidP="00C11620">
            <w:pPr>
              <w:pStyle w:val="TAL"/>
              <w:keepNext w:val="0"/>
              <w:rPr>
                <w:sz w:val="16"/>
                <w:szCs w:val="16"/>
              </w:rPr>
            </w:pPr>
            <w:r w:rsidRPr="001B1679">
              <w:rPr>
                <w:sz w:val="16"/>
                <w:szCs w:val="16"/>
              </w:rPr>
              <w:t>5.15.5.2.2, 5.15.6, 6.2.14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01B02"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D90407" w14:textId="77777777" w:rsidR="009B546A" w:rsidRPr="001B1679" w:rsidRDefault="009B546A" w:rsidP="00C11620">
            <w:pPr>
              <w:pStyle w:val="TAL"/>
              <w:keepNext w:val="0"/>
              <w:rPr>
                <w:sz w:val="16"/>
                <w:szCs w:val="16"/>
              </w:rPr>
            </w:pPr>
          </w:p>
        </w:tc>
      </w:tr>
      <w:tr w:rsidR="009B546A" w14:paraId="3F9EAAB9"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BE3D9F" w14:textId="77777777" w:rsidR="009B546A" w:rsidRPr="001B1679" w:rsidRDefault="009B546A" w:rsidP="00C11620">
            <w:pPr>
              <w:pStyle w:val="TAL"/>
              <w:keepNext w:val="0"/>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4EC691" w14:textId="77777777" w:rsidR="009B546A" w:rsidRPr="001B1679" w:rsidRDefault="009B546A" w:rsidP="00C11620">
            <w:pPr>
              <w:pStyle w:val="TAL"/>
              <w:keepNext w:val="0"/>
              <w:rPr>
                <w:sz w:val="16"/>
                <w:szCs w:val="16"/>
              </w:rPr>
            </w:pPr>
            <w:r w:rsidRPr="001B1679">
              <w:rPr>
                <w:sz w:val="16"/>
                <w:szCs w:val="16"/>
              </w:rPr>
              <w:t>4040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0247F4C" w14:textId="77777777" w:rsidR="009B546A" w:rsidRPr="001B1679" w:rsidRDefault="009B546A" w:rsidP="00C11620">
            <w:pPr>
              <w:pStyle w:val="TAL"/>
              <w:keepNext w:val="0"/>
              <w:rPr>
                <w:sz w:val="16"/>
                <w:szCs w:val="16"/>
              </w:rPr>
            </w:pPr>
            <w:r w:rsidRPr="001B1679">
              <w:rPr>
                <w:sz w:val="16"/>
                <w:szCs w:val="16"/>
              </w:rPr>
              <w:t>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34392F" w14:textId="77777777" w:rsidR="009B546A" w:rsidRPr="001B1679" w:rsidRDefault="009B546A" w:rsidP="00C11620">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82B137" w14:textId="77777777" w:rsidR="009B546A" w:rsidRPr="001B1679" w:rsidRDefault="009B546A" w:rsidP="00C11620">
            <w:pPr>
              <w:pStyle w:val="TAL"/>
              <w:keepNext w:val="0"/>
              <w:rPr>
                <w:sz w:val="16"/>
                <w:szCs w:val="16"/>
              </w:rPr>
            </w:pPr>
            <w:r w:rsidRPr="001B1679">
              <w:rPr>
                <w:sz w:val="16"/>
                <w:szCs w:val="16"/>
              </w:rPr>
              <w:t>Not allowed to act as MBSR handling</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D56F75" w14:textId="77777777" w:rsidR="009B546A" w:rsidRPr="001B1679" w:rsidRDefault="009B546A" w:rsidP="00C11620">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421CB99" w14:textId="77777777" w:rsidR="009B546A" w:rsidRPr="001B1679" w:rsidRDefault="009B546A" w:rsidP="00C11620">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8C7C3B"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86C07F" w14:textId="77777777" w:rsidR="009B546A" w:rsidRPr="001B1679" w:rsidRDefault="009B546A" w:rsidP="00C11620">
            <w:pPr>
              <w:pStyle w:val="TAL"/>
              <w:keepNext w:val="0"/>
              <w:rPr>
                <w:sz w:val="16"/>
                <w:szCs w:val="16"/>
              </w:rPr>
            </w:pPr>
            <w:r w:rsidRPr="001B1679">
              <w:rPr>
                <w:sz w:val="16"/>
                <w:szCs w:val="16"/>
              </w:rPr>
              <w:t>SP-230373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93928B" w14:textId="77777777" w:rsidR="009B546A" w:rsidRPr="001B1679" w:rsidRDefault="009B546A" w:rsidP="00C11620">
            <w:pPr>
              <w:pStyle w:val="TAL"/>
              <w:keepNext w:val="0"/>
              <w:rPr>
                <w:sz w:val="16"/>
                <w:szCs w:val="16"/>
              </w:rPr>
            </w:pPr>
            <w:r w:rsidRPr="001B1679">
              <w:rPr>
                <w:sz w:val="16"/>
                <w:szCs w:val="16"/>
              </w:rPr>
              <w:t>Ericsson, Samsung, Huawei, HiSilicon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69A023" w14:textId="77777777" w:rsidR="009B546A" w:rsidRPr="001B1679" w:rsidRDefault="009B546A" w:rsidP="00C11620">
            <w:pPr>
              <w:pStyle w:val="TAL"/>
              <w:keepNext w:val="0"/>
              <w:rPr>
                <w:sz w:val="16"/>
                <w:szCs w:val="16"/>
              </w:rPr>
            </w:pPr>
            <w:r w:rsidRPr="001B1679">
              <w:rPr>
                <w:sz w:val="16"/>
                <w:szCs w:val="16"/>
              </w:rPr>
              <w:t>VMR</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3116B0" w14:textId="77777777" w:rsidR="009B546A" w:rsidRPr="001B1679" w:rsidRDefault="009B546A" w:rsidP="00C11620">
            <w:pPr>
              <w:pStyle w:val="TAL"/>
              <w:keepNext w:val="0"/>
              <w:rPr>
                <w:sz w:val="16"/>
                <w:szCs w:val="16"/>
              </w:rPr>
            </w:pPr>
            <w:r w:rsidRPr="001B1679">
              <w:rPr>
                <w:sz w:val="16"/>
                <w:szCs w:val="16"/>
              </w:rPr>
              <w:t>5.35A.4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402BB6"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D9D3CA" w14:textId="77777777" w:rsidR="009B546A" w:rsidRPr="001B1679" w:rsidRDefault="009B546A" w:rsidP="00C11620">
            <w:pPr>
              <w:pStyle w:val="TAL"/>
              <w:keepNext w:val="0"/>
              <w:rPr>
                <w:sz w:val="16"/>
                <w:szCs w:val="16"/>
              </w:rPr>
            </w:pPr>
          </w:p>
        </w:tc>
      </w:tr>
      <w:tr w:rsidR="009B546A" w14:paraId="5904A58B"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0859D8" w14:textId="77777777" w:rsidR="009B546A" w:rsidRPr="001B1679" w:rsidRDefault="009B546A" w:rsidP="00C11620">
            <w:pPr>
              <w:pStyle w:val="TAL"/>
              <w:keepNext w:val="0"/>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C6B8237" w14:textId="77777777" w:rsidR="009B546A" w:rsidRPr="001B1679" w:rsidRDefault="009B546A" w:rsidP="00C11620">
            <w:pPr>
              <w:pStyle w:val="TAL"/>
              <w:keepNext w:val="0"/>
              <w:rPr>
                <w:sz w:val="16"/>
                <w:szCs w:val="16"/>
              </w:rPr>
            </w:pPr>
            <w:r w:rsidRPr="001B1679">
              <w:rPr>
                <w:sz w:val="16"/>
                <w:szCs w:val="16"/>
              </w:rPr>
              <w:t>4156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36F7482" w14:textId="77777777" w:rsidR="009B546A" w:rsidRPr="001B1679" w:rsidRDefault="009B546A" w:rsidP="00C11620">
            <w:pPr>
              <w:pStyle w:val="TAL"/>
              <w:keepNext w:val="0"/>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5D59B3C" w14:textId="77777777" w:rsidR="009B546A" w:rsidRPr="001B1679" w:rsidRDefault="009B546A" w:rsidP="00C11620">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B117F3" w14:textId="77777777" w:rsidR="009B546A" w:rsidRPr="001B1679" w:rsidRDefault="009B546A" w:rsidP="00C11620">
            <w:pPr>
              <w:pStyle w:val="TAL"/>
              <w:keepNext w:val="0"/>
              <w:rPr>
                <w:sz w:val="16"/>
                <w:szCs w:val="16"/>
              </w:rPr>
            </w:pPr>
            <w:r w:rsidRPr="001B1679">
              <w:rPr>
                <w:sz w:val="16"/>
                <w:szCs w:val="16"/>
              </w:rPr>
              <w:t>Event exposure enhancement for enhanced NSAC architecture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F0A63C" w14:textId="77777777" w:rsidR="009B546A" w:rsidRPr="001B1679" w:rsidRDefault="009B546A" w:rsidP="00C11620">
            <w:pPr>
              <w:pStyle w:val="TAL"/>
              <w:keepNext w:val="0"/>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D262748" w14:textId="77777777" w:rsidR="009B546A" w:rsidRPr="001B1679" w:rsidRDefault="009B546A" w:rsidP="00C11620">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BDED0A"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3B8A72" w14:textId="77777777" w:rsidR="009B546A" w:rsidRPr="001B1679" w:rsidRDefault="009B546A" w:rsidP="00C11620">
            <w:pPr>
              <w:pStyle w:val="TAL"/>
              <w:keepNext w:val="0"/>
              <w:rPr>
                <w:sz w:val="16"/>
                <w:szCs w:val="16"/>
              </w:rPr>
            </w:pPr>
            <w:r w:rsidRPr="001B1679">
              <w:rPr>
                <w:sz w:val="16"/>
                <w:szCs w:val="16"/>
              </w:rPr>
              <w:t>SP-230170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3B3452" w14:textId="77777777" w:rsidR="009B546A" w:rsidRPr="001B1679" w:rsidRDefault="009B546A" w:rsidP="00C11620">
            <w:pPr>
              <w:pStyle w:val="TAL"/>
              <w:keepNext w:val="0"/>
              <w:rPr>
                <w:sz w:val="16"/>
                <w:szCs w:val="16"/>
              </w:rPr>
            </w:pPr>
            <w:r w:rsidRPr="001B1679">
              <w:rPr>
                <w:sz w:val="16"/>
                <w:szCs w:val="16"/>
              </w:rPr>
              <w:t>Nokia, Nokia Shanghai Bell, Huawei, Ericsson, Samsung</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52FFD5" w14:textId="77777777" w:rsidR="009B546A" w:rsidRPr="001B1679" w:rsidRDefault="009B546A" w:rsidP="00C11620">
            <w:pPr>
              <w:pStyle w:val="TAL"/>
              <w:keepNext w:val="0"/>
              <w:rPr>
                <w:sz w:val="16"/>
                <w:szCs w:val="16"/>
              </w:rPr>
            </w:pPr>
            <w:r w:rsidRPr="001B1679">
              <w:rPr>
                <w:sz w:val="16"/>
                <w:szCs w:val="16"/>
              </w:rPr>
              <w:t>eNS_Ph3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2D8A9D" w14:textId="77777777" w:rsidR="009B546A" w:rsidRPr="001B1679" w:rsidRDefault="009B546A" w:rsidP="00C11620">
            <w:pPr>
              <w:pStyle w:val="TAL"/>
              <w:keepNext w:val="0"/>
              <w:rPr>
                <w:sz w:val="16"/>
                <w:szCs w:val="16"/>
              </w:rPr>
            </w:pPr>
            <w:r w:rsidRPr="001B1679">
              <w:rPr>
                <w:sz w:val="16"/>
                <w:szCs w:val="16"/>
              </w:rPr>
              <w:t>5.15.11.4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2B62CE"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7A5465" w14:textId="77777777" w:rsidR="009B546A" w:rsidRPr="001B1679" w:rsidRDefault="009B546A" w:rsidP="00C11620">
            <w:pPr>
              <w:pStyle w:val="TAL"/>
              <w:keepNext w:val="0"/>
              <w:rPr>
                <w:sz w:val="16"/>
                <w:szCs w:val="16"/>
              </w:rPr>
            </w:pPr>
          </w:p>
        </w:tc>
      </w:tr>
      <w:tr w:rsidR="009B546A" w14:paraId="2D9146DD"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4FB345" w14:textId="77777777" w:rsidR="009B546A" w:rsidRPr="001B1679" w:rsidRDefault="009B546A" w:rsidP="00C11620">
            <w:pPr>
              <w:pStyle w:val="TAL"/>
              <w:keepNext w:val="0"/>
              <w:rPr>
                <w:sz w:val="16"/>
                <w:szCs w:val="16"/>
              </w:rPr>
            </w:pPr>
            <w:r w:rsidRPr="001B1679">
              <w:rPr>
                <w:sz w:val="16"/>
                <w:szCs w:val="16"/>
              </w:rPr>
              <w:lastRenderedPageBreak/>
              <w:t>23.502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9D1583" w14:textId="77777777" w:rsidR="009B546A" w:rsidRPr="001B1679" w:rsidRDefault="009B546A" w:rsidP="00C11620">
            <w:pPr>
              <w:pStyle w:val="TAL"/>
              <w:keepNext w:val="0"/>
              <w:rPr>
                <w:sz w:val="16"/>
                <w:szCs w:val="16"/>
              </w:rPr>
            </w:pPr>
            <w:r w:rsidRPr="001B1679">
              <w:rPr>
                <w:sz w:val="16"/>
                <w:szCs w:val="16"/>
              </w:rPr>
              <w:t>3666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34F2C51" w14:textId="77777777" w:rsidR="009B546A" w:rsidRPr="001B1679" w:rsidRDefault="009B546A" w:rsidP="00C11620">
            <w:pPr>
              <w:pStyle w:val="TAL"/>
              <w:keepNext w:val="0"/>
              <w:rPr>
                <w:sz w:val="16"/>
                <w:szCs w:val="16"/>
              </w:rPr>
            </w:pPr>
            <w:r w:rsidRPr="001B1679">
              <w:rPr>
                <w:sz w:val="16"/>
                <w:szCs w:val="16"/>
              </w:rPr>
              <w:t>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F63DE36" w14:textId="77777777" w:rsidR="009B546A" w:rsidRPr="001B1679" w:rsidRDefault="009B546A" w:rsidP="00C11620">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50C610" w14:textId="77777777" w:rsidR="009B546A" w:rsidRPr="001B1679" w:rsidRDefault="009B546A" w:rsidP="00C11620">
            <w:pPr>
              <w:pStyle w:val="TAL"/>
              <w:keepNext w:val="0"/>
              <w:rPr>
                <w:sz w:val="16"/>
                <w:szCs w:val="16"/>
              </w:rPr>
            </w:pPr>
            <w:r w:rsidRPr="001B1679">
              <w:rPr>
                <w:sz w:val="16"/>
                <w:szCs w:val="16"/>
              </w:rPr>
              <w:t>Support of NAT exposure in 23.502 according to the conclusion in UPEAS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CB24CF" w14:textId="77777777" w:rsidR="009B546A" w:rsidRPr="001B1679" w:rsidRDefault="009B546A" w:rsidP="00C11620">
            <w:pPr>
              <w:pStyle w:val="TAL"/>
              <w:keepNext w:val="0"/>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A500099" w14:textId="77777777" w:rsidR="009B546A" w:rsidRPr="001B1679" w:rsidRDefault="009B546A" w:rsidP="00C11620">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33E0E6"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479FEF" w14:textId="77777777" w:rsidR="009B546A" w:rsidRPr="001B1679" w:rsidRDefault="009B546A" w:rsidP="00C11620">
            <w:pPr>
              <w:pStyle w:val="TAL"/>
              <w:keepNext w:val="0"/>
              <w:rPr>
                <w:sz w:val="16"/>
                <w:szCs w:val="16"/>
              </w:rPr>
            </w:pPr>
            <w:r w:rsidRPr="001B1679">
              <w:rPr>
                <w:sz w:val="16"/>
                <w:szCs w:val="16"/>
              </w:rPr>
              <w:t>SP-230372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CF7F7E" w14:textId="77777777" w:rsidR="009B546A" w:rsidRPr="001B1679" w:rsidRDefault="009B546A" w:rsidP="00C11620">
            <w:pPr>
              <w:pStyle w:val="TAL"/>
              <w:keepNext w:val="0"/>
              <w:rPr>
                <w:sz w:val="16"/>
                <w:szCs w:val="16"/>
              </w:rPr>
            </w:pPr>
            <w:r w:rsidRPr="001B1679">
              <w:rPr>
                <w:sz w:val="16"/>
                <w:szCs w:val="16"/>
              </w:rPr>
              <w:t>Ericsson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5B05A7" w14:textId="77777777" w:rsidR="009B546A" w:rsidRPr="001B1679" w:rsidRDefault="009B546A" w:rsidP="00C11620">
            <w:pPr>
              <w:pStyle w:val="TAL"/>
              <w:keepNext w:val="0"/>
              <w:rPr>
                <w:sz w:val="16"/>
                <w:szCs w:val="16"/>
              </w:rPr>
            </w:pPr>
            <w:r w:rsidRPr="001B1679">
              <w:rPr>
                <w:sz w:val="16"/>
                <w:szCs w:val="16"/>
              </w:rPr>
              <w:t>UPEAS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F49B53" w14:textId="77777777" w:rsidR="009B546A" w:rsidRPr="001B1679" w:rsidRDefault="009B546A" w:rsidP="00C11620">
            <w:pPr>
              <w:pStyle w:val="TAL"/>
              <w:keepNext w:val="0"/>
              <w:rPr>
                <w:sz w:val="16"/>
                <w:szCs w:val="16"/>
              </w:rPr>
            </w:pPr>
            <w:r w:rsidRPr="001B1679">
              <w:rPr>
                <w:sz w:val="16"/>
                <w:szCs w:val="16"/>
              </w:rPr>
              <w:t>4.15.10, 5.2.26.1, 5.2.7.2.2, 5.2.7.3.2, 5.2.6.27.2, new: 5.2.26.3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F7C02E"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F947675" w14:textId="77777777" w:rsidR="009B546A" w:rsidRPr="001B1679" w:rsidRDefault="009B546A" w:rsidP="00C11620">
            <w:pPr>
              <w:pStyle w:val="TAL"/>
              <w:keepNext w:val="0"/>
              <w:rPr>
                <w:sz w:val="16"/>
                <w:szCs w:val="16"/>
              </w:rPr>
            </w:pPr>
          </w:p>
        </w:tc>
      </w:tr>
      <w:tr w:rsidR="009B546A" w14:paraId="056EFEC6"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58568A" w14:textId="77777777" w:rsidR="009B546A" w:rsidRPr="001B1679" w:rsidRDefault="009B546A" w:rsidP="00C11620">
            <w:pPr>
              <w:pStyle w:val="TAL"/>
              <w:keepNext w:val="0"/>
              <w:rPr>
                <w:sz w:val="16"/>
                <w:szCs w:val="16"/>
              </w:rPr>
            </w:pPr>
            <w:r w:rsidRPr="001B1679">
              <w:rPr>
                <w:sz w:val="16"/>
                <w:szCs w:val="16"/>
              </w:rPr>
              <w:t>23.503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FCC633" w14:textId="77777777" w:rsidR="009B546A" w:rsidRPr="001B1679" w:rsidRDefault="009B546A" w:rsidP="00C11620">
            <w:pPr>
              <w:pStyle w:val="TAL"/>
              <w:keepNext w:val="0"/>
              <w:rPr>
                <w:sz w:val="16"/>
                <w:szCs w:val="16"/>
              </w:rPr>
            </w:pPr>
            <w:r w:rsidRPr="001B1679">
              <w:rPr>
                <w:sz w:val="16"/>
                <w:szCs w:val="16"/>
              </w:rPr>
              <w:t>0872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584C52BD" w14:textId="77777777" w:rsidR="009B546A" w:rsidRPr="001B1679" w:rsidRDefault="009B546A" w:rsidP="00C11620">
            <w:pPr>
              <w:pStyle w:val="TAL"/>
              <w:keepNext w:val="0"/>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0F100E" w14:textId="77777777" w:rsidR="009B546A" w:rsidRPr="001B1679" w:rsidRDefault="009B546A" w:rsidP="00C11620">
            <w:pPr>
              <w:pStyle w:val="TAL"/>
              <w:keepNext w:val="0"/>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E79212" w14:textId="77777777" w:rsidR="009B546A" w:rsidRPr="001B1679" w:rsidRDefault="009B546A" w:rsidP="00C11620">
            <w:pPr>
              <w:pStyle w:val="TAL"/>
              <w:keepNext w:val="0"/>
              <w:rPr>
                <w:sz w:val="16"/>
                <w:szCs w:val="16"/>
              </w:rPr>
            </w:pPr>
            <w:r w:rsidRPr="001B1679">
              <w:rPr>
                <w:sz w:val="16"/>
                <w:szCs w:val="16"/>
              </w:rPr>
              <w:t>Corrections to use of RSD validation criteria in URSP rules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DBA418" w14:textId="77777777" w:rsidR="009B546A" w:rsidRPr="001B1679" w:rsidRDefault="009B546A" w:rsidP="00C11620">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632F853" w14:textId="77777777" w:rsidR="009B546A" w:rsidRPr="001B1679" w:rsidRDefault="009B546A" w:rsidP="00C11620">
            <w:pPr>
              <w:pStyle w:val="TAL"/>
              <w:keepNext w:val="0"/>
              <w:rPr>
                <w:sz w:val="16"/>
                <w:szCs w:val="16"/>
              </w:rPr>
            </w:pPr>
            <w:r w:rsidRPr="001B1679">
              <w:rPr>
                <w:sz w:val="16"/>
                <w:szCs w:val="16"/>
              </w:rPr>
              <w:t>17.7.0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6D4632"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2AAEED" w14:textId="77777777" w:rsidR="009B546A" w:rsidRPr="001B1679" w:rsidRDefault="009B546A" w:rsidP="00C11620">
            <w:pPr>
              <w:pStyle w:val="TAL"/>
              <w:keepNext w:val="0"/>
              <w:rPr>
                <w:sz w:val="16"/>
                <w:szCs w:val="16"/>
              </w:rPr>
            </w:pPr>
            <w:r w:rsidRPr="001B1679">
              <w:rPr>
                <w:sz w:val="16"/>
                <w:szCs w:val="16"/>
              </w:rPr>
              <w:t>SP-230370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858DDF" w14:textId="77777777" w:rsidR="009B546A" w:rsidRPr="001B1679" w:rsidRDefault="009B546A" w:rsidP="00C11620">
            <w:pPr>
              <w:pStyle w:val="TAL"/>
              <w:keepNext w:val="0"/>
              <w:rPr>
                <w:sz w:val="16"/>
                <w:szCs w:val="16"/>
              </w:rPr>
            </w:pPr>
            <w:r w:rsidRPr="001B1679">
              <w:rPr>
                <w:sz w:val="16"/>
                <w:szCs w:val="16"/>
              </w:rPr>
              <w:t>MediaTek Inc., Ericsson, Nokia, Nokia Shanghai Bell</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A05A55" w14:textId="77777777" w:rsidR="009B546A" w:rsidRPr="001B1679" w:rsidRDefault="009B546A" w:rsidP="00C11620">
            <w:pPr>
              <w:pStyle w:val="TAL"/>
              <w:keepNext w:val="0"/>
              <w:rPr>
                <w:sz w:val="16"/>
                <w:szCs w:val="16"/>
              </w:rPr>
            </w:pPr>
            <w:r w:rsidRPr="001B1679">
              <w:rPr>
                <w:sz w:val="16"/>
                <w:szCs w:val="16"/>
              </w:rPr>
              <w:t>5GS_Ph1, TEI17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B6632B" w14:textId="77777777" w:rsidR="009B546A" w:rsidRPr="001B1679" w:rsidRDefault="009B546A" w:rsidP="00C11620">
            <w:pPr>
              <w:pStyle w:val="TAL"/>
              <w:keepNext w:val="0"/>
              <w:rPr>
                <w:sz w:val="16"/>
                <w:szCs w:val="16"/>
              </w:rPr>
            </w:pPr>
            <w:r w:rsidRPr="001B1679">
              <w:rPr>
                <w:sz w:val="16"/>
                <w:szCs w:val="16"/>
              </w:rPr>
              <w:t>6.6.2.1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073EDD"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40380BF" w14:textId="77777777" w:rsidR="009B546A" w:rsidRPr="001B1679" w:rsidRDefault="009B546A" w:rsidP="00C11620">
            <w:pPr>
              <w:pStyle w:val="TAL"/>
              <w:keepNext w:val="0"/>
              <w:rPr>
                <w:sz w:val="16"/>
                <w:szCs w:val="16"/>
              </w:rPr>
            </w:pPr>
          </w:p>
        </w:tc>
      </w:tr>
      <w:tr w:rsidR="009B546A" w14:paraId="2BB88581"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30AE2D" w14:textId="77777777" w:rsidR="009B546A" w:rsidRPr="001B1679" w:rsidRDefault="009B546A" w:rsidP="00C11620">
            <w:pPr>
              <w:pStyle w:val="TAL"/>
              <w:keepNext w:val="0"/>
              <w:rPr>
                <w:sz w:val="16"/>
                <w:szCs w:val="16"/>
              </w:rPr>
            </w:pPr>
            <w:r w:rsidRPr="001B1679">
              <w:rPr>
                <w:sz w:val="16"/>
                <w:szCs w:val="16"/>
              </w:rPr>
              <w:t>23.503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C96A952" w14:textId="77777777" w:rsidR="009B546A" w:rsidRPr="001B1679" w:rsidRDefault="009B546A" w:rsidP="00C11620">
            <w:pPr>
              <w:pStyle w:val="TAL"/>
              <w:keepNext w:val="0"/>
              <w:rPr>
                <w:sz w:val="16"/>
                <w:szCs w:val="16"/>
              </w:rPr>
            </w:pPr>
            <w:r w:rsidRPr="001B1679">
              <w:rPr>
                <w:sz w:val="16"/>
                <w:szCs w:val="16"/>
              </w:rPr>
              <w:t>0873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AEA98BD" w14:textId="77777777" w:rsidR="009B546A" w:rsidRPr="001B1679" w:rsidRDefault="009B546A" w:rsidP="00C11620">
            <w:pPr>
              <w:pStyle w:val="TAL"/>
              <w:keepNext w:val="0"/>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4F25E81" w14:textId="77777777" w:rsidR="009B546A" w:rsidRPr="001B1679" w:rsidRDefault="009B546A" w:rsidP="00C11620">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205E84" w14:textId="77777777" w:rsidR="009B546A" w:rsidRPr="001B1679" w:rsidRDefault="009B546A" w:rsidP="00C11620">
            <w:pPr>
              <w:pStyle w:val="TAL"/>
              <w:keepNext w:val="0"/>
              <w:rPr>
                <w:sz w:val="16"/>
                <w:szCs w:val="16"/>
              </w:rPr>
            </w:pPr>
            <w:r w:rsidRPr="001B1679">
              <w:rPr>
                <w:sz w:val="16"/>
                <w:szCs w:val="16"/>
              </w:rPr>
              <w:t>Corrections to use of RSD validation criteria in URSP rules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1D6DE20" w14:textId="77777777" w:rsidR="009B546A" w:rsidRPr="001B1679" w:rsidRDefault="009B546A" w:rsidP="00C11620">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B1421F5" w14:textId="77777777" w:rsidR="009B546A" w:rsidRPr="001B1679" w:rsidRDefault="009B546A" w:rsidP="00C11620">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676D8D"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297E3" w14:textId="77777777" w:rsidR="009B546A" w:rsidRPr="001B1679" w:rsidRDefault="009B546A" w:rsidP="00C11620">
            <w:pPr>
              <w:pStyle w:val="TAL"/>
              <w:keepNext w:val="0"/>
              <w:rPr>
                <w:sz w:val="16"/>
                <w:szCs w:val="16"/>
              </w:rPr>
            </w:pPr>
            <w:r w:rsidRPr="001B1679">
              <w:rPr>
                <w:sz w:val="16"/>
                <w:szCs w:val="16"/>
              </w:rPr>
              <w:t>SP-230371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E994E4" w14:textId="77777777" w:rsidR="009B546A" w:rsidRPr="001B1679" w:rsidRDefault="009B546A" w:rsidP="00C11620">
            <w:pPr>
              <w:pStyle w:val="TAL"/>
              <w:keepNext w:val="0"/>
              <w:rPr>
                <w:sz w:val="16"/>
                <w:szCs w:val="16"/>
              </w:rPr>
            </w:pPr>
            <w:r w:rsidRPr="001B1679">
              <w:rPr>
                <w:sz w:val="16"/>
                <w:szCs w:val="16"/>
              </w:rPr>
              <w:t>MediaTek Inc., Ericsson, Nokia, Nokia Shanghai Bell</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01B5DD" w14:textId="77777777" w:rsidR="009B546A" w:rsidRPr="001B1679" w:rsidRDefault="009B546A" w:rsidP="00C11620">
            <w:pPr>
              <w:pStyle w:val="TAL"/>
              <w:keepNext w:val="0"/>
              <w:rPr>
                <w:sz w:val="16"/>
                <w:szCs w:val="16"/>
              </w:rPr>
            </w:pPr>
            <w:r w:rsidRPr="001B1679">
              <w:rPr>
                <w:sz w:val="16"/>
                <w:szCs w:val="16"/>
              </w:rPr>
              <w:t>5GS_Ph1, TEI17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AA9A40" w14:textId="77777777" w:rsidR="009B546A" w:rsidRPr="001B1679" w:rsidRDefault="009B546A" w:rsidP="00C11620">
            <w:pPr>
              <w:pStyle w:val="TAL"/>
              <w:keepNext w:val="0"/>
              <w:rPr>
                <w:sz w:val="16"/>
                <w:szCs w:val="16"/>
              </w:rPr>
            </w:pPr>
            <w:r w:rsidRPr="001B1679">
              <w:rPr>
                <w:sz w:val="16"/>
                <w:szCs w:val="16"/>
              </w:rPr>
              <w:t>6.6.2.1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EC8793"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1A1C32" w14:textId="77777777" w:rsidR="009B546A" w:rsidRPr="001B1679" w:rsidRDefault="009B546A" w:rsidP="00C11620">
            <w:pPr>
              <w:pStyle w:val="TAL"/>
              <w:keepNext w:val="0"/>
              <w:rPr>
                <w:sz w:val="16"/>
                <w:szCs w:val="16"/>
              </w:rPr>
            </w:pPr>
          </w:p>
        </w:tc>
      </w:tr>
      <w:tr w:rsidR="009B546A" w14:paraId="7ADDFC53"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E66972" w14:textId="77777777" w:rsidR="009B546A" w:rsidRPr="001B1679" w:rsidRDefault="009B546A" w:rsidP="00C11620">
            <w:pPr>
              <w:pStyle w:val="TAL"/>
              <w:keepNext w:val="0"/>
              <w:rPr>
                <w:sz w:val="16"/>
                <w:szCs w:val="16"/>
              </w:rPr>
            </w:pPr>
            <w:r w:rsidRPr="001B1679">
              <w:rPr>
                <w:sz w:val="16"/>
                <w:szCs w:val="16"/>
              </w:rPr>
              <w:t>23.503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68347A" w14:textId="77777777" w:rsidR="009B546A" w:rsidRPr="001B1679" w:rsidRDefault="009B546A" w:rsidP="00C11620">
            <w:pPr>
              <w:pStyle w:val="TAL"/>
              <w:keepNext w:val="0"/>
              <w:rPr>
                <w:sz w:val="16"/>
                <w:szCs w:val="16"/>
              </w:rPr>
            </w:pPr>
            <w:r w:rsidRPr="001B1679">
              <w:rPr>
                <w:sz w:val="16"/>
                <w:szCs w:val="16"/>
              </w:rPr>
              <w:t>0877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2B1DBAC" w14:textId="77777777" w:rsidR="009B546A" w:rsidRPr="001B1679" w:rsidRDefault="009B546A" w:rsidP="00C11620">
            <w:pPr>
              <w:pStyle w:val="TAL"/>
              <w:keepNext w:val="0"/>
              <w:rPr>
                <w:sz w:val="16"/>
                <w:szCs w:val="16"/>
              </w:rPr>
            </w:pPr>
            <w:r w:rsidRPr="001B1679">
              <w:rPr>
                <w:sz w:val="16"/>
                <w:szCs w:val="16"/>
              </w:rPr>
              <w:t>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C454DE6" w14:textId="77777777" w:rsidR="009B546A" w:rsidRPr="001B1679" w:rsidRDefault="009B546A" w:rsidP="00C11620">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CA370F" w14:textId="77777777" w:rsidR="009B546A" w:rsidRPr="001B1679" w:rsidRDefault="009B546A" w:rsidP="00C11620">
            <w:pPr>
              <w:pStyle w:val="TAL"/>
              <w:keepNext w:val="0"/>
              <w:rPr>
                <w:sz w:val="16"/>
                <w:szCs w:val="16"/>
              </w:rPr>
            </w:pPr>
            <w:r w:rsidRPr="001B1679">
              <w:rPr>
                <w:sz w:val="16"/>
                <w:szCs w:val="16"/>
              </w:rPr>
              <w:t>5GS Information Exposure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AF37BA" w14:textId="77777777" w:rsidR="009B546A" w:rsidRPr="001B1679" w:rsidRDefault="009B546A" w:rsidP="00C11620">
            <w:pPr>
              <w:pStyle w:val="TAL"/>
              <w:keepNext w:val="0"/>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F9CF63" w14:textId="77777777" w:rsidR="009B546A" w:rsidRPr="001B1679" w:rsidRDefault="009B546A" w:rsidP="00C11620">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95C341"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70A0F4" w14:textId="77777777" w:rsidR="009B546A" w:rsidRPr="001B1679" w:rsidRDefault="009B546A" w:rsidP="00C11620">
            <w:pPr>
              <w:pStyle w:val="TAL"/>
              <w:keepNext w:val="0"/>
              <w:rPr>
                <w:sz w:val="16"/>
                <w:szCs w:val="16"/>
              </w:rPr>
            </w:pPr>
            <w:r w:rsidRPr="001B1679">
              <w:rPr>
                <w:sz w:val="16"/>
                <w:szCs w:val="16"/>
              </w:rPr>
              <w:t>SP-230248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DB92B8" w14:textId="77777777" w:rsidR="009B546A" w:rsidRPr="001B1679" w:rsidRDefault="009B546A" w:rsidP="00C11620">
            <w:pPr>
              <w:pStyle w:val="TAL"/>
              <w:keepNext w:val="0"/>
              <w:rPr>
                <w:sz w:val="16"/>
                <w:szCs w:val="16"/>
              </w:rPr>
            </w:pPr>
            <w:r w:rsidRPr="001B1679">
              <w:rPr>
                <w:sz w:val="16"/>
                <w:szCs w:val="16"/>
              </w:rPr>
              <w:t>Huawei, HiSilicon, Lenovo</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989422" w14:textId="77777777" w:rsidR="009B546A" w:rsidRPr="001B1679" w:rsidRDefault="009B546A" w:rsidP="00C11620">
            <w:pPr>
              <w:pStyle w:val="TAL"/>
              <w:keepNext w:val="0"/>
              <w:rPr>
                <w:sz w:val="16"/>
                <w:szCs w:val="16"/>
              </w:rPr>
            </w:pPr>
            <w:r w:rsidRPr="001B1679">
              <w:rPr>
                <w:sz w:val="16"/>
                <w:szCs w:val="16"/>
              </w:rPr>
              <w:t>XRM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77966B" w14:textId="77777777" w:rsidR="009B546A" w:rsidRPr="001B1679" w:rsidRDefault="009B546A" w:rsidP="00C11620">
            <w:pPr>
              <w:pStyle w:val="TAL"/>
              <w:keepNext w:val="0"/>
              <w:rPr>
                <w:sz w:val="16"/>
                <w:szCs w:val="16"/>
              </w:rPr>
            </w:pPr>
            <w:r w:rsidRPr="001B1679">
              <w:rPr>
                <w:sz w:val="16"/>
                <w:szCs w:val="16"/>
              </w:rPr>
              <w:t>6.1.3.X, 6.1.3.X.a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D27E4F"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04464DC" w14:textId="77777777" w:rsidR="009B546A" w:rsidRPr="001B1679" w:rsidRDefault="009B546A" w:rsidP="00C11620">
            <w:pPr>
              <w:pStyle w:val="TAL"/>
              <w:keepNext w:val="0"/>
              <w:rPr>
                <w:sz w:val="16"/>
                <w:szCs w:val="16"/>
              </w:rPr>
            </w:pPr>
          </w:p>
        </w:tc>
      </w:tr>
    </w:tbl>
    <w:p w14:paraId="3125E308" w14:textId="77777777" w:rsidR="009B546A" w:rsidRDefault="009B546A" w:rsidP="009B546A">
      <w:r>
        <w:t>21 Entries</w:t>
      </w:r>
    </w:p>
    <w:p w14:paraId="15836C85" w14:textId="77777777" w:rsidR="009B546A" w:rsidRDefault="009B546A" w:rsidP="009B546A"/>
    <w:p w14:paraId="6DE6F026" w14:textId="77777777" w:rsidR="009B546A" w:rsidRDefault="009B546A" w:rsidP="009B546A">
      <w:pPr>
        <w:spacing w:after="160" w:line="259" w:lineRule="auto"/>
      </w:pPr>
      <w:r>
        <w:br w:type="page"/>
      </w:r>
    </w:p>
    <w:p w14:paraId="4F97C6BC" w14:textId="77777777" w:rsidR="009B546A" w:rsidRDefault="009B546A" w:rsidP="009B546A">
      <w:pPr>
        <w:pStyle w:val="Heading9"/>
      </w:pPr>
      <w:bookmarkStart w:id="107" w:name="_Toc131417245"/>
      <w:r>
        <w:lastRenderedPageBreak/>
        <w:t>ANNEX F</w:t>
      </w:r>
      <w:r>
        <w:tab/>
        <w:t>List of new and revised WIDs / SIDs</w:t>
      </w:r>
      <w:bookmarkEnd w:id="107"/>
    </w:p>
    <w:p w14:paraId="0CAFE78D" w14:textId="77777777" w:rsidR="009B546A" w:rsidRDefault="009B546A" w:rsidP="009B546A">
      <w:pPr>
        <w:pStyle w:val="Heading1"/>
      </w:pPr>
      <w:bookmarkStart w:id="108" w:name="_Toc131417246"/>
      <w:r>
        <w:t>F.1</w:t>
      </w:r>
      <w:r>
        <w:tab/>
        <w:t>List of Approved WIDs / SIDs</w:t>
      </w:r>
      <w:bookmarkEnd w:id="108"/>
    </w:p>
    <w:p w14:paraId="5352CA1D" w14:textId="77777777" w:rsidR="009B546A" w:rsidRDefault="009B546A" w:rsidP="009B546A">
      <w:pPr>
        <w:pStyle w:val="TH"/>
      </w:pPr>
      <w:r>
        <w:t>Table F.1: List of Approved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9B546A" w14:paraId="338021E6" w14:textId="77777777" w:rsidTr="00C11620">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2095B9" w14:textId="77777777" w:rsidR="009B546A" w:rsidRDefault="009B546A" w:rsidP="00C11620">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F1CB638" w14:textId="77777777" w:rsidR="009B546A" w:rsidRDefault="009B546A" w:rsidP="00C11620">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875E48" w14:textId="77777777" w:rsidR="009B546A" w:rsidRDefault="009B546A" w:rsidP="00C11620">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338C521" w14:textId="77777777" w:rsidR="009B546A" w:rsidRDefault="009B546A" w:rsidP="00C11620">
            <w:pPr>
              <w:pStyle w:val="TAH"/>
              <w:keepNext w:val="0"/>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3EF35B7" w14:textId="77777777" w:rsidR="009B546A" w:rsidRDefault="009B546A" w:rsidP="00C11620">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AEC8633" w14:textId="77777777" w:rsidR="009B546A" w:rsidRDefault="009B546A" w:rsidP="00C11620">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E50866" w14:textId="77777777" w:rsidR="009B546A" w:rsidRDefault="009B546A" w:rsidP="00C11620">
            <w:pPr>
              <w:pStyle w:val="TAH"/>
              <w:keepNext w:val="0"/>
            </w:pPr>
            <w:r w:rsidRPr="00BB3F37">
              <w:t>Status</w:t>
            </w:r>
          </w:p>
        </w:tc>
      </w:tr>
      <w:tr w:rsidR="009B546A" w14:paraId="1B300DFD"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13D4F" w14:textId="77777777" w:rsidR="009B546A" w:rsidRPr="001B1679" w:rsidRDefault="009B546A" w:rsidP="00C11620">
            <w:pPr>
              <w:pStyle w:val="TAL"/>
              <w:keepNext w:val="0"/>
              <w:rPr>
                <w:sz w:val="16"/>
                <w:szCs w:val="16"/>
              </w:rPr>
            </w:pPr>
            <w:r w:rsidRPr="001B1679">
              <w:rPr>
                <w:sz w:val="16"/>
                <w:szCs w:val="16"/>
              </w:rPr>
              <w:t>SP-230148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B9E7DA"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005C1A" w14:textId="77777777" w:rsidR="009B546A" w:rsidRPr="001B1679" w:rsidRDefault="009B546A" w:rsidP="00C11620">
            <w:pPr>
              <w:pStyle w:val="TAL"/>
              <w:keepNext w:val="0"/>
              <w:rPr>
                <w:sz w:val="16"/>
                <w:szCs w:val="16"/>
              </w:rPr>
            </w:pPr>
            <w:r w:rsidRPr="001B1679">
              <w:rPr>
                <w:sz w:val="16"/>
                <w:szCs w:val="16"/>
              </w:rPr>
              <w:t>New WID on Security aspects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DA3D57"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70220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D61DE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467CD7" w14:textId="77777777" w:rsidR="009B546A" w:rsidRPr="001B1679" w:rsidRDefault="009B546A" w:rsidP="00C11620">
            <w:pPr>
              <w:pStyle w:val="TAL"/>
              <w:keepNext w:val="0"/>
              <w:rPr>
                <w:sz w:val="16"/>
                <w:szCs w:val="16"/>
              </w:rPr>
            </w:pPr>
            <w:r w:rsidRPr="001B1679">
              <w:rPr>
                <w:sz w:val="16"/>
                <w:szCs w:val="16"/>
              </w:rPr>
              <w:t>Approved</w:t>
            </w:r>
          </w:p>
        </w:tc>
      </w:tr>
      <w:tr w:rsidR="009B546A" w14:paraId="126896A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55A22" w14:textId="77777777" w:rsidR="009B546A" w:rsidRPr="001B1679" w:rsidRDefault="009B546A" w:rsidP="00C11620">
            <w:pPr>
              <w:pStyle w:val="TAL"/>
              <w:keepNext w:val="0"/>
              <w:rPr>
                <w:sz w:val="16"/>
                <w:szCs w:val="16"/>
              </w:rPr>
            </w:pPr>
            <w:r w:rsidRPr="001B1679">
              <w:rPr>
                <w:sz w:val="16"/>
                <w:szCs w:val="16"/>
              </w:rPr>
              <w:t>SP-230149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AF9F2D"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7A2623" w14:textId="77777777" w:rsidR="009B546A" w:rsidRPr="001B1679" w:rsidRDefault="009B546A" w:rsidP="00C11620">
            <w:pPr>
              <w:pStyle w:val="TAL"/>
              <w:keepNext w:val="0"/>
              <w:rPr>
                <w:sz w:val="16"/>
                <w:szCs w:val="16"/>
              </w:rPr>
            </w:pPr>
            <w:r w:rsidRPr="001B1679">
              <w:rPr>
                <w:sz w:val="16"/>
                <w:szCs w:val="16"/>
              </w:rPr>
              <w:t>New WID on Security of UAV and UAM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15EDAD"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4BBAF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50B3F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156FA3" w14:textId="77777777" w:rsidR="009B546A" w:rsidRPr="001B1679" w:rsidRDefault="009B546A" w:rsidP="00C11620">
            <w:pPr>
              <w:pStyle w:val="TAL"/>
              <w:keepNext w:val="0"/>
              <w:rPr>
                <w:sz w:val="16"/>
                <w:szCs w:val="16"/>
              </w:rPr>
            </w:pPr>
            <w:r w:rsidRPr="001B1679">
              <w:rPr>
                <w:sz w:val="16"/>
                <w:szCs w:val="16"/>
              </w:rPr>
              <w:t>Approved</w:t>
            </w:r>
          </w:p>
        </w:tc>
      </w:tr>
      <w:tr w:rsidR="009B546A" w14:paraId="42F1B2BB"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98294" w14:textId="77777777" w:rsidR="009B546A" w:rsidRPr="001B1679" w:rsidRDefault="009B546A" w:rsidP="00C11620">
            <w:pPr>
              <w:pStyle w:val="TAL"/>
              <w:keepNext w:val="0"/>
              <w:rPr>
                <w:sz w:val="16"/>
                <w:szCs w:val="16"/>
              </w:rPr>
            </w:pPr>
            <w:r w:rsidRPr="001B1679">
              <w:rPr>
                <w:sz w:val="16"/>
                <w:szCs w:val="16"/>
              </w:rPr>
              <w:t>SP-230150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C33AC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314BF" w14:textId="77777777" w:rsidR="009B546A" w:rsidRPr="001B1679" w:rsidRDefault="009B546A" w:rsidP="00C11620">
            <w:pPr>
              <w:pStyle w:val="TAL"/>
              <w:keepNext w:val="0"/>
              <w:rPr>
                <w:sz w:val="16"/>
                <w:szCs w:val="16"/>
              </w:rPr>
            </w:pPr>
            <w:r w:rsidRPr="001B1679">
              <w:rPr>
                <w:sz w:val="16"/>
                <w:szCs w:val="16"/>
              </w:rPr>
              <w:t>New WID on Automated certicate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2FDA86"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DF195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DB6C6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DA90CD" w14:textId="77777777" w:rsidR="009B546A" w:rsidRPr="001B1679" w:rsidRDefault="009B546A" w:rsidP="00C11620">
            <w:pPr>
              <w:pStyle w:val="TAL"/>
              <w:keepNext w:val="0"/>
              <w:rPr>
                <w:sz w:val="16"/>
                <w:szCs w:val="16"/>
              </w:rPr>
            </w:pPr>
            <w:r w:rsidRPr="001B1679">
              <w:rPr>
                <w:sz w:val="16"/>
                <w:szCs w:val="16"/>
              </w:rPr>
              <w:t>Approved</w:t>
            </w:r>
          </w:p>
        </w:tc>
      </w:tr>
      <w:tr w:rsidR="009B546A" w14:paraId="0E7F971E"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629ADB" w14:textId="77777777" w:rsidR="009B546A" w:rsidRPr="001B1679" w:rsidRDefault="009B546A" w:rsidP="00C11620">
            <w:pPr>
              <w:pStyle w:val="TAL"/>
              <w:keepNext w:val="0"/>
              <w:rPr>
                <w:sz w:val="16"/>
                <w:szCs w:val="16"/>
              </w:rPr>
            </w:pPr>
            <w:r w:rsidRPr="001B1679">
              <w:rPr>
                <w:sz w:val="16"/>
                <w:szCs w:val="16"/>
              </w:rPr>
              <w:t>SP-230151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DBA51D"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5A3668" w14:textId="77777777" w:rsidR="009B546A" w:rsidRPr="001B1679" w:rsidRDefault="009B546A" w:rsidP="00C11620">
            <w:pPr>
              <w:pStyle w:val="TAL"/>
              <w:keepNext w:val="0"/>
              <w:rPr>
                <w:sz w:val="16"/>
                <w:szCs w:val="16"/>
              </w:rPr>
            </w:pPr>
            <w:r w:rsidRPr="001B1679">
              <w:rPr>
                <w:sz w:val="16"/>
                <w:szCs w:val="16"/>
              </w:rPr>
              <w:t>New WID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E60AB3"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35437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6A7FF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BC7FCC" w14:textId="77777777" w:rsidR="009B546A" w:rsidRPr="001B1679" w:rsidRDefault="009B546A" w:rsidP="00C11620">
            <w:pPr>
              <w:pStyle w:val="TAL"/>
              <w:keepNext w:val="0"/>
              <w:rPr>
                <w:sz w:val="16"/>
                <w:szCs w:val="16"/>
              </w:rPr>
            </w:pPr>
            <w:r w:rsidRPr="001B1679">
              <w:rPr>
                <w:sz w:val="16"/>
                <w:szCs w:val="16"/>
              </w:rPr>
              <w:t>Approved</w:t>
            </w:r>
          </w:p>
        </w:tc>
      </w:tr>
      <w:tr w:rsidR="009B546A" w14:paraId="2BE98B37"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D523DA" w14:textId="77777777" w:rsidR="009B546A" w:rsidRPr="001B1679" w:rsidRDefault="009B546A" w:rsidP="00C11620">
            <w:pPr>
              <w:pStyle w:val="TAL"/>
              <w:keepNext w:val="0"/>
              <w:rPr>
                <w:sz w:val="16"/>
                <w:szCs w:val="16"/>
              </w:rPr>
            </w:pPr>
            <w:r w:rsidRPr="001B1679">
              <w:rPr>
                <w:sz w:val="16"/>
                <w:szCs w:val="16"/>
              </w:rPr>
              <w:t>SP-230153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CD46C0"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200472" w14:textId="77777777" w:rsidR="009B546A" w:rsidRPr="001B1679" w:rsidRDefault="009B546A" w:rsidP="00C11620">
            <w:pPr>
              <w:pStyle w:val="TAL"/>
              <w:keepNext w:val="0"/>
              <w:rPr>
                <w:sz w:val="16"/>
                <w:szCs w:val="16"/>
              </w:rPr>
            </w:pPr>
            <w:r w:rsidRPr="001B1679">
              <w:rPr>
                <w:sz w:val="16"/>
                <w:szCs w:val="16"/>
              </w:rPr>
              <w:t>New WID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577B4E"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223CC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823ED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B084F5" w14:textId="77777777" w:rsidR="009B546A" w:rsidRPr="001B1679" w:rsidRDefault="009B546A" w:rsidP="00C11620">
            <w:pPr>
              <w:pStyle w:val="TAL"/>
              <w:keepNext w:val="0"/>
              <w:rPr>
                <w:sz w:val="16"/>
                <w:szCs w:val="16"/>
              </w:rPr>
            </w:pPr>
            <w:r w:rsidRPr="001B1679">
              <w:rPr>
                <w:sz w:val="16"/>
                <w:szCs w:val="16"/>
              </w:rPr>
              <w:t>Approved</w:t>
            </w:r>
          </w:p>
        </w:tc>
      </w:tr>
      <w:tr w:rsidR="009B546A" w14:paraId="01EDDD16"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8E7926" w14:textId="77777777" w:rsidR="009B546A" w:rsidRPr="001B1679" w:rsidRDefault="009B546A" w:rsidP="00C11620">
            <w:pPr>
              <w:pStyle w:val="TAL"/>
              <w:keepNext w:val="0"/>
              <w:rPr>
                <w:sz w:val="16"/>
                <w:szCs w:val="16"/>
              </w:rPr>
            </w:pPr>
            <w:r w:rsidRPr="001B1679">
              <w:rPr>
                <w:sz w:val="16"/>
                <w:szCs w:val="16"/>
              </w:rPr>
              <w:t>SP-230154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CA7B2D"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E4350E" w14:textId="77777777" w:rsidR="009B546A" w:rsidRPr="001B1679" w:rsidRDefault="009B546A" w:rsidP="00C11620">
            <w:pPr>
              <w:pStyle w:val="TAL"/>
              <w:keepNext w:val="0"/>
              <w:rPr>
                <w:sz w:val="16"/>
                <w:szCs w:val="16"/>
              </w:rPr>
            </w:pPr>
            <w:r w:rsidRPr="001B1679">
              <w:rPr>
                <w:sz w:val="16"/>
                <w:szCs w:val="16"/>
              </w:rPr>
              <w:t>New WID on security aspects of MSGin5G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D42D67"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DEC80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AC4E7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4B2596" w14:textId="77777777" w:rsidR="009B546A" w:rsidRPr="001B1679" w:rsidRDefault="009B546A" w:rsidP="00C11620">
            <w:pPr>
              <w:pStyle w:val="TAL"/>
              <w:keepNext w:val="0"/>
              <w:rPr>
                <w:sz w:val="16"/>
                <w:szCs w:val="16"/>
              </w:rPr>
            </w:pPr>
            <w:r w:rsidRPr="001B1679">
              <w:rPr>
                <w:sz w:val="16"/>
                <w:szCs w:val="16"/>
              </w:rPr>
              <w:t>Approved</w:t>
            </w:r>
          </w:p>
        </w:tc>
      </w:tr>
      <w:tr w:rsidR="009B546A" w14:paraId="264B611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7568F" w14:textId="77777777" w:rsidR="009B546A" w:rsidRPr="001B1679" w:rsidRDefault="009B546A" w:rsidP="00C11620">
            <w:pPr>
              <w:pStyle w:val="TAL"/>
              <w:keepNext w:val="0"/>
              <w:rPr>
                <w:sz w:val="16"/>
                <w:szCs w:val="16"/>
              </w:rPr>
            </w:pPr>
            <w:r w:rsidRPr="001B1679">
              <w:rPr>
                <w:sz w:val="16"/>
                <w:szCs w:val="16"/>
              </w:rPr>
              <w:t>SP-230156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D05CF4"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AE58A" w14:textId="77777777" w:rsidR="009B546A" w:rsidRPr="001B1679" w:rsidRDefault="009B546A" w:rsidP="00C11620">
            <w:pPr>
              <w:pStyle w:val="TAL"/>
              <w:keepNext w:val="0"/>
              <w:rPr>
                <w:sz w:val="16"/>
                <w:szCs w:val="16"/>
              </w:rPr>
            </w:pPr>
            <w:r w:rsidRPr="001B1679">
              <w:rPr>
                <w:sz w:val="16"/>
                <w:szCs w:val="16"/>
              </w:rPr>
              <w:t>New WID on Security aspects of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94C45C"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3DE67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BF7CC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21FF4A" w14:textId="77777777" w:rsidR="009B546A" w:rsidRPr="001B1679" w:rsidRDefault="009B546A" w:rsidP="00C11620">
            <w:pPr>
              <w:pStyle w:val="TAL"/>
              <w:keepNext w:val="0"/>
              <w:rPr>
                <w:sz w:val="16"/>
                <w:szCs w:val="16"/>
              </w:rPr>
            </w:pPr>
            <w:r w:rsidRPr="001B1679">
              <w:rPr>
                <w:sz w:val="16"/>
                <w:szCs w:val="16"/>
              </w:rPr>
              <w:t>Approved</w:t>
            </w:r>
          </w:p>
        </w:tc>
      </w:tr>
      <w:tr w:rsidR="009B546A" w14:paraId="11C5C860"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D7C94E" w14:textId="77777777" w:rsidR="009B546A" w:rsidRPr="001B1679" w:rsidRDefault="009B546A" w:rsidP="00C11620">
            <w:pPr>
              <w:pStyle w:val="TAL"/>
              <w:keepNext w:val="0"/>
              <w:rPr>
                <w:sz w:val="16"/>
                <w:szCs w:val="16"/>
              </w:rPr>
            </w:pPr>
            <w:r w:rsidRPr="001B1679">
              <w:rPr>
                <w:sz w:val="16"/>
                <w:szCs w:val="16"/>
              </w:rPr>
              <w:t>SP-230157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52800A"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6DD24" w14:textId="77777777" w:rsidR="009B546A" w:rsidRPr="001B1679" w:rsidRDefault="009B546A" w:rsidP="00C11620">
            <w:pPr>
              <w:pStyle w:val="TAL"/>
              <w:keepNext w:val="0"/>
              <w:rPr>
                <w:sz w:val="16"/>
                <w:szCs w:val="16"/>
              </w:rPr>
            </w:pPr>
            <w:r w:rsidRPr="001B1679">
              <w:rPr>
                <w:sz w:val="16"/>
                <w:szCs w:val="16"/>
              </w:rPr>
              <w:t>New WID on 5G Security Assurance Specification (SCAS) for the Policy Control Function (PCF)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5EA24A"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84E68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8C5D0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DA824F" w14:textId="77777777" w:rsidR="009B546A" w:rsidRPr="001B1679" w:rsidRDefault="009B546A" w:rsidP="00C11620">
            <w:pPr>
              <w:pStyle w:val="TAL"/>
              <w:keepNext w:val="0"/>
              <w:rPr>
                <w:sz w:val="16"/>
                <w:szCs w:val="16"/>
              </w:rPr>
            </w:pPr>
            <w:r w:rsidRPr="001B1679">
              <w:rPr>
                <w:sz w:val="16"/>
                <w:szCs w:val="16"/>
              </w:rPr>
              <w:t>Approved</w:t>
            </w:r>
          </w:p>
        </w:tc>
      </w:tr>
      <w:tr w:rsidR="009B546A" w14:paraId="2A950E34"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A4BCC6" w14:textId="77777777" w:rsidR="009B546A" w:rsidRPr="001B1679" w:rsidRDefault="009B546A" w:rsidP="00C11620">
            <w:pPr>
              <w:pStyle w:val="TAL"/>
              <w:keepNext w:val="0"/>
              <w:rPr>
                <w:sz w:val="16"/>
                <w:szCs w:val="16"/>
              </w:rPr>
            </w:pPr>
            <w:r w:rsidRPr="001B1679">
              <w:rPr>
                <w:sz w:val="16"/>
                <w:szCs w:val="16"/>
              </w:rPr>
              <w:t>SP-230158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EAF716"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15C3E9" w14:textId="77777777" w:rsidR="009B546A" w:rsidRPr="001B1679" w:rsidRDefault="009B546A" w:rsidP="00C11620">
            <w:pPr>
              <w:pStyle w:val="TAL"/>
              <w:keepNext w:val="0"/>
              <w:rPr>
                <w:sz w:val="16"/>
                <w:szCs w:val="16"/>
              </w:rPr>
            </w:pPr>
            <w:r w:rsidRPr="001B1679">
              <w:rPr>
                <w:sz w:val="16"/>
                <w:szCs w:val="16"/>
              </w:rPr>
              <w:t>New WID on Security Aspects of Proximity-based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098EF8"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BEAB5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BF199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44B309" w14:textId="77777777" w:rsidR="009B546A" w:rsidRPr="001B1679" w:rsidRDefault="009B546A" w:rsidP="00C11620">
            <w:pPr>
              <w:pStyle w:val="TAL"/>
              <w:keepNext w:val="0"/>
              <w:rPr>
                <w:sz w:val="16"/>
                <w:szCs w:val="16"/>
              </w:rPr>
            </w:pPr>
            <w:r w:rsidRPr="001B1679">
              <w:rPr>
                <w:sz w:val="16"/>
                <w:szCs w:val="16"/>
              </w:rPr>
              <w:t>Approved</w:t>
            </w:r>
          </w:p>
        </w:tc>
      </w:tr>
      <w:tr w:rsidR="009B546A" w14:paraId="7201EA81"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4EA1A1" w14:textId="77777777" w:rsidR="009B546A" w:rsidRPr="001B1679" w:rsidRDefault="009B546A" w:rsidP="00C11620">
            <w:pPr>
              <w:pStyle w:val="TAL"/>
              <w:keepNext w:val="0"/>
              <w:rPr>
                <w:sz w:val="16"/>
                <w:szCs w:val="16"/>
              </w:rPr>
            </w:pPr>
            <w:r w:rsidRPr="001B1679">
              <w:rPr>
                <w:sz w:val="16"/>
                <w:szCs w:val="16"/>
              </w:rPr>
              <w:t>SP-230159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9B74ED"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E1A753" w14:textId="77777777" w:rsidR="009B546A" w:rsidRPr="001B1679" w:rsidRDefault="009B546A" w:rsidP="00C11620">
            <w:pPr>
              <w:pStyle w:val="TAL"/>
              <w:keepNext w:val="0"/>
              <w:rPr>
                <w:sz w:val="16"/>
                <w:szCs w:val="16"/>
              </w:rPr>
            </w:pPr>
            <w:r w:rsidRPr="001B1679">
              <w:rPr>
                <w:sz w:val="16"/>
                <w:szCs w:val="16"/>
              </w:rPr>
              <w:t>New WID on Security Aspects of Ranging Based Services and Sidelink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DD0554"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2229C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A89A7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3AC0C4" w14:textId="77777777" w:rsidR="009B546A" w:rsidRPr="001B1679" w:rsidRDefault="009B546A" w:rsidP="00C11620">
            <w:pPr>
              <w:pStyle w:val="TAL"/>
              <w:keepNext w:val="0"/>
              <w:rPr>
                <w:sz w:val="16"/>
                <w:szCs w:val="16"/>
              </w:rPr>
            </w:pPr>
            <w:r w:rsidRPr="001B1679">
              <w:rPr>
                <w:sz w:val="16"/>
                <w:szCs w:val="16"/>
              </w:rPr>
              <w:t>Approved</w:t>
            </w:r>
          </w:p>
        </w:tc>
      </w:tr>
      <w:tr w:rsidR="009B546A" w14:paraId="3ED68790"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8E45C2" w14:textId="77777777" w:rsidR="009B546A" w:rsidRPr="001B1679" w:rsidRDefault="009B546A" w:rsidP="00C11620">
            <w:pPr>
              <w:pStyle w:val="TAL"/>
              <w:keepNext w:val="0"/>
              <w:rPr>
                <w:sz w:val="16"/>
                <w:szCs w:val="16"/>
              </w:rPr>
            </w:pPr>
            <w:r w:rsidRPr="001B1679">
              <w:rPr>
                <w:sz w:val="16"/>
                <w:szCs w:val="16"/>
              </w:rPr>
              <w:t>SP-230161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16F6B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03E97A" w14:textId="77777777" w:rsidR="009B546A" w:rsidRPr="001B1679" w:rsidRDefault="009B546A" w:rsidP="00C11620">
            <w:pPr>
              <w:pStyle w:val="TAL"/>
              <w:keepNext w:val="0"/>
              <w:rPr>
                <w:sz w:val="16"/>
                <w:szCs w:val="16"/>
              </w:rPr>
            </w:pPr>
            <w:r w:rsidRPr="001B1679">
              <w:rPr>
                <w:sz w:val="16"/>
                <w:szCs w:val="16"/>
              </w:rPr>
              <w:t>New WID on application enablement aspects for subscriber-aware northbound API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20D818"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0EE45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5AAC5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92F53A" w14:textId="77777777" w:rsidR="009B546A" w:rsidRPr="001B1679" w:rsidRDefault="009B546A" w:rsidP="00C11620">
            <w:pPr>
              <w:pStyle w:val="TAL"/>
              <w:keepNext w:val="0"/>
              <w:rPr>
                <w:sz w:val="16"/>
                <w:szCs w:val="16"/>
              </w:rPr>
            </w:pPr>
            <w:r w:rsidRPr="001B1679">
              <w:rPr>
                <w:sz w:val="16"/>
                <w:szCs w:val="16"/>
              </w:rPr>
              <w:t>Approved</w:t>
            </w:r>
          </w:p>
        </w:tc>
      </w:tr>
      <w:tr w:rsidR="009B546A" w14:paraId="4EFD298E"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1B82D1" w14:textId="77777777" w:rsidR="009B546A" w:rsidRPr="001B1679" w:rsidRDefault="009B546A" w:rsidP="00C11620">
            <w:pPr>
              <w:pStyle w:val="TAL"/>
              <w:keepNext w:val="0"/>
              <w:rPr>
                <w:sz w:val="16"/>
                <w:szCs w:val="16"/>
              </w:rPr>
            </w:pPr>
            <w:r w:rsidRPr="001B1679">
              <w:rPr>
                <w:sz w:val="16"/>
                <w:szCs w:val="16"/>
              </w:rPr>
              <w:t>SP-230167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766E2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6CD364" w14:textId="77777777" w:rsidR="009B546A" w:rsidRPr="001B1679" w:rsidRDefault="009B546A" w:rsidP="00C11620">
            <w:pPr>
              <w:pStyle w:val="TAL"/>
              <w:keepNext w:val="0"/>
              <w:rPr>
                <w:sz w:val="16"/>
                <w:szCs w:val="16"/>
              </w:rPr>
            </w:pPr>
            <w:r w:rsidRPr="001B1679">
              <w:rPr>
                <w:sz w:val="16"/>
                <w:szCs w:val="16"/>
              </w:rPr>
              <w:t>Immersive Audio for Split Rendering Scenarios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F67B86" w14:textId="77777777" w:rsidR="009B546A" w:rsidRPr="001B1679" w:rsidRDefault="009B546A" w:rsidP="00C11620">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ED6F2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CD790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A9610D" w14:textId="77777777" w:rsidR="009B546A" w:rsidRPr="001B1679" w:rsidRDefault="009B546A" w:rsidP="00C11620">
            <w:pPr>
              <w:pStyle w:val="TAL"/>
              <w:keepNext w:val="0"/>
              <w:rPr>
                <w:sz w:val="16"/>
                <w:szCs w:val="16"/>
              </w:rPr>
            </w:pPr>
            <w:r w:rsidRPr="001B1679">
              <w:rPr>
                <w:sz w:val="16"/>
                <w:szCs w:val="16"/>
              </w:rPr>
              <w:t>Approved</w:t>
            </w:r>
          </w:p>
        </w:tc>
      </w:tr>
      <w:tr w:rsidR="009B546A" w14:paraId="05A85767"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013E9" w14:textId="77777777" w:rsidR="009B546A" w:rsidRPr="001B1679" w:rsidRDefault="009B546A" w:rsidP="00C11620">
            <w:pPr>
              <w:pStyle w:val="TAL"/>
              <w:keepNext w:val="0"/>
              <w:rPr>
                <w:sz w:val="16"/>
                <w:szCs w:val="16"/>
              </w:rPr>
            </w:pPr>
            <w:r w:rsidRPr="001B1679">
              <w:rPr>
                <w:sz w:val="16"/>
                <w:szCs w:val="16"/>
              </w:rPr>
              <w:t>SP-230174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78BDFF"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1D85C7" w14:textId="77777777" w:rsidR="009B546A" w:rsidRPr="001B1679" w:rsidRDefault="009B546A" w:rsidP="00C11620">
            <w:pPr>
              <w:pStyle w:val="TAL"/>
              <w:keepNext w:val="0"/>
              <w:rPr>
                <w:sz w:val="16"/>
                <w:szCs w:val="16"/>
              </w:rPr>
            </w:pPr>
            <w:r w:rsidRPr="001B1679">
              <w:rPr>
                <w:sz w:val="16"/>
                <w:szCs w:val="16"/>
              </w:rPr>
              <w:t>New WID on service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A1E839"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56D71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86FF2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F73490" w14:textId="77777777" w:rsidR="009B546A" w:rsidRPr="001B1679" w:rsidRDefault="009B546A" w:rsidP="00C11620">
            <w:pPr>
              <w:pStyle w:val="TAL"/>
              <w:keepNext w:val="0"/>
              <w:rPr>
                <w:sz w:val="16"/>
                <w:szCs w:val="16"/>
              </w:rPr>
            </w:pPr>
            <w:r w:rsidRPr="001B1679">
              <w:rPr>
                <w:sz w:val="16"/>
                <w:szCs w:val="16"/>
              </w:rPr>
              <w:t>Approved</w:t>
            </w:r>
          </w:p>
        </w:tc>
      </w:tr>
      <w:tr w:rsidR="009B546A" w14:paraId="3F3CD9B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2DAADD" w14:textId="77777777" w:rsidR="009B546A" w:rsidRPr="001B1679" w:rsidRDefault="009B546A" w:rsidP="00C11620">
            <w:pPr>
              <w:pStyle w:val="TAL"/>
              <w:keepNext w:val="0"/>
              <w:rPr>
                <w:sz w:val="16"/>
                <w:szCs w:val="16"/>
              </w:rPr>
            </w:pPr>
            <w:r w:rsidRPr="001B1679">
              <w:rPr>
                <w:sz w:val="16"/>
                <w:szCs w:val="16"/>
              </w:rPr>
              <w:t>SP-230175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00ACB6"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EEA672" w14:textId="77777777" w:rsidR="009B546A" w:rsidRPr="001B1679" w:rsidRDefault="009B546A" w:rsidP="00C11620">
            <w:pPr>
              <w:pStyle w:val="TAL"/>
              <w:keepNext w:val="0"/>
              <w:rPr>
                <w:sz w:val="16"/>
                <w:szCs w:val="16"/>
              </w:rPr>
            </w:pPr>
            <w:r w:rsidRPr="001B1679">
              <w:rPr>
                <w:sz w:val="16"/>
                <w:szCs w:val="16"/>
              </w:rPr>
              <w:t>New WID on Management Aspect of 5GLAN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744592"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9DC9E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588BC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F6FC61" w14:textId="77777777" w:rsidR="009B546A" w:rsidRPr="001B1679" w:rsidRDefault="009B546A" w:rsidP="00C11620">
            <w:pPr>
              <w:pStyle w:val="TAL"/>
              <w:keepNext w:val="0"/>
              <w:rPr>
                <w:sz w:val="16"/>
                <w:szCs w:val="16"/>
              </w:rPr>
            </w:pPr>
            <w:r w:rsidRPr="001B1679">
              <w:rPr>
                <w:sz w:val="16"/>
                <w:szCs w:val="16"/>
              </w:rPr>
              <w:t>Approved</w:t>
            </w:r>
          </w:p>
        </w:tc>
      </w:tr>
      <w:tr w:rsidR="009B546A" w14:paraId="118B533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7968CC" w14:textId="77777777" w:rsidR="009B546A" w:rsidRPr="001B1679" w:rsidRDefault="009B546A" w:rsidP="00C11620">
            <w:pPr>
              <w:pStyle w:val="TAL"/>
              <w:keepNext w:val="0"/>
              <w:rPr>
                <w:sz w:val="16"/>
                <w:szCs w:val="16"/>
              </w:rPr>
            </w:pPr>
            <w:r w:rsidRPr="001B1679">
              <w:rPr>
                <w:sz w:val="16"/>
                <w:szCs w:val="16"/>
              </w:rPr>
              <w:t>SP-230177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B624BC"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AC3D33" w14:textId="77777777" w:rsidR="009B546A" w:rsidRPr="001B1679" w:rsidRDefault="009B546A" w:rsidP="00C11620">
            <w:pPr>
              <w:pStyle w:val="TAL"/>
              <w:keepNext w:val="0"/>
              <w:rPr>
                <w:sz w:val="16"/>
                <w:szCs w:val="16"/>
              </w:rPr>
            </w:pPr>
            <w:r w:rsidRPr="001B1679">
              <w:rPr>
                <w:sz w:val="16"/>
                <w:szCs w:val="16"/>
              </w:rPr>
              <w:t>New WID on Charging Aspects for Enhanced Support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B4C5F0"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1A5E2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99FEF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D62D0D" w14:textId="77777777" w:rsidR="009B546A" w:rsidRPr="001B1679" w:rsidRDefault="009B546A" w:rsidP="00C11620">
            <w:pPr>
              <w:pStyle w:val="TAL"/>
              <w:keepNext w:val="0"/>
              <w:rPr>
                <w:sz w:val="16"/>
                <w:szCs w:val="16"/>
              </w:rPr>
            </w:pPr>
            <w:r w:rsidRPr="001B1679">
              <w:rPr>
                <w:sz w:val="16"/>
                <w:szCs w:val="16"/>
              </w:rPr>
              <w:t>Approved</w:t>
            </w:r>
          </w:p>
        </w:tc>
      </w:tr>
      <w:tr w:rsidR="009B546A" w14:paraId="4A1E0D51"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03683A" w14:textId="77777777" w:rsidR="009B546A" w:rsidRPr="001B1679" w:rsidRDefault="009B546A" w:rsidP="00C11620">
            <w:pPr>
              <w:pStyle w:val="TAL"/>
              <w:keepNext w:val="0"/>
              <w:rPr>
                <w:sz w:val="16"/>
                <w:szCs w:val="16"/>
              </w:rPr>
            </w:pPr>
            <w:r w:rsidRPr="001B1679">
              <w:rPr>
                <w:sz w:val="16"/>
                <w:szCs w:val="16"/>
              </w:rPr>
              <w:t>SP-230179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C2425B"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7842E5" w14:textId="77777777" w:rsidR="009B546A" w:rsidRPr="001B1679" w:rsidRDefault="009B546A" w:rsidP="00C11620">
            <w:pPr>
              <w:pStyle w:val="TAL"/>
              <w:keepNext w:val="0"/>
              <w:rPr>
                <w:sz w:val="16"/>
                <w:szCs w:val="16"/>
              </w:rPr>
            </w:pPr>
            <w:r w:rsidRPr="001B1679">
              <w:rPr>
                <w:sz w:val="16"/>
                <w:szCs w:val="16"/>
              </w:rPr>
              <w:t>New WID on CHF Distributed Availability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AB40FC"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E8BC6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91298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F376B6" w14:textId="77777777" w:rsidR="009B546A" w:rsidRPr="001B1679" w:rsidRDefault="009B546A" w:rsidP="00C11620">
            <w:pPr>
              <w:pStyle w:val="TAL"/>
              <w:keepNext w:val="0"/>
              <w:rPr>
                <w:sz w:val="16"/>
                <w:szCs w:val="16"/>
              </w:rPr>
            </w:pPr>
            <w:r w:rsidRPr="001B1679">
              <w:rPr>
                <w:sz w:val="16"/>
                <w:szCs w:val="16"/>
              </w:rPr>
              <w:t>Approved</w:t>
            </w:r>
          </w:p>
        </w:tc>
      </w:tr>
      <w:tr w:rsidR="009B546A" w14:paraId="618BBDD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F1B729" w14:textId="77777777" w:rsidR="009B546A" w:rsidRPr="001B1679" w:rsidRDefault="009B546A" w:rsidP="00C11620">
            <w:pPr>
              <w:pStyle w:val="TAL"/>
              <w:keepNext w:val="0"/>
              <w:rPr>
                <w:sz w:val="16"/>
                <w:szCs w:val="16"/>
              </w:rPr>
            </w:pPr>
            <w:r w:rsidRPr="001B1679">
              <w:rPr>
                <w:sz w:val="16"/>
                <w:szCs w:val="16"/>
              </w:rPr>
              <w:t>SP-230180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0C9ED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35D31B" w14:textId="77777777" w:rsidR="009B546A" w:rsidRPr="001B1679" w:rsidRDefault="009B546A" w:rsidP="00C11620">
            <w:pPr>
              <w:pStyle w:val="TAL"/>
              <w:keepNext w:val="0"/>
              <w:rPr>
                <w:sz w:val="16"/>
                <w:szCs w:val="16"/>
              </w:rPr>
            </w:pPr>
            <w:r w:rsidRPr="001B1679">
              <w:rPr>
                <w:sz w:val="16"/>
                <w:szCs w:val="16"/>
              </w:rPr>
              <w:t>New WID on Intent driven Management Service for mobile network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F06D1B"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96646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97653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13C57B" w14:textId="77777777" w:rsidR="009B546A" w:rsidRPr="001B1679" w:rsidRDefault="009B546A" w:rsidP="00C11620">
            <w:pPr>
              <w:pStyle w:val="TAL"/>
              <w:keepNext w:val="0"/>
              <w:rPr>
                <w:sz w:val="16"/>
                <w:szCs w:val="16"/>
              </w:rPr>
            </w:pPr>
            <w:r w:rsidRPr="001B1679">
              <w:rPr>
                <w:sz w:val="16"/>
                <w:szCs w:val="16"/>
              </w:rPr>
              <w:t>Approved</w:t>
            </w:r>
          </w:p>
        </w:tc>
      </w:tr>
      <w:tr w:rsidR="009B546A" w14:paraId="707CD030"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000B13" w14:textId="77777777" w:rsidR="009B546A" w:rsidRPr="001B1679" w:rsidRDefault="009B546A" w:rsidP="00C11620">
            <w:pPr>
              <w:pStyle w:val="TAL"/>
              <w:keepNext w:val="0"/>
              <w:rPr>
                <w:sz w:val="16"/>
                <w:szCs w:val="16"/>
              </w:rPr>
            </w:pPr>
            <w:r w:rsidRPr="001B1679">
              <w:rPr>
                <w:sz w:val="16"/>
                <w:szCs w:val="16"/>
              </w:rPr>
              <w:t>SP-230181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B5A36F"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4B9065" w14:textId="77777777" w:rsidR="009B546A" w:rsidRPr="001B1679" w:rsidRDefault="009B546A" w:rsidP="00C11620">
            <w:pPr>
              <w:pStyle w:val="TAL"/>
              <w:keepNext w:val="0"/>
              <w:rPr>
                <w:sz w:val="16"/>
                <w:szCs w:val="16"/>
              </w:rPr>
            </w:pPr>
            <w:r w:rsidRPr="001B1679">
              <w:rPr>
                <w:sz w:val="16"/>
                <w:szCs w:val="16"/>
              </w:rPr>
              <w:t>New WID on Management Aspects related to 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EF5FEF"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404D9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ED2D6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F3FEA6" w14:textId="77777777" w:rsidR="009B546A" w:rsidRPr="001B1679" w:rsidRDefault="009B546A" w:rsidP="00C11620">
            <w:pPr>
              <w:pStyle w:val="TAL"/>
              <w:keepNext w:val="0"/>
              <w:rPr>
                <w:sz w:val="16"/>
                <w:szCs w:val="16"/>
              </w:rPr>
            </w:pPr>
            <w:r w:rsidRPr="001B1679">
              <w:rPr>
                <w:sz w:val="16"/>
                <w:szCs w:val="16"/>
              </w:rPr>
              <w:t>Approved</w:t>
            </w:r>
          </w:p>
        </w:tc>
      </w:tr>
      <w:tr w:rsidR="009B546A" w14:paraId="02F5584E"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4BAFE1" w14:textId="77777777" w:rsidR="009B546A" w:rsidRPr="001B1679" w:rsidRDefault="009B546A" w:rsidP="00C11620">
            <w:pPr>
              <w:pStyle w:val="TAL"/>
              <w:keepNext w:val="0"/>
              <w:rPr>
                <w:sz w:val="16"/>
                <w:szCs w:val="16"/>
              </w:rPr>
            </w:pPr>
            <w:r w:rsidRPr="001B1679">
              <w:rPr>
                <w:sz w:val="16"/>
                <w:szCs w:val="16"/>
              </w:rPr>
              <w:t>SP-230182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A7410E"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77625E" w14:textId="77777777" w:rsidR="009B546A" w:rsidRPr="001B1679" w:rsidRDefault="009B546A" w:rsidP="00C11620">
            <w:pPr>
              <w:pStyle w:val="TAL"/>
              <w:keepNext w:val="0"/>
              <w:rPr>
                <w:sz w:val="16"/>
                <w:szCs w:val="16"/>
              </w:rPr>
            </w:pPr>
            <w:r w:rsidRPr="001B1679">
              <w:rPr>
                <w:sz w:val="16"/>
                <w:szCs w:val="16"/>
              </w:rPr>
              <w:t>New WID on Charging Aspects for NSSAA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059767"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8E096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0CB7F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F9A9D7" w14:textId="77777777" w:rsidR="009B546A" w:rsidRPr="001B1679" w:rsidRDefault="009B546A" w:rsidP="00C11620">
            <w:pPr>
              <w:pStyle w:val="TAL"/>
              <w:keepNext w:val="0"/>
              <w:rPr>
                <w:sz w:val="16"/>
                <w:szCs w:val="16"/>
              </w:rPr>
            </w:pPr>
            <w:r w:rsidRPr="001B1679">
              <w:rPr>
                <w:sz w:val="16"/>
                <w:szCs w:val="16"/>
              </w:rPr>
              <w:t>Approved</w:t>
            </w:r>
          </w:p>
        </w:tc>
      </w:tr>
      <w:tr w:rsidR="009B546A" w14:paraId="751FDB95"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49487C" w14:textId="77777777" w:rsidR="009B546A" w:rsidRPr="001B1679" w:rsidRDefault="009B546A" w:rsidP="00C11620">
            <w:pPr>
              <w:pStyle w:val="TAL"/>
              <w:keepNext w:val="0"/>
              <w:rPr>
                <w:sz w:val="16"/>
                <w:szCs w:val="16"/>
              </w:rPr>
            </w:pPr>
            <w:r w:rsidRPr="001B1679">
              <w:rPr>
                <w:sz w:val="16"/>
                <w:szCs w:val="16"/>
              </w:rPr>
              <w:t>SP-230183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6E6D9B"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6F9266" w14:textId="77777777" w:rsidR="009B546A" w:rsidRPr="001B1679" w:rsidRDefault="009B546A" w:rsidP="00C11620">
            <w:pPr>
              <w:pStyle w:val="TAL"/>
              <w:keepNext w:val="0"/>
              <w:rPr>
                <w:sz w:val="16"/>
                <w:szCs w:val="16"/>
              </w:rPr>
            </w:pPr>
            <w:r w:rsidRPr="001B1679">
              <w:rPr>
                <w:sz w:val="16"/>
                <w:szCs w:val="16"/>
              </w:rPr>
              <w:t>New WID on Management Aspects of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502AA5"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80E2B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8774F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9E9DFE" w14:textId="77777777" w:rsidR="009B546A" w:rsidRPr="001B1679" w:rsidRDefault="009B546A" w:rsidP="00C11620">
            <w:pPr>
              <w:pStyle w:val="TAL"/>
              <w:keepNext w:val="0"/>
              <w:rPr>
                <w:sz w:val="16"/>
                <w:szCs w:val="16"/>
              </w:rPr>
            </w:pPr>
            <w:r w:rsidRPr="001B1679">
              <w:rPr>
                <w:sz w:val="16"/>
                <w:szCs w:val="16"/>
              </w:rPr>
              <w:t>Approved</w:t>
            </w:r>
          </w:p>
        </w:tc>
      </w:tr>
      <w:tr w:rsidR="009B546A" w14:paraId="32664525"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37D9D0" w14:textId="77777777" w:rsidR="009B546A" w:rsidRPr="001B1679" w:rsidRDefault="009B546A" w:rsidP="00C11620">
            <w:pPr>
              <w:pStyle w:val="TAL"/>
              <w:keepNext w:val="0"/>
              <w:rPr>
                <w:sz w:val="16"/>
                <w:szCs w:val="16"/>
              </w:rPr>
            </w:pPr>
            <w:r w:rsidRPr="001B1679">
              <w:rPr>
                <w:sz w:val="16"/>
                <w:szCs w:val="16"/>
              </w:rPr>
              <w:t>SP-230184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ABF5FA"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8437F" w14:textId="77777777" w:rsidR="009B546A" w:rsidRPr="001B1679" w:rsidRDefault="009B546A" w:rsidP="00C11620">
            <w:pPr>
              <w:pStyle w:val="TAL"/>
              <w:keepNext w:val="0"/>
              <w:rPr>
                <w:sz w:val="16"/>
                <w:szCs w:val="16"/>
              </w:rPr>
            </w:pPr>
            <w:r w:rsidRPr="001B1679">
              <w:rPr>
                <w:sz w:val="16"/>
                <w:szCs w:val="16"/>
              </w:rPr>
              <w:t>New WID on Management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124A83"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C1423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16A59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DAF7ED" w14:textId="77777777" w:rsidR="009B546A" w:rsidRPr="001B1679" w:rsidRDefault="009B546A" w:rsidP="00C11620">
            <w:pPr>
              <w:pStyle w:val="TAL"/>
              <w:keepNext w:val="0"/>
              <w:rPr>
                <w:sz w:val="16"/>
                <w:szCs w:val="16"/>
              </w:rPr>
            </w:pPr>
            <w:r w:rsidRPr="001B1679">
              <w:rPr>
                <w:sz w:val="16"/>
                <w:szCs w:val="16"/>
              </w:rPr>
              <w:t>Approved</w:t>
            </w:r>
          </w:p>
        </w:tc>
      </w:tr>
      <w:tr w:rsidR="009B546A" w14:paraId="787CDD68"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7774A2" w14:textId="77777777" w:rsidR="009B546A" w:rsidRPr="001B1679" w:rsidRDefault="009B546A" w:rsidP="00C11620">
            <w:pPr>
              <w:pStyle w:val="TAL"/>
              <w:keepNext w:val="0"/>
              <w:rPr>
                <w:sz w:val="16"/>
                <w:szCs w:val="16"/>
              </w:rPr>
            </w:pPr>
            <w:r w:rsidRPr="001B1679">
              <w:rPr>
                <w:sz w:val="16"/>
                <w:szCs w:val="16"/>
              </w:rPr>
              <w:t>SP-230227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C23CAD"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9E79CF" w14:textId="77777777" w:rsidR="009B546A" w:rsidRPr="001B1679" w:rsidRDefault="009B546A" w:rsidP="00C11620">
            <w:pPr>
              <w:pStyle w:val="TAL"/>
              <w:keepNext w:val="0"/>
              <w:rPr>
                <w:sz w:val="16"/>
                <w:szCs w:val="16"/>
              </w:rPr>
            </w:pPr>
            <w:r w:rsidRPr="001B1679">
              <w:rPr>
                <w:sz w:val="16"/>
                <w:szCs w:val="16"/>
              </w:rPr>
              <w:t>New WID on PS Data Off for IMS Data Channel Service (IMSDCDataOff)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B3E68C" w14:textId="77777777" w:rsidR="009B546A" w:rsidRPr="001B1679" w:rsidRDefault="009B546A" w:rsidP="00C11620">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A0558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FD557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C465A9" w14:textId="77777777" w:rsidR="009B546A" w:rsidRPr="001B1679" w:rsidRDefault="009B546A" w:rsidP="00C11620">
            <w:pPr>
              <w:pStyle w:val="TAL"/>
              <w:keepNext w:val="0"/>
              <w:rPr>
                <w:sz w:val="16"/>
                <w:szCs w:val="16"/>
              </w:rPr>
            </w:pPr>
            <w:r w:rsidRPr="001B1679">
              <w:rPr>
                <w:sz w:val="16"/>
                <w:szCs w:val="16"/>
              </w:rPr>
              <w:t>Approved</w:t>
            </w:r>
          </w:p>
        </w:tc>
      </w:tr>
      <w:tr w:rsidR="009B546A" w14:paraId="0608088A"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46D6E4" w14:textId="77777777" w:rsidR="009B546A" w:rsidRPr="001B1679" w:rsidRDefault="009B546A" w:rsidP="00C11620">
            <w:pPr>
              <w:pStyle w:val="TAL"/>
              <w:keepNext w:val="0"/>
              <w:rPr>
                <w:sz w:val="16"/>
                <w:szCs w:val="16"/>
              </w:rPr>
            </w:pPr>
            <w:r w:rsidRPr="001B1679">
              <w:rPr>
                <w:sz w:val="16"/>
                <w:szCs w:val="16"/>
              </w:rPr>
              <w:t>SP-230229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AEC942"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6BE06A" w14:textId="77777777" w:rsidR="009B546A" w:rsidRPr="001B1679" w:rsidRDefault="009B546A" w:rsidP="00C11620">
            <w:pPr>
              <w:pStyle w:val="TAL"/>
              <w:keepNext w:val="0"/>
              <w:rPr>
                <w:sz w:val="16"/>
                <w:szCs w:val="16"/>
              </w:rPr>
            </w:pPr>
            <w:r w:rsidRPr="001B1679">
              <w:rPr>
                <w:sz w:val="16"/>
                <w:szCs w:val="16"/>
              </w:rPr>
              <w:t>New WID on Edge Computing for Industrial Scenarios (EDGINDUS)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8D0A83" w14:textId="77777777" w:rsidR="009B546A" w:rsidRPr="001B1679" w:rsidRDefault="009B546A" w:rsidP="00C11620">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D932C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7E11C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7CC115" w14:textId="77777777" w:rsidR="009B546A" w:rsidRPr="001B1679" w:rsidRDefault="009B546A" w:rsidP="00C11620">
            <w:pPr>
              <w:pStyle w:val="TAL"/>
              <w:keepNext w:val="0"/>
              <w:rPr>
                <w:sz w:val="16"/>
                <w:szCs w:val="16"/>
              </w:rPr>
            </w:pPr>
            <w:r w:rsidRPr="001B1679">
              <w:rPr>
                <w:sz w:val="16"/>
                <w:szCs w:val="16"/>
              </w:rPr>
              <w:t>Approved</w:t>
            </w:r>
          </w:p>
        </w:tc>
      </w:tr>
      <w:tr w:rsidR="009B546A" w14:paraId="6BA352BE"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3C5BAA" w14:textId="77777777" w:rsidR="009B546A" w:rsidRPr="001B1679" w:rsidRDefault="009B546A" w:rsidP="00C11620">
            <w:pPr>
              <w:pStyle w:val="TAL"/>
              <w:keepNext w:val="0"/>
              <w:rPr>
                <w:sz w:val="16"/>
                <w:szCs w:val="16"/>
              </w:rPr>
            </w:pPr>
            <w:r w:rsidRPr="001B1679">
              <w:rPr>
                <w:sz w:val="16"/>
                <w:szCs w:val="16"/>
              </w:rPr>
              <w:lastRenderedPageBreak/>
              <w:t>SP-230231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95782E"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303415" w14:textId="77777777" w:rsidR="009B546A" w:rsidRPr="001B1679" w:rsidRDefault="009B546A" w:rsidP="00C11620">
            <w:pPr>
              <w:pStyle w:val="TAL"/>
              <w:keepNext w:val="0"/>
              <w:rPr>
                <w:sz w:val="16"/>
                <w:szCs w:val="16"/>
              </w:rPr>
            </w:pPr>
            <w:r w:rsidRPr="001B1679">
              <w:rPr>
                <w:sz w:val="16"/>
                <w:szCs w:val="16"/>
              </w:rPr>
              <w:t>New WID on Roaming Value-Added Services (RVAS)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4AEC62" w14:textId="77777777" w:rsidR="009B546A" w:rsidRPr="001B1679" w:rsidRDefault="009B546A" w:rsidP="00C11620">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5B550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D9B6E5" w14:textId="77777777" w:rsidR="009B546A" w:rsidRPr="001B1679" w:rsidRDefault="009B546A" w:rsidP="00C11620">
            <w:pPr>
              <w:pStyle w:val="TAL"/>
              <w:keepNext w:val="0"/>
              <w:rPr>
                <w:sz w:val="16"/>
                <w:szCs w:val="16"/>
              </w:rPr>
            </w:pPr>
            <w:r w:rsidRPr="001B1679">
              <w:rPr>
                <w:sz w:val="16"/>
                <w:szCs w:val="16"/>
              </w:rPr>
              <w:t>Deutsche Telekom suggest sending an LS on this.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4A68CD" w14:textId="77777777" w:rsidR="009B546A" w:rsidRPr="001B1679" w:rsidRDefault="009B546A" w:rsidP="00C11620">
            <w:pPr>
              <w:pStyle w:val="TAL"/>
              <w:keepNext w:val="0"/>
              <w:rPr>
                <w:sz w:val="16"/>
                <w:szCs w:val="16"/>
              </w:rPr>
            </w:pPr>
            <w:r w:rsidRPr="001B1679">
              <w:rPr>
                <w:sz w:val="16"/>
                <w:szCs w:val="16"/>
              </w:rPr>
              <w:t>Approved</w:t>
            </w:r>
          </w:p>
        </w:tc>
      </w:tr>
      <w:tr w:rsidR="009B546A" w14:paraId="1EE4D41C"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AA2DCB" w14:textId="77777777" w:rsidR="009B546A" w:rsidRPr="001B1679" w:rsidRDefault="009B546A" w:rsidP="00C11620">
            <w:pPr>
              <w:pStyle w:val="TAL"/>
              <w:keepNext w:val="0"/>
              <w:rPr>
                <w:sz w:val="16"/>
                <w:szCs w:val="16"/>
              </w:rPr>
            </w:pPr>
            <w:r w:rsidRPr="001B1679">
              <w:rPr>
                <w:sz w:val="16"/>
                <w:szCs w:val="16"/>
              </w:rPr>
              <w:t>SP-230233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ABBECD"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C3BAA0" w14:textId="77777777" w:rsidR="009B546A" w:rsidRPr="001B1679" w:rsidRDefault="009B546A" w:rsidP="00C11620">
            <w:pPr>
              <w:pStyle w:val="TAL"/>
              <w:keepNext w:val="0"/>
              <w:rPr>
                <w:sz w:val="16"/>
                <w:szCs w:val="16"/>
              </w:rPr>
            </w:pPr>
            <w:r w:rsidRPr="001B1679">
              <w:rPr>
                <w:sz w:val="16"/>
                <w:szCs w:val="16"/>
              </w:rPr>
              <w:t>New WID on Supporting UE Mobility for XR services (XRMobility)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DB8B80" w14:textId="77777777" w:rsidR="009B546A" w:rsidRPr="001B1679" w:rsidRDefault="009B546A" w:rsidP="00C11620">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83A59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75321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1006E2" w14:textId="77777777" w:rsidR="009B546A" w:rsidRPr="001B1679" w:rsidRDefault="009B546A" w:rsidP="00C11620">
            <w:pPr>
              <w:pStyle w:val="TAL"/>
              <w:keepNext w:val="0"/>
              <w:rPr>
                <w:sz w:val="16"/>
                <w:szCs w:val="16"/>
              </w:rPr>
            </w:pPr>
            <w:r w:rsidRPr="001B1679">
              <w:rPr>
                <w:sz w:val="16"/>
                <w:szCs w:val="16"/>
              </w:rPr>
              <w:t>Approved</w:t>
            </w:r>
          </w:p>
        </w:tc>
      </w:tr>
      <w:tr w:rsidR="009B546A" w14:paraId="776E151B"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A9FF00" w14:textId="77777777" w:rsidR="009B546A" w:rsidRPr="001B1679" w:rsidRDefault="009B546A" w:rsidP="00C11620">
            <w:pPr>
              <w:pStyle w:val="TAL"/>
              <w:keepNext w:val="0"/>
              <w:rPr>
                <w:sz w:val="16"/>
                <w:szCs w:val="16"/>
              </w:rPr>
            </w:pPr>
            <w:r w:rsidRPr="001B1679">
              <w:rPr>
                <w:sz w:val="16"/>
                <w:szCs w:val="16"/>
              </w:rPr>
              <w:t>SP-230236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A8921E" w14:textId="77777777" w:rsidR="009B546A" w:rsidRPr="001B1679" w:rsidRDefault="009B546A" w:rsidP="00C11620">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FA710D" w14:textId="77777777" w:rsidR="009B546A" w:rsidRPr="001B1679" w:rsidRDefault="009B546A" w:rsidP="00C11620">
            <w:pPr>
              <w:pStyle w:val="TAL"/>
              <w:keepNext w:val="0"/>
              <w:rPr>
                <w:sz w:val="16"/>
                <w:szCs w:val="16"/>
              </w:rPr>
            </w:pPr>
            <w:r w:rsidRPr="001B1679">
              <w:rPr>
                <w:sz w:val="16"/>
                <w:szCs w:val="16"/>
              </w:rPr>
              <w:t>New SID on Interconnect of SNPN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CFC5A2" w14:textId="77777777" w:rsidR="009B546A" w:rsidRPr="001B1679" w:rsidRDefault="009B546A" w:rsidP="00C11620">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DD9D6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EBA80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99A57A" w14:textId="77777777" w:rsidR="009B546A" w:rsidRPr="001B1679" w:rsidRDefault="009B546A" w:rsidP="00C11620">
            <w:pPr>
              <w:pStyle w:val="TAL"/>
              <w:keepNext w:val="0"/>
              <w:rPr>
                <w:sz w:val="16"/>
                <w:szCs w:val="16"/>
              </w:rPr>
            </w:pPr>
            <w:r w:rsidRPr="001B1679">
              <w:rPr>
                <w:sz w:val="16"/>
                <w:szCs w:val="16"/>
              </w:rPr>
              <w:t>Approved</w:t>
            </w:r>
          </w:p>
        </w:tc>
      </w:tr>
      <w:tr w:rsidR="009B546A" w14:paraId="041FBFF5"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2C9A34" w14:textId="77777777" w:rsidR="009B546A" w:rsidRPr="001B1679" w:rsidRDefault="009B546A" w:rsidP="00C11620">
            <w:pPr>
              <w:pStyle w:val="TAL"/>
              <w:keepNext w:val="0"/>
              <w:rPr>
                <w:sz w:val="16"/>
                <w:szCs w:val="16"/>
              </w:rPr>
            </w:pPr>
            <w:r w:rsidRPr="001B1679">
              <w:rPr>
                <w:sz w:val="16"/>
                <w:szCs w:val="16"/>
              </w:rPr>
              <w:t>SP-230335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249E3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D6C8AC" w14:textId="77777777" w:rsidR="009B546A" w:rsidRPr="001B1679" w:rsidRDefault="009B546A" w:rsidP="00C11620">
            <w:pPr>
              <w:pStyle w:val="TAL"/>
              <w:keepNext w:val="0"/>
              <w:rPr>
                <w:sz w:val="16"/>
                <w:szCs w:val="16"/>
              </w:rPr>
            </w:pPr>
            <w:r w:rsidRPr="001B1679">
              <w:rPr>
                <w:sz w:val="16"/>
                <w:szCs w:val="16"/>
              </w:rPr>
              <w:t>New WID on AI/ML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DD51C3"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96998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8CBB4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F8F6C5" w14:textId="77777777" w:rsidR="009B546A" w:rsidRPr="001B1679" w:rsidRDefault="009B546A" w:rsidP="00C11620">
            <w:pPr>
              <w:pStyle w:val="TAL"/>
              <w:keepNext w:val="0"/>
              <w:rPr>
                <w:sz w:val="16"/>
                <w:szCs w:val="16"/>
              </w:rPr>
            </w:pPr>
            <w:r w:rsidRPr="001B1679">
              <w:rPr>
                <w:sz w:val="16"/>
                <w:szCs w:val="16"/>
              </w:rPr>
              <w:t>Approved</w:t>
            </w:r>
          </w:p>
        </w:tc>
      </w:tr>
      <w:tr w:rsidR="009B546A" w14:paraId="0890D6B3"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3CC0E" w14:textId="77777777" w:rsidR="009B546A" w:rsidRPr="001B1679" w:rsidRDefault="009B546A" w:rsidP="00C11620">
            <w:pPr>
              <w:pStyle w:val="TAL"/>
              <w:keepNext w:val="0"/>
              <w:rPr>
                <w:sz w:val="16"/>
                <w:szCs w:val="16"/>
              </w:rPr>
            </w:pPr>
            <w:r w:rsidRPr="001B1679">
              <w:rPr>
                <w:sz w:val="16"/>
                <w:szCs w:val="16"/>
              </w:rPr>
              <w:t>SP-230364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881BCF"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FD587" w14:textId="77777777" w:rsidR="009B546A" w:rsidRPr="001B1679" w:rsidRDefault="009B546A" w:rsidP="00C11620">
            <w:pPr>
              <w:pStyle w:val="TAL"/>
              <w:keepNext w:val="0"/>
              <w:rPr>
                <w:sz w:val="16"/>
                <w:szCs w:val="16"/>
              </w:rPr>
            </w:pPr>
            <w:r w:rsidRPr="001B1679">
              <w:rPr>
                <w:sz w:val="16"/>
                <w:szCs w:val="16"/>
              </w:rPr>
              <w:t>New WID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CF634D"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2150D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27606F" w14:textId="77777777" w:rsidR="009B546A" w:rsidRPr="001B1679" w:rsidRDefault="009B546A" w:rsidP="00C11620">
            <w:pPr>
              <w:pStyle w:val="TAL"/>
              <w:keepNext w:val="0"/>
              <w:rPr>
                <w:sz w:val="16"/>
                <w:szCs w:val="16"/>
              </w:rPr>
            </w:pPr>
            <w:r w:rsidRPr="001B1679">
              <w:rPr>
                <w:sz w:val="16"/>
                <w:szCs w:val="16"/>
              </w:rPr>
              <w:t>Revision of SP-230155.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AB66BA" w14:textId="77777777" w:rsidR="009B546A" w:rsidRPr="001B1679" w:rsidRDefault="009B546A" w:rsidP="00C11620">
            <w:pPr>
              <w:pStyle w:val="TAL"/>
              <w:keepNext w:val="0"/>
              <w:rPr>
                <w:sz w:val="16"/>
                <w:szCs w:val="16"/>
              </w:rPr>
            </w:pPr>
            <w:r w:rsidRPr="001B1679">
              <w:rPr>
                <w:sz w:val="16"/>
                <w:szCs w:val="16"/>
              </w:rPr>
              <w:t>Approved</w:t>
            </w:r>
          </w:p>
        </w:tc>
      </w:tr>
      <w:tr w:rsidR="009B546A" w14:paraId="6DE0FB4B"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893E6F" w14:textId="77777777" w:rsidR="009B546A" w:rsidRPr="001B1679" w:rsidRDefault="009B546A" w:rsidP="00C11620">
            <w:pPr>
              <w:pStyle w:val="TAL"/>
              <w:keepNext w:val="0"/>
              <w:rPr>
                <w:sz w:val="16"/>
                <w:szCs w:val="16"/>
              </w:rPr>
            </w:pPr>
            <w:r w:rsidRPr="001B1679">
              <w:rPr>
                <w:sz w:val="16"/>
                <w:szCs w:val="16"/>
              </w:rPr>
              <w:t>SP-230365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2D050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61205" w14:textId="77777777" w:rsidR="009B546A" w:rsidRPr="001B1679" w:rsidRDefault="009B546A" w:rsidP="00C11620">
            <w:pPr>
              <w:pStyle w:val="TAL"/>
              <w:keepNext w:val="0"/>
              <w:rPr>
                <w:sz w:val="16"/>
                <w:szCs w:val="16"/>
              </w:rPr>
            </w:pPr>
            <w:r w:rsidRPr="001B1679">
              <w:rPr>
                <w:sz w:val="16"/>
                <w:szCs w:val="16"/>
              </w:rPr>
              <w:t>New WID on security aspects of SEAL for vertical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8DF9B3"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B0FE2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11F101" w14:textId="77777777" w:rsidR="009B546A" w:rsidRPr="001B1679" w:rsidRDefault="009B546A" w:rsidP="00C11620">
            <w:pPr>
              <w:pStyle w:val="TAL"/>
              <w:keepNext w:val="0"/>
              <w:rPr>
                <w:sz w:val="16"/>
                <w:szCs w:val="16"/>
              </w:rPr>
            </w:pPr>
            <w:r w:rsidRPr="001B1679">
              <w:rPr>
                <w:sz w:val="16"/>
                <w:szCs w:val="16"/>
              </w:rPr>
              <w:t>Revision of SP-230160.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57BC56" w14:textId="77777777" w:rsidR="009B546A" w:rsidRPr="001B1679" w:rsidRDefault="009B546A" w:rsidP="00C11620">
            <w:pPr>
              <w:pStyle w:val="TAL"/>
              <w:keepNext w:val="0"/>
              <w:rPr>
                <w:sz w:val="16"/>
                <w:szCs w:val="16"/>
              </w:rPr>
            </w:pPr>
            <w:r w:rsidRPr="001B1679">
              <w:rPr>
                <w:sz w:val="16"/>
                <w:szCs w:val="16"/>
              </w:rPr>
              <w:t>Approved</w:t>
            </w:r>
          </w:p>
        </w:tc>
      </w:tr>
      <w:tr w:rsidR="009B546A" w14:paraId="5752CB0C"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155418" w14:textId="77777777" w:rsidR="009B546A" w:rsidRPr="001B1679" w:rsidRDefault="009B546A" w:rsidP="00C11620">
            <w:pPr>
              <w:pStyle w:val="TAL"/>
              <w:keepNext w:val="0"/>
              <w:rPr>
                <w:sz w:val="16"/>
                <w:szCs w:val="16"/>
              </w:rPr>
            </w:pPr>
            <w:r w:rsidRPr="001B1679">
              <w:rPr>
                <w:sz w:val="16"/>
                <w:szCs w:val="16"/>
              </w:rPr>
              <w:t>SP-230366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4813A2"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25EB84" w14:textId="77777777" w:rsidR="009B546A" w:rsidRPr="001B1679" w:rsidRDefault="009B546A" w:rsidP="00C11620">
            <w:pPr>
              <w:pStyle w:val="TAL"/>
              <w:keepNext w:val="0"/>
              <w:rPr>
                <w:sz w:val="16"/>
                <w:szCs w:val="16"/>
              </w:rPr>
            </w:pPr>
            <w:r w:rsidRPr="001B1679">
              <w:rPr>
                <w:sz w:val="16"/>
                <w:szCs w:val="16"/>
              </w:rPr>
              <w:t>New WID on Security Aspects of Support for Edge Computing in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C9139A"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01BCF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BADDD1" w14:textId="77777777" w:rsidR="009B546A" w:rsidRPr="001B1679" w:rsidRDefault="009B546A" w:rsidP="00C11620">
            <w:pPr>
              <w:pStyle w:val="TAL"/>
              <w:keepNext w:val="0"/>
              <w:rPr>
                <w:sz w:val="16"/>
                <w:szCs w:val="16"/>
              </w:rPr>
            </w:pPr>
            <w:r w:rsidRPr="001B1679">
              <w:rPr>
                <w:sz w:val="16"/>
                <w:szCs w:val="16"/>
              </w:rPr>
              <w:t>Revision of SP-230152.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DC7A75" w14:textId="77777777" w:rsidR="009B546A" w:rsidRPr="001B1679" w:rsidRDefault="009B546A" w:rsidP="00C11620">
            <w:pPr>
              <w:pStyle w:val="TAL"/>
              <w:keepNext w:val="0"/>
              <w:rPr>
                <w:sz w:val="16"/>
                <w:szCs w:val="16"/>
              </w:rPr>
            </w:pPr>
            <w:r w:rsidRPr="001B1679">
              <w:rPr>
                <w:sz w:val="16"/>
                <w:szCs w:val="16"/>
              </w:rPr>
              <w:t>Approved</w:t>
            </w:r>
          </w:p>
        </w:tc>
      </w:tr>
    </w:tbl>
    <w:p w14:paraId="1E445E75" w14:textId="77777777" w:rsidR="009B546A" w:rsidRDefault="009B546A" w:rsidP="009B546A">
      <w:r>
        <w:t>30 Entries</w:t>
      </w:r>
    </w:p>
    <w:p w14:paraId="3FE872D7" w14:textId="77777777" w:rsidR="009B546A" w:rsidRDefault="009B546A" w:rsidP="009B546A"/>
    <w:p w14:paraId="538A6EC2" w14:textId="77777777" w:rsidR="009B546A" w:rsidRDefault="009B546A" w:rsidP="009B546A">
      <w:pPr>
        <w:pStyle w:val="Heading1"/>
      </w:pPr>
      <w:bookmarkStart w:id="109" w:name="_Toc131417247"/>
      <w:r>
        <w:t>F.2</w:t>
      </w:r>
      <w:r>
        <w:tab/>
        <w:t>List of Approved WI Exception Sheets</w:t>
      </w:r>
      <w:bookmarkEnd w:id="109"/>
    </w:p>
    <w:p w14:paraId="00C7DB5A" w14:textId="77777777" w:rsidR="009B546A" w:rsidRDefault="009B546A" w:rsidP="009B546A">
      <w:r>
        <w:t>No entries found.</w:t>
      </w:r>
    </w:p>
    <w:p w14:paraId="0E36BB21" w14:textId="77777777" w:rsidR="009B546A" w:rsidRDefault="009B546A" w:rsidP="009B546A"/>
    <w:p w14:paraId="64B593A4" w14:textId="77777777" w:rsidR="009B546A" w:rsidRDefault="009B546A" w:rsidP="009B546A">
      <w:pPr>
        <w:pStyle w:val="Heading1"/>
      </w:pPr>
      <w:bookmarkStart w:id="110" w:name="_Toc131417248"/>
      <w:r>
        <w:t>F.3</w:t>
      </w:r>
      <w:r>
        <w:tab/>
        <w:t>List of Updated WIDs / SIDs</w:t>
      </w:r>
      <w:bookmarkEnd w:id="110"/>
    </w:p>
    <w:p w14:paraId="24EDD7D4" w14:textId="77777777" w:rsidR="009B546A" w:rsidRDefault="009B546A" w:rsidP="009B546A">
      <w:pPr>
        <w:pStyle w:val="TH"/>
      </w:pPr>
      <w:r>
        <w:t>Table F.3: List of Updated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9B546A" w14:paraId="19864E6B" w14:textId="77777777" w:rsidTr="00C11620">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37DA8B2" w14:textId="77777777" w:rsidR="009B546A" w:rsidRDefault="009B546A" w:rsidP="00C11620">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6BD95D9" w14:textId="77777777" w:rsidR="009B546A" w:rsidRDefault="009B546A" w:rsidP="00C11620">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22A6FDE" w14:textId="77777777" w:rsidR="009B546A" w:rsidRDefault="009B546A" w:rsidP="00C11620">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123672" w14:textId="77777777" w:rsidR="009B546A" w:rsidRDefault="009B546A" w:rsidP="00C11620">
            <w:pPr>
              <w:pStyle w:val="TAH"/>
              <w:keepNext w:val="0"/>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2BF7FFF" w14:textId="77777777" w:rsidR="009B546A" w:rsidRDefault="009B546A" w:rsidP="00C11620">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9E162E" w14:textId="77777777" w:rsidR="009B546A" w:rsidRDefault="009B546A" w:rsidP="00C11620">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6C5B38E" w14:textId="77777777" w:rsidR="009B546A" w:rsidRDefault="009B546A" w:rsidP="00C11620">
            <w:pPr>
              <w:pStyle w:val="TAH"/>
              <w:keepNext w:val="0"/>
            </w:pPr>
            <w:r w:rsidRPr="00BB3F37">
              <w:t>Status</w:t>
            </w:r>
          </w:p>
        </w:tc>
      </w:tr>
      <w:tr w:rsidR="009B546A" w14:paraId="44859E5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7B0DDA" w14:textId="77777777" w:rsidR="009B546A" w:rsidRPr="001B1679" w:rsidRDefault="009B546A" w:rsidP="00C11620">
            <w:pPr>
              <w:pStyle w:val="TAL"/>
              <w:keepNext w:val="0"/>
              <w:rPr>
                <w:sz w:val="16"/>
                <w:szCs w:val="16"/>
              </w:rPr>
            </w:pPr>
            <w:r w:rsidRPr="001B1679">
              <w:rPr>
                <w:sz w:val="16"/>
                <w:szCs w:val="16"/>
              </w:rPr>
              <w:t>SP-230089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CF39C4"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E7D84F" w14:textId="77777777" w:rsidR="009B546A" w:rsidRPr="001B1679" w:rsidRDefault="009B546A" w:rsidP="00C11620">
            <w:pPr>
              <w:pStyle w:val="TAL"/>
              <w:keepNext w:val="0"/>
              <w:rPr>
                <w:sz w:val="16"/>
                <w:szCs w:val="16"/>
              </w:rPr>
            </w:pPr>
            <w:r w:rsidRPr="001B1679">
              <w:rPr>
                <w:sz w:val="16"/>
                <w:szCs w:val="16"/>
              </w:rPr>
              <w:t>Revised SID: Study on Personal IoT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62532D"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1D9E39" w14:textId="77777777" w:rsidR="009B546A" w:rsidRPr="001B1679" w:rsidRDefault="009B546A" w:rsidP="00C11620">
            <w:pPr>
              <w:pStyle w:val="TAL"/>
              <w:keepNext w:val="0"/>
              <w:rPr>
                <w:sz w:val="16"/>
                <w:szCs w:val="16"/>
              </w:rPr>
            </w:pPr>
            <w:r w:rsidRPr="001B1679">
              <w:rPr>
                <w:sz w:val="16"/>
                <w:szCs w:val="16"/>
              </w:rPr>
              <w:t>FS_PIN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4B9F03" w14:textId="77777777" w:rsidR="009B546A" w:rsidRPr="001B1679" w:rsidRDefault="009B546A" w:rsidP="00C11620">
            <w:pPr>
              <w:pStyle w:val="TAL"/>
              <w:keepNext w:val="0"/>
              <w:rPr>
                <w:sz w:val="16"/>
                <w:szCs w:val="16"/>
              </w:rPr>
            </w:pPr>
            <w:r w:rsidRPr="001B1679">
              <w:rPr>
                <w:sz w:val="16"/>
                <w:szCs w:val="16"/>
              </w:rPr>
              <w:t>Revision of SP-211643.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2019AC" w14:textId="77777777" w:rsidR="009B546A" w:rsidRPr="001B1679" w:rsidRDefault="009B546A" w:rsidP="00C11620">
            <w:pPr>
              <w:pStyle w:val="TAL"/>
              <w:keepNext w:val="0"/>
              <w:rPr>
                <w:sz w:val="16"/>
                <w:szCs w:val="16"/>
              </w:rPr>
            </w:pPr>
            <w:r w:rsidRPr="001B1679">
              <w:rPr>
                <w:sz w:val="16"/>
                <w:szCs w:val="16"/>
              </w:rPr>
              <w:t>Approved</w:t>
            </w:r>
          </w:p>
        </w:tc>
      </w:tr>
      <w:tr w:rsidR="009B546A" w14:paraId="5AAE41E6"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78A87" w14:textId="77777777" w:rsidR="009B546A" w:rsidRPr="001B1679" w:rsidRDefault="009B546A" w:rsidP="00C11620">
            <w:pPr>
              <w:pStyle w:val="TAL"/>
              <w:keepNext w:val="0"/>
              <w:rPr>
                <w:sz w:val="16"/>
                <w:szCs w:val="16"/>
              </w:rPr>
            </w:pPr>
            <w:r w:rsidRPr="001B1679">
              <w:rPr>
                <w:sz w:val="16"/>
                <w:szCs w:val="16"/>
              </w:rPr>
              <w:t>SP-230090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2A359D"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576FFA" w14:textId="77777777" w:rsidR="009B546A" w:rsidRPr="001B1679" w:rsidRDefault="009B546A" w:rsidP="00C11620">
            <w:pPr>
              <w:pStyle w:val="TAL"/>
              <w:keepNext w:val="0"/>
              <w:rPr>
                <w:sz w:val="16"/>
                <w:szCs w:val="16"/>
              </w:rPr>
            </w:pPr>
            <w:r w:rsidRPr="001B1679">
              <w:rPr>
                <w:sz w:val="16"/>
                <w:szCs w:val="16"/>
              </w:rPr>
              <w:t>Revised SID: Study on system architecture for Next Generation Real Time Communication Services (FS_NG_RTC).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6F762F"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15A18F" w14:textId="77777777" w:rsidR="009B546A" w:rsidRPr="001B1679" w:rsidRDefault="009B546A" w:rsidP="00C11620">
            <w:pPr>
              <w:pStyle w:val="TAL"/>
              <w:keepNext w:val="0"/>
              <w:rPr>
                <w:sz w:val="16"/>
                <w:szCs w:val="16"/>
              </w:rPr>
            </w:pPr>
            <w:r w:rsidRPr="001B1679">
              <w:rPr>
                <w:sz w:val="16"/>
                <w:szCs w:val="16"/>
              </w:rPr>
              <w:t>FS_NG_RTC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E3DA3F" w14:textId="77777777" w:rsidR="009B546A" w:rsidRPr="001B1679" w:rsidRDefault="009B546A" w:rsidP="00C11620">
            <w:pPr>
              <w:pStyle w:val="TAL"/>
              <w:keepNext w:val="0"/>
              <w:rPr>
                <w:sz w:val="16"/>
                <w:szCs w:val="16"/>
              </w:rPr>
            </w:pPr>
            <w:r w:rsidRPr="001B1679">
              <w:rPr>
                <w:sz w:val="16"/>
                <w:szCs w:val="16"/>
              </w:rPr>
              <w:t>Revision of SP-220288.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387A07" w14:textId="77777777" w:rsidR="009B546A" w:rsidRPr="001B1679" w:rsidRDefault="009B546A" w:rsidP="00C11620">
            <w:pPr>
              <w:pStyle w:val="TAL"/>
              <w:keepNext w:val="0"/>
              <w:rPr>
                <w:sz w:val="16"/>
                <w:szCs w:val="16"/>
              </w:rPr>
            </w:pPr>
            <w:r w:rsidRPr="001B1679">
              <w:rPr>
                <w:sz w:val="16"/>
                <w:szCs w:val="16"/>
              </w:rPr>
              <w:t>Approved</w:t>
            </w:r>
          </w:p>
        </w:tc>
      </w:tr>
      <w:tr w:rsidR="009B546A" w14:paraId="7835F4AD"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22E8D9" w14:textId="77777777" w:rsidR="009B546A" w:rsidRPr="001B1679" w:rsidRDefault="009B546A" w:rsidP="00C11620">
            <w:pPr>
              <w:pStyle w:val="TAL"/>
              <w:keepNext w:val="0"/>
              <w:rPr>
                <w:sz w:val="16"/>
                <w:szCs w:val="16"/>
              </w:rPr>
            </w:pPr>
            <w:r w:rsidRPr="001B1679">
              <w:rPr>
                <w:sz w:val="16"/>
                <w:szCs w:val="16"/>
              </w:rPr>
              <w:t>SP-230091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4BB3EF"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42AF43" w14:textId="77777777" w:rsidR="009B546A" w:rsidRPr="001B1679" w:rsidRDefault="009B546A" w:rsidP="00C11620">
            <w:pPr>
              <w:pStyle w:val="TAL"/>
              <w:keepNext w:val="0"/>
              <w:rPr>
                <w:sz w:val="16"/>
                <w:szCs w:val="16"/>
              </w:rPr>
            </w:pPr>
            <w:r w:rsidRPr="001B1679">
              <w:rPr>
                <w:sz w:val="16"/>
                <w:szCs w:val="16"/>
              </w:rPr>
              <w:t>Revised WID on Further Architecture Enhancement for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4A9C91"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6550FF" w14:textId="77777777" w:rsidR="009B546A" w:rsidRPr="001B1679" w:rsidRDefault="009B546A" w:rsidP="00C11620">
            <w:pPr>
              <w:pStyle w:val="TAL"/>
              <w:keepNext w:val="0"/>
              <w:rPr>
                <w:sz w:val="16"/>
                <w:szCs w:val="16"/>
              </w:rPr>
            </w:pPr>
            <w:r w:rsidRPr="001B1679">
              <w:rPr>
                <w:sz w:val="16"/>
                <w:szCs w:val="16"/>
              </w:rPr>
              <w:t>UAS_Ph2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E13D41" w14:textId="77777777" w:rsidR="009B546A" w:rsidRPr="001B1679" w:rsidRDefault="009B546A" w:rsidP="00C11620">
            <w:pPr>
              <w:pStyle w:val="TAL"/>
              <w:keepNext w:val="0"/>
              <w:rPr>
                <w:sz w:val="16"/>
                <w:szCs w:val="16"/>
              </w:rPr>
            </w:pPr>
            <w:r w:rsidRPr="001B1679">
              <w:rPr>
                <w:sz w:val="16"/>
                <w:szCs w:val="16"/>
              </w:rPr>
              <w:t>Revision of SP-221323.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F78856" w14:textId="77777777" w:rsidR="009B546A" w:rsidRPr="001B1679" w:rsidRDefault="009B546A" w:rsidP="00C11620">
            <w:pPr>
              <w:pStyle w:val="TAL"/>
              <w:keepNext w:val="0"/>
              <w:rPr>
                <w:sz w:val="16"/>
                <w:szCs w:val="16"/>
              </w:rPr>
            </w:pPr>
            <w:r w:rsidRPr="001B1679">
              <w:rPr>
                <w:sz w:val="16"/>
                <w:szCs w:val="16"/>
              </w:rPr>
              <w:t>Approved</w:t>
            </w:r>
          </w:p>
        </w:tc>
      </w:tr>
      <w:tr w:rsidR="009B546A" w14:paraId="16116FC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F87BD8" w14:textId="77777777" w:rsidR="009B546A" w:rsidRPr="001B1679" w:rsidRDefault="009B546A" w:rsidP="00C11620">
            <w:pPr>
              <w:pStyle w:val="TAL"/>
              <w:keepNext w:val="0"/>
              <w:rPr>
                <w:sz w:val="16"/>
                <w:szCs w:val="16"/>
              </w:rPr>
            </w:pPr>
            <w:r w:rsidRPr="001B1679">
              <w:rPr>
                <w:sz w:val="16"/>
                <w:szCs w:val="16"/>
              </w:rPr>
              <w:t>SP-230092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B3F5FD"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F0FA06" w14:textId="77777777" w:rsidR="009B546A" w:rsidRPr="001B1679" w:rsidRDefault="009B546A" w:rsidP="00C11620">
            <w:pPr>
              <w:pStyle w:val="TAL"/>
              <w:keepNext w:val="0"/>
              <w:rPr>
                <w:sz w:val="16"/>
                <w:szCs w:val="16"/>
              </w:rPr>
            </w:pPr>
            <w:r w:rsidRPr="001B1679">
              <w:rPr>
                <w:sz w:val="16"/>
                <w:szCs w:val="16"/>
              </w:rPr>
              <w:t>Revised WID: Architecture Enhancements for XR and media services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B48F9E"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F69FA0" w14:textId="77777777" w:rsidR="009B546A" w:rsidRPr="001B1679" w:rsidRDefault="009B546A" w:rsidP="00C11620">
            <w:pPr>
              <w:pStyle w:val="TAL"/>
              <w:keepNext w:val="0"/>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56A773" w14:textId="77777777" w:rsidR="009B546A" w:rsidRPr="001B1679" w:rsidRDefault="009B546A" w:rsidP="00C11620">
            <w:pPr>
              <w:pStyle w:val="TAL"/>
              <w:keepNext w:val="0"/>
              <w:rPr>
                <w:sz w:val="16"/>
                <w:szCs w:val="16"/>
              </w:rPr>
            </w:pPr>
            <w:r w:rsidRPr="001B1679">
              <w:rPr>
                <w:sz w:val="16"/>
                <w:szCs w:val="16"/>
              </w:rPr>
              <w:t>Revision of SP-221326.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62B6F3" w14:textId="77777777" w:rsidR="009B546A" w:rsidRPr="001B1679" w:rsidRDefault="009B546A" w:rsidP="00C11620">
            <w:pPr>
              <w:pStyle w:val="TAL"/>
              <w:keepNext w:val="0"/>
              <w:rPr>
                <w:sz w:val="16"/>
                <w:szCs w:val="16"/>
              </w:rPr>
            </w:pPr>
            <w:r w:rsidRPr="001B1679">
              <w:rPr>
                <w:sz w:val="16"/>
                <w:szCs w:val="16"/>
              </w:rPr>
              <w:t>Approved</w:t>
            </w:r>
          </w:p>
        </w:tc>
      </w:tr>
      <w:tr w:rsidR="009B546A" w14:paraId="43923F4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F9131C" w14:textId="77777777" w:rsidR="009B546A" w:rsidRPr="001B1679" w:rsidRDefault="009B546A" w:rsidP="00C11620">
            <w:pPr>
              <w:pStyle w:val="TAL"/>
              <w:keepNext w:val="0"/>
              <w:rPr>
                <w:sz w:val="16"/>
                <w:szCs w:val="16"/>
              </w:rPr>
            </w:pPr>
            <w:r w:rsidRPr="001B1679">
              <w:rPr>
                <w:sz w:val="16"/>
                <w:szCs w:val="16"/>
              </w:rPr>
              <w:t>SP-230093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5EE467"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6D04FA" w14:textId="77777777" w:rsidR="009B546A" w:rsidRPr="001B1679" w:rsidRDefault="009B546A" w:rsidP="00C11620">
            <w:pPr>
              <w:pStyle w:val="TAL"/>
              <w:keepNext w:val="0"/>
              <w:rPr>
                <w:sz w:val="16"/>
                <w:szCs w:val="16"/>
              </w:rPr>
            </w:pPr>
            <w:r w:rsidRPr="001B1679">
              <w:rPr>
                <w:sz w:val="16"/>
                <w:szCs w:val="16"/>
              </w:rPr>
              <w:t>Revised WID on Enhancement to the 5GC LoCation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64E88C"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3A3B1E" w14:textId="77777777" w:rsidR="009B546A" w:rsidRPr="001B1679" w:rsidRDefault="009B546A" w:rsidP="00C11620">
            <w:pPr>
              <w:pStyle w:val="TAL"/>
              <w:keepNext w:val="0"/>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FADC45" w14:textId="77777777" w:rsidR="009B546A" w:rsidRPr="001B1679" w:rsidRDefault="009B546A" w:rsidP="00C11620">
            <w:pPr>
              <w:pStyle w:val="TAL"/>
              <w:keepNext w:val="0"/>
              <w:rPr>
                <w:sz w:val="16"/>
                <w:szCs w:val="16"/>
              </w:rPr>
            </w:pPr>
            <w:r w:rsidRPr="001B1679">
              <w:rPr>
                <w:sz w:val="16"/>
                <w:szCs w:val="16"/>
              </w:rPr>
              <w:t>Revision of SP-221338.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E10BE6" w14:textId="77777777" w:rsidR="009B546A" w:rsidRPr="001B1679" w:rsidRDefault="009B546A" w:rsidP="00C11620">
            <w:pPr>
              <w:pStyle w:val="TAL"/>
              <w:keepNext w:val="0"/>
              <w:rPr>
                <w:sz w:val="16"/>
                <w:szCs w:val="16"/>
              </w:rPr>
            </w:pPr>
            <w:r w:rsidRPr="001B1679">
              <w:rPr>
                <w:sz w:val="16"/>
                <w:szCs w:val="16"/>
              </w:rPr>
              <w:t>Approved</w:t>
            </w:r>
          </w:p>
        </w:tc>
      </w:tr>
      <w:tr w:rsidR="009B546A" w14:paraId="38D1B5D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93A1D9" w14:textId="77777777" w:rsidR="009B546A" w:rsidRPr="001B1679" w:rsidRDefault="009B546A" w:rsidP="00C11620">
            <w:pPr>
              <w:pStyle w:val="TAL"/>
              <w:keepNext w:val="0"/>
              <w:rPr>
                <w:sz w:val="16"/>
                <w:szCs w:val="16"/>
              </w:rPr>
            </w:pPr>
            <w:r w:rsidRPr="001B1679">
              <w:rPr>
                <w:sz w:val="16"/>
                <w:szCs w:val="16"/>
              </w:rPr>
              <w:lastRenderedPageBreak/>
              <w:t>SP-230094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B4EE1B"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1F4759" w14:textId="77777777" w:rsidR="009B546A" w:rsidRPr="001B1679" w:rsidRDefault="009B546A" w:rsidP="00C11620">
            <w:pPr>
              <w:pStyle w:val="TAL"/>
              <w:keepNext w:val="0"/>
              <w:rPr>
                <w:sz w:val="16"/>
                <w:szCs w:val="16"/>
              </w:rPr>
            </w:pPr>
            <w:r w:rsidRPr="001B1679">
              <w:rPr>
                <w:sz w:val="16"/>
                <w:szCs w:val="16"/>
              </w:rPr>
              <w:t>Revised WID: Enhancement of 5G UE Policy (eUEPO).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00C405"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6CF7D7" w14:textId="77777777" w:rsidR="009B546A" w:rsidRPr="001B1679" w:rsidRDefault="009B546A" w:rsidP="00C11620">
            <w:pPr>
              <w:pStyle w:val="TAL"/>
              <w:keepNext w:val="0"/>
              <w:rPr>
                <w:sz w:val="16"/>
                <w:szCs w:val="16"/>
              </w:rPr>
            </w:pPr>
            <w:r w:rsidRPr="001B1679">
              <w:rPr>
                <w:sz w:val="16"/>
                <w:szCs w:val="16"/>
              </w:rPr>
              <w:t>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6CCF0B" w14:textId="77777777" w:rsidR="009B546A" w:rsidRPr="001B1679" w:rsidRDefault="009B546A" w:rsidP="00C11620">
            <w:pPr>
              <w:pStyle w:val="TAL"/>
              <w:keepNext w:val="0"/>
              <w:rPr>
                <w:sz w:val="16"/>
                <w:szCs w:val="16"/>
              </w:rPr>
            </w:pPr>
            <w:r w:rsidRPr="001B1679">
              <w:rPr>
                <w:sz w:val="16"/>
                <w:szCs w:val="16"/>
              </w:rPr>
              <w:t>Revision of SP-221342.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4FADF8" w14:textId="77777777" w:rsidR="009B546A" w:rsidRPr="001B1679" w:rsidRDefault="009B546A" w:rsidP="00C11620">
            <w:pPr>
              <w:pStyle w:val="TAL"/>
              <w:keepNext w:val="0"/>
              <w:rPr>
                <w:sz w:val="16"/>
                <w:szCs w:val="16"/>
              </w:rPr>
            </w:pPr>
            <w:r w:rsidRPr="001B1679">
              <w:rPr>
                <w:sz w:val="16"/>
                <w:szCs w:val="16"/>
              </w:rPr>
              <w:t>Approved</w:t>
            </w:r>
          </w:p>
        </w:tc>
      </w:tr>
      <w:tr w:rsidR="009B546A" w14:paraId="40AD865C"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391201" w14:textId="77777777" w:rsidR="009B546A" w:rsidRPr="001B1679" w:rsidRDefault="009B546A" w:rsidP="00C11620">
            <w:pPr>
              <w:pStyle w:val="TAL"/>
              <w:keepNext w:val="0"/>
              <w:rPr>
                <w:sz w:val="16"/>
                <w:szCs w:val="16"/>
              </w:rPr>
            </w:pPr>
            <w:r w:rsidRPr="001B1679">
              <w:rPr>
                <w:sz w:val="16"/>
                <w:szCs w:val="16"/>
              </w:rPr>
              <w:t>SP-230095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748C9B"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42BA6C" w14:textId="77777777" w:rsidR="009B546A" w:rsidRPr="001B1679" w:rsidRDefault="009B546A" w:rsidP="00C11620">
            <w:pPr>
              <w:pStyle w:val="TAL"/>
              <w:keepNext w:val="0"/>
              <w:rPr>
                <w:sz w:val="16"/>
                <w:szCs w:val="16"/>
              </w:rPr>
            </w:pPr>
            <w:r w:rsidRPr="001B1679">
              <w:rPr>
                <w:sz w:val="16"/>
                <w:szCs w:val="16"/>
              </w:rPr>
              <w:t>Revised WID: System Support for AI/ML-based Services (AIMLsys).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F6B033"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D2952E" w14:textId="77777777" w:rsidR="009B546A" w:rsidRPr="001B1679" w:rsidRDefault="009B546A" w:rsidP="00C11620">
            <w:pPr>
              <w:pStyle w:val="TAL"/>
              <w:keepNext w:val="0"/>
              <w:rPr>
                <w:sz w:val="16"/>
                <w:szCs w:val="16"/>
              </w:rPr>
            </w:pPr>
            <w:r w:rsidRPr="001B1679">
              <w:rPr>
                <w:sz w:val="16"/>
                <w:szCs w:val="16"/>
              </w:rPr>
              <w:t>AIMLsys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1DAE7" w14:textId="77777777" w:rsidR="009B546A" w:rsidRPr="001B1679" w:rsidRDefault="009B546A" w:rsidP="00C11620">
            <w:pPr>
              <w:pStyle w:val="TAL"/>
              <w:keepNext w:val="0"/>
              <w:rPr>
                <w:sz w:val="16"/>
                <w:szCs w:val="16"/>
              </w:rPr>
            </w:pPr>
            <w:r w:rsidRPr="001B1679">
              <w:rPr>
                <w:sz w:val="16"/>
                <w:szCs w:val="16"/>
              </w:rPr>
              <w:t>Revision of SP-221329.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27BDE9" w14:textId="77777777" w:rsidR="009B546A" w:rsidRPr="001B1679" w:rsidRDefault="009B546A" w:rsidP="00C11620">
            <w:pPr>
              <w:pStyle w:val="TAL"/>
              <w:keepNext w:val="0"/>
              <w:rPr>
                <w:sz w:val="16"/>
                <w:szCs w:val="16"/>
              </w:rPr>
            </w:pPr>
            <w:r w:rsidRPr="001B1679">
              <w:rPr>
                <w:sz w:val="16"/>
                <w:szCs w:val="16"/>
              </w:rPr>
              <w:t>Approved</w:t>
            </w:r>
          </w:p>
        </w:tc>
      </w:tr>
      <w:tr w:rsidR="009B546A" w14:paraId="1F5F947E"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0854C8" w14:textId="77777777" w:rsidR="009B546A" w:rsidRPr="001B1679" w:rsidRDefault="009B546A" w:rsidP="00C11620">
            <w:pPr>
              <w:pStyle w:val="TAL"/>
              <w:keepNext w:val="0"/>
              <w:rPr>
                <w:sz w:val="16"/>
                <w:szCs w:val="16"/>
              </w:rPr>
            </w:pPr>
            <w:r w:rsidRPr="001B1679">
              <w:rPr>
                <w:sz w:val="16"/>
                <w:szCs w:val="16"/>
              </w:rPr>
              <w:t>SP-230096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A962EF"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454257" w14:textId="77777777" w:rsidR="009B546A" w:rsidRPr="001B1679" w:rsidRDefault="009B546A" w:rsidP="00C11620">
            <w:pPr>
              <w:pStyle w:val="TAL"/>
              <w:keepNext w:val="0"/>
              <w:rPr>
                <w:sz w:val="16"/>
                <w:szCs w:val="16"/>
              </w:rPr>
            </w:pPr>
            <w:r w:rsidRPr="001B1679">
              <w:rPr>
                <w:sz w:val="16"/>
                <w:szCs w:val="16"/>
              </w:rPr>
              <w:t>Revised WID: Enhanced support of Non-Public Networks Phase 2 (eNPN_Ph2).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0EE370"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3825D0" w14:textId="77777777" w:rsidR="009B546A" w:rsidRPr="001B1679" w:rsidRDefault="009B546A" w:rsidP="00C11620">
            <w:pPr>
              <w:pStyle w:val="TAL"/>
              <w:keepNext w:val="0"/>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0F8C82" w14:textId="77777777" w:rsidR="009B546A" w:rsidRPr="001B1679" w:rsidRDefault="009B546A" w:rsidP="00C11620">
            <w:pPr>
              <w:pStyle w:val="TAL"/>
              <w:keepNext w:val="0"/>
              <w:rPr>
                <w:sz w:val="16"/>
                <w:szCs w:val="16"/>
              </w:rPr>
            </w:pPr>
            <w:r w:rsidRPr="001B1679">
              <w:rPr>
                <w:sz w:val="16"/>
                <w:szCs w:val="16"/>
              </w:rPr>
              <w:t>Revision of SP-221340.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8E18F1" w14:textId="77777777" w:rsidR="009B546A" w:rsidRPr="001B1679" w:rsidRDefault="009B546A" w:rsidP="00C11620">
            <w:pPr>
              <w:pStyle w:val="TAL"/>
              <w:keepNext w:val="0"/>
              <w:rPr>
                <w:sz w:val="16"/>
                <w:szCs w:val="16"/>
              </w:rPr>
            </w:pPr>
            <w:r w:rsidRPr="001B1679">
              <w:rPr>
                <w:sz w:val="16"/>
                <w:szCs w:val="16"/>
              </w:rPr>
              <w:t>Approved</w:t>
            </w:r>
          </w:p>
        </w:tc>
      </w:tr>
      <w:tr w:rsidR="009B546A" w14:paraId="3EF89AC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D06F6E" w14:textId="77777777" w:rsidR="009B546A" w:rsidRPr="001B1679" w:rsidRDefault="009B546A" w:rsidP="00C11620">
            <w:pPr>
              <w:pStyle w:val="TAL"/>
              <w:keepNext w:val="0"/>
              <w:rPr>
                <w:sz w:val="16"/>
                <w:szCs w:val="16"/>
              </w:rPr>
            </w:pPr>
            <w:r w:rsidRPr="001B1679">
              <w:rPr>
                <w:sz w:val="16"/>
                <w:szCs w:val="16"/>
              </w:rPr>
              <w:t>SP-230097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4F97A4"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94FC2" w14:textId="77777777" w:rsidR="009B546A" w:rsidRPr="001B1679" w:rsidRDefault="009B546A" w:rsidP="00C11620">
            <w:pPr>
              <w:pStyle w:val="TAL"/>
              <w:keepNext w:val="0"/>
              <w:rPr>
                <w:sz w:val="16"/>
                <w:szCs w:val="16"/>
              </w:rPr>
            </w:pPr>
            <w:r w:rsidRPr="001B1679">
              <w:rPr>
                <w:sz w:val="16"/>
                <w:szCs w:val="16"/>
              </w:rPr>
              <w:t>Revised WID on Proximity-based Services in 5GS Phase 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F5B5DE"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4EF12C" w14:textId="77777777" w:rsidR="009B546A" w:rsidRPr="001B1679" w:rsidRDefault="009B546A" w:rsidP="00C11620">
            <w:pPr>
              <w:pStyle w:val="TAL"/>
              <w:keepNext w:val="0"/>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86F1A3" w14:textId="77777777" w:rsidR="009B546A" w:rsidRPr="001B1679" w:rsidRDefault="009B546A" w:rsidP="00C11620">
            <w:pPr>
              <w:pStyle w:val="TAL"/>
              <w:keepNext w:val="0"/>
              <w:rPr>
                <w:sz w:val="16"/>
                <w:szCs w:val="16"/>
              </w:rPr>
            </w:pPr>
            <w:r w:rsidRPr="001B1679">
              <w:rPr>
                <w:sz w:val="16"/>
                <w:szCs w:val="16"/>
              </w:rPr>
              <w:t>Revision of SP-221206.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F0CD15" w14:textId="77777777" w:rsidR="009B546A" w:rsidRPr="001B1679" w:rsidRDefault="009B546A" w:rsidP="00C11620">
            <w:pPr>
              <w:pStyle w:val="TAL"/>
              <w:keepNext w:val="0"/>
              <w:rPr>
                <w:sz w:val="16"/>
                <w:szCs w:val="16"/>
              </w:rPr>
            </w:pPr>
            <w:r w:rsidRPr="001B1679">
              <w:rPr>
                <w:sz w:val="16"/>
                <w:szCs w:val="16"/>
              </w:rPr>
              <w:t>Approved</w:t>
            </w:r>
          </w:p>
        </w:tc>
      </w:tr>
      <w:tr w:rsidR="009B546A" w14:paraId="15F44793"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56EA08" w14:textId="77777777" w:rsidR="009B546A" w:rsidRPr="001B1679" w:rsidRDefault="009B546A" w:rsidP="00C11620">
            <w:pPr>
              <w:pStyle w:val="TAL"/>
              <w:keepNext w:val="0"/>
              <w:rPr>
                <w:sz w:val="16"/>
                <w:szCs w:val="16"/>
              </w:rPr>
            </w:pPr>
            <w:r w:rsidRPr="001B1679">
              <w:rPr>
                <w:sz w:val="16"/>
                <w:szCs w:val="16"/>
              </w:rPr>
              <w:t>SP-230098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5D2D04"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94D2D1" w14:textId="77777777" w:rsidR="009B546A" w:rsidRPr="001B1679" w:rsidRDefault="009B546A" w:rsidP="00C11620">
            <w:pPr>
              <w:pStyle w:val="TAL"/>
              <w:keepNext w:val="0"/>
              <w:rPr>
                <w:sz w:val="16"/>
                <w:szCs w:val="16"/>
              </w:rPr>
            </w:pPr>
            <w:r w:rsidRPr="001B1679">
              <w:rPr>
                <w:sz w:val="16"/>
                <w:szCs w:val="16"/>
              </w:rPr>
              <w:t>WID update: System architecture for Next Generation Real time Communication services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683FAA"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5F4F41" w14:textId="77777777" w:rsidR="009B546A" w:rsidRPr="001B1679" w:rsidRDefault="009B546A" w:rsidP="00C11620">
            <w:pPr>
              <w:pStyle w:val="TAL"/>
              <w:keepNext w:val="0"/>
              <w:rPr>
                <w:sz w:val="16"/>
                <w:szCs w:val="16"/>
              </w:rPr>
            </w:pPr>
            <w:r w:rsidRPr="001B1679">
              <w:rPr>
                <w:sz w:val="16"/>
                <w:szCs w:val="16"/>
              </w:rPr>
              <w:t>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701E2C" w14:textId="77777777" w:rsidR="009B546A" w:rsidRPr="001B1679" w:rsidRDefault="009B546A" w:rsidP="00C11620">
            <w:pPr>
              <w:pStyle w:val="TAL"/>
              <w:keepNext w:val="0"/>
              <w:rPr>
                <w:sz w:val="16"/>
                <w:szCs w:val="16"/>
              </w:rPr>
            </w:pPr>
            <w:r w:rsidRPr="001B1679">
              <w:rPr>
                <w:sz w:val="16"/>
                <w:szCs w:val="16"/>
              </w:rPr>
              <w:t>Revision of SP-220804.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42423E" w14:textId="77777777" w:rsidR="009B546A" w:rsidRPr="001B1679" w:rsidRDefault="009B546A" w:rsidP="00C11620">
            <w:pPr>
              <w:pStyle w:val="TAL"/>
              <w:keepNext w:val="0"/>
              <w:rPr>
                <w:sz w:val="16"/>
                <w:szCs w:val="16"/>
              </w:rPr>
            </w:pPr>
            <w:r w:rsidRPr="001B1679">
              <w:rPr>
                <w:sz w:val="16"/>
                <w:szCs w:val="16"/>
              </w:rPr>
              <w:t>Approved</w:t>
            </w:r>
          </w:p>
        </w:tc>
      </w:tr>
      <w:tr w:rsidR="009B546A" w14:paraId="2A2AB6A5"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6AA067" w14:textId="77777777" w:rsidR="009B546A" w:rsidRPr="001B1679" w:rsidRDefault="009B546A" w:rsidP="00C11620">
            <w:pPr>
              <w:pStyle w:val="TAL"/>
              <w:keepNext w:val="0"/>
              <w:rPr>
                <w:sz w:val="16"/>
                <w:szCs w:val="16"/>
              </w:rPr>
            </w:pPr>
            <w:r w:rsidRPr="001B1679">
              <w:rPr>
                <w:sz w:val="16"/>
                <w:szCs w:val="16"/>
              </w:rPr>
              <w:t>SP-230099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986CA1"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8C34D4" w14:textId="77777777" w:rsidR="009B546A" w:rsidRPr="001B1679" w:rsidRDefault="009B546A" w:rsidP="00C11620">
            <w:pPr>
              <w:pStyle w:val="TAL"/>
              <w:keepNext w:val="0"/>
              <w:rPr>
                <w:sz w:val="16"/>
                <w:szCs w:val="16"/>
              </w:rPr>
            </w:pPr>
            <w:r w:rsidRPr="001B1679">
              <w:rPr>
                <w:sz w:val="16"/>
                <w:szCs w:val="16"/>
              </w:rPr>
              <w:t>Revised WID: Architectural enhancements for 5G multicast-broadcast services Phase 2 (5MBS_Ph2).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D388C6"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32F303" w14:textId="77777777" w:rsidR="009B546A" w:rsidRPr="001B1679" w:rsidRDefault="009B546A" w:rsidP="00C11620">
            <w:pPr>
              <w:pStyle w:val="TAL"/>
              <w:keepNext w:val="0"/>
              <w:rPr>
                <w:sz w:val="16"/>
                <w:szCs w:val="16"/>
              </w:rPr>
            </w:pPr>
            <w:r w:rsidRPr="001B1679">
              <w:rPr>
                <w:sz w:val="16"/>
                <w:szCs w:val="16"/>
              </w:rPr>
              <w:t>5MBS_Ph2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A1A730" w14:textId="77777777" w:rsidR="009B546A" w:rsidRPr="001B1679" w:rsidRDefault="009B546A" w:rsidP="00C11620">
            <w:pPr>
              <w:pStyle w:val="TAL"/>
              <w:keepNext w:val="0"/>
              <w:rPr>
                <w:sz w:val="16"/>
                <w:szCs w:val="16"/>
              </w:rPr>
            </w:pPr>
            <w:r w:rsidRPr="001B1679">
              <w:rPr>
                <w:sz w:val="16"/>
                <w:szCs w:val="16"/>
              </w:rPr>
              <w:t>Revision of SP-221131.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97A1E5" w14:textId="77777777" w:rsidR="009B546A" w:rsidRPr="001B1679" w:rsidRDefault="009B546A" w:rsidP="00C11620">
            <w:pPr>
              <w:pStyle w:val="TAL"/>
              <w:keepNext w:val="0"/>
              <w:rPr>
                <w:sz w:val="16"/>
                <w:szCs w:val="16"/>
              </w:rPr>
            </w:pPr>
            <w:r w:rsidRPr="001B1679">
              <w:rPr>
                <w:sz w:val="16"/>
                <w:szCs w:val="16"/>
              </w:rPr>
              <w:t>Approved</w:t>
            </w:r>
          </w:p>
        </w:tc>
      </w:tr>
      <w:tr w:rsidR="009B546A" w14:paraId="68D11366"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AD935C" w14:textId="77777777" w:rsidR="009B546A" w:rsidRPr="001B1679" w:rsidRDefault="009B546A" w:rsidP="00C11620">
            <w:pPr>
              <w:pStyle w:val="TAL"/>
              <w:keepNext w:val="0"/>
              <w:rPr>
                <w:sz w:val="16"/>
                <w:szCs w:val="16"/>
              </w:rPr>
            </w:pPr>
            <w:r w:rsidRPr="001B1679">
              <w:rPr>
                <w:sz w:val="16"/>
                <w:szCs w:val="16"/>
              </w:rPr>
              <w:t>SP-230101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FB0BD5"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01DB4B" w14:textId="77777777" w:rsidR="009B546A" w:rsidRPr="001B1679" w:rsidRDefault="009B546A" w:rsidP="00C11620">
            <w:pPr>
              <w:pStyle w:val="TAL"/>
              <w:keepNext w:val="0"/>
              <w:rPr>
                <w:sz w:val="16"/>
                <w:szCs w:val="16"/>
              </w:rPr>
            </w:pPr>
            <w:r w:rsidRPr="001B1679">
              <w:rPr>
                <w:sz w:val="16"/>
                <w:szCs w:val="16"/>
              </w:rPr>
              <w:t>Revised WID on generic group management, exposure and communication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46C243"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973B0A" w14:textId="77777777" w:rsidR="009B546A" w:rsidRPr="001B1679" w:rsidRDefault="009B546A" w:rsidP="00C11620">
            <w:pPr>
              <w:pStyle w:val="TAL"/>
              <w:keepNext w:val="0"/>
              <w:rPr>
                <w:sz w:val="16"/>
                <w:szCs w:val="16"/>
              </w:rPr>
            </w:pPr>
            <w:r w:rsidRPr="001B1679">
              <w:rPr>
                <w:sz w:val="16"/>
                <w:szCs w:val="16"/>
              </w:rPr>
              <w:t>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C0B909" w14:textId="77777777" w:rsidR="009B546A" w:rsidRPr="001B1679" w:rsidRDefault="009B546A" w:rsidP="00C11620">
            <w:pPr>
              <w:pStyle w:val="TAL"/>
              <w:keepNext w:val="0"/>
              <w:rPr>
                <w:sz w:val="16"/>
                <w:szCs w:val="16"/>
              </w:rPr>
            </w:pPr>
            <w:r w:rsidRPr="001B1679">
              <w:rPr>
                <w:sz w:val="16"/>
                <w:szCs w:val="16"/>
              </w:rPr>
              <w:t>Revision of SP-221339.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877644" w14:textId="77777777" w:rsidR="009B546A" w:rsidRPr="001B1679" w:rsidRDefault="009B546A" w:rsidP="00C11620">
            <w:pPr>
              <w:pStyle w:val="TAL"/>
              <w:keepNext w:val="0"/>
              <w:rPr>
                <w:sz w:val="16"/>
                <w:szCs w:val="16"/>
              </w:rPr>
            </w:pPr>
            <w:r w:rsidRPr="001B1679">
              <w:rPr>
                <w:sz w:val="16"/>
                <w:szCs w:val="16"/>
              </w:rPr>
              <w:t>Approved</w:t>
            </w:r>
          </w:p>
        </w:tc>
      </w:tr>
      <w:tr w:rsidR="009B546A" w14:paraId="0C3A2471"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22445" w14:textId="77777777" w:rsidR="009B546A" w:rsidRPr="001B1679" w:rsidRDefault="009B546A" w:rsidP="00C11620">
            <w:pPr>
              <w:pStyle w:val="TAL"/>
              <w:keepNext w:val="0"/>
              <w:rPr>
                <w:sz w:val="16"/>
                <w:szCs w:val="16"/>
              </w:rPr>
            </w:pPr>
            <w:r w:rsidRPr="001B1679">
              <w:rPr>
                <w:sz w:val="16"/>
                <w:szCs w:val="16"/>
              </w:rPr>
              <w:t>SP-230102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963A56"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48FC31" w14:textId="77777777" w:rsidR="009B546A" w:rsidRPr="001B1679" w:rsidRDefault="009B546A" w:rsidP="00C11620">
            <w:pPr>
              <w:pStyle w:val="TAL"/>
              <w:keepNext w:val="0"/>
              <w:rPr>
                <w:sz w:val="16"/>
                <w:szCs w:val="16"/>
              </w:rPr>
            </w:pPr>
            <w:r w:rsidRPr="001B1679">
              <w:rPr>
                <w:sz w:val="16"/>
                <w:szCs w:val="16"/>
              </w:rPr>
              <w:t>Revised WID: Dynamically Changing AM Policies in the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FF9C85"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248769" w14:textId="77777777" w:rsidR="009B546A" w:rsidRPr="001B1679" w:rsidRDefault="009B546A" w:rsidP="00C11620">
            <w:pPr>
              <w:pStyle w:val="TAL"/>
              <w:keepNext w:val="0"/>
              <w:rPr>
                <w:sz w:val="16"/>
                <w:szCs w:val="16"/>
              </w:rPr>
            </w:pPr>
            <w:r w:rsidRPr="001B1679">
              <w:rPr>
                <w:sz w:val="16"/>
                <w:szCs w:val="16"/>
              </w:rPr>
              <w:t>TEI18_DCAMP_Ph2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6BB2F7" w14:textId="77777777" w:rsidR="009B546A" w:rsidRPr="001B1679" w:rsidRDefault="009B546A" w:rsidP="00C11620">
            <w:pPr>
              <w:pStyle w:val="TAL"/>
              <w:keepNext w:val="0"/>
              <w:rPr>
                <w:sz w:val="16"/>
                <w:szCs w:val="16"/>
              </w:rPr>
            </w:pPr>
            <w:r w:rsidRPr="001B1679">
              <w:rPr>
                <w:sz w:val="16"/>
                <w:szCs w:val="16"/>
              </w:rPr>
              <w:t>Revision of SP-220799.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BD9642" w14:textId="77777777" w:rsidR="009B546A" w:rsidRPr="001B1679" w:rsidRDefault="009B546A" w:rsidP="00C11620">
            <w:pPr>
              <w:pStyle w:val="TAL"/>
              <w:keepNext w:val="0"/>
              <w:rPr>
                <w:sz w:val="16"/>
                <w:szCs w:val="16"/>
              </w:rPr>
            </w:pPr>
            <w:r w:rsidRPr="001B1679">
              <w:rPr>
                <w:sz w:val="16"/>
                <w:szCs w:val="16"/>
              </w:rPr>
              <w:t>Approved</w:t>
            </w:r>
          </w:p>
        </w:tc>
      </w:tr>
      <w:tr w:rsidR="009B546A" w14:paraId="07235D9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94BAF3" w14:textId="77777777" w:rsidR="009B546A" w:rsidRPr="001B1679" w:rsidRDefault="009B546A" w:rsidP="00C11620">
            <w:pPr>
              <w:pStyle w:val="TAL"/>
              <w:keepNext w:val="0"/>
              <w:rPr>
                <w:sz w:val="16"/>
                <w:szCs w:val="16"/>
              </w:rPr>
            </w:pPr>
            <w:r w:rsidRPr="001B1679">
              <w:rPr>
                <w:sz w:val="16"/>
                <w:szCs w:val="16"/>
              </w:rPr>
              <w:t>SP-230103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D4C316"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4CEF6C" w14:textId="77777777" w:rsidR="009B546A" w:rsidRPr="001B1679" w:rsidRDefault="009B546A" w:rsidP="00C11620">
            <w:pPr>
              <w:pStyle w:val="TAL"/>
              <w:keepNext w:val="0"/>
              <w:rPr>
                <w:sz w:val="16"/>
                <w:szCs w:val="16"/>
              </w:rPr>
            </w:pPr>
            <w:r w:rsidRPr="001B1679">
              <w:rPr>
                <w:sz w:val="16"/>
                <w:szCs w:val="16"/>
              </w:rPr>
              <w:t>Revised WID: UPF enhancement for Exposure and SBA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89C033"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9F46AE"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677F9D" w14:textId="77777777" w:rsidR="009B546A" w:rsidRPr="001B1679" w:rsidRDefault="009B546A" w:rsidP="00C11620">
            <w:pPr>
              <w:pStyle w:val="TAL"/>
              <w:keepNext w:val="0"/>
              <w:rPr>
                <w:sz w:val="16"/>
                <w:szCs w:val="16"/>
              </w:rPr>
            </w:pPr>
            <w:r w:rsidRPr="001B1679">
              <w:rPr>
                <w:sz w:val="16"/>
                <w:szCs w:val="16"/>
              </w:rPr>
              <w:t>Revision of SP-220809.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97945C" w14:textId="77777777" w:rsidR="009B546A" w:rsidRPr="001B1679" w:rsidRDefault="009B546A" w:rsidP="00C11620">
            <w:pPr>
              <w:pStyle w:val="TAL"/>
              <w:keepNext w:val="0"/>
              <w:rPr>
                <w:sz w:val="16"/>
                <w:szCs w:val="16"/>
              </w:rPr>
            </w:pPr>
            <w:r w:rsidRPr="001B1679">
              <w:rPr>
                <w:sz w:val="16"/>
                <w:szCs w:val="16"/>
              </w:rPr>
              <w:t>Approved</w:t>
            </w:r>
          </w:p>
        </w:tc>
      </w:tr>
      <w:tr w:rsidR="009B546A" w14:paraId="06EA71A5"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CA77B1" w14:textId="77777777" w:rsidR="009B546A" w:rsidRPr="001B1679" w:rsidRDefault="009B546A" w:rsidP="00C11620">
            <w:pPr>
              <w:pStyle w:val="TAL"/>
              <w:keepNext w:val="0"/>
              <w:rPr>
                <w:sz w:val="16"/>
                <w:szCs w:val="16"/>
              </w:rPr>
            </w:pPr>
            <w:r w:rsidRPr="001B1679">
              <w:rPr>
                <w:sz w:val="16"/>
                <w:szCs w:val="16"/>
              </w:rPr>
              <w:t>SP-230104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5EBB95"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4F2DC1" w14:textId="77777777" w:rsidR="009B546A" w:rsidRPr="001B1679" w:rsidRDefault="009B546A" w:rsidP="00C11620">
            <w:pPr>
              <w:pStyle w:val="TAL"/>
              <w:keepNext w:val="0"/>
              <w:rPr>
                <w:sz w:val="16"/>
                <w:szCs w:val="16"/>
              </w:rPr>
            </w:pPr>
            <w:r w:rsidRPr="001B1679">
              <w:rPr>
                <w:sz w:val="16"/>
                <w:szCs w:val="16"/>
              </w:rPr>
              <w:t>Revised WID: Enhancement of Network Slicing Phase 3 (eNS_Ph3).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9B0ACC"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FA0B1A" w14:textId="77777777" w:rsidR="009B546A" w:rsidRPr="001B1679" w:rsidRDefault="009B546A" w:rsidP="00C11620">
            <w:pPr>
              <w:pStyle w:val="TAL"/>
              <w:keepNext w:val="0"/>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88B9DE" w14:textId="77777777" w:rsidR="009B546A" w:rsidRPr="001B1679" w:rsidRDefault="009B546A" w:rsidP="00C11620">
            <w:pPr>
              <w:pStyle w:val="TAL"/>
              <w:keepNext w:val="0"/>
              <w:rPr>
                <w:sz w:val="16"/>
                <w:szCs w:val="16"/>
              </w:rPr>
            </w:pPr>
            <w:r w:rsidRPr="001B1679">
              <w:rPr>
                <w:sz w:val="16"/>
                <w:szCs w:val="16"/>
              </w:rPr>
              <w:t>Revision of SP-221135.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4F2FD2" w14:textId="77777777" w:rsidR="009B546A" w:rsidRPr="001B1679" w:rsidRDefault="009B546A" w:rsidP="00C11620">
            <w:pPr>
              <w:pStyle w:val="TAL"/>
              <w:keepNext w:val="0"/>
              <w:rPr>
                <w:sz w:val="16"/>
                <w:szCs w:val="16"/>
              </w:rPr>
            </w:pPr>
            <w:r w:rsidRPr="001B1679">
              <w:rPr>
                <w:sz w:val="16"/>
                <w:szCs w:val="16"/>
              </w:rPr>
              <w:t>Approved</w:t>
            </w:r>
          </w:p>
        </w:tc>
      </w:tr>
      <w:tr w:rsidR="009B546A" w14:paraId="18DB1E7E"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167F0F" w14:textId="77777777" w:rsidR="009B546A" w:rsidRPr="001B1679" w:rsidRDefault="009B546A" w:rsidP="00C11620">
            <w:pPr>
              <w:pStyle w:val="TAL"/>
              <w:keepNext w:val="0"/>
              <w:rPr>
                <w:sz w:val="16"/>
                <w:szCs w:val="16"/>
              </w:rPr>
            </w:pPr>
            <w:r w:rsidRPr="001B1679">
              <w:rPr>
                <w:sz w:val="16"/>
                <w:szCs w:val="16"/>
              </w:rPr>
              <w:t>SP-230105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156486"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BE4F1C" w14:textId="77777777" w:rsidR="009B546A" w:rsidRPr="001B1679" w:rsidRDefault="009B546A" w:rsidP="00C11620">
            <w:pPr>
              <w:pStyle w:val="TAL"/>
              <w:keepNext w:val="0"/>
              <w:rPr>
                <w:sz w:val="16"/>
                <w:szCs w:val="16"/>
              </w:rPr>
            </w:pPr>
            <w:r w:rsidRPr="001B1679">
              <w:rPr>
                <w:sz w:val="16"/>
                <w:szCs w:val="16"/>
              </w:rPr>
              <w:t>Updated WID on Architecture Enhancements for Vehicle Mounted Relays (VMR).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EDA443"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C375EE" w14:textId="77777777" w:rsidR="009B546A" w:rsidRPr="001B1679" w:rsidRDefault="009B546A" w:rsidP="00C11620">
            <w:pPr>
              <w:pStyle w:val="TAL"/>
              <w:keepNext w:val="0"/>
              <w:rPr>
                <w:sz w:val="16"/>
                <w:szCs w:val="16"/>
              </w:rPr>
            </w:pPr>
            <w:r w:rsidRPr="001B1679">
              <w:rPr>
                <w:sz w:val="16"/>
                <w:szCs w:val="16"/>
              </w:rPr>
              <w:t>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901243" w14:textId="77777777" w:rsidR="009B546A" w:rsidRPr="001B1679" w:rsidRDefault="009B546A" w:rsidP="00C11620">
            <w:pPr>
              <w:pStyle w:val="TAL"/>
              <w:keepNext w:val="0"/>
              <w:rPr>
                <w:sz w:val="16"/>
                <w:szCs w:val="16"/>
              </w:rPr>
            </w:pPr>
            <w:r w:rsidRPr="001B1679">
              <w:rPr>
                <w:sz w:val="16"/>
                <w:szCs w:val="16"/>
              </w:rPr>
              <w:t>Revision of SP-221328.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197646" w14:textId="77777777" w:rsidR="009B546A" w:rsidRPr="001B1679" w:rsidRDefault="009B546A" w:rsidP="00C11620">
            <w:pPr>
              <w:pStyle w:val="TAL"/>
              <w:keepNext w:val="0"/>
              <w:rPr>
                <w:sz w:val="16"/>
                <w:szCs w:val="16"/>
              </w:rPr>
            </w:pPr>
            <w:r w:rsidRPr="001B1679">
              <w:rPr>
                <w:sz w:val="16"/>
                <w:szCs w:val="16"/>
              </w:rPr>
              <w:t>Approved</w:t>
            </w:r>
          </w:p>
        </w:tc>
      </w:tr>
      <w:tr w:rsidR="009B546A" w14:paraId="79F81293"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2D910E" w14:textId="77777777" w:rsidR="009B546A" w:rsidRPr="001B1679" w:rsidRDefault="009B546A" w:rsidP="00C11620">
            <w:pPr>
              <w:pStyle w:val="TAL"/>
              <w:keepNext w:val="0"/>
              <w:rPr>
                <w:sz w:val="16"/>
                <w:szCs w:val="16"/>
              </w:rPr>
            </w:pPr>
            <w:r w:rsidRPr="001B1679">
              <w:rPr>
                <w:sz w:val="16"/>
                <w:szCs w:val="16"/>
              </w:rPr>
              <w:t>SP-230106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229249"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52F04E" w14:textId="77777777" w:rsidR="009B546A" w:rsidRPr="001B1679" w:rsidRDefault="009B546A" w:rsidP="00C11620">
            <w:pPr>
              <w:pStyle w:val="TAL"/>
              <w:keepNext w:val="0"/>
              <w:rPr>
                <w:sz w:val="16"/>
                <w:szCs w:val="16"/>
              </w:rPr>
            </w:pPr>
            <w:r w:rsidRPr="001B1679">
              <w:rPr>
                <w:sz w:val="16"/>
                <w:szCs w:val="16"/>
              </w:rPr>
              <w:t>Revised WID on Architecture Enhancement to support Ranging based services and sidelink positioning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D9CEDC"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E17E54" w14:textId="77777777" w:rsidR="009B546A" w:rsidRPr="001B1679" w:rsidRDefault="009B546A" w:rsidP="00C11620">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B81D08" w14:textId="77777777" w:rsidR="009B546A" w:rsidRPr="001B1679" w:rsidRDefault="009B546A" w:rsidP="00C11620">
            <w:pPr>
              <w:pStyle w:val="TAL"/>
              <w:keepNext w:val="0"/>
              <w:rPr>
                <w:sz w:val="16"/>
                <w:szCs w:val="16"/>
              </w:rPr>
            </w:pPr>
            <w:r w:rsidRPr="001B1679">
              <w:rPr>
                <w:sz w:val="16"/>
                <w:szCs w:val="16"/>
              </w:rPr>
              <w:t>Revision of SP-221325.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3E9573" w14:textId="77777777" w:rsidR="009B546A" w:rsidRPr="001B1679" w:rsidRDefault="009B546A" w:rsidP="00C11620">
            <w:pPr>
              <w:pStyle w:val="TAL"/>
              <w:keepNext w:val="0"/>
              <w:rPr>
                <w:sz w:val="16"/>
                <w:szCs w:val="16"/>
              </w:rPr>
            </w:pPr>
            <w:r w:rsidRPr="001B1679">
              <w:rPr>
                <w:sz w:val="16"/>
                <w:szCs w:val="16"/>
              </w:rPr>
              <w:t>Approved</w:t>
            </w:r>
          </w:p>
        </w:tc>
      </w:tr>
      <w:tr w:rsidR="009B546A" w14:paraId="413E3CF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D7B47" w14:textId="77777777" w:rsidR="009B546A" w:rsidRPr="001B1679" w:rsidRDefault="009B546A" w:rsidP="00C11620">
            <w:pPr>
              <w:pStyle w:val="TAL"/>
              <w:keepNext w:val="0"/>
              <w:rPr>
                <w:sz w:val="16"/>
                <w:szCs w:val="16"/>
              </w:rPr>
            </w:pPr>
            <w:r w:rsidRPr="001B1679">
              <w:rPr>
                <w:sz w:val="16"/>
                <w:szCs w:val="16"/>
              </w:rPr>
              <w:t>SP-230107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9F1F97"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8BEB06" w14:textId="77777777" w:rsidR="009B546A" w:rsidRPr="001B1679" w:rsidRDefault="009B546A" w:rsidP="00C11620">
            <w:pPr>
              <w:pStyle w:val="TAL"/>
              <w:keepNext w:val="0"/>
              <w:rPr>
                <w:sz w:val="16"/>
                <w:szCs w:val="16"/>
              </w:rPr>
            </w:pPr>
            <w:r w:rsidRPr="001B1679">
              <w:rPr>
                <w:sz w:val="16"/>
                <w:szCs w:val="16"/>
              </w:rPr>
              <w:t>Revised WID: Timing Resiliency and URLLC enhancements (TRS_URLLC).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C43917"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CF277C" w14:textId="77777777" w:rsidR="009B546A" w:rsidRPr="001B1679" w:rsidRDefault="009B546A" w:rsidP="00C11620">
            <w:pPr>
              <w:pStyle w:val="TAL"/>
              <w:keepNext w:val="0"/>
              <w:rPr>
                <w:sz w:val="16"/>
                <w:szCs w:val="16"/>
              </w:rPr>
            </w:pPr>
            <w:r w:rsidRPr="001B1679">
              <w:rPr>
                <w:sz w:val="16"/>
                <w:szCs w:val="16"/>
              </w:rPr>
              <w:t>TRS_URLLC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2A8AE6" w14:textId="77777777" w:rsidR="009B546A" w:rsidRPr="001B1679" w:rsidRDefault="009B546A" w:rsidP="00C11620">
            <w:pPr>
              <w:pStyle w:val="TAL"/>
              <w:keepNext w:val="0"/>
              <w:rPr>
                <w:sz w:val="16"/>
                <w:szCs w:val="16"/>
              </w:rPr>
            </w:pPr>
            <w:r w:rsidRPr="001B1679">
              <w:rPr>
                <w:sz w:val="16"/>
                <w:szCs w:val="16"/>
              </w:rPr>
              <w:t>Revision of SP-221341.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1F8500" w14:textId="77777777" w:rsidR="009B546A" w:rsidRPr="001B1679" w:rsidRDefault="009B546A" w:rsidP="00C11620">
            <w:pPr>
              <w:pStyle w:val="TAL"/>
              <w:keepNext w:val="0"/>
              <w:rPr>
                <w:sz w:val="16"/>
                <w:szCs w:val="16"/>
              </w:rPr>
            </w:pPr>
            <w:r w:rsidRPr="001B1679">
              <w:rPr>
                <w:sz w:val="16"/>
                <w:szCs w:val="16"/>
              </w:rPr>
              <w:t>Approved</w:t>
            </w:r>
          </w:p>
        </w:tc>
      </w:tr>
      <w:tr w:rsidR="009B546A" w14:paraId="5FD958DD"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B5EC7C" w14:textId="77777777" w:rsidR="009B546A" w:rsidRPr="001B1679" w:rsidRDefault="009B546A" w:rsidP="00C11620">
            <w:pPr>
              <w:pStyle w:val="TAL"/>
              <w:keepNext w:val="0"/>
              <w:rPr>
                <w:sz w:val="16"/>
                <w:szCs w:val="16"/>
              </w:rPr>
            </w:pPr>
            <w:r w:rsidRPr="001B1679">
              <w:rPr>
                <w:sz w:val="16"/>
                <w:szCs w:val="16"/>
              </w:rPr>
              <w:t>SP-230108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3E0439"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34DADF" w14:textId="77777777" w:rsidR="009B546A" w:rsidRPr="001B1679" w:rsidRDefault="009B546A" w:rsidP="00C11620">
            <w:pPr>
              <w:pStyle w:val="TAL"/>
              <w:keepNext w:val="0"/>
              <w:rPr>
                <w:sz w:val="16"/>
                <w:szCs w:val="16"/>
              </w:rPr>
            </w:pPr>
            <w:r w:rsidRPr="001B1679">
              <w:rPr>
                <w:sz w:val="16"/>
                <w:szCs w:val="16"/>
              </w:rPr>
              <w:t>Revised WID: MPS when access to EPC/5GC is WLAN.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BD6086"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2CC169" w14:textId="77777777" w:rsidR="009B546A" w:rsidRPr="001B1679" w:rsidRDefault="009B546A" w:rsidP="00C11620">
            <w:pPr>
              <w:pStyle w:val="TAL"/>
              <w:keepNext w:val="0"/>
              <w:rPr>
                <w:sz w:val="16"/>
                <w:szCs w:val="16"/>
              </w:rPr>
            </w:pPr>
            <w:r w:rsidRPr="001B1679">
              <w:rPr>
                <w:sz w:val="16"/>
                <w:szCs w:val="16"/>
              </w:rPr>
              <w:t>MPS_WLAN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048C9E" w14:textId="77777777" w:rsidR="009B546A" w:rsidRPr="001B1679" w:rsidRDefault="009B546A" w:rsidP="00C11620">
            <w:pPr>
              <w:pStyle w:val="TAL"/>
              <w:keepNext w:val="0"/>
              <w:rPr>
                <w:sz w:val="16"/>
                <w:szCs w:val="16"/>
              </w:rPr>
            </w:pPr>
            <w:r w:rsidRPr="001B1679">
              <w:rPr>
                <w:sz w:val="16"/>
                <w:szCs w:val="16"/>
              </w:rPr>
              <w:t>Revision of SP-211595.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93816F" w14:textId="77777777" w:rsidR="009B546A" w:rsidRPr="001B1679" w:rsidRDefault="009B546A" w:rsidP="00C11620">
            <w:pPr>
              <w:pStyle w:val="TAL"/>
              <w:keepNext w:val="0"/>
              <w:rPr>
                <w:sz w:val="16"/>
                <w:szCs w:val="16"/>
              </w:rPr>
            </w:pPr>
            <w:r w:rsidRPr="001B1679">
              <w:rPr>
                <w:sz w:val="16"/>
                <w:szCs w:val="16"/>
              </w:rPr>
              <w:t>Approved</w:t>
            </w:r>
          </w:p>
        </w:tc>
      </w:tr>
      <w:tr w:rsidR="009B546A" w14:paraId="506A00ED"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32F273" w14:textId="77777777" w:rsidR="009B546A" w:rsidRPr="001B1679" w:rsidRDefault="009B546A" w:rsidP="00C11620">
            <w:pPr>
              <w:pStyle w:val="TAL"/>
              <w:keepNext w:val="0"/>
              <w:rPr>
                <w:sz w:val="16"/>
                <w:szCs w:val="16"/>
              </w:rPr>
            </w:pPr>
            <w:r w:rsidRPr="001B1679">
              <w:rPr>
                <w:sz w:val="16"/>
                <w:szCs w:val="16"/>
              </w:rPr>
              <w:t>SP-230109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8BE94A"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81889B" w14:textId="77777777" w:rsidR="009B546A" w:rsidRPr="001B1679" w:rsidRDefault="009B546A" w:rsidP="00C11620">
            <w:pPr>
              <w:pStyle w:val="TAL"/>
              <w:keepNext w:val="0"/>
              <w:rPr>
                <w:sz w:val="16"/>
                <w:szCs w:val="16"/>
              </w:rPr>
            </w:pPr>
            <w:r w:rsidRPr="001B1679">
              <w:rPr>
                <w:sz w:val="16"/>
                <w:szCs w:val="16"/>
              </w:rPr>
              <w:t>Revised WID: 5GC/EPC enhancement for satellite access Phase 2 (5GSAT_Ph2).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62A282"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014D56"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00BC99" w14:textId="77777777" w:rsidR="009B546A" w:rsidRPr="001B1679" w:rsidRDefault="009B546A" w:rsidP="00C11620">
            <w:pPr>
              <w:pStyle w:val="TAL"/>
              <w:keepNext w:val="0"/>
              <w:rPr>
                <w:sz w:val="16"/>
                <w:szCs w:val="16"/>
              </w:rPr>
            </w:pPr>
            <w:r w:rsidRPr="001B1679">
              <w:rPr>
                <w:sz w:val="16"/>
                <w:szCs w:val="16"/>
              </w:rPr>
              <w:t>Revision of SP-221344.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502A0C" w14:textId="77777777" w:rsidR="009B546A" w:rsidRPr="001B1679" w:rsidRDefault="009B546A" w:rsidP="00C11620">
            <w:pPr>
              <w:pStyle w:val="TAL"/>
              <w:keepNext w:val="0"/>
              <w:rPr>
                <w:sz w:val="16"/>
                <w:szCs w:val="16"/>
              </w:rPr>
            </w:pPr>
            <w:r w:rsidRPr="001B1679">
              <w:rPr>
                <w:sz w:val="16"/>
                <w:szCs w:val="16"/>
              </w:rPr>
              <w:t>Approved</w:t>
            </w:r>
          </w:p>
        </w:tc>
      </w:tr>
      <w:tr w:rsidR="009B546A" w14:paraId="2B0C0DC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B25386" w14:textId="77777777" w:rsidR="009B546A" w:rsidRPr="001B1679" w:rsidRDefault="009B546A" w:rsidP="00C11620">
            <w:pPr>
              <w:pStyle w:val="TAL"/>
              <w:keepNext w:val="0"/>
              <w:rPr>
                <w:sz w:val="16"/>
                <w:szCs w:val="16"/>
              </w:rPr>
            </w:pPr>
            <w:r w:rsidRPr="001B1679">
              <w:rPr>
                <w:sz w:val="16"/>
                <w:szCs w:val="16"/>
              </w:rPr>
              <w:t>SP-230110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3B03D7"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0EFF83" w14:textId="77777777" w:rsidR="009B546A" w:rsidRPr="001B1679" w:rsidRDefault="009B546A" w:rsidP="00C11620">
            <w:pPr>
              <w:pStyle w:val="TAL"/>
              <w:keepNext w:val="0"/>
              <w:rPr>
                <w:sz w:val="16"/>
                <w:szCs w:val="16"/>
              </w:rPr>
            </w:pPr>
            <w:r w:rsidRPr="001B1679">
              <w:rPr>
                <w:sz w:val="16"/>
                <w:szCs w:val="16"/>
              </w:rPr>
              <w:t>WID update for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6D051A"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699F59" w14:textId="77777777" w:rsidR="009B546A" w:rsidRPr="001B1679" w:rsidRDefault="009B546A" w:rsidP="00C11620">
            <w:pPr>
              <w:pStyle w:val="TAL"/>
              <w:keepNext w:val="0"/>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12D833" w14:textId="77777777" w:rsidR="009B546A" w:rsidRPr="001B1679" w:rsidRDefault="009B546A" w:rsidP="00C11620">
            <w:pPr>
              <w:pStyle w:val="TAL"/>
              <w:keepNext w:val="0"/>
              <w:rPr>
                <w:sz w:val="16"/>
                <w:szCs w:val="16"/>
              </w:rPr>
            </w:pPr>
            <w:r w:rsidRPr="001B1679">
              <w:rPr>
                <w:sz w:val="16"/>
                <w:szCs w:val="16"/>
              </w:rPr>
              <w:t>Revision of SP-221345.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FCDF37" w14:textId="77777777" w:rsidR="009B546A" w:rsidRPr="001B1679" w:rsidRDefault="009B546A" w:rsidP="00C11620">
            <w:pPr>
              <w:pStyle w:val="TAL"/>
              <w:keepNext w:val="0"/>
              <w:rPr>
                <w:sz w:val="16"/>
                <w:szCs w:val="16"/>
              </w:rPr>
            </w:pPr>
            <w:r w:rsidRPr="001B1679">
              <w:rPr>
                <w:sz w:val="16"/>
                <w:szCs w:val="16"/>
              </w:rPr>
              <w:t>Approved</w:t>
            </w:r>
          </w:p>
        </w:tc>
      </w:tr>
      <w:tr w:rsidR="009B546A" w14:paraId="6CF30110"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79A978" w14:textId="77777777" w:rsidR="009B546A" w:rsidRPr="001B1679" w:rsidRDefault="009B546A" w:rsidP="00C11620">
            <w:pPr>
              <w:pStyle w:val="TAL"/>
              <w:keepNext w:val="0"/>
              <w:rPr>
                <w:sz w:val="16"/>
                <w:szCs w:val="16"/>
              </w:rPr>
            </w:pPr>
            <w:r w:rsidRPr="001B1679">
              <w:rPr>
                <w:sz w:val="16"/>
                <w:szCs w:val="16"/>
              </w:rPr>
              <w:t>SP-230111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672514"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064ADB" w14:textId="77777777" w:rsidR="009B546A" w:rsidRPr="001B1679" w:rsidRDefault="009B546A" w:rsidP="00C11620">
            <w:pPr>
              <w:pStyle w:val="TAL"/>
              <w:keepNext w:val="0"/>
              <w:rPr>
                <w:sz w:val="16"/>
                <w:szCs w:val="16"/>
              </w:rPr>
            </w:pPr>
            <w:r w:rsidRPr="001B1679">
              <w:rPr>
                <w:sz w:val="16"/>
                <w:szCs w:val="16"/>
              </w:rPr>
              <w:t>WID update for 5GSATB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727E31"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5FCDFA" w14:textId="77777777" w:rsidR="009B546A" w:rsidRPr="001B1679" w:rsidRDefault="009B546A" w:rsidP="00C11620">
            <w:pPr>
              <w:pStyle w:val="TAL"/>
              <w:keepNext w:val="0"/>
              <w:rPr>
                <w:sz w:val="16"/>
                <w:szCs w:val="16"/>
              </w:rPr>
            </w:pPr>
            <w:r w:rsidRPr="001B1679">
              <w:rPr>
                <w:sz w:val="16"/>
                <w:szCs w:val="16"/>
              </w:rPr>
              <w:t>5GSATB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6DE828" w14:textId="77777777" w:rsidR="009B546A" w:rsidRPr="001B1679" w:rsidRDefault="009B546A" w:rsidP="00C11620">
            <w:pPr>
              <w:pStyle w:val="TAL"/>
              <w:keepNext w:val="0"/>
              <w:rPr>
                <w:sz w:val="16"/>
                <w:szCs w:val="16"/>
              </w:rPr>
            </w:pPr>
            <w:r w:rsidRPr="001B1679">
              <w:rPr>
                <w:sz w:val="16"/>
                <w:szCs w:val="16"/>
              </w:rPr>
              <w:t>Revision of SP-220808.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70156E" w14:textId="77777777" w:rsidR="009B546A" w:rsidRPr="001B1679" w:rsidRDefault="009B546A" w:rsidP="00C11620">
            <w:pPr>
              <w:pStyle w:val="TAL"/>
              <w:keepNext w:val="0"/>
              <w:rPr>
                <w:sz w:val="16"/>
                <w:szCs w:val="16"/>
              </w:rPr>
            </w:pPr>
            <w:r w:rsidRPr="001B1679">
              <w:rPr>
                <w:sz w:val="16"/>
                <w:szCs w:val="16"/>
              </w:rPr>
              <w:t>Approved</w:t>
            </w:r>
          </w:p>
        </w:tc>
      </w:tr>
      <w:tr w:rsidR="009B546A" w14:paraId="1825ADC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CB66D" w14:textId="77777777" w:rsidR="009B546A" w:rsidRPr="001B1679" w:rsidRDefault="009B546A" w:rsidP="00C11620">
            <w:pPr>
              <w:pStyle w:val="TAL"/>
              <w:keepNext w:val="0"/>
              <w:rPr>
                <w:sz w:val="16"/>
                <w:szCs w:val="16"/>
              </w:rPr>
            </w:pPr>
            <w:r w:rsidRPr="001B1679">
              <w:rPr>
                <w:sz w:val="16"/>
                <w:szCs w:val="16"/>
              </w:rPr>
              <w:t>SP-230112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6F57ED"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D0142" w14:textId="77777777" w:rsidR="009B546A" w:rsidRPr="001B1679" w:rsidRDefault="009B546A" w:rsidP="00C11620">
            <w:pPr>
              <w:pStyle w:val="TAL"/>
              <w:keepNext w:val="0"/>
              <w:rPr>
                <w:sz w:val="16"/>
                <w:szCs w:val="16"/>
              </w:rPr>
            </w:pPr>
            <w:r w:rsidRPr="001B1679">
              <w:rPr>
                <w:sz w:val="16"/>
                <w:szCs w:val="16"/>
              </w:rPr>
              <w:t>Revised WID: Edge Computing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75F281"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E51B2D" w14:textId="77777777" w:rsidR="009B546A" w:rsidRPr="001B1679" w:rsidRDefault="009B546A" w:rsidP="00C11620">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505ECC" w14:textId="77777777" w:rsidR="009B546A" w:rsidRPr="001B1679" w:rsidRDefault="009B546A" w:rsidP="00C11620">
            <w:pPr>
              <w:pStyle w:val="TAL"/>
              <w:keepNext w:val="0"/>
              <w:rPr>
                <w:sz w:val="16"/>
                <w:szCs w:val="16"/>
              </w:rPr>
            </w:pPr>
            <w:r w:rsidRPr="001B1679">
              <w:rPr>
                <w:sz w:val="16"/>
                <w:szCs w:val="16"/>
              </w:rPr>
              <w:t>Revision of SP-221337.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517C97" w14:textId="77777777" w:rsidR="009B546A" w:rsidRPr="001B1679" w:rsidRDefault="009B546A" w:rsidP="00C11620">
            <w:pPr>
              <w:pStyle w:val="TAL"/>
              <w:keepNext w:val="0"/>
              <w:rPr>
                <w:sz w:val="16"/>
                <w:szCs w:val="16"/>
              </w:rPr>
            </w:pPr>
            <w:r w:rsidRPr="001B1679">
              <w:rPr>
                <w:sz w:val="16"/>
                <w:szCs w:val="16"/>
              </w:rPr>
              <w:t>Approved</w:t>
            </w:r>
          </w:p>
        </w:tc>
      </w:tr>
      <w:tr w:rsidR="009B546A" w14:paraId="21A8E9C3"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89A8E6" w14:textId="77777777" w:rsidR="009B546A" w:rsidRPr="001B1679" w:rsidRDefault="009B546A" w:rsidP="00C11620">
            <w:pPr>
              <w:pStyle w:val="TAL"/>
              <w:keepNext w:val="0"/>
              <w:rPr>
                <w:sz w:val="16"/>
                <w:szCs w:val="16"/>
              </w:rPr>
            </w:pPr>
            <w:r w:rsidRPr="001B1679">
              <w:rPr>
                <w:sz w:val="16"/>
                <w:szCs w:val="16"/>
              </w:rPr>
              <w:t>SP-230113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21836D"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BBE0D0" w14:textId="77777777" w:rsidR="009B546A" w:rsidRPr="001B1679" w:rsidRDefault="009B546A" w:rsidP="00C11620">
            <w:pPr>
              <w:pStyle w:val="TAL"/>
              <w:keepNext w:val="0"/>
              <w:rPr>
                <w:sz w:val="16"/>
                <w:szCs w:val="16"/>
              </w:rPr>
            </w:pPr>
            <w:r w:rsidRPr="001B1679">
              <w:rPr>
                <w:sz w:val="16"/>
                <w:szCs w:val="16"/>
              </w:rPr>
              <w:t>Revised WID: Enhancement of NSAC for maximum number of UEs with at least one PDU session/PDN connection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AC5AD6"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25A454" w14:textId="77777777" w:rsidR="009B546A" w:rsidRPr="001B1679" w:rsidRDefault="009B546A" w:rsidP="00C11620">
            <w:pPr>
              <w:pStyle w:val="TAL"/>
              <w:keepNext w:val="0"/>
              <w:rPr>
                <w:sz w:val="16"/>
                <w:szCs w:val="16"/>
              </w:rPr>
            </w:pPr>
            <w:r w:rsidRPr="001B1679">
              <w:rPr>
                <w:sz w:val="16"/>
                <w:szCs w:val="16"/>
              </w:rPr>
              <w:t>eNSAC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1DE32A" w14:textId="77777777" w:rsidR="009B546A" w:rsidRPr="001B1679" w:rsidRDefault="009B546A" w:rsidP="00C11620">
            <w:pPr>
              <w:pStyle w:val="TAL"/>
              <w:keepNext w:val="0"/>
              <w:rPr>
                <w:sz w:val="16"/>
                <w:szCs w:val="16"/>
              </w:rPr>
            </w:pPr>
            <w:r w:rsidRPr="001B1679">
              <w:rPr>
                <w:sz w:val="16"/>
                <w:szCs w:val="16"/>
              </w:rPr>
              <w:t>Revision of SP-220988.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A08205" w14:textId="77777777" w:rsidR="009B546A" w:rsidRPr="001B1679" w:rsidRDefault="009B546A" w:rsidP="00C11620">
            <w:pPr>
              <w:pStyle w:val="TAL"/>
              <w:keepNext w:val="0"/>
              <w:rPr>
                <w:sz w:val="16"/>
                <w:szCs w:val="16"/>
              </w:rPr>
            </w:pPr>
            <w:r w:rsidRPr="001B1679">
              <w:rPr>
                <w:sz w:val="16"/>
                <w:szCs w:val="16"/>
              </w:rPr>
              <w:t>Approved</w:t>
            </w:r>
          </w:p>
        </w:tc>
      </w:tr>
      <w:tr w:rsidR="009B546A" w14:paraId="0C426F7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1C9F8D" w14:textId="77777777" w:rsidR="009B546A" w:rsidRPr="001B1679" w:rsidRDefault="009B546A" w:rsidP="00C11620">
            <w:pPr>
              <w:pStyle w:val="TAL"/>
              <w:keepNext w:val="0"/>
              <w:rPr>
                <w:sz w:val="16"/>
                <w:szCs w:val="16"/>
              </w:rPr>
            </w:pPr>
            <w:r w:rsidRPr="001B1679">
              <w:rPr>
                <w:sz w:val="16"/>
                <w:szCs w:val="16"/>
              </w:rPr>
              <w:t>SP-230120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21C987"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D09B4" w14:textId="77777777" w:rsidR="009B546A" w:rsidRPr="001B1679" w:rsidRDefault="009B546A" w:rsidP="00C11620">
            <w:pPr>
              <w:pStyle w:val="TAL"/>
              <w:keepNext w:val="0"/>
              <w:rPr>
                <w:sz w:val="16"/>
                <w:szCs w:val="16"/>
              </w:rPr>
            </w:pPr>
            <w:r w:rsidRPr="001B1679">
              <w:rPr>
                <w:sz w:val="16"/>
                <w:szCs w:val="16"/>
              </w:rPr>
              <w:t>Revised WID on 5G System Enabler for Service Function Chaining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A9E0B5" w14:textId="77777777" w:rsidR="009B546A" w:rsidRPr="001B1679" w:rsidRDefault="009B546A" w:rsidP="00C11620">
            <w:pPr>
              <w:pStyle w:val="TAL"/>
              <w:keepNext w:val="0"/>
              <w:rPr>
                <w:sz w:val="16"/>
                <w:szCs w:val="16"/>
              </w:rPr>
            </w:pPr>
            <w:r w:rsidRPr="001B1679">
              <w:rPr>
                <w:sz w:val="16"/>
                <w:szCs w:val="16"/>
              </w:rPr>
              <w:t>Intel</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1E60EF" w14:textId="77777777" w:rsidR="009B546A" w:rsidRPr="001B1679" w:rsidRDefault="009B546A" w:rsidP="00C11620">
            <w:pPr>
              <w:pStyle w:val="TAL"/>
              <w:keepNext w:val="0"/>
              <w:rPr>
                <w:sz w:val="16"/>
                <w:szCs w:val="16"/>
              </w:rPr>
            </w:pPr>
            <w:r w:rsidRPr="001B1679">
              <w:rPr>
                <w:sz w:val="16"/>
                <w:szCs w:val="16"/>
              </w:rPr>
              <w:t>SFC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79A13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2AA680" w14:textId="77777777" w:rsidR="009B546A" w:rsidRPr="001B1679" w:rsidRDefault="009B546A" w:rsidP="00C11620">
            <w:pPr>
              <w:pStyle w:val="TAL"/>
              <w:keepNext w:val="0"/>
              <w:rPr>
                <w:sz w:val="16"/>
                <w:szCs w:val="16"/>
              </w:rPr>
            </w:pPr>
            <w:r w:rsidRPr="001B1679">
              <w:rPr>
                <w:sz w:val="16"/>
                <w:szCs w:val="16"/>
              </w:rPr>
              <w:t>Approved</w:t>
            </w:r>
          </w:p>
        </w:tc>
      </w:tr>
      <w:tr w:rsidR="009B546A" w14:paraId="32580F1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BA0E1A" w14:textId="77777777" w:rsidR="009B546A" w:rsidRPr="001B1679" w:rsidRDefault="009B546A" w:rsidP="00C11620">
            <w:pPr>
              <w:pStyle w:val="TAL"/>
              <w:keepNext w:val="0"/>
              <w:rPr>
                <w:sz w:val="16"/>
                <w:szCs w:val="16"/>
              </w:rPr>
            </w:pPr>
            <w:r w:rsidRPr="001B1679">
              <w:rPr>
                <w:sz w:val="16"/>
                <w:szCs w:val="16"/>
              </w:rPr>
              <w:t>SP-230163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BBE34B"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0BAB28" w14:textId="77777777" w:rsidR="009B546A" w:rsidRPr="001B1679" w:rsidRDefault="009B546A" w:rsidP="00C11620">
            <w:pPr>
              <w:pStyle w:val="TAL"/>
              <w:keepNext w:val="0"/>
              <w:rPr>
                <w:sz w:val="16"/>
                <w:szCs w:val="16"/>
              </w:rPr>
            </w:pPr>
            <w:r w:rsidRPr="001B1679">
              <w:rPr>
                <w:sz w:val="16"/>
                <w:szCs w:val="16"/>
              </w:rPr>
              <w:t>Revised WID: Personal IoT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B2017D" w14:textId="77777777" w:rsidR="009B546A" w:rsidRPr="001B1679" w:rsidRDefault="009B546A" w:rsidP="00C11620">
            <w:pPr>
              <w:pStyle w:val="TAL"/>
              <w:keepNext w:val="0"/>
              <w:rPr>
                <w:sz w:val="16"/>
                <w:szCs w:val="16"/>
              </w:rPr>
            </w:pPr>
            <w:r w:rsidRPr="001B1679">
              <w:rPr>
                <w:sz w:val="16"/>
                <w:szCs w:val="16"/>
              </w:rPr>
              <w:t>vivo</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EFD7B9" w14:textId="77777777" w:rsidR="009B546A" w:rsidRPr="001B1679" w:rsidRDefault="009B546A" w:rsidP="00C11620">
            <w:pPr>
              <w:pStyle w:val="TAL"/>
              <w:keepNext w:val="0"/>
              <w:rPr>
                <w:sz w:val="16"/>
                <w:szCs w:val="16"/>
              </w:rPr>
            </w:pPr>
            <w:r w:rsidRPr="001B1679">
              <w:rPr>
                <w:sz w:val="16"/>
                <w:szCs w:val="16"/>
              </w:rPr>
              <w:t>PIN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33C0B5" w14:textId="77777777" w:rsidR="009B546A" w:rsidRPr="001B1679" w:rsidRDefault="009B546A" w:rsidP="00C11620">
            <w:pPr>
              <w:pStyle w:val="TAL"/>
              <w:keepNext w:val="0"/>
              <w:rPr>
                <w:sz w:val="16"/>
                <w:szCs w:val="16"/>
              </w:rPr>
            </w:pPr>
            <w:r w:rsidRPr="001B1679">
              <w:rPr>
                <w:sz w:val="16"/>
                <w:szCs w:val="16"/>
              </w:rPr>
              <w:t>Revision of SP-221343.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7493D5" w14:textId="77777777" w:rsidR="009B546A" w:rsidRPr="001B1679" w:rsidRDefault="009B546A" w:rsidP="00C11620">
            <w:pPr>
              <w:pStyle w:val="TAL"/>
              <w:keepNext w:val="0"/>
              <w:rPr>
                <w:sz w:val="16"/>
                <w:szCs w:val="16"/>
              </w:rPr>
            </w:pPr>
            <w:r w:rsidRPr="001B1679">
              <w:rPr>
                <w:sz w:val="16"/>
                <w:szCs w:val="16"/>
              </w:rPr>
              <w:t>Approved</w:t>
            </w:r>
          </w:p>
        </w:tc>
      </w:tr>
      <w:tr w:rsidR="009B546A" w14:paraId="25C05B87"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470452" w14:textId="77777777" w:rsidR="009B546A" w:rsidRPr="001B1679" w:rsidRDefault="009B546A" w:rsidP="00C11620">
            <w:pPr>
              <w:pStyle w:val="TAL"/>
              <w:keepNext w:val="0"/>
              <w:rPr>
                <w:sz w:val="16"/>
                <w:szCs w:val="16"/>
              </w:rPr>
            </w:pPr>
            <w:r w:rsidRPr="001B1679">
              <w:rPr>
                <w:sz w:val="16"/>
                <w:szCs w:val="16"/>
              </w:rPr>
              <w:t>SP-230164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7DB55F"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3F9D1" w14:textId="77777777" w:rsidR="009B546A" w:rsidRPr="001B1679" w:rsidRDefault="009B546A" w:rsidP="00C11620">
            <w:pPr>
              <w:pStyle w:val="TAL"/>
              <w:keepNext w:val="0"/>
              <w:rPr>
                <w:sz w:val="16"/>
                <w:szCs w:val="16"/>
              </w:rPr>
            </w:pPr>
            <w:r w:rsidRPr="001B1679">
              <w:rPr>
                <w:sz w:val="16"/>
                <w:szCs w:val="16"/>
              </w:rPr>
              <w:t>WID on 5G Media Streaming Architecture Phase2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B3ADF5" w14:textId="77777777" w:rsidR="009B546A" w:rsidRPr="001B1679" w:rsidRDefault="009B546A" w:rsidP="00C11620">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253A1C" w14:textId="77777777" w:rsidR="009B546A" w:rsidRPr="001B1679" w:rsidRDefault="009B546A" w:rsidP="00C11620">
            <w:pPr>
              <w:pStyle w:val="TAL"/>
              <w:keepNext w:val="0"/>
              <w:rPr>
                <w:sz w:val="16"/>
                <w:szCs w:val="16"/>
              </w:rPr>
            </w:pPr>
            <w:r w:rsidRPr="001B1679">
              <w:rPr>
                <w:sz w:val="16"/>
                <w:szCs w:val="16"/>
              </w:rPr>
              <w:t>5GMS_Ph2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334786" w14:textId="77777777" w:rsidR="009B546A" w:rsidRPr="001B1679" w:rsidRDefault="009B546A" w:rsidP="00C11620">
            <w:pPr>
              <w:pStyle w:val="TAL"/>
              <w:keepNext w:val="0"/>
              <w:rPr>
                <w:sz w:val="16"/>
                <w:szCs w:val="16"/>
              </w:rPr>
            </w:pPr>
            <w:r w:rsidRPr="001B1679">
              <w:rPr>
                <w:sz w:val="16"/>
                <w:szCs w:val="16"/>
              </w:rPr>
              <w:t>Revision of SP-220667.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4BA331" w14:textId="77777777" w:rsidR="009B546A" w:rsidRPr="001B1679" w:rsidRDefault="009B546A" w:rsidP="00C11620">
            <w:pPr>
              <w:pStyle w:val="TAL"/>
              <w:keepNext w:val="0"/>
              <w:rPr>
                <w:sz w:val="16"/>
                <w:szCs w:val="16"/>
              </w:rPr>
            </w:pPr>
            <w:r w:rsidRPr="001B1679">
              <w:rPr>
                <w:sz w:val="16"/>
                <w:szCs w:val="16"/>
              </w:rPr>
              <w:t>Approved</w:t>
            </w:r>
          </w:p>
        </w:tc>
      </w:tr>
      <w:tr w:rsidR="009B546A" w14:paraId="207AB451"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423E1" w14:textId="77777777" w:rsidR="009B546A" w:rsidRPr="001B1679" w:rsidRDefault="009B546A" w:rsidP="00C11620">
            <w:pPr>
              <w:pStyle w:val="TAL"/>
              <w:keepNext w:val="0"/>
              <w:rPr>
                <w:sz w:val="16"/>
                <w:szCs w:val="16"/>
              </w:rPr>
            </w:pPr>
            <w:r w:rsidRPr="001B1679">
              <w:rPr>
                <w:sz w:val="16"/>
                <w:szCs w:val="16"/>
              </w:rPr>
              <w:t>SP-230165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6166C5"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B09352" w14:textId="77777777" w:rsidR="009B546A" w:rsidRPr="001B1679" w:rsidRDefault="009B546A" w:rsidP="00C11620">
            <w:pPr>
              <w:pStyle w:val="TAL"/>
              <w:keepNext w:val="0"/>
              <w:rPr>
                <w:sz w:val="16"/>
                <w:szCs w:val="16"/>
              </w:rPr>
            </w:pPr>
            <w:r w:rsidRPr="001B1679">
              <w:rPr>
                <w:sz w:val="16"/>
                <w:szCs w:val="16"/>
              </w:rPr>
              <w:t>Revised WID on IMS-based AR Conversational Services (IBACS)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107F17" w14:textId="77777777" w:rsidR="009B546A" w:rsidRPr="001B1679" w:rsidRDefault="009B546A" w:rsidP="00C11620">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E86813" w14:textId="77777777" w:rsidR="009B546A" w:rsidRPr="001B1679" w:rsidRDefault="009B546A" w:rsidP="00C11620">
            <w:pPr>
              <w:pStyle w:val="TAL"/>
              <w:keepNext w:val="0"/>
              <w:rPr>
                <w:sz w:val="16"/>
                <w:szCs w:val="16"/>
              </w:rPr>
            </w:pPr>
            <w:r w:rsidRPr="001B1679">
              <w:rPr>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ED8F20" w14:textId="77777777" w:rsidR="009B546A" w:rsidRPr="001B1679" w:rsidRDefault="009B546A" w:rsidP="00C11620">
            <w:pPr>
              <w:pStyle w:val="TAL"/>
              <w:keepNext w:val="0"/>
              <w:rPr>
                <w:sz w:val="16"/>
                <w:szCs w:val="16"/>
              </w:rPr>
            </w:pPr>
            <w:r w:rsidRPr="001B1679">
              <w:rPr>
                <w:sz w:val="16"/>
                <w:szCs w:val="16"/>
              </w:rPr>
              <w:t>Revision of SP-220668.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987985" w14:textId="77777777" w:rsidR="009B546A" w:rsidRPr="001B1679" w:rsidRDefault="009B546A" w:rsidP="00C11620">
            <w:pPr>
              <w:pStyle w:val="TAL"/>
              <w:keepNext w:val="0"/>
              <w:rPr>
                <w:sz w:val="16"/>
                <w:szCs w:val="16"/>
              </w:rPr>
            </w:pPr>
            <w:r w:rsidRPr="001B1679">
              <w:rPr>
                <w:sz w:val="16"/>
                <w:szCs w:val="16"/>
              </w:rPr>
              <w:t>Approved</w:t>
            </w:r>
          </w:p>
        </w:tc>
      </w:tr>
      <w:tr w:rsidR="009B546A" w14:paraId="4AEE6E6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644877" w14:textId="77777777" w:rsidR="009B546A" w:rsidRPr="001B1679" w:rsidRDefault="009B546A" w:rsidP="00C11620">
            <w:pPr>
              <w:pStyle w:val="TAL"/>
              <w:keepNext w:val="0"/>
              <w:rPr>
                <w:sz w:val="16"/>
                <w:szCs w:val="16"/>
              </w:rPr>
            </w:pPr>
            <w:r w:rsidRPr="001B1679">
              <w:rPr>
                <w:sz w:val="16"/>
                <w:szCs w:val="16"/>
              </w:rPr>
              <w:lastRenderedPageBreak/>
              <w:t>SP-230166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3CCA30"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53575" w14:textId="77777777" w:rsidR="009B546A" w:rsidRPr="001B1679" w:rsidRDefault="009B546A" w:rsidP="00C11620">
            <w:pPr>
              <w:pStyle w:val="TAL"/>
              <w:keepNext w:val="0"/>
              <w:rPr>
                <w:sz w:val="16"/>
                <w:szCs w:val="16"/>
              </w:rPr>
            </w:pPr>
            <w:r w:rsidRPr="001B1679">
              <w:rPr>
                <w:sz w:val="16"/>
                <w:szCs w:val="16"/>
              </w:rPr>
              <w:t>Feasibility Study on the enhancements for immersive Real-time Communication for WebRTC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808ECF" w14:textId="77777777" w:rsidR="009B546A" w:rsidRPr="001B1679" w:rsidRDefault="009B546A" w:rsidP="00C11620">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F39C13" w14:textId="77777777" w:rsidR="009B546A" w:rsidRPr="001B1679" w:rsidRDefault="009B546A" w:rsidP="00C11620">
            <w:pPr>
              <w:pStyle w:val="TAL"/>
              <w:keepNext w:val="0"/>
              <w:rPr>
                <w:sz w:val="16"/>
                <w:szCs w:val="16"/>
              </w:rPr>
            </w:pPr>
            <w:r w:rsidRPr="001B1679">
              <w:rPr>
                <w:sz w:val="16"/>
                <w:szCs w:val="16"/>
              </w:rPr>
              <w:t>FS_eiRTCW</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B76EEC" w14:textId="77777777" w:rsidR="009B546A" w:rsidRPr="001B1679" w:rsidRDefault="009B546A" w:rsidP="00C11620">
            <w:pPr>
              <w:pStyle w:val="TAL"/>
              <w:keepNext w:val="0"/>
              <w:rPr>
                <w:sz w:val="16"/>
                <w:szCs w:val="16"/>
              </w:rPr>
            </w:pPr>
            <w:r w:rsidRPr="001B1679">
              <w:rPr>
                <w:sz w:val="16"/>
                <w:szCs w:val="16"/>
              </w:rPr>
              <w:t>Revision of SP-220239.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2754D6" w14:textId="77777777" w:rsidR="009B546A" w:rsidRPr="001B1679" w:rsidRDefault="009B546A" w:rsidP="00C11620">
            <w:pPr>
              <w:pStyle w:val="TAL"/>
              <w:keepNext w:val="0"/>
              <w:rPr>
                <w:sz w:val="16"/>
                <w:szCs w:val="16"/>
              </w:rPr>
            </w:pPr>
            <w:r w:rsidRPr="001B1679">
              <w:rPr>
                <w:sz w:val="16"/>
                <w:szCs w:val="16"/>
              </w:rPr>
              <w:t>Approved</w:t>
            </w:r>
          </w:p>
        </w:tc>
      </w:tr>
      <w:tr w:rsidR="009B546A" w14:paraId="0C262C3D"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0D7ADF" w14:textId="77777777" w:rsidR="009B546A" w:rsidRPr="001B1679" w:rsidRDefault="009B546A" w:rsidP="00C11620">
            <w:pPr>
              <w:pStyle w:val="TAL"/>
              <w:keepNext w:val="0"/>
              <w:rPr>
                <w:sz w:val="16"/>
                <w:szCs w:val="16"/>
              </w:rPr>
            </w:pPr>
            <w:r w:rsidRPr="001B1679">
              <w:rPr>
                <w:sz w:val="16"/>
                <w:szCs w:val="16"/>
              </w:rPr>
              <w:t>SP-230171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2F8B9C"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0BCE44" w14:textId="77777777" w:rsidR="009B546A" w:rsidRPr="001B1679" w:rsidRDefault="009B546A" w:rsidP="00C11620">
            <w:pPr>
              <w:pStyle w:val="TAL"/>
              <w:keepNext w:val="0"/>
              <w:rPr>
                <w:sz w:val="16"/>
                <w:szCs w:val="16"/>
              </w:rPr>
            </w:pPr>
            <w:r w:rsidRPr="001B1679">
              <w:rPr>
                <w:sz w:val="16"/>
                <w:szCs w:val="16"/>
              </w:rPr>
              <w:t>Revised WID: 5GS support of NR RedCap UE with long eDRX for RRC_INACTIVE State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F4E471" w14:textId="77777777" w:rsidR="009B546A" w:rsidRPr="001B1679" w:rsidRDefault="009B546A" w:rsidP="00C11620">
            <w:pPr>
              <w:pStyle w:val="TAL"/>
              <w:keepNext w:val="0"/>
              <w:rPr>
                <w:sz w:val="16"/>
                <w:szCs w:val="16"/>
              </w:rPr>
            </w:pPr>
            <w:r w:rsidRPr="001B1679">
              <w:rPr>
                <w:sz w:val="16"/>
                <w:szCs w:val="16"/>
              </w:rPr>
              <w:t>Ericsson Inc.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EC7F71" w14:textId="77777777" w:rsidR="009B546A" w:rsidRPr="001B1679" w:rsidRDefault="009B546A" w:rsidP="00C11620">
            <w:pPr>
              <w:pStyle w:val="TAL"/>
              <w:keepNext w:val="0"/>
              <w:rPr>
                <w:sz w:val="16"/>
                <w:szCs w:val="16"/>
              </w:rPr>
            </w:pPr>
            <w:r w:rsidRPr="001B1679">
              <w:rPr>
                <w:sz w:val="16"/>
                <w:szCs w:val="16"/>
              </w:rPr>
              <w:t>NR_REDCAP_Ph2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E1FB5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7380F0" w14:textId="77777777" w:rsidR="009B546A" w:rsidRPr="001B1679" w:rsidRDefault="009B546A" w:rsidP="00C11620">
            <w:pPr>
              <w:pStyle w:val="TAL"/>
              <w:keepNext w:val="0"/>
              <w:rPr>
                <w:sz w:val="16"/>
                <w:szCs w:val="16"/>
              </w:rPr>
            </w:pPr>
            <w:r w:rsidRPr="001B1679">
              <w:rPr>
                <w:sz w:val="16"/>
                <w:szCs w:val="16"/>
              </w:rPr>
              <w:t>Approved</w:t>
            </w:r>
          </w:p>
        </w:tc>
      </w:tr>
      <w:tr w:rsidR="009B546A" w14:paraId="30C3E318"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7BEAB7" w14:textId="77777777" w:rsidR="009B546A" w:rsidRPr="001B1679" w:rsidRDefault="009B546A" w:rsidP="00C11620">
            <w:pPr>
              <w:pStyle w:val="TAL"/>
              <w:keepNext w:val="0"/>
              <w:rPr>
                <w:sz w:val="16"/>
                <w:szCs w:val="16"/>
              </w:rPr>
            </w:pPr>
            <w:r w:rsidRPr="001B1679">
              <w:rPr>
                <w:sz w:val="16"/>
                <w:szCs w:val="16"/>
              </w:rPr>
              <w:t>SP-230172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E83E0E"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A1752E" w14:textId="77777777" w:rsidR="009B546A" w:rsidRPr="001B1679" w:rsidRDefault="009B546A" w:rsidP="00C11620">
            <w:pPr>
              <w:pStyle w:val="TAL"/>
              <w:keepNext w:val="0"/>
              <w:rPr>
                <w:sz w:val="16"/>
                <w:szCs w:val="16"/>
              </w:rPr>
            </w:pPr>
            <w:r w:rsidRPr="001B1679">
              <w:rPr>
                <w:sz w:val="16"/>
                <w:szCs w:val="16"/>
              </w:rPr>
              <w:t>Revised WID: Extensions to the TSC Framework to support DetNet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19343D" w14:textId="77777777" w:rsidR="009B546A" w:rsidRPr="001B1679" w:rsidRDefault="009B546A" w:rsidP="00C11620">
            <w:pPr>
              <w:pStyle w:val="TAL"/>
              <w:keepNext w:val="0"/>
              <w:rPr>
                <w:sz w:val="16"/>
                <w:szCs w:val="16"/>
              </w:rPr>
            </w:pPr>
            <w:r w:rsidRPr="001B1679">
              <w:rPr>
                <w:sz w:val="16"/>
                <w:szCs w:val="16"/>
              </w:rPr>
              <w:t>Ericsson Inc.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F5C96C" w14:textId="77777777" w:rsidR="009B546A" w:rsidRPr="001B1679" w:rsidRDefault="009B546A" w:rsidP="00C11620">
            <w:pPr>
              <w:pStyle w:val="TAL"/>
              <w:keepNext w:val="0"/>
              <w:rPr>
                <w:sz w:val="16"/>
                <w:szCs w:val="16"/>
              </w:rPr>
            </w:pPr>
            <w:r w:rsidRPr="001B1679">
              <w:rPr>
                <w:sz w:val="16"/>
                <w:szCs w:val="16"/>
              </w:rPr>
              <w:t>DetNet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3D161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8552BC" w14:textId="77777777" w:rsidR="009B546A" w:rsidRPr="001B1679" w:rsidRDefault="009B546A" w:rsidP="00C11620">
            <w:pPr>
              <w:pStyle w:val="TAL"/>
              <w:keepNext w:val="0"/>
              <w:rPr>
                <w:sz w:val="16"/>
                <w:szCs w:val="16"/>
              </w:rPr>
            </w:pPr>
            <w:r w:rsidRPr="001B1679">
              <w:rPr>
                <w:sz w:val="16"/>
                <w:szCs w:val="16"/>
              </w:rPr>
              <w:t>Approved</w:t>
            </w:r>
          </w:p>
        </w:tc>
      </w:tr>
      <w:tr w:rsidR="009B546A" w14:paraId="7DC84D4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BDFAA" w14:textId="77777777" w:rsidR="009B546A" w:rsidRPr="001B1679" w:rsidRDefault="009B546A" w:rsidP="00C11620">
            <w:pPr>
              <w:pStyle w:val="TAL"/>
              <w:keepNext w:val="0"/>
              <w:rPr>
                <w:sz w:val="16"/>
                <w:szCs w:val="16"/>
              </w:rPr>
            </w:pPr>
            <w:r w:rsidRPr="001B1679">
              <w:rPr>
                <w:sz w:val="16"/>
                <w:szCs w:val="16"/>
              </w:rPr>
              <w:t>SP-230173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F075B2"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DFE796" w14:textId="77777777" w:rsidR="009B546A" w:rsidRPr="001B1679" w:rsidRDefault="009B546A" w:rsidP="00C11620">
            <w:pPr>
              <w:pStyle w:val="TAL"/>
              <w:keepNext w:val="0"/>
              <w:rPr>
                <w:sz w:val="16"/>
                <w:szCs w:val="16"/>
              </w:rPr>
            </w:pPr>
            <w:r w:rsidRPr="001B1679">
              <w:rPr>
                <w:sz w:val="16"/>
                <w:szCs w:val="16"/>
              </w:rPr>
              <w:t>Revised WID on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C428A1"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5778BD" w14:textId="77777777" w:rsidR="009B546A" w:rsidRPr="001B1679" w:rsidRDefault="009B546A" w:rsidP="00C11620">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BFB2B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38F2D3" w14:textId="77777777" w:rsidR="009B546A" w:rsidRPr="001B1679" w:rsidRDefault="009B546A" w:rsidP="00C11620">
            <w:pPr>
              <w:pStyle w:val="TAL"/>
              <w:keepNext w:val="0"/>
              <w:rPr>
                <w:sz w:val="16"/>
                <w:szCs w:val="16"/>
              </w:rPr>
            </w:pPr>
            <w:r w:rsidRPr="001B1679">
              <w:rPr>
                <w:sz w:val="16"/>
                <w:szCs w:val="16"/>
              </w:rPr>
              <w:t>Approved</w:t>
            </w:r>
          </w:p>
        </w:tc>
      </w:tr>
      <w:tr w:rsidR="009B546A" w14:paraId="285BBD0A"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49D20C" w14:textId="77777777" w:rsidR="009B546A" w:rsidRPr="001B1679" w:rsidRDefault="009B546A" w:rsidP="00C11620">
            <w:pPr>
              <w:pStyle w:val="TAL"/>
              <w:keepNext w:val="0"/>
              <w:rPr>
                <w:sz w:val="16"/>
                <w:szCs w:val="16"/>
              </w:rPr>
            </w:pPr>
            <w:r w:rsidRPr="001B1679">
              <w:rPr>
                <w:sz w:val="16"/>
                <w:szCs w:val="16"/>
              </w:rPr>
              <w:t>SP-230176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0BD8D3"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89CE8C" w14:textId="77777777" w:rsidR="009B546A" w:rsidRPr="001B1679" w:rsidRDefault="009B546A" w:rsidP="00C11620">
            <w:pPr>
              <w:pStyle w:val="TAL"/>
              <w:keepNext w:val="0"/>
              <w:rPr>
                <w:sz w:val="16"/>
                <w:szCs w:val="16"/>
              </w:rPr>
            </w:pPr>
            <w:r w:rsidRPr="001B1679">
              <w:rPr>
                <w:sz w:val="16"/>
                <w:szCs w:val="16"/>
              </w:rPr>
              <w:t>Revised WID on 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C5BE07"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180555" w14:textId="77777777" w:rsidR="009B546A" w:rsidRPr="001B1679" w:rsidRDefault="009B546A" w:rsidP="00C11620">
            <w:pPr>
              <w:pStyle w:val="TAL"/>
              <w:keepNext w:val="0"/>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91723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D73D69" w14:textId="77777777" w:rsidR="009B546A" w:rsidRPr="001B1679" w:rsidRDefault="009B546A" w:rsidP="00C11620">
            <w:pPr>
              <w:pStyle w:val="TAL"/>
              <w:keepNext w:val="0"/>
              <w:rPr>
                <w:sz w:val="16"/>
                <w:szCs w:val="16"/>
              </w:rPr>
            </w:pPr>
            <w:r w:rsidRPr="001B1679">
              <w:rPr>
                <w:sz w:val="16"/>
                <w:szCs w:val="16"/>
              </w:rPr>
              <w:t>Approved</w:t>
            </w:r>
          </w:p>
        </w:tc>
      </w:tr>
      <w:tr w:rsidR="009B546A" w14:paraId="3650D8E7"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6FDE94" w14:textId="77777777" w:rsidR="009B546A" w:rsidRPr="001B1679" w:rsidRDefault="009B546A" w:rsidP="00C11620">
            <w:pPr>
              <w:pStyle w:val="TAL"/>
              <w:keepNext w:val="0"/>
              <w:rPr>
                <w:sz w:val="16"/>
                <w:szCs w:val="16"/>
              </w:rPr>
            </w:pPr>
            <w:r w:rsidRPr="001B1679">
              <w:rPr>
                <w:sz w:val="16"/>
                <w:szCs w:val="16"/>
              </w:rPr>
              <w:t>SP-230178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BACB93"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20B140" w14:textId="77777777" w:rsidR="009B546A" w:rsidRPr="001B1679" w:rsidRDefault="009B546A" w:rsidP="00C11620">
            <w:pPr>
              <w:pStyle w:val="TAL"/>
              <w:keepNext w:val="0"/>
              <w:rPr>
                <w:sz w:val="16"/>
                <w:szCs w:val="16"/>
              </w:rPr>
            </w:pPr>
            <w:r w:rsidRPr="001B1679">
              <w:rPr>
                <w:sz w:val="16"/>
                <w:szCs w:val="16"/>
              </w:rPr>
              <w:t>Revised Study on Structure of Charging for Verticals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3CBEFD"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77C87B" w14:textId="77777777" w:rsidR="009B546A" w:rsidRPr="001B1679" w:rsidRDefault="009B546A" w:rsidP="00C11620">
            <w:pPr>
              <w:pStyle w:val="TAL"/>
              <w:keepNext w:val="0"/>
              <w:rPr>
                <w:sz w:val="16"/>
                <w:szCs w:val="16"/>
              </w:rPr>
            </w:pPr>
            <w:r w:rsidRPr="001B1679">
              <w:rPr>
                <w:sz w:val="16"/>
                <w:szCs w:val="16"/>
              </w:rPr>
              <w:t>FS_SCV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52BEA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67AC7C" w14:textId="77777777" w:rsidR="009B546A" w:rsidRPr="001B1679" w:rsidRDefault="009B546A" w:rsidP="00C11620">
            <w:pPr>
              <w:pStyle w:val="TAL"/>
              <w:keepNext w:val="0"/>
              <w:rPr>
                <w:sz w:val="16"/>
                <w:szCs w:val="16"/>
              </w:rPr>
            </w:pPr>
            <w:r w:rsidRPr="001B1679">
              <w:rPr>
                <w:sz w:val="16"/>
                <w:szCs w:val="16"/>
              </w:rPr>
              <w:t>Approved</w:t>
            </w:r>
          </w:p>
        </w:tc>
      </w:tr>
      <w:tr w:rsidR="009B546A" w14:paraId="2BF47594"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DF72D" w14:textId="77777777" w:rsidR="009B546A" w:rsidRPr="001B1679" w:rsidRDefault="009B546A" w:rsidP="00C11620">
            <w:pPr>
              <w:pStyle w:val="TAL"/>
              <w:keepNext w:val="0"/>
              <w:rPr>
                <w:sz w:val="16"/>
                <w:szCs w:val="16"/>
              </w:rPr>
            </w:pPr>
            <w:r w:rsidRPr="001B1679">
              <w:rPr>
                <w:sz w:val="16"/>
                <w:szCs w:val="16"/>
              </w:rPr>
              <w:t>SP-230185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204A59"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D0F95F" w14:textId="77777777" w:rsidR="009B546A" w:rsidRPr="001B1679" w:rsidRDefault="009B546A" w:rsidP="00C11620">
            <w:pPr>
              <w:pStyle w:val="TAL"/>
              <w:keepNext w:val="0"/>
              <w:rPr>
                <w:sz w:val="16"/>
                <w:szCs w:val="16"/>
              </w:rPr>
            </w:pPr>
            <w:r w:rsidRPr="001B1679">
              <w:rPr>
                <w:sz w:val="16"/>
                <w:szCs w:val="16"/>
              </w:rPr>
              <w:t>Revised SID on enhancement of management of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FB7E76"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2F639C" w14:textId="77777777" w:rsidR="009B546A" w:rsidRPr="001B1679" w:rsidRDefault="009B546A" w:rsidP="00C11620">
            <w:pPr>
              <w:pStyle w:val="TAL"/>
              <w:keepNext w:val="0"/>
              <w:rPr>
                <w:sz w:val="16"/>
                <w:szCs w:val="16"/>
              </w:rPr>
            </w:pPr>
            <w:r w:rsidRPr="001B1679">
              <w:rPr>
                <w:sz w:val="16"/>
                <w:szCs w:val="16"/>
              </w:rPr>
              <w:t>FS_OAM_eNPN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0D435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DD618F" w14:textId="77777777" w:rsidR="009B546A" w:rsidRPr="001B1679" w:rsidRDefault="009B546A" w:rsidP="00C11620">
            <w:pPr>
              <w:pStyle w:val="TAL"/>
              <w:keepNext w:val="0"/>
              <w:rPr>
                <w:sz w:val="16"/>
                <w:szCs w:val="16"/>
              </w:rPr>
            </w:pPr>
            <w:r w:rsidRPr="001B1679">
              <w:rPr>
                <w:sz w:val="16"/>
                <w:szCs w:val="16"/>
              </w:rPr>
              <w:t>Approved</w:t>
            </w:r>
          </w:p>
        </w:tc>
      </w:tr>
      <w:tr w:rsidR="009B546A" w14:paraId="380D5606"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4F854E" w14:textId="77777777" w:rsidR="009B546A" w:rsidRPr="001B1679" w:rsidRDefault="009B546A" w:rsidP="00C11620">
            <w:pPr>
              <w:pStyle w:val="TAL"/>
              <w:keepNext w:val="0"/>
              <w:rPr>
                <w:sz w:val="16"/>
                <w:szCs w:val="16"/>
              </w:rPr>
            </w:pPr>
            <w:r w:rsidRPr="001B1679">
              <w:rPr>
                <w:sz w:val="16"/>
                <w:szCs w:val="16"/>
              </w:rPr>
              <w:t>SP-230235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B9F9AB"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AC0A63" w14:textId="77777777" w:rsidR="009B546A" w:rsidRPr="001B1679" w:rsidRDefault="009B546A" w:rsidP="00C11620">
            <w:pPr>
              <w:pStyle w:val="TAL"/>
              <w:keepNext w:val="0"/>
              <w:rPr>
                <w:sz w:val="16"/>
                <w:szCs w:val="16"/>
              </w:rPr>
            </w:pPr>
            <w:r w:rsidRPr="001B1679">
              <w:rPr>
                <w:sz w:val="16"/>
                <w:szCs w:val="16"/>
              </w:rPr>
              <w:t>Revised SID on Energy Efficiency as service criteria (FS_EnergyServ)</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1735C9" w14:textId="77777777" w:rsidR="009B546A" w:rsidRPr="001B1679" w:rsidRDefault="009B546A" w:rsidP="00C11620">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770DE0" w14:textId="77777777" w:rsidR="009B546A" w:rsidRPr="001B1679" w:rsidRDefault="009B546A" w:rsidP="00C11620">
            <w:pPr>
              <w:pStyle w:val="TAL"/>
              <w:keepNext w:val="0"/>
              <w:rPr>
                <w:sz w:val="16"/>
                <w:szCs w:val="16"/>
              </w:rPr>
            </w:pPr>
            <w:r w:rsidRPr="001B1679">
              <w:rPr>
                <w:sz w:val="16"/>
                <w:szCs w:val="16"/>
              </w:rPr>
              <w:t>FS_EnergyServ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5C2A8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D798CA" w14:textId="77777777" w:rsidR="009B546A" w:rsidRPr="001B1679" w:rsidRDefault="009B546A" w:rsidP="00C11620">
            <w:pPr>
              <w:pStyle w:val="TAL"/>
              <w:keepNext w:val="0"/>
              <w:rPr>
                <w:sz w:val="16"/>
                <w:szCs w:val="16"/>
              </w:rPr>
            </w:pPr>
            <w:r w:rsidRPr="001B1679">
              <w:rPr>
                <w:sz w:val="16"/>
                <w:szCs w:val="16"/>
              </w:rPr>
              <w:t>Approved</w:t>
            </w:r>
          </w:p>
        </w:tc>
      </w:tr>
      <w:tr w:rsidR="009B546A" w14:paraId="731074EE"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A9F972" w14:textId="77777777" w:rsidR="009B546A" w:rsidRPr="001B1679" w:rsidRDefault="009B546A" w:rsidP="00C11620">
            <w:pPr>
              <w:pStyle w:val="TAL"/>
              <w:keepNext w:val="0"/>
              <w:rPr>
                <w:sz w:val="16"/>
                <w:szCs w:val="16"/>
              </w:rPr>
            </w:pPr>
            <w:r w:rsidRPr="001B1679">
              <w:rPr>
                <w:sz w:val="16"/>
                <w:szCs w:val="16"/>
              </w:rPr>
              <w:t>SP-230241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D37F60"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A748C" w14:textId="77777777" w:rsidR="009B546A" w:rsidRPr="001B1679" w:rsidRDefault="009B546A" w:rsidP="00C11620">
            <w:pPr>
              <w:pStyle w:val="TAL"/>
              <w:keepNext w:val="0"/>
              <w:rPr>
                <w:sz w:val="16"/>
                <w:szCs w:val="16"/>
              </w:rPr>
            </w:pPr>
            <w:r w:rsidRPr="001B1679">
              <w:rPr>
                <w:sz w:val="16"/>
                <w:szCs w:val="16"/>
              </w:rPr>
              <w:t>Lawful Interception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E5DD47" w14:textId="77777777" w:rsidR="009B546A" w:rsidRPr="001B1679" w:rsidRDefault="009B546A" w:rsidP="00C11620">
            <w:pPr>
              <w:pStyle w:val="TAL"/>
              <w:keepNext w:val="0"/>
              <w:rPr>
                <w:sz w:val="16"/>
                <w:szCs w:val="16"/>
              </w:rPr>
            </w:pPr>
            <w:r w:rsidRPr="001B1679">
              <w:rPr>
                <w:sz w:val="16"/>
                <w:szCs w:val="16"/>
              </w:rPr>
              <w:t>SA WG3-LI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66AC09" w14:textId="77777777" w:rsidR="009B546A" w:rsidRPr="001B1679" w:rsidRDefault="009B546A" w:rsidP="00C11620">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E2946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6544E3" w14:textId="77777777" w:rsidR="009B546A" w:rsidRPr="001B1679" w:rsidRDefault="009B546A" w:rsidP="00C11620">
            <w:pPr>
              <w:pStyle w:val="TAL"/>
              <w:keepNext w:val="0"/>
              <w:rPr>
                <w:sz w:val="16"/>
                <w:szCs w:val="16"/>
              </w:rPr>
            </w:pPr>
            <w:r w:rsidRPr="001B1679">
              <w:rPr>
                <w:sz w:val="16"/>
                <w:szCs w:val="16"/>
              </w:rPr>
              <w:t>Approved</w:t>
            </w:r>
          </w:p>
        </w:tc>
      </w:tr>
      <w:tr w:rsidR="009B546A" w14:paraId="3DF316E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62BEB4" w14:textId="77777777" w:rsidR="009B546A" w:rsidRPr="001B1679" w:rsidRDefault="009B546A" w:rsidP="00C11620">
            <w:pPr>
              <w:pStyle w:val="TAL"/>
              <w:keepNext w:val="0"/>
              <w:rPr>
                <w:sz w:val="16"/>
                <w:szCs w:val="16"/>
              </w:rPr>
            </w:pPr>
            <w:r w:rsidRPr="001B1679">
              <w:rPr>
                <w:sz w:val="16"/>
                <w:szCs w:val="16"/>
              </w:rPr>
              <w:t>SP-230242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3ADD20"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41F762" w14:textId="77777777" w:rsidR="009B546A" w:rsidRPr="001B1679" w:rsidRDefault="009B546A" w:rsidP="00C11620">
            <w:pPr>
              <w:pStyle w:val="TAL"/>
              <w:keepNext w:val="0"/>
              <w:rPr>
                <w:sz w:val="16"/>
                <w:szCs w:val="16"/>
              </w:rPr>
            </w:pPr>
            <w:r w:rsidRPr="001B1679">
              <w:rPr>
                <w:sz w:val="16"/>
                <w:szCs w:val="16"/>
              </w:rPr>
              <w:t>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BC2D83" w14:textId="77777777" w:rsidR="009B546A" w:rsidRPr="001B1679" w:rsidRDefault="009B546A" w:rsidP="00C11620">
            <w:pPr>
              <w:pStyle w:val="TAL"/>
              <w:keepNext w:val="0"/>
              <w:rPr>
                <w:sz w:val="16"/>
                <w:szCs w:val="16"/>
              </w:rPr>
            </w:pPr>
            <w:r w:rsidRPr="001B1679">
              <w:rPr>
                <w:sz w:val="16"/>
                <w:szCs w:val="16"/>
              </w:rPr>
              <w:t>SA WG3-LI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2ADC4B" w14:textId="77777777" w:rsidR="009B546A" w:rsidRPr="001B1679" w:rsidRDefault="009B546A" w:rsidP="00C11620">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52240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3DFBD6" w14:textId="77777777" w:rsidR="009B546A" w:rsidRPr="001B1679" w:rsidRDefault="009B546A" w:rsidP="00C11620">
            <w:pPr>
              <w:pStyle w:val="TAL"/>
              <w:keepNext w:val="0"/>
              <w:rPr>
                <w:sz w:val="16"/>
                <w:szCs w:val="16"/>
              </w:rPr>
            </w:pPr>
            <w:r w:rsidRPr="001B1679">
              <w:rPr>
                <w:sz w:val="16"/>
                <w:szCs w:val="16"/>
              </w:rPr>
              <w:t>Approved</w:t>
            </w:r>
          </w:p>
        </w:tc>
      </w:tr>
      <w:tr w:rsidR="009B546A" w14:paraId="2161380A"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C2BE24" w14:textId="77777777" w:rsidR="009B546A" w:rsidRPr="001B1679" w:rsidRDefault="009B546A" w:rsidP="00C11620">
            <w:pPr>
              <w:pStyle w:val="TAL"/>
              <w:keepNext w:val="0"/>
              <w:rPr>
                <w:sz w:val="16"/>
                <w:szCs w:val="16"/>
              </w:rPr>
            </w:pPr>
            <w:r w:rsidRPr="001B1679">
              <w:rPr>
                <w:sz w:val="16"/>
                <w:szCs w:val="16"/>
              </w:rPr>
              <w:t>SP-230275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052839"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4CE93" w14:textId="77777777" w:rsidR="009B546A" w:rsidRPr="001B1679" w:rsidRDefault="009B546A" w:rsidP="00C11620">
            <w:pPr>
              <w:pStyle w:val="TAL"/>
              <w:keepNext w:val="0"/>
              <w:rPr>
                <w:sz w:val="16"/>
                <w:szCs w:val="16"/>
              </w:rPr>
            </w:pPr>
            <w:r w:rsidRPr="001B1679">
              <w:rPr>
                <w:sz w:val="16"/>
                <w:szCs w:val="16"/>
              </w:rPr>
              <w:t>Revised WID on Application Data Analytics Enablement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D5BC43" w14:textId="77777777" w:rsidR="009B546A" w:rsidRPr="001B1679" w:rsidRDefault="009B546A" w:rsidP="00C11620">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A42E88" w14:textId="77777777" w:rsidR="009B546A" w:rsidRPr="001B1679" w:rsidRDefault="009B546A" w:rsidP="00C11620">
            <w:pPr>
              <w:pStyle w:val="TAL"/>
              <w:keepNext w:val="0"/>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99E93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953D66" w14:textId="77777777" w:rsidR="009B546A" w:rsidRPr="001B1679" w:rsidRDefault="009B546A" w:rsidP="00C11620">
            <w:pPr>
              <w:pStyle w:val="TAL"/>
              <w:keepNext w:val="0"/>
              <w:rPr>
                <w:sz w:val="16"/>
                <w:szCs w:val="16"/>
              </w:rPr>
            </w:pPr>
            <w:r w:rsidRPr="001B1679">
              <w:rPr>
                <w:sz w:val="16"/>
                <w:szCs w:val="16"/>
              </w:rPr>
              <w:t>Approved</w:t>
            </w:r>
          </w:p>
        </w:tc>
      </w:tr>
      <w:tr w:rsidR="009B546A" w14:paraId="69B7E2A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AFA423" w14:textId="77777777" w:rsidR="009B546A" w:rsidRPr="001B1679" w:rsidRDefault="009B546A" w:rsidP="00C11620">
            <w:pPr>
              <w:pStyle w:val="TAL"/>
              <w:keepNext w:val="0"/>
              <w:rPr>
                <w:sz w:val="16"/>
                <w:szCs w:val="16"/>
              </w:rPr>
            </w:pPr>
            <w:r w:rsidRPr="001B1679">
              <w:rPr>
                <w:sz w:val="16"/>
                <w:szCs w:val="16"/>
              </w:rPr>
              <w:t>SP-230276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3897A6"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1E9957" w14:textId="77777777" w:rsidR="009B546A" w:rsidRPr="001B1679" w:rsidRDefault="009B546A" w:rsidP="00C11620">
            <w:pPr>
              <w:pStyle w:val="TAL"/>
              <w:keepNext w:val="0"/>
              <w:rPr>
                <w:sz w:val="16"/>
                <w:szCs w:val="16"/>
              </w:rPr>
            </w:pPr>
            <w:r w:rsidRPr="001B1679">
              <w:rPr>
                <w:sz w:val="16"/>
                <w:szCs w:val="16"/>
              </w:rPr>
              <w:t>Revised WID on Enhanced Service Enabler Architecture Layer for Verticals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ED76E0" w14:textId="77777777" w:rsidR="009B546A" w:rsidRPr="001B1679" w:rsidRDefault="009B546A" w:rsidP="00C11620">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F621CE" w14:textId="77777777" w:rsidR="009B546A" w:rsidRPr="001B1679" w:rsidRDefault="009B546A" w:rsidP="00C11620">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7B98A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9D1193" w14:textId="77777777" w:rsidR="009B546A" w:rsidRPr="001B1679" w:rsidRDefault="009B546A" w:rsidP="00C11620">
            <w:pPr>
              <w:pStyle w:val="TAL"/>
              <w:keepNext w:val="0"/>
              <w:rPr>
                <w:sz w:val="16"/>
                <w:szCs w:val="16"/>
              </w:rPr>
            </w:pPr>
            <w:r w:rsidRPr="001B1679">
              <w:rPr>
                <w:sz w:val="16"/>
                <w:szCs w:val="16"/>
              </w:rPr>
              <w:t>Approved</w:t>
            </w:r>
          </w:p>
        </w:tc>
      </w:tr>
      <w:tr w:rsidR="009B546A" w14:paraId="492B9B14"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7E3D76" w14:textId="77777777" w:rsidR="009B546A" w:rsidRPr="001B1679" w:rsidRDefault="009B546A" w:rsidP="00C11620">
            <w:pPr>
              <w:pStyle w:val="TAL"/>
              <w:keepNext w:val="0"/>
              <w:rPr>
                <w:sz w:val="16"/>
                <w:szCs w:val="16"/>
              </w:rPr>
            </w:pPr>
            <w:r w:rsidRPr="001B1679">
              <w:rPr>
                <w:sz w:val="16"/>
                <w:szCs w:val="16"/>
              </w:rPr>
              <w:t>SP-230336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08C530"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19CCD" w14:textId="77777777" w:rsidR="009B546A" w:rsidRPr="001B1679" w:rsidRDefault="009B546A" w:rsidP="00C11620">
            <w:pPr>
              <w:pStyle w:val="TAL"/>
              <w:keepNext w:val="0"/>
              <w:rPr>
                <w:sz w:val="16"/>
                <w:szCs w:val="16"/>
              </w:rPr>
            </w:pPr>
            <w:r w:rsidRPr="001B1679">
              <w:rPr>
                <w:sz w:val="16"/>
                <w:szCs w:val="16"/>
              </w:rPr>
              <w:t>Revised Study on alignment with ETSI MEC for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694090"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DE90DB" w14:textId="77777777" w:rsidR="009B546A" w:rsidRPr="001B1679" w:rsidRDefault="009B546A" w:rsidP="00C11620">
            <w:pPr>
              <w:pStyle w:val="TAL"/>
              <w:keepNext w:val="0"/>
              <w:rPr>
                <w:sz w:val="16"/>
                <w:szCs w:val="16"/>
              </w:rPr>
            </w:pPr>
            <w:r w:rsidRPr="001B1679">
              <w:rPr>
                <w:sz w:val="16"/>
                <w:szCs w:val="16"/>
              </w:rPr>
              <w:t>FS_MEC_ECM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67F26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CB593F" w14:textId="77777777" w:rsidR="009B546A" w:rsidRPr="001B1679" w:rsidRDefault="009B546A" w:rsidP="00C11620">
            <w:pPr>
              <w:pStyle w:val="TAL"/>
              <w:keepNext w:val="0"/>
              <w:rPr>
                <w:sz w:val="16"/>
                <w:szCs w:val="16"/>
              </w:rPr>
            </w:pPr>
            <w:r w:rsidRPr="001B1679">
              <w:rPr>
                <w:sz w:val="16"/>
                <w:szCs w:val="16"/>
              </w:rPr>
              <w:t>Approved</w:t>
            </w:r>
          </w:p>
        </w:tc>
      </w:tr>
      <w:tr w:rsidR="009B546A" w14:paraId="686980E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E93C43" w14:textId="77777777" w:rsidR="009B546A" w:rsidRPr="001B1679" w:rsidRDefault="009B546A" w:rsidP="00C11620">
            <w:pPr>
              <w:pStyle w:val="TAL"/>
              <w:keepNext w:val="0"/>
              <w:rPr>
                <w:sz w:val="16"/>
                <w:szCs w:val="16"/>
              </w:rPr>
            </w:pPr>
            <w:r w:rsidRPr="001B1679">
              <w:rPr>
                <w:sz w:val="16"/>
                <w:szCs w:val="16"/>
              </w:rPr>
              <w:t>SP-230367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B9A2B2"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33DA9" w14:textId="77777777" w:rsidR="009B546A" w:rsidRPr="001B1679" w:rsidRDefault="009B546A" w:rsidP="00C11620">
            <w:pPr>
              <w:pStyle w:val="TAL"/>
              <w:keepNext w:val="0"/>
              <w:rPr>
                <w:sz w:val="16"/>
                <w:szCs w:val="16"/>
              </w:rPr>
            </w:pPr>
            <w:r w:rsidRPr="001B1679">
              <w:rPr>
                <w:sz w:val="16"/>
                <w:szCs w:val="16"/>
              </w:rPr>
              <w:t>Updated WID: Support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8162AD"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B33800" w14:textId="77777777" w:rsidR="009B546A" w:rsidRPr="001B1679" w:rsidRDefault="009B546A" w:rsidP="00C11620">
            <w:pPr>
              <w:pStyle w:val="TAL"/>
              <w:keepNext w:val="0"/>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7837D6" w14:textId="77777777" w:rsidR="009B546A" w:rsidRPr="001B1679" w:rsidRDefault="009B546A" w:rsidP="00C11620">
            <w:pPr>
              <w:pStyle w:val="TAL"/>
              <w:keepNext w:val="0"/>
              <w:rPr>
                <w:sz w:val="16"/>
                <w:szCs w:val="16"/>
              </w:rPr>
            </w:pPr>
            <w:r w:rsidRPr="001B1679">
              <w:rPr>
                <w:sz w:val="16"/>
                <w:szCs w:val="16"/>
              </w:rPr>
              <w:t>Revision of SP-230100.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02CC6E" w14:textId="77777777" w:rsidR="009B546A" w:rsidRPr="001B1679" w:rsidRDefault="009B546A" w:rsidP="00C11620">
            <w:pPr>
              <w:pStyle w:val="TAL"/>
              <w:keepNext w:val="0"/>
              <w:rPr>
                <w:sz w:val="16"/>
                <w:szCs w:val="16"/>
              </w:rPr>
            </w:pPr>
            <w:r w:rsidRPr="001B1679">
              <w:rPr>
                <w:sz w:val="16"/>
                <w:szCs w:val="16"/>
              </w:rPr>
              <w:t>Approved</w:t>
            </w:r>
          </w:p>
        </w:tc>
      </w:tr>
    </w:tbl>
    <w:p w14:paraId="32843D06" w14:textId="77777777" w:rsidR="009B546A" w:rsidRDefault="009B546A" w:rsidP="009B546A">
      <w:r>
        <w:t>42 Entries</w:t>
      </w:r>
    </w:p>
    <w:p w14:paraId="1625CDBF" w14:textId="77777777" w:rsidR="009B546A" w:rsidRDefault="009B546A" w:rsidP="009B546A"/>
    <w:p w14:paraId="4352E590" w14:textId="77777777" w:rsidR="009B546A" w:rsidRDefault="009B546A" w:rsidP="009B546A">
      <w:pPr>
        <w:spacing w:after="160" w:line="259" w:lineRule="auto"/>
      </w:pPr>
      <w:r>
        <w:br w:type="page"/>
      </w:r>
    </w:p>
    <w:p w14:paraId="5E3DA299" w14:textId="77777777" w:rsidR="009B546A" w:rsidRDefault="009B546A" w:rsidP="009B546A">
      <w:pPr>
        <w:pStyle w:val="Heading9"/>
      </w:pPr>
      <w:bookmarkStart w:id="111" w:name="_Toc131417249"/>
      <w:r>
        <w:lastRenderedPageBreak/>
        <w:t>ANNEX G</w:t>
      </w:r>
      <w:r>
        <w:tab/>
        <w:t>List of endorsed WI summaries</w:t>
      </w:r>
      <w:bookmarkEnd w:id="111"/>
    </w:p>
    <w:p w14:paraId="7D93A6E3" w14:textId="77777777" w:rsidR="009B546A" w:rsidRDefault="009B546A" w:rsidP="009B546A">
      <w:r>
        <w:t>No entries found.</w:t>
      </w:r>
    </w:p>
    <w:p w14:paraId="24765478" w14:textId="77777777" w:rsidR="009B546A" w:rsidRDefault="009B546A" w:rsidP="009B546A"/>
    <w:p w14:paraId="6A9338C3" w14:textId="77777777" w:rsidR="009B546A" w:rsidRDefault="009B546A" w:rsidP="009B546A">
      <w:pPr>
        <w:spacing w:after="160" w:line="259" w:lineRule="auto"/>
      </w:pPr>
      <w:r>
        <w:br w:type="page"/>
      </w:r>
    </w:p>
    <w:p w14:paraId="2CF58162" w14:textId="77777777" w:rsidR="009B546A" w:rsidRDefault="009B546A" w:rsidP="009B546A">
      <w:pPr>
        <w:pStyle w:val="Heading9"/>
      </w:pPr>
      <w:bookmarkStart w:id="112" w:name="_Toc131417250"/>
      <w:r>
        <w:lastRenderedPageBreak/>
        <w:t>ANNEXH</w:t>
      </w:r>
      <w:r>
        <w:tab/>
        <w:t>TSG SA Voting List after TSG SA#99</w:t>
      </w:r>
      <w:bookmarkEnd w:id="112"/>
    </w:p>
    <w:p w14:paraId="130AA659" w14:textId="48CAE42C" w:rsidR="00E00DA6" w:rsidRDefault="009B546A" w:rsidP="009B546A">
      <w:r w:rsidRPr="005B25A1">
        <w:t>See attached.</w:t>
      </w:r>
    </w:p>
    <w:p w14:paraId="2AA059AE" w14:textId="77777777" w:rsidR="009B546A" w:rsidRDefault="009B546A" w:rsidP="009B546A"/>
    <w:sectPr w:rsidR="009B546A" w:rsidSect="009B546A">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E8876" w14:textId="77777777" w:rsidR="00F80B4B" w:rsidRDefault="00F80B4B" w:rsidP="007615D6">
      <w:pPr>
        <w:spacing w:after="0"/>
      </w:pPr>
      <w:r>
        <w:separator/>
      </w:r>
    </w:p>
  </w:endnote>
  <w:endnote w:type="continuationSeparator" w:id="0">
    <w:p w14:paraId="14953508" w14:textId="77777777" w:rsidR="00F80B4B" w:rsidRDefault="00F80B4B"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rFonts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rFonts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47C85" w14:textId="77777777" w:rsidR="00F80B4B" w:rsidRDefault="00F80B4B" w:rsidP="007615D6">
      <w:pPr>
        <w:spacing w:after="0"/>
      </w:pPr>
      <w:r>
        <w:separator/>
      </w:r>
    </w:p>
  </w:footnote>
  <w:footnote w:type="continuationSeparator" w:id="0">
    <w:p w14:paraId="167F5D35" w14:textId="77777777" w:rsidR="00F80B4B" w:rsidRDefault="00F80B4B"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SP-99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408E"/>
    <w:rsid w:val="0002718B"/>
    <w:rsid w:val="00033468"/>
    <w:rsid w:val="000347F6"/>
    <w:rsid w:val="00043A32"/>
    <w:rsid w:val="00050D80"/>
    <w:rsid w:val="0005643D"/>
    <w:rsid w:val="000823AF"/>
    <w:rsid w:val="000A289D"/>
    <w:rsid w:val="000D14D4"/>
    <w:rsid w:val="000D6BF4"/>
    <w:rsid w:val="000F2FD7"/>
    <w:rsid w:val="000F6C95"/>
    <w:rsid w:val="001230FB"/>
    <w:rsid w:val="00127E71"/>
    <w:rsid w:val="00141B7D"/>
    <w:rsid w:val="001516E2"/>
    <w:rsid w:val="00156304"/>
    <w:rsid w:val="00167692"/>
    <w:rsid w:val="001755B2"/>
    <w:rsid w:val="00176756"/>
    <w:rsid w:val="00181CC8"/>
    <w:rsid w:val="00183E32"/>
    <w:rsid w:val="00190B01"/>
    <w:rsid w:val="001958E1"/>
    <w:rsid w:val="001A76E3"/>
    <w:rsid w:val="001B4884"/>
    <w:rsid w:val="00204E57"/>
    <w:rsid w:val="0020529F"/>
    <w:rsid w:val="002371C9"/>
    <w:rsid w:val="00264332"/>
    <w:rsid w:val="00283073"/>
    <w:rsid w:val="002954EE"/>
    <w:rsid w:val="002A2971"/>
    <w:rsid w:val="002A6951"/>
    <w:rsid w:val="002B5147"/>
    <w:rsid w:val="002F2E05"/>
    <w:rsid w:val="00301BA8"/>
    <w:rsid w:val="003057C4"/>
    <w:rsid w:val="0031253D"/>
    <w:rsid w:val="0033726A"/>
    <w:rsid w:val="00342F41"/>
    <w:rsid w:val="003876B9"/>
    <w:rsid w:val="003C4AAF"/>
    <w:rsid w:val="003C7EC4"/>
    <w:rsid w:val="003E4BFE"/>
    <w:rsid w:val="003F2A51"/>
    <w:rsid w:val="003F2CE3"/>
    <w:rsid w:val="00413DC1"/>
    <w:rsid w:val="00432F10"/>
    <w:rsid w:val="004335B7"/>
    <w:rsid w:val="00452591"/>
    <w:rsid w:val="00453F80"/>
    <w:rsid w:val="00464FD0"/>
    <w:rsid w:val="00476B62"/>
    <w:rsid w:val="00486A52"/>
    <w:rsid w:val="004B7309"/>
    <w:rsid w:val="004D3F36"/>
    <w:rsid w:val="00503EF8"/>
    <w:rsid w:val="00516AFC"/>
    <w:rsid w:val="00540D19"/>
    <w:rsid w:val="00544300"/>
    <w:rsid w:val="00545F1A"/>
    <w:rsid w:val="0056586D"/>
    <w:rsid w:val="005711ED"/>
    <w:rsid w:val="00571A78"/>
    <w:rsid w:val="00576B37"/>
    <w:rsid w:val="00584989"/>
    <w:rsid w:val="005A0334"/>
    <w:rsid w:val="005A0F1F"/>
    <w:rsid w:val="005A2047"/>
    <w:rsid w:val="005A49AC"/>
    <w:rsid w:val="005A5378"/>
    <w:rsid w:val="005A7F13"/>
    <w:rsid w:val="005B0A5A"/>
    <w:rsid w:val="005C120C"/>
    <w:rsid w:val="005C2BB9"/>
    <w:rsid w:val="005C7CD2"/>
    <w:rsid w:val="005E4DE3"/>
    <w:rsid w:val="0061149C"/>
    <w:rsid w:val="00616124"/>
    <w:rsid w:val="0062388F"/>
    <w:rsid w:val="00627140"/>
    <w:rsid w:val="006324C9"/>
    <w:rsid w:val="00654A9D"/>
    <w:rsid w:val="00663EC6"/>
    <w:rsid w:val="006652AD"/>
    <w:rsid w:val="00666883"/>
    <w:rsid w:val="006827D2"/>
    <w:rsid w:val="00685CC0"/>
    <w:rsid w:val="00691A6E"/>
    <w:rsid w:val="006C44FD"/>
    <w:rsid w:val="006D7376"/>
    <w:rsid w:val="006E0F74"/>
    <w:rsid w:val="00700C80"/>
    <w:rsid w:val="00720235"/>
    <w:rsid w:val="00742BF4"/>
    <w:rsid w:val="00743CE8"/>
    <w:rsid w:val="007615D6"/>
    <w:rsid w:val="00766015"/>
    <w:rsid w:val="00774700"/>
    <w:rsid w:val="00795741"/>
    <w:rsid w:val="007C45EB"/>
    <w:rsid w:val="007C6A36"/>
    <w:rsid w:val="007D6DCC"/>
    <w:rsid w:val="007E60D5"/>
    <w:rsid w:val="007E7B0F"/>
    <w:rsid w:val="007F13AB"/>
    <w:rsid w:val="007F2B4C"/>
    <w:rsid w:val="008015B1"/>
    <w:rsid w:val="00827FBC"/>
    <w:rsid w:val="00831CA3"/>
    <w:rsid w:val="00834456"/>
    <w:rsid w:val="00835DE7"/>
    <w:rsid w:val="008518AF"/>
    <w:rsid w:val="00893161"/>
    <w:rsid w:val="008A319B"/>
    <w:rsid w:val="008B7360"/>
    <w:rsid w:val="008C3CC5"/>
    <w:rsid w:val="008D02D4"/>
    <w:rsid w:val="008D3EB9"/>
    <w:rsid w:val="008D69C1"/>
    <w:rsid w:val="009031C8"/>
    <w:rsid w:val="009078E9"/>
    <w:rsid w:val="00914EC0"/>
    <w:rsid w:val="00916828"/>
    <w:rsid w:val="00927905"/>
    <w:rsid w:val="00937AC2"/>
    <w:rsid w:val="00951041"/>
    <w:rsid w:val="009672AC"/>
    <w:rsid w:val="0096731C"/>
    <w:rsid w:val="00980B8A"/>
    <w:rsid w:val="009A7127"/>
    <w:rsid w:val="009B546A"/>
    <w:rsid w:val="009E197C"/>
    <w:rsid w:val="009E443E"/>
    <w:rsid w:val="00A01E1F"/>
    <w:rsid w:val="00A14D1E"/>
    <w:rsid w:val="00A27775"/>
    <w:rsid w:val="00A316D2"/>
    <w:rsid w:val="00A37265"/>
    <w:rsid w:val="00A460CB"/>
    <w:rsid w:val="00A507DF"/>
    <w:rsid w:val="00A65E63"/>
    <w:rsid w:val="00A701AD"/>
    <w:rsid w:val="00A71ECF"/>
    <w:rsid w:val="00A810C5"/>
    <w:rsid w:val="00A8320B"/>
    <w:rsid w:val="00A9331D"/>
    <w:rsid w:val="00A9656E"/>
    <w:rsid w:val="00AA2B10"/>
    <w:rsid w:val="00AA3313"/>
    <w:rsid w:val="00AC0F86"/>
    <w:rsid w:val="00AD4366"/>
    <w:rsid w:val="00AF3A5C"/>
    <w:rsid w:val="00AF5CB1"/>
    <w:rsid w:val="00B011F6"/>
    <w:rsid w:val="00B233EA"/>
    <w:rsid w:val="00B35577"/>
    <w:rsid w:val="00B53AAD"/>
    <w:rsid w:val="00B57C06"/>
    <w:rsid w:val="00B6105E"/>
    <w:rsid w:val="00B748E6"/>
    <w:rsid w:val="00BA7648"/>
    <w:rsid w:val="00BB6597"/>
    <w:rsid w:val="00BD62B2"/>
    <w:rsid w:val="00C13981"/>
    <w:rsid w:val="00C27CE5"/>
    <w:rsid w:val="00C83232"/>
    <w:rsid w:val="00CD0D39"/>
    <w:rsid w:val="00CD0D6B"/>
    <w:rsid w:val="00CF7849"/>
    <w:rsid w:val="00D26A99"/>
    <w:rsid w:val="00D40E97"/>
    <w:rsid w:val="00D46755"/>
    <w:rsid w:val="00D54DED"/>
    <w:rsid w:val="00D625A4"/>
    <w:rsid w:val="00D625FC"/>
    <w:rsid w:val="00D6260B"/>
    <w:rsid w:val="00D74B7D"/>
    <w:rsid w:val="00D824CD"/>
    <w:rsid w:val="00D944A4"/>
    <w:rsid w:val="00DA4CE3"/>
    <w:rsid w:val="00DA769A"/>
    <w:rsid w:val="00DC52AE"/>
    <w:rsid w:val="00DC76FD"/>
    <w:rsid w:val="00E00DA6"/>
    <w:rsid w:val="00E044EF"/>
    <w:rsid w:val="00E07271"/>
    <w:rsid w:val="00E10B58"/>
    <w:rsid w:val="00E12490"/>
    <w:rsid w:val="00E14E62"/>
    <w:rsid w:val="00E15A94"/>
    <w:rsid w:val="00E340DA"/>
    <w:rsid w:val="00E44C3F"/>
    <w:rsid w:val="00E458BA"/>
    <w:rsid w:val="00E70275"/>
    <w:rsid w:val="00E71113"/>
    <w:rsid w:val="00E87074"/>
    <w:rsid w:val="00E978D0"/>
    <w:rsid w:val="00EB3E23"/>
    <w:rsid w:val="00ED6AAC"/>
    <w:rsid w:val="00ED7E8C"/>
    <w:rsid w:val="00F041AB"/>
    <w:rsid w:val="00F1233F"/>
    <w:rsid w:val="00F170AA"/>
    <w:rsid w:val="00F44650"/>
    <w:rsid w:val="00F52DB1"/>
    <w:rsid w:val="00F54CEC"/>
    <w:rsid w:val="00F64F82"/>
    <w:rsid w:val="00F80B4B"/>
    <w:rsid w:val="00F83058"/>
    <w:rsid w:val="00F92330"/>
    <w:rsid w:val="00F97CAC"/>
    <w:rsid w:val="00FA1510"/>
    <w:rsid w:val="00FB2837"/>
    <w:rsid w:val="00FB4501"/>
    <w:rsid w:val="00FB56E2"/>
    <w:rsid w:val="00FD26E0"/>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Times New Roman" w:hAnsi="Arial" w:cs="Times New Roman"/>
      <w:sz w:val="20"/>
      <w:szCs w:val="20"/>
      <w:lang w:eastAsia="en-GB"/>
    </w:rPr>
  </w:style>
  <w:style w:type="paragraph" w:styleId="Heading7">
    <w:name w:val="heading 7"/>
    <w:next w:val="Normal"/>
    <w:qFormat/>
    <w:rsid w:val="00167692"/>
    <w:pPr>
      <w:outlineLvl w:val="6"/>
    </w:pPr>
    <w:rPr>
      <w:rFonts w:ascii="Arial" w:eastAsia="Times New Roman" w:hAnsi="Arial" w:cs="Times New Roman"/>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Times New Roman" w:eastAsia="Times New Roman" w:hAnsi="Times New Roman" w:cs="Times New Roman"/>
      <w:sz w:val="20"/>
      <w:szCs w:val="20"/>
      <w:lang w:eastAsia="en-GB"/>
    </w:rPr>
  </w:style>
  <w:style w:type="character" w:customStyle="1" w:styleId="Heading1Char">
    <w:name w:val="Heading 1 Char"/>
    <w:basedOn w:val="DefaultParagraphFont"/>
    <w:link w:val="Heading1"/>
    <w:rsid w:val="00167692"/>
    <w:rPr>
      <w:rFonts w:ascii="Arial" w:eastAsia="Times New Roman" w:hAnsi="Arial" w:cs="Times New Roman"/>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uiPriority w:val="39"/>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2">
    <w:name w:val="toc 2"/>
    <w:basedOn w:val="TOC1"/>
    <w:uiPriority w:val="39"/>
    <w:rsid w:val="00CD0D6B"/>
    <w:pPr>
      <w:keepNext w:val="0"/>
      <w:spacing w:before="0"/>
      <w:ind w:left="851" w:hanging="851"/>
    </w:pPr>
    <w:rPr>
      <w:sz w:val="20"/>
    </w:rPr>
  </w:style>
  <w:style w:type="paragraph" w:styleId="TOC3">
    <w:name w:val="toc 3"/>
    <w:basedOn w:val="TOC2"/>
    <w:uiPriority w:val="39"/>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uiPriority w:val="39"/>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link w:val="THChar"/>
    <w:qFormat/>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Times New Roman" w:hAnsi="Arial" w:cs="Times New Roman"/>
      <w:sz w:val="20"/>
      <w:szCs w:val="20"/>
      <w:lang w:eastAsia="en-GB"/>
    </w:rPr>
  </w:style>
  <w:style w:type="table" w:styleId="TableGrid">
    <w:name w:val="Table Grid"/>
    <w:basedOn w:val="TableNormal"/>
    <w:uiPriority w:val="39"/>
    <w:rsid w:val="00E044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044EF"/>
    <w:rPr>
      <w:color w:val="0563C1" w:themeColor="hyperlink"/>
      <w:u w:val="single"/>
    </w:rPr>
  </w:style>
  <w:style w:type="character" w:styleId="UnresolvedMention">
    <w:name w:val="Unresolved Mention"/>
    <w:basedOn w:val="DefaultParagraphFont"/>
    <w:uiPriority w:val="99"/>
    <w:semiHidden/>
    <w:unhideWhenUsed/>
    <w:rsid w:val="00E044EF"/>
    <w:rPr>
      <w:color w:val="605E5C"/>
      <w:shd w:val="clear" w:color="auto" w:fill="E1DFDD"/>
    </w:rPr>
  </w:style>
  <w:style w:type="character" w:customStyle="1" w:styleId="THChar">
    <w:name w:val="TH Char"/>
    <w:link w:val="TH"/>
    <w:qFormat/>
    <w:rsid w:val="00DC52AE"/>
    <w:rPr>
      <w:rFonts w:ascii="Arial" w:eastAsia="Times New Roman" w:hAnsi="Arial" w:cs="Times New Roman"/>
      <w:b/>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www.3gpp.org/delegates-corner/3gpp-working-procedures/tsg-working-agreements"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yperlink" Target="https://vimeo.com/790081425" TargetMode="External"/><Relationship Id="rId10" Type="http://schemas.openxmlformats.org/officeDocument/2006/relationships/oleObject" Target="embeddings/oleObject2.bin"/><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https://datatracker.ietf.org/meeting/116/agend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214</Pages>
  <Words>72121</Words>
  <Characters>411090</Characters>
  <Application>Microsoft Office Word</Application>
  <DocSecurity>0</DocSecurity>
  <Lines>3425</Lines>
  <Paragraphs>964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MCC_Correction_23.501_CR04238</cp:lastModifiedBy>
  <cp:revision>3</cp:revision>
  <dcterms:created xsi:type="dcterms:W3CDTF">2023-06-12T01:48:00Z</dcterms:created>
  <dcterms:modified xsi:type="dcterms:W3CDTF">2023-07-07T15:15:00Z</dcterms:modified>
</cp:coreProperties>
</file>